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1334B27"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B6777E">
              <w:t>15</w:t>
            </w:r>
            <w:r w:rsidRPr="007D061B">
              <w:t>.</w:t>
            </w:r>
            <w:bookmarkEnd w:id="3"/>
            <w:r w:rsidRPr="007D061B">
              <w:t xml:space="preserve">0 </w:t>
            </w:r>
            <w:r w:rsidRPr="007D061B">
              <w:rPr>
                <w:sz w:val="32"/>
              </w:rPr>
              <w:t>(</w:t>
            </w:r>
            <w:bookmarkStart w:id="4" w:name="issueDate"/>
            <w:r w:rsidR="00C672E8" w:rsidRPr="007D061B">
              <w:rPr>
                <w:sz w:val="32"/>
              </w:rPr>
              <w:t>202</w:t>
            </w:r>
            <w:r w:rsidR="00C672E8">
              <w:rPr>
                <w:sz w:val="32"/>
              </w:rPr>
              <w:t>3</w:t>
            </w:r>
            <w:r w:rsidRPr="007D061B">
              <w:rPr>
                <w:sz w:val="32"/>
              </w:rPr>
              <w:t>-</w:t>
            </w:r>
            <w:bookmarkEnd w:id="4"/>
            <w:r w:rsidR="00B6777E">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1C66DC" w:rsidR="00E16509" w:rsidRPr="007D061B" w:rsidRDefault="00E16509" w:rsidP="00133525">
            <w:pPr>
              <w:pStyle w:val="FP"/>
              <w:jc w:val="center"/>
              <w:rPr>
                <w:noProof/>
                <w:sz w:val="18"/>
              </w:rPr>
            </w:pPr>
            <w:r w:rsidRPr="007D061B">
              <w:rPr>
                <w:noProof/>
                <w:sz w:val="18"/>
              </w:rPr>
              <w:t xml:space="preserve">© </w:t>
            </w:r>
            <w:r w:rsidR="00C672E8" w:rsidRPr="007D061B">
              <w:rPr>
                <w:noProof/>
                <w:sz w:val="18"/>
              </w:rPr>
              <w:t>202</w:t>
            </w:r>
            <w:r w:rsidR="00C672E8">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2A6AE74D" w14:textId="466D73A2" w:rsidR="009E7DC5" w:rsidRDefault="009E7DC5">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_Toc155235388 \h </w:instrText>
      </w:r>
      <w:r>
        <w:fldChar w:fldCharType="separate"/>
      </w:r>
      <w:r>
        <w:t>21</w:t>
      </w:r>
      <w:r>
        <w:fldChar w:fldCharType="end"/>
      </w:r>
    </w:p>
    <w:p w14:paraId="62383EA0" w14:textId="4C41CB8F" w:rsidR="009E7DC5" w:rsidRDefault="009E7DC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_Toc155235389 \h </w:instrText>
      </w:r>
      <w:r>
        <w:fldChar w:fldCharType="separate"/>
      </w:r>
      <w:r>
        <w:t>23</w:t>
      </w:r>
      <w:r>
        <w:fldChar w:fldCharType="end"/>
      </w:r>
    </w:p>
    <w:p w14:paraId="22C76F2C" w14:textId="215D1BE7" w:rsidR="009E7DC5" w:rsidRDefault="009E7DC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_Toc155235390 \h </w:instrText>
      </w:r>
      <w:r>
        <w:fldChar w:fldCharType="separate"/>
      </w:r>
      <w:r>
        <w:t>23</w:t>
      </w:r>
      <w:r>
        <w:fldChar w:fldCharType="end"/>
      </w:r>
    </w:p>
    <w:p w14:paraId="5800A5CD" w14:textId="08D8EA3F" w:rsidR="009E7DC5" w:rsidRDefault="009E7DC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_Toc155235391 \h </w:instrText>
      </w:r>
      <w:r>
        <w:fldChar w:fldCharType="separate"/>
      </w:r>
      <w:r>
        <w:t>25</w:t>
      </w:r>
      <w:r>
        <w:fldChar w:fldCharType="end"/>
      </w:r>
    </w:p>
    <w:p w14:paraId="2BE599DE" w14:textId="76904126" w:rsidR="009E7DC5" w:rsidRDefault="009E7DC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_Toc155235392 \h </w:instrText>
      </w:r>
      <w:r>
        <w:fldChar w:fldCharType="separate"/>
      </w:r>
      <w:r>
        <w:t>25</w:t>
      </w:r>
      <w:r>
        <w:fldChar w:fldCharType="end"/>
      </w:r>
    </w:p>
    <w:p w14:paraId="224C9ECF" w14:textId="7A61FF98" w:rsidR="009E7DC5" w:rsidRDefault="009E7DC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_Toc155235393 \h </w:instrText>
      </w:r>
      <w:r>
        <w:fldChar w:fldCharType="separate"/>
      </w:r>
      <w:r>
        <w:t>29</w:t>
      </w:r>
      <w:r>
        <w:fldChar w:fldCharType="end"/>
      </w:r>
    </w:p>
    <w:p w14:paraId="707537C6" w14:textId="59DF2BEA" w:rsidR="009E7DC5" w:rsidRDefault="009E7DC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_Toc155235394 \h </w:instrText>
      </w:r>
      <w:r>
        <w:fldChar w:fldCharType="separate"/>
      </w:r>
      <w:r>
        <w:t>31</w:t>
      </w:r>
      <w:r>
        <w:fldChar w:fldCharType="end"/>
      </w:r>
    </w:p>
    <w:p w14:paraId="5BE99932" w14:textId="5C4C01E1"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_Toc155235395 \h </w:instrText>
      </w:r>
      <w:r>
        <w:fldChar w:fldCharType="separate"/>
      </w:r>
      <w:r>
        <w:t>32</w:t>
      </w:r>
      <w:r>
        <w:fldChar w:fldCharType="end"/>
      </w:r>
    </w:p>
    <w:p w14:paraId="2BA6ED28" w14:textId="4DABE962"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_Toc155235396 \h </w:instrText>
      </w:r>
      <w:r>
        <w:fldChar w:fldCharType="separate"/>
      </w:r>
      <w:r>
        <w:t>32</w:t>
      </w:r>
      <w:r>
        <w:fldChar w:fldCharType="end"/>
      </w:r>
    </w:p>
    <w:p w14:paraId="3DE4D0C7" w14:textId="3A23A054" w:rsidR="009E7DC5" w:rsidRDefault="009E7DC5">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_Toc155235397 \h </w:instrText>
      </w:r>
      <w:r>
        <w:fldChar w:fldCharType="separate"/>
      </w:r>
      <w:r>
        <w:t>32</w:t>
      </w:r>
      <w:r>
        <w:fldChar w:fldCharType="end"/>
      </w:r>
    </w:p>
    <w:p w14:paraId="0E2A3372" w14:textId="6F23ACF1" w:rsidR="009E7DC5" w:rsidRDefault="009E7DC5">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_Toc155235398 \h </w:instrText>
      </w:r>
      <w:r>
        <w:fldChar w:fldCharType="separate"/>
      </w:r>
      <w:r>
        <w:t>33</w:t>
      </w:r>
      <w:r>
        <w:fldChar w:fldCharType="end"/>
      </w:r>
    </w:p>
    <w:p w14:paraId="04044507" w14:textId="77996D7B" w:rsidR="009E7DC5" w:rsidRDefault="009E7DC5">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_Toc155235399 \h </w:instrText>
      </w:r>
      <w:r>
        <w:fldChar w:fldCharType="separate"/>
      </w:r>
      <w:r>
        <w:t>33</w:t>
      </w:r>
      <w:r>
        <w:fldChar w:fldCharType="end"/>
      </w:r>
    </w:p>
    <w:p w14:paraId="32D8E241" w14:textId="0EF33752"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_Toc155235400 \h </w:instrText>
      </w:r>
      <w:r>
        <w:fldChar w:fldCharType="separate"/>
      </w:r>
      <w:r>
        <w:t>34</w:t>
      </w:r>
      <w:r>
        <w:fldChar w:fldCharType="end"/>
      </w:r>
    </w:p>
    <w:p w14:paraId="456CA0BE" w14:textId="272FA4F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_Toc155235401 \h </w:instrText>
      </w:r>
      <w:r>
        <w:fldChar w:fldCharType="separate"/>
      </w:r>
      <w:r>
        <w:t>35</w:t>
      </w:r>
      <w:r>
        <w:fldChar w:fldCharType="end"/>
      </w:r>
    </w:p>
    <w:p w14:paraId="735F7DA6" w14:textId="2E3648BA"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_Toc155235402 \h </w:instrText>
      </w:r>
      <w:r>
        <w:fldChar w:fldCharType="separate"/>
      </w:r>
      <w:r>
        <w:t>37</w:t>
      </w:r>
      <w:r>
        <w:fldChar w:fldCharType="end"/>
      </w:r>
    </w:p>
    <w:p w14:paraId="31644756" w14:textId="16424FC0"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_Toc155235403 \h </w:instrText>
      </w:r>
      <w:r>
        <w:fldChar w:fldCharType="separate"/>
      </w:r>
      <w:r>
        <w:t>38</w:t>
      </w:r>
      <w:r>
        <w:fldChar w:fldCharType="end"/>
      </w:r>
    </w:p>
    <w:p w14:paraId="6F1175CC" w14:textId="2C8C86FD"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_Toc155235404 \h </w:instrText>
      </w:r>
      <w:r>
        <w:fldChar w:fldCharType="separate"/>
      </w:r>
      <w:r>
        <w:t>38</w:t>
      </w:r>
      <w:r>
        <w:fldChar w:fldCharType="end"/>
      </w:r>
    </w:p>
    <w:p w14:paraId="0BE0FEDC" w14:textId="057A443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_Toc155235405 \h </w:instrText>
      </w:r>
      <w:r>
        <w:fldChar w:fldCharType="separate"/>
      </w:r>
      <w:r>
        <w:t>39</w:t>
      </w:r>
      <w:r>
        <w:fldChar w:fldCharType="end"/>
      </w:r>
    </w:p>
    <w:p w14:paraId="519DF930" w14:textId="2DECCFF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_Toc155235406 \h </w:instrText>
      </w:r>
      <w:r>
        <w:fldChar w:fldCharType="separate"/>
      </w:r>
      <w:r>
        <w:t>39</w:t>
      </w:r>
      <w:r>
        <w:fldChar w:fldCharType="end"/>
      </w:r>
    </w:p>
    <w:p w14:paraId="346D9A47" w14:textId="0FAD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_Toc155235407 \h </w:instrText>
      </w:r>
      <w:r>
        <w:fldChar w:fldCharType="separate"/>
      </w:r>
      <w:r>
        <w:t>40</w:t>
      </w:r>
      <w:r>
        <w:fldChar w:fldCharType="end"/>
      </w:r>
    </w:p>
    <w:p w14:paraId="6BC46896" w14:textId="297CE793"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_Toc155235408 \h </w:instrText>
      </w:r>
      <w:r>
        <w:fldChar w:fldCharType="separate"/>
      </w:r>
      <w:r>
        <w:t>40</w:t>
      </w:r>
      <w:r>
        <w:fldChar w:fldCharType="end"/>
      </w:r>
    </w:p>
    <w:p w14:paraId="68ED37AE" w14:textId="4A26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_Toc155235409 \h </w:instrText>
      </w:r>
      <w:r>
        <w:fldChar w:fldCharType="separate"/>
      </w:r>
      <w:r>
        <w:t>41</w:t>
      </w:r>
      <w:r>
        <w:fldChar w:fldCharType="end"/>
      </w:r>
    </w:p>
    <w:p w14:paraId="6F7DEB58" w14:textId="64565970" w:rsidR="009E7DC5" w:rsidRDefault="009E7DC5">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_Toc155235410 \h </w:instrText>
      </w:r>
      <w:r>
        <w:fldChar w:fldCharType="separate"/>
      </w:r>
      <w:r>
        <w:t>41</w:t>
      </w:r>
      <w:r>
        <w:fldChar w:fldCharType="end"/>
      </w:r>
    </w:p>
    <w:p w14:paraId="4CBA86B4" w14:textId="0ECC9C6B" w:rsidR="009E7DC5" w:rsidRDefault="009E7DC5">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_Toc155235411 \h </w:instrText>
      </w:r>
      <w:r>
        <w:fldChar w:fldCharType="separate"/>
      </w:r>
      <w:r>
        <w:t>41</w:t>
      </w:r>
      <w:r>
        <w:fldChar w:fldCharType="end"/>
      </w:r>
    </w:p>
    <w:p w14:paraId="2ACE8B6C" w14:textId="4F73F45E" w:rsidR="009E7DC5" w:rsidRDefault="009E7DC5">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_Toc155235412 \h </w:instrText>
      </w:r>
      <w:r>
        <w:fldChar w:fldCharType="separate"/>
      </w:r>
      <w:r>
        <w:t>42</w:t>
      </w:r>
      <w:r>
        <w:fldChar w:fldCharType="end"/>
      </w:r>
    </w:p>
    <w:p w14:paraId="50C77484" w14:textId="63047985" w:rsidR="009E7DC5" w:rsidRDefault="009E7DC5">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_Toc155235413 \h </w:instrText>
      </w:r>
      <w:r>
        <w:fldChar w:fldCharType="separate"/>
      </w:r>
      <w:r>
        <w:t>42</w:t>
      </w:r>
      <w:r>
        <w:fldChar w:fldCharType="end"/>
      </w:r>
    </w:p>
    <w:p w14:paraId="0ECDD455" w14:textId="767AA02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_Toc155235414 \h </w:instrText>
      </w:r>
      <w:r>
        <w:fldChar w:fldCharType="separate"/>
      </w:r>
      <w:r>
        <w:t>42</w:t>
      </w:r>
      <w:r>
        <w:fldChar w:fldCharType="end"/>
      </w:r>
    </w:p>
    <w:p w14:paraId="09577555" w14:textId="5DCB374E"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_Toc155235415 \h </w:instrText>
      </w:r>
      <w:r>
        <w:fldChar w:fldCharType="separate"/>
      </w:r>
      <w:r>
        <w:t>43</w:t>
      </w:r>
      <w:r>
        <w:fldChar w:fldCharType="end"/>
      </w:r>
    </w:p>
    <w:p w14:paraId="7B3CF70C" w14:textId="56176B10"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_Toc155235416 \h </w:instrText>
      </w:r>
      <w:r>
        <w:fldChar w:fldCharType="separate"/>
      </w:r>
      <w:r>
        <w:t>49</w:t>
      </w:r>
      <w:r>
        <w:fldChar w:fldCharType="end"/>
      </w:r>
    </w:p>
    <w:p w14:paraId="6CDE77E6" w14:textId="67ACDC2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_Toc155235417 \h </w:instrText>
      </w:r>
      <w:r>
        <w:fldChar w:fldCharType="separate"/>
      </w:r>
      <w:r>
        <w:t>49</w:t>
      </w:r>
      <w:r>
        <w:fldChar w:fldCharType="end"/>
      </w:r>
    </w:p>
    <w:p w14:paraId="2DAAAC2A" w14:textId="4D7FD97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_Toc155235418 \h </w:instrText>
      </w:r>
      <w:r>
        <w:fldChar w:fldCharType="separate"/>
      </w:r>
      <w:r>
        <w:t>49</w:t>
      </w:r>
      <w:r>
        <w:fldChar w:fldCharType="end"/>
      </w:r>
    </w:p>
    <w:p w14:paraId="079B999C" w14:textId="5528DBB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_Toc155235419 \h </w:instrText>
      </w:r>
      <w:r>
        <w:fldChar w:fldCharType="separate"/>
      </w:r>
      <w:r>
        <w:t>50</w:t>
      </w:r>
      <w:r>
        <w:fldChar w:fldCharType="end"/>
      </w:r>
    </w:p>
    <w:p w14:paraId="77609AAF" w14:textId="12D72C1E" w:rsidR="009E7DC5" w:rsidRDefault="009E7DC5">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_Toc155235420 \h </w:instrText>
      </w:r>
      <w:r>
        <w:fldChar w:fldCharType="separate"/>
      </w:r>
      <w:r>
        <w:t>50</w:t>
      </w:r>
      <w:r>
        <w:fldChar w:fldCharType="end"/>
      </w:r>
    </w:p>
    <w:p w14:paraId="501B2170" w14:textId="109E8BCF" w:rsidR="009E7DC5" w:rsidRDefault="009E7DC5">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_Toc155235421 \h </w:instrText>
      </w:r>
      <w:r>
        <w:fldChar w:fldCharType="separate"/>
      </w:r>
      <w:r>
        <w:t>50</w:t>
      </w:r>
      <w:r>
        <w:fldChar w:fldCharType="end"/>
      </w:r>
    </w:p>
    <w:p w14:paraId="3BDE94E3" w14:textId="0E076560" w:rsidR="009E7DC5" w:rsidRDefault="009E7DC5">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_Toc155235422 \h </w:instrText>
      </w:r>
      <w:r>
        <w:fldChar w:fldCharType="separate"/>
      </w:r>
      <w:r>
        <w:t>50</w:t>
      </w:r>
      <w:r>
        <w:fldChar w:fldCharType="end"/>
      </w:r>
    </w:p>
    <w:p w14:paraId="6502A214" w14:textId="6E53E2C6" w:rsidR="009E7DC5" w:rsidRDefault="009E7DC5">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_Toc155235423 \h </w:instrText>
      </w:r>
      <w:r>
        <w:fldChar w:fldCharType="separate"/>
      </w:r>
      <w:r>
        <w:t>50</w:t>
      </w:r>
      <w:r>
        <w:fldChar w:fldCharType="end"/>
      </w:r>
    </w:p>
    <w:p w14:paraId="3110BC66" w14:textId="532E098D" w:rsidR="009E7DC5" w:rsidRDefault="009E7DC5">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_Toc155235424 \h </w:instrText>
      </w:r>
      <w:r>
        <w:fldChar w:fldCharType="separate"/>
      </w:r>
      <w:r>
        <w:t>50</w:t>
      </w:r>
      <w:r>
        <w:fldChar w:fldCharType="end"/>
      </w:r>
    </w:p>
    <w:p w14:paraId="6A185471" w14:textId="79BF7AD2" w:rsidR="009E7DC5" w:rsidRDefault="009E7DC5">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_Toc155235425 \h </w:instrText>
      </w:r>
      <w:r>
        <w:fldChar w:fldCharType="separate"/>
      </w:r>
      <w:r>
        <w:t>50</w:t>
      </w:r>
      <w:r>
        <w:fldChar w:fldCharType="end"/>
      </w:r>
    </w:p>
    <w:p w14:paraId="426C6684" w14:textId="08B931A0" w:rsidR="009E7DC5" w:rsidRDefault="009E7DC5">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_Toc155235426 \h </w:instrText>
      </w:r>
      <w:r>
        <w:fldChar w:fldCharType="separate"/>
      </w:r>
      <w:r>
        <w:t>50</w:t>
      </w:r>
      <w:r>
        <w:fldChar w:fldCharType="end"/>
      </w:r>
    </w:p>
    <w:p w14:paraId="53A5AC45" w14:textId="1E3CE5E2" w:rsidR="009E7DC5" w:rsidRDefault="009E7DC5">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_Toc155235427 \h </w:instrText>
      </w:r>
      <w:r>
        <w:fldChar w:fldCharType="separate"/>
      </w:r>
      <w:r>
        <w:t>50</w:t>
      </w:r>
      <w:r>
        <w:fldChar w:fldCharType="end"/>
      </w:r>
    </w:p>
    <w:p w14:paraId="15CEB680" w14:textId="5FD0367F" w:rsidR="009E7DC5" w:rsidRDefault="009E7DC5">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_Toc155235428 \h </w:instrText>
      </w:r>
      <w:r>
        <w:fldChar w:fldCharType="separate"/>
      </w:r>
      <w:r>
        <w:t>51</w:t>
      </w:r>
      <w:r>
        <w:fldChar w:fldCharType="end"/>
      </w:r>
    </w:p>
    <w:p w14:paraId="363C0166" w14:textId="7ACA623C" w:rsidR="009E7DC5" w:rsidRDefault="009E7DC5">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_Toc155235429 \h </w:instrText>
      </w:r>
      <w:r>
        <w:fldChar w:fldCharType="separate"/>
      </w:r>
      <w:r>
        <w:t>51</w:t>
      </w:r>
      <w:r>
        <w:fldChar w:fldCharType="end"/>
      </w:r>
    </w:p>
    <w:p w14:paraId="370E8909" w14:textId="0DE2A1E5" w:rsidR="009E7DC5" w:rsidRDefault="009E7DC5">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_Toc155235430 \h </w:instrText>
      </w:r>
      <w:r>
        <w:fldChar w:fldCharType="separate"/>
      </w:r>
      <w:r>
        <w:t>51</w:t>
      </w:r>
      <w:r>
        <w:fldChar w:fldCharType="end"/>
      </w:r>
    </w:p>
    <w:p w14:paraId="43ABF616" w14:textId="0D6467E5" w:rsidR="009E7DC5" w:rsidRDefault="009E7DC5">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_Toc155235431 \h </w:instrText>
      </w:r>
      <w:r>
        <w:fldChar w:fldCharType="separate"/>
      </w:r>
      <w:r>
        <w:t>51</w:t>
      </w:r>
      <w:r>
        <w:fldChar w:fldCharType="end"/>
      </w:r>
    </w:p>
    <w:p w14:paraId="370C7F56" w14:textId="0FCA93DA" w:rsidR="009E7DC5" w:rsidRDefault="009E7DC5">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_Toc155235432 \h </w:instrText>
      </w:r>
      <w:r>
        <w:fldChar w:fldCharType="separate"/>
      </w:r>
      <w:r>
        <w:t>51</w:t>
      </w:r>
      <w:r>
        <w:fldChar w:fldCharType="end"/>
      </w:r>
    </w:p>
    <w:p w14:paraId="757DDBCF" w14:textId="25AB692B" w:rsidR="009E7DC5" w:rsidRDefault="009E7DC5">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_Toc155235433 \h </w:instrText>
      </w:r>
      <w:r>
        <w:fldChar w:fldCharType="separate"/>
      </w:r>
      <w:r>
        <w:t>52</w:t>
      </w:r>
      <w:r>
        <w:fldChar w:fldCharType="end"/>
      </w:r>
    </w:p>
    <w:p w14:paraId="78667EAB" w14:textId="3145FFB8" w:rsidR="009E7DC5" w:rsidRDefault="009E7DC5">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_Toc155235434 \h </w:instrText>
      </w:r>
      <w:r>
        <w:fldChar w:fldCharType="separate"/>
      </w:r>
      <w:r>
        <w:t>52</w:t>
      </w:r>
      <w:r>
        <w:fldChar w:fldCharType="end"/>
      </w:r>
    </w:p>
    <w:p w14:paraId="0F166AAC" w14:textId="70CDAC3D" w:rsidR="009E7DC5" w:rsidRDefault="009E7DC5">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_Toc155235435 \h </w:instrText>
      </w:r>
      <w:r>
        <w:fldChar w:fldCharType="separate"/>
      </w:r>
      <w:r>
        <w:t>52</w:t>
      </w:r>
      <w:r>
        <w:fldChar w:fldCharType="end"/>
      </w:r>
    </w:p>
    <w:p w14:paraId="6A070865" w14:textId="5F44956A" w:rsidR="009E7DC5" w:rsidRDefault="009E7DC5">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_Toc155235436 \h </w:instrText>
      </w:r>
      <w:r>
        <w:fldChar w:fldCharType="separate"/>
      </w:r>
      <w:r>
        <w:t>52</w:t>
      </w:r>
      <w:r>
        <w:fldChar w:fldCharType="end"/>
      </w:r>
    </w:p>
    <w:p w14:paraId="2ADA0893" w14:textId="706ABD84" w:rsidR="009E7DC5" w:rsidRDefault="009E7DC5">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_Toc155235437 \h </w:instrText>
      </w:r>
      <w:r>
        <w:fldChar w:fldCharType="separate"/>
      </w:r>
      <w:r>
        <w:t>53</w:t>
      </w:r>
      <w:r>
        <w:fldChar w:fldCharType="end"/>
      </w:r>
    </w:p>
    <w:p w14:paraId="0987A8E0" w14:textId="4B1923FB" w:rsidR="009E7DC5" w:rsidRDefault="009E7DC5">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_Toc155235438 \h </w:instrText>
      </w:r>
      <w:r>
        <w:fldChar w:fldCharType="separate"/>
      </w:r>
      <w:r>
        <w:t>53</w:t>
      </w:r>
      <w:r>
        <w:fldChar w:fldCharType="end"/>
      </w:r>
    </w:p>
    <w:p w14:paraId="34665911" w14:textId="7CB1DA0E" w:rsidR="009E7DC5" w:rsidRDefault="009E7DC5">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_Toc155235439 \h </w:instrText>
      </w:r>
      <w:r>
        <w:fldChar w:fldCharType="separate"/>
      </w:r>
      <w:r>
        <w:t>53</w:t>
      </w:r>
      <w:r>
        <w:fldChar w:fldCharType="end"/>
      </w:r>
    </w:p>
    <w:p w14:paraId="5573A3C9" w14:textId="2033D504" w:rsidR="009E7DC5" w:rsidRDefault="009E7DC5">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_Toc155235440 \h </w:instrText>
      </w:r>
      <w:r>
        <w:fldChar w:fldCharType="separate"/>
      </w:r>
      <w:r>
        <w:t>53</w:t>
      </w:r>
      <w:r>
        <w:fldChar w:fldCharType="end"/>
      </w:r>
    </w:p>
    <w:p w14:paraId="505F4237" w14:textId="2221EC3B" w:rsidR="009E7DC5" w:rsidRDefault="009E7DC5">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_Toc155235441 \h </w:instrText>
      </w:r>
      <w:r>
        <w:fldChar w:fldCharType="separate"/>
      </w:r>
      <w:r>
        <w:t>53</w:t>
      </w:r>
      <w:r>
        <w:fldChar w:fldCharType="end"/>
      </w:r>
    </w:p>
    <w:p w14:paraId="717C1CE8" w14:textId="789B811D" w:rsidR="009E7DC5" w:rsidRDefault="009E7DC5">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_Toc155235442 \h </w:instrText>
      </w:r>
      <w:r>
        <w:fldChar w:fldCharType="separate"/>
      </w:r>
      <w:r>
        <w:t>54</w:t>
      </w:r>
      <w:r>
        <w:fldChar w:fldCharType="end"/>
      </w:r>
    </w:p>
    <w:p w14:paraId="416DE3D2" w14:textId="197F8D93" w:rsidR="009E7DC5" w:rsidRDefault="009E7DC5">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_Toc155235443 \h </w:instrText>
      </w:r>
      <w:r>
        <w:fldChar w:fldCharType="separate"/>
      </w:r>
      <w:r>
        <w:t>54</w:t>
      </w:r>
      <w:r>
        <w:fldChar w:fldCharType="end"/>
      </w:r>
    </w:p>
    <w:p w14:paraId="2FC9CCBA" w14:textId="360721F8"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_Toc155235444 \h </w:instrText>
      </w:r>
      <w:r>
        <w:fldChar w:fldCharType="separate"/>
      </w:r>
      <w:r>
        <w:t>54</w:t>
      </w:r>
      <w:r>
        <w:fldChar w:fldCharType="end"/>
      </w:r>
    </w:p>
    <w:p w14:paraId="6BBFC273" w14:textId="57553495" w:rsidR="009E7DC5" w:rsidRDefault="009E7DC5">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_Toc155235445 \h </w:instrText>
      </w:r>
      <w:r>
        <w:fldChar w:fldCharType="separate"/>
      </w:r>
      <w:r>
        <w:t>54</w:t>
      </w:r>
      <w:r>
        <w:fldChar w:fldCharType="end"/>
      </w:r>
    </w:p>
    <w:p w14:paraId="3693AF89" w14:textId="393090F0" w:rsidR="009E7DC5" w:rsidRDefault="009E7DC5">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_Toc155235446 \h </w:instrText>
      </w:r>
      <w:r>
        <w:fldChar w:fldCharType="separate"/>
      </w:r>
      <w:r>
        <w:t>54</w:t>
      </w:r>
      <w:r>
        <w:fldChar w:fldCharType="end"/>
      </w:r>
    </w:p>
    <w:p w14:paraId="5AC1FB0D" w14:textId="6BF1B45D" w:rsidR="009E7DC5" w:rsidRDefault="009E7DC5">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_Toc155235447 \h </w:instrText>
      </w:r>
      <w:r>
        <w:fldChar w:fldCharType="separate"/>
      </w:r>
      <w:r>
        <w:t>54</w:t>
      </w:r>
      <w:r>
        <w:fldChar w:fldCharType="end"/>
      </w:r>
    </w:p>
    <w:p w14:paraId="5EC90B38" w14:textId="52B68239" w:rsidR="009E7DC5" w:rsidRDefault="009E7DC5">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_Toc155235448 \h </w:instrText>
      </w:r>
      <w:r>
        <w:fldChar w:fldCharType="separate"/>
      </w:r>
      <w:r>
        <w:t>54</w:t>
      </w:r>
      <w:r>
        <w:fldChar w:fldCharType="end"/>
      </w:r>
    </w:p>
    <w:p w14:paraId="61C059F4" w14:textId="4F55A5FB" w:rsidR="009E7DC5" w:rsidRDefault="009E7DC5">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_Toc155235449 \h </w:instrText>
      </w:r>
      <w:r>
        <w:fldChar w:fldCharType="separate"/>
      </w:r>
      <w:r>
        <w:t>55</w:t>
      </w:r>
      <w:r>
        <w:fldChar w:fldCharType="end"/>
      </w:r>
    </w:p>
    <w:p w14:paraId="2B47D416" w14:textId="2F0D9879" w:rsidR="009E7DC5" w:rsidRDefault="009E7DC5">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_Toc155235450 \h </w:instrText>
      </w:r>
      <w:r>
        <w:fldChar w:fldCharType="separate"/>
      </w:r>
      <w:r>
        <w:t>55</w:t>
      </w:r>
      <w:r>
        <w:fldChar w:fldCharType="end"/>
      </w:r>
    </w:p>
    <w:p w14:paraId="7DA01FCA" w14:textId="43D33374" w:rsidR="009E7DC5" w:rsidRDefault="009E7DC5">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_Toc155235451 \h </w:instrText>
      </w:r>
      <w:r>
        <w:fldChar w:fldCharType="separate"/>
      </w:r>
      <w:r>
        <w:t>55</w:t>
      </w:r>
      <w:r>
        <w:fldChar w:fldCharType="end"/>
      </w:r>
    </w:p>
    <w:p w14:paraId="02F07362" w14:textId="157E1CD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_Toc155235452 \h </w:instrText>
      </w:r>
      <w:r>
        <w:fldChar w:fldCharType="separate"/>
      </w:r>
      <w:r>
        <w:t>55</w:t>
      </w:r>
      <w:r>
        <w:fldChar w:fldCharType="end"/>
      </w:r>
    </w:p>
    <w:p w14:paraId="5D8738C3" w14:textId="3A6E6E23"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_Toc155235453 \h </w:instrText>
      </w:r>
      <w:r>
        <w:fldChar w:fldCharType="separate"/>
      </w:r>
      <w:r>
        <w:t>55</w:t>
      </w:r>
      <w:r>
        <w:fldChar w:fldCharType="end"/>
      </w:r>
    </w:p>
    <w:p w14:paraId="27997998" w14:textId="643444BD"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_Toc155235454 \h </w:instrText>
      </w:r>
      <w:r>
        <w:fldChar w:fldCharType="separate"/>
      </w:r>
      <w:r>
        <w:t>56</w:t>
      </w:r>
      <w:r>
        <w:fldChar w:fldCharType="end"/>
      </w:r>
    </w:p>
    <w:p w14:paraId="45DA8426" w14:textId="39D74235" w:rsidR="009E7DC5" w:rsidRDefault="009E7DC5">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_Toc155235455 \h </w:instrText>
      </w:r>
      <w:r>
        <w:fldChar w:fldCharType="separate"/>
      </w:r>
      <w:r>
        <w:t>57</w:t>
      </w:r>
      <w:r>
        <w:fldChar w:fldCharType="end"/>
      </w:r>
    </w:p>
    <w:p w14:paraId="6B0C8E07" w14:textId="7939D3D0" w:rsidR="009E7DC5" w:rsidRDefault="009E7DC5">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_Toc155235456 \h </w:instrText>
      </w:r>
      <w:r>
        <w:fldChar w:fldCharType="separate"/>
      </w:r>
      <w:r>
        <w:t>57</w:t>
      </w:r>
      <w:r>
        <w:fldChar w:fldCharType="end"/>
      </w:r>
    </w:p>
    <w:p w14:paraId="5BB195C8" w14:textId="0BDFA2EE" w:rsidR="009E7DC5" w:rsidRDefault="009E7DC5">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_Toc155235457 \h </w:instrText>
      </w:r>
      <w:r>
        <w:fldChar w:fldCharType="separate"/>
      </w:r>
      <w:r>
        <w:t>57</w:t>
      </w:r>
      <w:r>
        <w:fldChar w:fldCharType="end"/>
      </w:r>
    </w:p>
    <w:p w14:paraId="46CC0195" w14:textId="30319367" w:rsidR="009E7DC5" w:rsidRDefault="009E7DC5">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_Toc155235458 \h </w:instrText>
      </w:r>
      <w:r>
        <w:fldChar w:fldCharType="separate"/>
      </w:r>
      <w:r>
        <w:t>58</w:t>
      </w:r>
      <w:r>
        <w:fldChar w:fldCharType="end"/>
      </w:r>
    </w:p>
    <w:p w14:paraId="1B65887F" w14:textId="44DC5725" w:rsidR="009E7DC5" w:rsidRDefault="009E7DC5">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_Toc155235459 \h </w:instrText>
      </w:r>
      <w:r>
        <w:fldChar w:fldCharType="separate"/>
      </w:r>
      <w:r>
        <w:t>58</w:t>
      </w:r>
      <w:r>
        <w:fldChar w:fldCharType="end"/>
      </w:r>
    </w:p>
    <w:p w14:paraId="21324209" w14:textId="46757593" w:rsidR="009E7DC5" w:rsidRDefault="009E7DC5">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_Toc155235460 \h </w:instrText>
      </w:r>
      <w:r>
        <w:fldChar w:fldCharType="separate"/>
      </w:r>
      <w:r>
        <w:t>58</w:t>
      </w:r>
      <w:r>
        <w:fldChar w:fldCharType="end"/>
      </w:r>
    </w:p>
    <w:p w14:paraId="201C1B34" w14:textId="34C2C95D" w:rsidR="009E7DC5" w:rsidRDefault="009E7DC5">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_Toc155235461 \h </w:instrText>
      </w:r>
      <w:r>
        <w:fldChar w:fldCharType="separate"/>
      </w:r>
      <w:r>
        <w:t>58</w:t>
      </w:r>
      <w:r>
        <w:fldChar w:fldCharType="end"/>
      </w:r>
    </w:p>
    <w:p w14:paraId="714C5BC0" w14:textId="6CDEA065" w:rsidR="009E7DC5" w:rsidRDefault="009E7DC5">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_Toc155235462 \h </w:instrText>
      </w:r>
      <w:r>
        <w:fldChar w:fldCharType="separate"/>
      </w:r>
      <w:r>
        <w:t>58</w:t>
      </w:r>
      <w:r>
        <w:fldChar w:fldCharType="end"/>
      </w:r>
    </w:p>
    <w:p w14:paraId="1968C7FE" w14:textId="2AA1EDE7" w:rsidR="009E7DC5" w:rsidRDefault="009E7DC5">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_Toc155235463 \h </w:instrText>
      </w:r>
      <w:r>
        <w:fldChar w:fldCharType="separate"/>
      </w:r>
      <w:r>
        <w:t>58</w:t>
      </w:r>
      <w:r>
        <w:fldChar w:fldCharType="end"/>
      </w:r>
    </w:p>
    <w:p w14:paraId="63CD1CD5" w14:textId="154D0696" w:rsidR="009E7DC5" w:rsidRDefault="009E7DC5">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_Toc155235464 \h </w:instrText>
      </w:r>
      <w:r>
        <w:fldChar w:fldCharType="separate"/>
      </w:r>
      <w:r>
        <w:t>59</w:t>
      </w:r>
      <w:r>
        <w:fldChar w:fldCharType="end"/>
      </w:r>
    </w:p>
    <w:p w14:paraId="4ED8151C" w14:textId="7BBD9A93" w:rsidR="009E7DC5" w:rsidRDefault="009E7DC5">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_Toc155235465 \h </w:instrText>
      </w:r>
      <w:r>
        <w:fldChar w:fldCharType="separate"/>
      </w:r>
      <w:r>
        <w:t>59</w:t>
      </w:r>
      <w:r>
        <w:fldChar w:fldCharType="end"/>
      </w:r>
    </w:p>
    <w:p w14:paraId="52AEA511" w14:textId="5EA07952" w:rsidR="009E7DC5" w:rsidRDefault="009E7DC5">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_Toc155235466 \h </w:instrText>
      </w:r>
      <w:r>
        <w:fldChar w:fldCharType="separate"/>
      </w:r>
      <w:r>
        <w:t>59</w:t>
      </w:r>
      <w:r>
        <w:fldChar w:fldCharType="end"/>
      </w:r>
    </w:p>
    <w:p w14:paraId="10FF6B79" w14:textId="57EE11A4" w:rsidR="009E7DC5" w:rsidRDefault="009E7DC5">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_Toc155235467 \h </w:instrText>
      </w:r>
      <w:r>
        <w:fldChar w:fldCharType="separate"/>
      </w:r>
      <w:r>
        <w:t>59</w:t>
      </w:r>
      <w:r>
        <w:fldChar w:fldCharType="end"/>
      </w:r>
    </w:p>
    <w:p w14:paraId="31CAC2D2" w14:textId="4AFFEB91" w:rsidR="009E7DC5" w:rsidRDefault="009E7DC5">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_Toc155235468 \h </w:instrText>
      </w:r>
      <w:r>
        <w:fldChar w:fldCharType="separate"/>
      </w:r>
      <w:r>
        <w:t>59</w:t>
      </w:r>
      <w:r>
        <w:fldChar w:fldCharType="end"/>
      </w:r>
    </w:p>
    <w:p w14:paraId="4AA0BF2A" w14:textId="1D9C2ED5" w:rsidR="009E7DC5" w:rsidRDefault="009E7DC5">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_Toc155235469 \h </w:instrText>
      </w:r>
      <w:r>
        <w:fldChar w:fldCharType="separate"/>
      </w:r>
      <w:r>
        <w:t>59</w:t>
      </w:r>
      <w:r>
        <w:fldChar w:fldCharType="end"/>
      </w:r>
    </w:p>
    <w:p w14:paraId="13D29609" w14:textId="7E6CA75A" w:rsidR="009E7DC5" w:rsidRDefault="009E7DC5">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_Toc155235470 \h </w:instrText>
      </w:r>
      <w:r>
        <w:fldChar w:fldCharType="separate"/>
      </w:r>
      <w:r>
        <w:t>60</w:t>
      </w:r>
      <w:r>
        <w:fldChar w:fldCharType="end"/>
      </w:r>
    </w:p>
    <w:p w14:paraId="10D2A0B4" w14:textId="1C231EA4" w:rsidR="009E7DC5" w:rsidRDefault="009E7DC5">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_Toc155235471 \h </w:instrText>
      </w:r>
      <w:r>
        <w:fldChar w:fldCharType="separate"/>
      </w:r>
      <w:r>
        <w:t>60</w:t>
      </w:r>
      <w:r>
        <w:fldChar w:fldCharType="end"/>
      </w:r>
    </w:p>
    <w:p w14:paraId="7B6BCD2A" w14:textId="7B0C9B31" w:rsidR="009E7DC5" w:rsidRDefault="009E7DC5">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_Toc155235472 \h </w:instrText>
      </w:r>
      <w:r>
        <w:fldChar w:fldCharType="separate"/>
      </w:r>
      <w:r>
        <w:t>60</w:t>
      </w:r>
      <w:r>
        <w:fldChar w:fldCharType="end"/>
      </w:r>
    </w:p>
    <w:p w14:paraId="71AAB1CD" w14:textId="52D22FEF" w:rsidR="009E7DC5" w:rsidRDefault="009E7DC5">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_Toc155235473 \h </w:instrText>
      </w:r>
      <w:r>
        <w:fldChar w:fldCharType="separate"/>
      </w:r>
      <w:r>
        <w:t>60</w:t>
      </w:r>
      <w:r>
        <w:fldChar w:fldCharType="end"/>
      </w:r>
    </w:p>
    <w:p w14:paraId="3C73F4E4" w14:textId="0882645D" w:rsidR="009E7DC5" w:rsidRDefault="009E7DC5">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_Toc155235474 \h </w:instrText>
      </w:r>
      <w:r>
        <w:fldChar w:fldCharType="separate"/>
      </w:r>
      <w:r>
        <w:t>61</w:t>
      </w:r>
      <w:r>
        <w:fldChar w:fldCharType="end"/>
      </w:r>
    </w:p>
    <w:p w14:paraId="4786AC90" w14:textId="72F9FB50" w:rsidR="009E7DC5" w:rsidRDefault="009E7DC5">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_Toc155235475 \h </w:instrText>
      </w:r>
      <w:r>
        <w:fldChar w:fldCharType="separate"/>
      </w:r>
      <w:r>
        <w:t>61</w:t>
      </w:r>
      <w:r>
        <w:fldChar w:fldCharType="end"/>
      </w:r>
    </w:p>
    <w:p w14:paraId="1496F312" w14:textId="00A46245" w:rsidR="009E7DC5" w:rsidRDefault="009E7DC5">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_Toc155235476 \h </w:instrText>
      </w:r>
      <w:r>
        <w:fldChar w:fldCharType="separate"/>
      </w:r>
      <w:r>
        <w:t>61</w:t>
      </w:r>
      <w:r>
        <w:fldChar w:fldCharType="end"/>
      </w:r>
    </w:p>
    <w:p w14:paraId="7DF7BC72" w14:textId="4519939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_Toc155235477 \h </w:instrText>
      </w:r>
      <w:r>
        <w:fldChar w:fldCharType="separate"/>
      </w:r>
      <w:r>
        <w:t>61</w:t>
      </w:r>
      <w:r>
        <w:fldChar w:fldCharType="end"/>
      </w:r>
    </w:p>
    <w:p w14:paraId="2405697C" w14:textId="4019DBC5" w:rsidR="009E7DC5" w:rsidRDefault="009E7DC5">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_Toc155235478 \h </w:instrText>
      </w:r>
      <w:r>
        <w:fldChar w:fldCharType="separate"/>
      </w:r>
      <w:r>
        <w:t>61</w:t>
      </w:r>
      <w:r>
        <w:fldChar w:fldCharType="end"/>
      </w:r>
    </w:p>
    <w:p w14:paraId="7EAC8E7D" w14:textId="0FEDD3A9" w:rsidR="009E7DC5" w:rsidRDefault="009E7DC5">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_Toc155235479 \h </w:instrText>
      </w:r>
      <w:r>
        <w:fldChar w:fldCharType="separate"/>
      </w:r>
      <w:r>
        <w:t>62</w:t>
      </w:r>
      <w:r>
        <w:fldChar w:fldCharType="end"/>
      </w:r>
    </w:p>
    <w:p w14:paraId="3CE34673" w14:textId="30FF228A"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_Toc155235480 \h </w:instrText>
      </w:r>
      <w:r>
        <w:fldChar w:fldCharType="separate"/>
      </w:r>
      <w:r>
        <w:t>64</w:t>
      </w:r>
      <w:r>
        <w:fldChar w:fldCharType="end"/>
      </w:r>
    </w:p>
    <w:p w14:paraId="76127920" w14:textId="19E7A237"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_Toc155235481 \h </w:instrText>
      </w:r>
      <w:r>
        <w:fldChar w:fldCharType="separate"/>
      </w:r>
      <w:r>
        <w:t>65</w:t>
      </w:r>
      <w:r>
        <w:fldChar w:fldCharType="end"/>
      </w:r>
    </w:p>
    <w:p w14:paraId="3DBDA82D" w14:textId="56F50AEB" w:rsidR="009E7DC5" w:rsidRDefault="009E7DC5">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_Toc155235482 \h </w:instrText>
      </w:r>
      <w:r>
        <w:fldChar w:fldCharType="separate"/>
      </w:r>
      <w:r>
        <w:t>65</w:t>
      </w:r>
      <w:r>
        <w:fldChar w:fldCharType="end"/>
      </w:r>
    </w:p>
    <w:p w14:paraId="2FE9A163" w14:textId="55144A18" w:rsidR="009E7DC5" w:rsidRDefault="009E7DC5">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_Toc155235483 \h </w:instrText>
      </w:r>
      <w:r>
        <w:fldChar w:fldCharType="separate"/>
      </w:r>
      <w:r>
        <w:t>66</w:t>
      </w:r>
      <w:r>
        <w:fldChar w:fldCharType="end"/>
      </w:r>
    </w:p>
    <w:p w14:paraId="30E1210B" w14:textId="1481A82D" w:rsidR="009E7DC5" w:rsidRDefault="009E7DC5">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_Toc155235484 \h </w:instrText>
      </w:r>
      <w:r>
        <w:fldChar w:fldCharType="separate"/>
      </w:r>
      <w:r>
        <w:t>72</w:t>
      </w:r>
      <w:r>
        <w:fldChar w:fldCharType="end"/>
      </w:r>
    </w:p>
    <w:p w14:paraId="47BD60D0" w14:textId="414EC996" w:rsidR="009E7DC5" w:rsidRDefault="009E7DC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_Toc155235485 \h </w:instrText>
      </w:r>
      <w:r>
        <w:fldChar w:fldCharType="separate"/>
      </w:r>
      <w:r>
        <w:t>72</w:t>
      </w:r>
      <w:r>
        <w:fldChar w:fldCharType="end"/>
      </w:r>
    </w:p>
    <w:p w14:paraId="4737DFC8" w14:textId="61FD8004" w:rsidR="009E7DC5" w:rsidRDefault="009E7DC5">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_Toc155235486 \h </w:instrText>
      </w:r>
      <w:r>
        <w:fldChar w:fldCharType="separate"/>
      </w:r>
      <w:r>
        <w:t>72</w:t>
      </w:r>
      <w:r>
        <w:fldChar w:fldCharType="end"/>
      </w:r>
    </w:p>
    <w:p w14:paraId="4590DBCA" w14:textId="51431812" w:rsidR="009E7DC5" w:rsidRDefault="009E7DC5">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_Toc155235487 \h </w:instrText>
      </w:r>
      <w:r>
        <w:fldChar w:fldCharType="separate"/>
      </w:r>
      <w:r>
        <w:t>76</w:t>
      </w:r>
      <w:r>
        <w:fldChar w:fldCharType="end"/>
      </w:r>
    </w:p>
    <w:p w14:paraId="614CAFF2" w14:textId="64372479" w:rsidR="009E7DC5" w:rsidRDefault="009E7DC5">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_Toc155235488 \h </w:instrText>
      </w:r>
      <w:r>
        <w:fldChar w:fldCharType="separate"/>
      </w:r>
      <w:r>
        <w:t>77</w:t>
      </w:r>
      <w:r>
        <w:fldChar w:fldCharType="end"/>
      </w:r>
    </w:p>
    <w:p w14:paraId="5606AF67" w14:textId="4BA25118" w:rsidR="009E7DC5" w:rsidRDefault="009E7DC5">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333CFD">
        <w:rPr>
          <w:i/>
          <w:lang w:eastAsia="zh-CN"/>
        </w:rPr>
        <w:t>Multi-band</w:t>
      </w:r>
      <w:r w:rsidRPr="00333CFD">
        <w:rPr>
          <w:i/>
        </w:rPr>
        <w:t xml:space="preserve"> TAB connectors</w:t>
      </w:r>
      <w:r>
        <w:tab/>
      </w:r>
      <w:r>
        <w:fldChar w:fldCharType="begin"/>
      </w:r>
      <w:r>
        <w:instrText xml:space="preserve"> PAGEREF _Toc155235489 \h </w:instrText>
      </w:r>
      <w:r>
        <w:fldChar w:fldCharType="separate"/>
      </w:r>
      <w:r>
        <w:t>78</w:t>
      </w:r>
      <w:r>
        <w:fldChar w:fldCharType="end"/>
      </w:r>
    </w:p>
    <w:p w14:paraId="5983F01D" w14:textId="3F652F44" w:rsidR="009E7DC5" w:rsidRDefault="009E7DC5">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_Toc155235490 \h </w:instrText>
      </w:r>
      <w:r>
        <w:fldChar w:fldCharType="separate"/>
      </w:r>
      <w:r>
        <w:t>78</w:t>
      </w:r>
      <w:r>
        <w:fldChar w:fldCharType="end"/>
      </w:r>
    </w:p>
    <w:p w14:paraId="359F5F61" w14:textId="704E2182"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_Toc155235491 \h </w:instrText>
      </w:r>
      <w:r>
        <w:fldChar w:fldCharType="separate"/>
      </w:r>
      <w:r>
        <w:t>80</w:t>
      </w:r>
      <w:r>
        <w:fldChar w:fldCharType="end"/>
      </w:r>
    </w:p>
    <w:p w14:paraId="3E1AD3B8" w14:textId="183205B0"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_Toc155235492 \h </w:instrText>
      </w:r>
      <w:r>
        <w:fldChar w:fldCharType="separate"/>
      </w:r>
      <w:r>
        <w:t>81</w:t>
      </w:r>
      <w:r>
        <w:fldChar w:fldCharType="end"/>
      </w:r>
    </w:p>
    <w:p w14:paraId="26391EA0" w14:textId="5E435251"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_Toc155235493 \h </w:instrText>
      </w:r>
      <w:r>
        <w:fldChar w:fldCharType="separate"/>
      </w:r>
      <w:r>
        <w:t>81</w:t>
      </w:r>
      <w:r>
        <w:fldChar w:fldCharType="end"/>
      </w:r>
    </w:p>
    <w:p w14:paraId="78589F5D" w14:textId="4643273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_Toc155235494 \h </w:instrText>
      </w:r>
      <w:r>
        <w:fldChar w:fldCharType="separate"/>
      </w:r>
      <w:r>
        <w:t>82</w:t>
      </w:r>
      <w:r>
        <w:fldChar w:fldCharType="end"/>
      </w:r>
    </w:p>
    <w:p w14:paraId="7AE6984F" w14:textId="21EA5267" w:rsidR="009E7DC5" w:rsidRDefault="009E7DC5">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_Toc155235495 \h </w:instrText>
      </w:r>
      <w:r>
        <w:fldChar w:fldCharType="separate"/>
      </w:r>
      <w:r>
        <w:t>82</w:t>
      </w:r>
      <w:r>
        <w:fldChar w:fldCharType="end"/>
      </w:r>
    </w:p>
    <w:p w14:paraId="7B6E13B2" w14:textId="577BAB9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_Toc155235496 \h </w:instrText>
      </w:r>
      <w:r>
        <w:fldChar w:fldCharType="separate"/>
      </w:r>
      <w:r>
        <w:t>82</w:t>
      </w:r>
      <w:r>
        <w:fldChar w:fldCharType="end"/>
      </w:r>
    </w:p>
    <w:p w14:paraId="48F67D63" w14:textId="3C36E64B" w:rsidR="009E7DC5" w:rsidRDefault="009E7DC5">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_Toc155235497 \h </w:instrText>
      </w:r>
      <w:r>
        <w:fldChar w:fldCharType="separate"/>
      </w:r>
      <w:r>
        <w:t>82</w:t>
      </w:r>
      <w:r>
        <w:fldChar w:fldCharType="end"/>
      </w:r>
    </w:p>
    <w:p w14:paraId="33352432" w14:textId="42F43AA4" w:rsidR="009E7DC5" w:rsidRDefault="009E7DC5">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_Toc155235498 \h </w:instrText>
      </w:r>
      <w:r>
        <w:fldChar w:fldCharType="separate"/>
      </w:r>
      <w:r>
        <w:t>82</w:t>
      </w:r>
      <w:r>
        <w:fldChar w:fldCharType="end"/>
      </w:r>
    </w:p>
    <w:p w14:paraId="18BA54DA" w14:textId="132A8B3C" w:rsidR="009E7DC5" w:rsidRDefault="009E7DC5">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_Toc155235499 \h </w:instrText>
      </w:r>
      <w:r>
        <w:fldChar w:fldCharType="separate"/>
      </w:r>
      <w:r>
        <w:t>83</w:t>
      </w:r>
      <w:r>
        <w:fldChar w:fldCharType="end"/>
      </w:r>
    </w:p>
    <w:p w14:paraId="3F55FBFF" w14:textId="6C06CA83" w:rsidR="009E7DC5" w:rsidRDefault="009E7DC5">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_Toc155235500 \h </w:instrText>
      </w:r>
      <w:r>
        <w:fldChar w:fldCharType="separate"/>
      </w:r>
      <w:r>
        <w:t>83</w:t>
      </w:r>
      <w:r>
        <w:fldChar w:fldCharType="end"/>
      </w:r>
    </w:p>
    <w:p w14:paraId="60B14671" w14:textId="6F33E46F" w:rsidR="009E7DC5" w:rsidRDefault="009E7DC5">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_Toc155235501 \h </w:instrText>
      </w:r>
      <w:r>
        <w:fldChar w:fldCharType="separate"/>
      </w:r>
      <w:r>
        <w:t>83</w:t>
      </w:r>
      <w:r>
        <w:fldChar w:fldCharType="end"/>
      </w:r>
    </w:p>
    <w:p w14:paraId="0BE850F8" w14:textId="4C4CF243" w:rsidR="009E7DC5" w:rsidRDefault="009E7DC5">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_Toc155235502 \h </w:instrText>
      </w:r>
      <w:r>
        <w:fldChar w:fldCharType="separate"/>
      </w:r>
      <w:r>
        <w:t>83</w:t>
      </w:r>
      <w:r>
        <w:fldChar w:fldCharType="end"/>
      </w:r>
    </w:p>
    <w:p w14:paraId="6A76ED7E" w14:textId="3790D4A1"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_Toc155235503 \h </w:instrText>
      </w:r>
      <w:r>
        <w:fldChar w:fldCharType="separate"/>
      </w:r>
      <w:r>
        <w:t>83</w:t>
      </w:r>
      <w:r>
        <w:fldChar w:fldCharType="end"/>
      </w:r>
    </w:p>
    <w:p w14:paraId="6F81EBD6" w14:textId="6EC3F9E5"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_Toc155235504 \h </w:instrText>
      </w:r>
      <w:r>
        <w:fldChar w:fldCharType="separate"/>
      </w:r>
      <w:r>
        <w:t>84</w:t>
      </w:r>
      <w:r>
        <w:fldChar w:fldCharType="end"/>
      </w:r>
    </w:p>
    <w:p w14:paraId="6641749D" w14:textId="30A3D375" w:rsidR="009E7DC5" w:rsidRDefault="009E7DC5">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_Toc155235505 \h </w:instrText>
      </w:r>
      <w:r>
        <w:fldChar w:fldCharType="separate"/>
      </w:r>
      <w:r>
        <w:t>84</w:t>
      </w:r>
      <w:r>
        <w:fldChar w:fldCharType="end"/>
      </w:r>
    </w:p>
    <w:p w14:paraId="78239F3F" w14:textId="05F0C160" w:rsidR="009E7DC5" w:rsidRDefault="009E7DC5">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_Toc155235506 \h </w:instrText>
      </w:r>
      <w:r>
        <w:fldChar w:fldCharType="separate"/>
      </w:r>
      <w:r>
        <w:t>84</w:t>
      </w:r>
      <w:r>
        <w:fldChar w:fldCharType="end"/>
      </w:r>
    </w:p>
    <w:p w14:paraId="09A12987" w14:textId="3A2B7B89" w:rsidR="009E7DC5" w:rsidRDefault="009E7DC5">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_Toc155235507 \h </w:instrText>
      </w:r>
      <w:r>
        <w:fldChar w:fldCharType="separate"/>
      </w:r>
      <w:r>
        <w:t>84</w:t>
      </w:r>
      <w:r>
        <w:fldChar w:fldCharType="end"/>
      </w:r>
    </w:p>
    <w:p w14:paraId="06C2DA6A" w14:textId="6AD29039" w:rsidR="009E7DC5" w:rsidRDefault="009E7DC5">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_Toc155235508 \h </w:instrText>
      </w:r>
      <w:r>
        <w:fldChar w:fldCharType="separate"/>
      </w:r>
      <w:r>
        <w:t>84</w:t>
      </w:r>
      <w:r>
        <w:fldChar w:fldCharType="end"/>
      </w:r>
    </w:p>
    <w:p w14:paraId="7C41DB16" w14:textId="20FD2FE4" w:rsidR="009E7DC5" w:rsidRDefault="009E7DC5">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_Toc155235509 \h </w:instrText>
      </w:r>
      <w:r>
        <w:fldChar w:fldCharType="separate"/>
      </w:r>
      <w:r>
        <w:t>84</w:t>
      </w:r>
      <w:r>
        <w:fldChar w:fldCharType="end"/>
      </w:r>
    </w:p>
    <w:p w14:paraId="057EDF3F" w14:textId="6C1DF62E" w:rsidR="009E7DC5" w:rsidRDefault="009E7DC5">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_Toc155235510 \h </w:instrText>
      </w:r>
      <w:r>
        <w:fldChar w:fldCharType="separate"/>
      </w:r>
      <w:r>
        <w:t>84</w:t>
      </w:r>
      <w:r>
        <w:fldChar w:fldCharType="end"/>
      </w:r>
    </w:p>
    <w:p w14:paraId="6F4717ED" w14:textId="7BE0C4DB" w:rsidR="009E7DC5" w:rsidRDefault="009E7DC5">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_Toc155235511 \h </w:instrText>
      </w:r>
      <w:r>
        <w:fldChar w:fldCharType="separate"/>
      </w:r>
      <w:r>
        <w:t>85</w:t>
      </w:r>
      <w:r>
        <w:fldChar w:fldCharType="end"/>
      </w:r>
    </w:p>
    <w:p w14:paraId="156DC71A" w14:textId="6295CDF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_Toc155235512 \h </w:instrText>
      </w:r>
      <w:r>
        <w:fldChar w:fldCharType="separate"/>
      </w:r>
      <w:r>
        <w:t>85</w:t>
      </w:r>
      <w:r>
        <w:fldChar w:fldCharType="end"/>
      </w:r>
    </w:p>
    <w:p w14:paraId="2F7BE86B" w14:textId="06DE0EBD" w:rsidR="009E7DC5" w:rsidRDefault="009E7DC5">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_Toc155235513 \h </w:instrText>
      </w:r>
      <w:r>
        <w:fldChar w:fldCharType="separate"/>
      </w:r>
      <w:r>
        <w:t>85</w:t>
      </w:r>
      <w:r>
        <w:fldChar w:fldCharType="end"/>
      </w:r>
    </w:p>
    <w:p w14:paraId="3F901EA6" w14:textId="48F7A9DC" w:rsidR="009E7DC5" w:rsidRDefault="009E7DC5">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_Toc155235514 \h </w:instrText>
      </w:r>
      <w:r>
        <w:fldChar w:fldCharType="separate"/>
      </w:r>
      <w:r>
        <w:t>85</w:t>
      </w:r>
      <w:r>
        <w:fldChar w:fldCharType="end"/>
      </w:r>
    </w:p>
    <w:p w14:paraId="16F48E9D" w14:textId="4E9B8670" w:rsidR="009E7DC5" w:rsidRDefault="009E7DC5">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_Toc155235515 \h </w:instrText>
      </w:r>
      <w:r>
        <w:fldChar w:fldCharType="separate"/>
      </w:r>
      <w:r>
        <w:t>86</w:t>
      </w:r>
      <w:r>
        <w:fldChar w:fldCharType="end"/>
      </w:r>
    </w:p>
    <w:p w14:paraId="3F0FDB60" w14:textId="096F1664" w:rsidR="009E7DC5" w:rsidRDefault="009E7DC5">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_Toc155235516 \h </w:instrText>
      </w:r>
      <w:r>
        <w:fldChar w:fldCharType="separate"/>
      </w:r>
      <w:r>
        <w:t>86</w:t>
      </w:r>
      <w:r>
        <w:fldChar w:fldCharType="end"/>
      </w:r>
    </w:p>
    <w:p w14:paraId="5E5FD082" w14:textId="040E6675" w:rsidR="009E7DC5" w:rsidRDefault="009E7DC5">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_Toc155235517 \h </w:instrText>
      </w:r>
      <w:r>
        <w:fldChar w:fldCharType="separate"/>
      </w:r>
      <w:r>
        <w:t>86</w:t>
      </w:r>
      <w:r>
        <w:fldChar w:fldCharType="end"/>
      </w:r>
    </w:p>
    <w:p w14:paraId="1CCEF4E1" w14:textId="2551E520" w:rsidR="009E7DC5" w:rsidRDefault="009E7DC5">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_Toc155235518 \h </w:instrText>
      </w:r>
      <w:r>
        <w:fldChar w:fldCharType="separate"/>
      </w:r>
      <w:r>
        <w:t>86</w:t>
      </w:r>
      <w:r>
        <w:fldChar w:fldCharType="end"/>
      </w:r>
    </w:p>
    <w:p w14:paraId="4A95138F" w14:textId="41D3A61D" w:rsidR="009E7DC5" w:rsidRDefault="009E7DC5">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_Toc155235519 \h </w:instrText>
      </w:r>
      <w:r>
        <w:fldChar w:fldCharType="separate"/>
      </w:r>
      <w:r>
        <w:t>87</w:t>
      </w:r>
      <w:r>
        <w:fldChar w:fldCharType="end"/>
      </w:r>
    </w:p>
    <w:p w14:paraId="541C3B27" w14:textId="1371F158"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333CFD">
        <w:rPr>
          <w:rFonts w:cs="v4.2.0"/>
        </w:rPr>
        <w:t>mode</w:t>
      </w:r>
      <w:r>
        <w:tab/>
      </w:r>
      <w:r>
        <w:fldChar w:fldCharType="begin"/>
      </w:r>
      <w:r>
        <w:instrText xml:space="preserve"> PAGEREF _Toc155235520 \h </w:instrText>
      </w:r>
      <w:r>
        <w:fldChar w:fldCharType="separate"/>
      </w:r>
      <w:r>
        <w:t>87</w:t>
      </w:r>
      <w:r>
        <w:fldChar w:fldCharType="end"/>
      </w:r>
    </w:p>
    <w:p w14:paraId="5A1617B7" w14:textId="5BF5F83D" w:rsidR="009E7DC5" w:rsidRDefault="009E7DC5">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_Toc155235521 \h </w:instrText>
      </w:r>
      <w:r>
        <w:fldChar w:fldCharType="separate"/>
      </w:r>
      <w:r>
        <w:t>87</w:t>
      </w:r>
      <w:r>
        <w:fldChar w:fldCharType="end"/>
      </w:r>
    </w:p>
    <w:p w14:paraId="1C98AB70" w14:textId="60FD5522" w:rsidR="009E7DC5" w:rsidRDefault="009E7DC5">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_Toc155235522 \h </w:instrText>
      </w:r>
      <w:r>
        <w:fldChar w:fldCharType="separate"/>
      </w:r>
      <w:r>
        <w:t>88</w:t>
      </w:r>
      <w:r>
        <w:fldChar w:fldCharType="end"/>
      </w:r>
    </w:p>
    <w:p w14:paraId="27F5A701" w14:textId="546C69A1" w:rsidR="009E7DC5" w:rsidRDefault="009E7DC5">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_Toc155235523 \h </w:instrText>
      </w:r>
      <w:r>
        <w:fldChar w:fldCharType="separate"/>
      </w:r>
      <w:r>
        <w:t>88</w:t>
      </w:r>
      <w:r>
        <w:fldChar w:fldCharType="end"/>
      </w:r>
    </w:p>
    <w:p w14:paraId="16149780" w14:textId="538A13A3" w:rsidR="009E7DC5" w:rsidRDefault="009E7DC5">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_Toc155235524 \h </w:instrText>
      </w:r>
      <w:r>
        <w:fldChar w:fldCharType="separate"/>
      </w:r>
      <w:r>
        <w:t>88</w:t>
      </w:r>
      <w:r>
        <w:fldChar w:fldCharType="end"/>
      </w:r>
    </w:p>
    <w:p w14:paraId="2F04BD94" w14:textId="1CA427F4" w:rsidR="009E7DC5" w:rsidRDefault="009E7DC5">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_Toc155235525 \h </w:instrText>
      </w:r>
      <w:r>
        <w:fldChar w:fldCharType="separate"/>
      </w:r>
      <w:r>
        <w:t>88</w:t>
      </w:r>
      <w:r>
        <w:fldChar w:fldCharType="end"/>
      </w:r>
    </w:p>
    <w:p w14:paraId="63E99375" w14:textId="47B417BD" w:rsidR="009E7DC5" w:rsidRDefault="009E7DC5">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_Toc155235526 \h </w:instrText>
      </w:r>
      <w:r>
        <w:fldChar w:fldCharType="separate"/>
      </w:r>
      <w:r>
        <w:t>88</w:t>
      </w:r>
      <w:r>
        <w:fldChar w:fldCharType="end"/>
      </w:r>
    </w:p>
    <w:p w14:paraId="12CACE4B" w14:textId="3A1ABAD1" w:rsidR="009E7DC5" w:rsidRDefault="009E7DC5">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_Toc155235527 \h </w:instrText>
      </w:r>
      <w:r>
        <w:fldChar w:fldCharType="separate"/>
      </w:r>
      <w:r>
        <w:t>89</w:t>
      </w:r>
      <w:r>
        <w:fldChar w:fldCharType="end"/>
      </w:r>
    </w:p>
    <w:p w14:paraId="0958BE1C" w14:textId="57AE9B1E" w:rsidR="009E7DC5" w:rsidRDefault="009E7DC5">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_Toc155235528 \h </w:instrText>
      </w:r>
      <w:r>
        <w:fldChar w:fldCharType="separate"/>
      </w:r>
      <w:r>
        <w:t>89</w:t>
      </w:r>
      <w:r>
        <w:fldChar w:fldCharType="end"/>
      </w:r>
    </w:p>
    <w:p w14:paraId="2C81E7C1" w14:textId="29B30250" w:rsidR="009E7DC5" w:rsidRDefault="009E7DC5">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_Toc155235529 \h </w:instrText>
      </w:r>
      <w:r>
        <w:fldChar w:fldCharType="separate"/>
      </w:r>
      <w:r>
        <w:t>89</w:t>
      </w:r>
      <w:r>
        <w:fldChar w:fldCharType="end"/>
      </w:r>
    </w:p>
    <w:p w14:paraId="0EA497B4" w14:textId="5BB0A56D" w:rsidR="009E7DC5" w:rsidRDefault="009E7DC5">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_Toc155235530 \h </w:instrText>
      </w:r>
      <w:r>
        <w:fldChar w:fldCharType="separate"/>
      </w:r>
      <w:r>
        <w:t>90</w:t>
      </w:r>
      <w:r>
        <w:fldChar w:fldCharType="end"/>
      </w:r>
    </w:p>
    <w:p w14:paraId="5B5C9DE5" w14:textId="1C2B10B6" w:rsidR="009E7DC5" w:rsidRDefault="009E7DC5">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_Toc155235531 \h </w:instrText>
      </w:r>
      <w:r>
        <w:fldChar w:fldCharType="separate"/>
      </w:r>
      <w:r>
        <w:t>90</w:t>
      </w:r>
      <w:r>
        <w:fldChar w:fldCharType="end"/>
      </w:r>
    </w:p>
    <w:p w14:paraId="0B223B4D" w14:textId="432EF3A0" w:rsidR="009E7DC5" w:rsidRDefault="009E7DC5">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_Toc155235532 \h </w:instrText>
      </w:r>
      <w:r>
        <w:fldChar w:fldCharType="separate"/>
      </w:r>
      <w:r>
        <w:t>90</w:t>
      </w:r>
      <w:r>
        <w:fldChar w:fldCharType="end"/>
      </w:r>
    </w:p>
    <w:p w14:paraId="3B49BC09" w14:textId="6E6476DB" w:rsidR="009E7DC5" w:rsidRDefault="009E7DC5">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_Toc155235533 \h </w:instrText>
      </w:r>
      <w:r>
        <w:fldChar w:fldCharType="separate"/>
      </w:r>
      <w:r>
        <w:t>90</w:t>
      </w:r>
      <w:r>
        <w:fldChar w:fldCharType="end"/>
      </w:r>
    </w:p>
    <w:p w14:paraId="16BF6E8D" w14:textId="58765DAB" w:rsidR="009E7DC5" w:rsidRDefault="009E7DC5">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_Toc155235534 \h </w:instrText>
      </w:r>
      <w:r>
        <w:fldChar w:fldCharType="separate"/>
      </w:r>
      <w:r>
        <w:t>90</w:t>
      </w:r>
      <w:r>
        <w:fldChar w:fldCharType="end"/>
      </w:r>
    </w:p>
    <w:p w14:paraId="4900E36D" w14:textId="4F0B017E" w:rsidR="009E7DC5" w:rsidRDefault="009E7DC5">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_Toc155235535 \h </w:instrText>
      </w:r>
      <w:r>
        <w:fldChar w:fldCharType="separate"/>
      </w:r>
      <w:r>
        <w:t>90</w:t>
      </w:r>
      <w:r>
        <w:fldChar w:fldCharType="end"/>
      </w:r>
    </w:p>
    <w:p w14:paraId="42219C06" w14:textId="4C06FD8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_Toc155235536 \h </w:instrText>
      </w:r>
      <w:r>
        <w:fldChar w:fldCharType="separate"/>
      </w:r>
      <w:r>
        <w:t>91</w:t>
      </w:r>
      <w:r>
        <w:fldChar w:fldCharType="end"/>
      </w:r>
    </w:p>
    <w:p w14:paraId="1E6B5A57" w14:textId="5048C591" w:rsidR="009E7DC5" w:rsidRDefault="009E7DC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_Toc155235537 \h </w:instrText>
      </w:r>
      <w:r>
        <w:fldChar w:fldCharType="separate"/>
      </w:r>
      <w:r>
        <w:t>91</w:t>
      </w:r>
      <w:r>
        <w:fldChar w:fldCharType="end"/>
      </w:r>
    </w:p>
    <w:p w14:paraId="17756C03" w14:textId="20C13D97"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_Toc155235538 \h </w:instrText>
      </w:r>
      <w:r>
        <w:fldChar w:fldCharType="separate"/>
      </w:r>
      <w:r>
        <w:t>91</w:t>
      </w:r>
      <w:r>
        <w:fldChar w:fldCharType="end"/>
      </w:r>
    </w:p>
    <w:p w14:paraId="0EBD6F9B" w14:textId="3BF7F0E4" w:rsidR="009E7DC5" w:rsidRDefault="009E7DC5">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_Toc155235539 \h </w:instrText>
      </w:r>
      <w:r>
        <w:fldChar w:fldCharType="separate"/>
      </w:r>
      <w:r>
        <w:t>91</w:t>
      </w:r>
      <w:r>
        <w:fldChar w:fldCharType="end"/>
      </w:r>
    </w:p>
    <w:p w14:paraId="146F4FD9" w14:textId="3373D968" w:rsidR="009E7DC5" w:rsidRDefault="009E7DC5">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_Toc155235540 \h </w:instrText>
      </w:r>
      <w:r>
        <w:fldChar w:fldCharType="separate"/>
      </w:r>
      <w:r>
        <w:t>91</w:t>
      </w:r>
      <w:r>
        <w:fldChar w:fldCharType="end"/>
      </w:r>
    </w:p>
    <w:p w14:paraId="0D56F6B3" w14:textId="42828C25" w:rsidR="009E7DC5" w:rsidRDefault="009E7DC5">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_Toc155235541 \h </w:instrText>
      </w:r>
      <w:r>
        <w:fldChar w:fldCharType="separate"/>
      </w:r>
      <w:r>
        <w:t>91</w:t>
      </w:r>
      <w:r>
        <w:fldChar w:fldCharType="end"/>
      </w:r>
    </w:p>
    <w:p w14:paraId="5C42F3B6" w14:textId="22CB8E35" w:rsidR="009E7DC5" w:rsidRDefault="009E7DC5">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_Toc155235542 \h </w:instrText>
      </w:r>
      <w:r>
        <w:fldChar w:fldCharType="separate"/>
      </w:r>
      <w:r>
        <w:t>91</w:t>
      </w:r>
      <w:r>
        <w:fldChar w:fldCharType="end"/>
      </w:r>
    </w:p>
    <w:p w14:paraId="0F8C8049" w14:textId="4B389003" w:rsidR="009E7DC5" w:rsidRDefault="009E7DC5">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_Toc155235543 \h </w:instrText>
      </w:r>
      <w:r>
        <w:fldChar w:fldCharType="separate"/>
      </w:r>
      <w:r>
        <w:t>91</w:t>
      </w:r>
      <w:r>
        <w:fldChar w:fldCharType="end"/>
      </w:r>
    </w:p>
    <w:p w14:paraId="1C222AF7" w14:textId="4B0640B3" w:rsidR="009E7DC5" w:rsidRDefault="009E7DC5">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_Toc155235544 \h </w:instrText>
      </w:r>
      <w:r>
        <w:fldChar w:fldCharType="separate"/>
      </w:r>
      <w:r>
        <w:t>92</w:t>
      </w:r>
      <w:r>
        <w:fldChar w:fldCharType="end"/>
      </w:r>
    </w:p>
    <w:p w14:paraId="65D71347" w14:textId="12CD6AE5" w:rsidR="009E7DC5" w:rsidRDefault="009E7DC5">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_Toc155235545 \h </w:instrText>
      </w:r>
      <w:r>
        <w:fldChar w:fldCharType="separate"/>
      </w:r>
      <w:r>
        <w:t>93</w:t>
      </w:r>
      <w:r>
        <w:fldChar w:fldCharType="end"/>
      </w:r>
    </w:p>
    <w:p w14:paraId="070B8AED" w14:textId="57D3EFC2" w:rsidR="009E7DC5" w:rsidRDefault="009E7DC5">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_Toc155235546 \h </w:instrText>
      </w:r>
      <w:r>
        <w:fldChar w:fldCharType="separate"/>
      </w:r>
      <w:r>
        <w:t>93</w:t>
      </w:r>
      <w:r>
        <w:fldChar w:fldCharType="end"/>
      </w:r>
    </w:p>
    <w:p w14:paraId="60DD4A70" w14:textId="15DE5AE4" w:rsidR="009E7DC5" w:rsidRDefault="009E7DC5">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_Toc155235547 \h </w:instrText>
      </w:r>
      <w:r>
        <w:fldChar w:fldCharType="separate"/>
      </w:r>
      <w:r>
        <w:t>93</w:t>
      </w:r>
      <w:r>
        <w:fldChar w:fldCharType="end"/>
      </w:r>
    </w:p>
    <w:p w14:paraId="247D8833" w14:textId="096720F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_Toc155235548 \h </w:instrText>
      </w:r>
      <w:r>
        <w:fldChar w:fldCharType="separate"/>
      </w:r>
      <w:r>
        <w:t>94</w:t>
      </w:r>
      <w:r>
        <w:fldChar w:fldCharType="end"/>
      </w:r>
    </w:p>
    <w:p w14:paraId="7EDEDA60" w14:textId="24A9BDF7" w:rsidR="009E7DC5" w:rsidRDefault="009E7DC5">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_Toc155235549 \h </w:instrText>
      </w:r>
      <w:r>
        <w:fldChar w:fldCharType="separate"/>
      </w:r>
      <w:r>
        <w:t>94</w:t>
      </w:r>
      <w:r>
        <w:fldChar w:fldCharType="end"/>
      </w:r>
    </w:p>
    <w:p w14:paraId="466C8A83" w14:textId="77DBFAE0" w:rsidR="009E7DC5" w:rsidRDefault="009E7DC5">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_Toc155235550 \h </w:instrText>
      </w:r>
      <w:r>
        <w:fldChar w:fldCharType="separate"/>
      </w:r>
      <w:r>
        <w:t>94</w:t>
      </w:r>
      <w:r>
        <w:fldChar w:fldCharType="end"/>
      </w:r>
    </w:p>
    <w:p w14:paraId="4D0AA452" w14:textId="085ADDAA" w:rsidR="009E7DC5" w:rsidRDefault="009E7DC5">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_Toc155235551 \h </w:instrText>
      </w:r>
      <w:r>
        <w:fldChar w:fldCharType="separate"/>
      </w:r>
      <w:r>
        <w:t>94</w:t>
      </w:r>
      <w:r>
        <w:fldChar w:fldCharType="end"/>
      </w:r>
    </w:p>
    <w:p w14:paraId="2C4ECABC" w14:textId="487F558C" w:rsidR="009E7DC5" w:rsidRDefault="009E7DC5">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_Toc155235552 \h </w:instrText>
      </w:r>
      <w:r>
        <w:fldChar w:fldCharType="separate"/>
      </w:r>
      <w:r>
        <w:t>94</w:t>
      </w:r>
      <w:r>
        <w:fldChar w:fldCharType="end"/>
      </w:r>
    </w:p>
    <w:p w14:paraId="65C46C2E" w14:textId="1ABC862E" w:rsidR="009E7DC5" w:rsidRDefault="009E7DC5">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_Toc155235553 \h </w:instrText>
      </w:r>
      <w:r>
        <w:fldChar w:fldCharType="separate"/>
      </w:r>
      <w:r>
        <w:t>94</w:t>
      </w:r>
      <w:r>
        <w:fldChar w:fldCharType="end"/>
      </w:r>
    </w:p>
    <w:p w14:paraId="3B771167" w14:textId="5D1D5759" w:rsidR="009E7DC5" w:rsidRDefault="009E7DC5">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_Toc155235554 \h </w:instrText>
      </w:r>
      <w:r>
        <w:fldChar w:fldCharType="separate"/>
      </w:r>
      <w:r>
        <w:t>95</w:t>
      </w:r>
      <w:r>
        <w:fldChar w:fldCharType="end"/>
      </w:r>
    </w:p>
    <w:p w14:paraId="61E37D73" w14:textId="3B1D5B97" w:rsidR="009E7DC5" w:rsidRDefault="009E7DC5">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_Toc155235555 \h </w:instrText>
      </w:r>
      <w:r>
        <w:fldChar w:fldCharType="separate"/>
      </w:r>
      <w:r>
        <w:t>96</w:t>
      </w:r>
      <w:r>
        <w:fldChar w:fldCharType="end"/>
      </w:r>
    </w:p>
    <w:p w14:paraId="6F50873B" w14:textId="5F5BD3BF" w:rsidR="009E7DC5" w:rsidRDefault="009E7DC5">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_Toc155235556 \h </w:instrText>
      </w:r>
      <w:r>
        <w:fldChar w:fldCharType="separate"/>
      </w:r>
      <w:r>
        <w:t>96</w:t>
      </w:r>
      <w:r>
        <w:fldChar w:fldCharType="end"/>
      </w:r>
    </w:p>
    <w:p w14:paraId="7F60D632" w14:textId="627C576F" w:rsidR="009E7DC5" w:rsidRDefault="009E7DC5">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_Toc155235557 \h </w:instrText>
      </w:r>
      <w:r>
        <w:fldChar w:fldCharType="separate"/>
      </w:r>
      <w:r>
        <w:t>96</w:t>
      </w:r>
      <w:r>
        <w:fldChar w:fldCharType="end"/>
      </w:r>
    </w:p>
    <w:p w14:paraId="41062E6E" w14:textId="605530E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_Toc155235558 \h </w:instrText>
      </w:r>
      <w:r>
        <w:fldChar w:fldCharType="separate"/>
      </w:r>
      <w:r>
        <w:t>96</w:t>
      </w:r>
      <w:r>
        <w:fldChar w:fldCharType="end"/>
      </w:r>
    </w:p>
    <w:p w14:paraId="25300BF4" w14:textId="1C67F335" w:rsidR="009E7DC5" w:rsidRDefault="009E7DC5">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_Toc155235559 \h </w:instrText>
      </w:r>
      <w:r>
        <w:fldChar w:fldCharType="separate"/>
      </w:r>
      <w:r>
        <w:t>96</w:t>
      </w:r>
      <w:r>
        <w:fldChar w:fldCharType="end"/>
      </w:r>
    </w:p>
    <w:p w14:paraId="3F4748E3" w14:textId="3AD9EE33" w:rsidR="009E7DC5" w:rsidRDefault="009E7DC5">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_Toc155235560 \h </w:instrText>
      </w:r>
      <w:r>
        <w:fldChar w:fldCharType="separate"/>
      </w:r>
      <w:r>
        <w:t>97</w:t>
      </w:r>
      <w:r>
        <w:fldChar w:fldCharType="end"/>
      </w:r>
    </w:p>
    <w:p w14:paraId="2CC3FD9D" w14:textId="11EAE223" w:rsidR="009E7DC5" w:rsidRDefault="009E7DC5">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_Toc155235561 \h </w:instrText>
      </w:r>
      <w:r>
        <w:fldChar w:fldCharType="separate"/>
      </w:r>
      <w:r>
        <w:t>97</w:t>
      </w:r>
      <w:r>
        <w:fldChar w:fldCharType="end"/>
      </w:r>
    </w:p>
    <w:p w14:paraId="75E53F02" w14:textId="1EAD8690" w:rsidR="009E7DC5" w:rsidRDefault="009E7DC5">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_Toc155235562 \h </w:instrText>
      </w:r>
      <w:r>
        <w:fldChar w:fldCharType="separate"/>
      </w:r>
      <w:r>
        <w:t>97</w:t>
      </w:r>
      <w:r>
        <w:fldChar w:fldCharType="end"/>
      </w:r>
    </w:p>
    <w:p w14:paraId="76AF1ACC" w14:textId="66C54088" w:rsidR="009E7DC5" w:rsidRDefault="009E7DC5">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_Toc155235563 \h </w:instrText>
      </w:r>
      <w:r>
        <w:fldChar w:fldCharType="separate"/>
      </w:r>
      <w:r>
        <w:t>97</w:t>
      </w:r>
      <w:r>
        <w:fldChar w:fldCharType="end"/>
      </w:r>
    </w:p>
    <w:p w14:paraId="36A3F3AE" w14:textId="05DB11F6" w:rsidR="009E7DC5" w:rsidRDefault="009E7DC5">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_Toc155235564 \h </w:instrText>
      </w:r>
      <w:r>
        <w:fldChar w:fldCharType="separate"/>
      </w:r>
      <w:r>
        <w:t>98</w:t>
      </w:r>
      <w:r>
        <w:fldChar w:fldCharType="end"/>
      </w:r>
    </w:p>
    <w:p w14:paraId="4AC81F85" w14:textId="44CB9A77"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_Toc155235565 \h </w:instrText>
      </w:r>
      <w:r>
        <w:fldChar w:fldCharType="separate"/>
      </w:r>
      <w:r>
        <w:t>99</w:t>
      </w:r>
      <w:r>
        <w:fldChar w:fldCharType="end"/>
      </w:r>
    </w:p>
    <w:p w14:paraId="7A6E0BD4" w14:textId="07119BF7" w:rsidR="009E7DC5" w:rsidRDefault="009E7DC5">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_Toc155235566 \h </w:instrText>
      </w:r>
      <w:r>
        <w:fldChar w:fldCharType="separate"/>
      </w:r>
      <w:r>
        <w:t>99</w:t>
      </w:r>
      <w:r>
        <w:fldChar w:fldCharType="end"/>
      </w:r>
    </w:p>
    <w:p w14:paraId="6AC8AE09" w14:textId="2F5AF635" w:rsidR="009E7DC5" w:rsidRDefault="009E7DC5">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_Toc155235567 \h </w:instrText>
      </w:r>
      <w:r>
        <w:fldChar w:fldCharType="separate"/>
      </w:r>
      <w:r>
        <w:t>99</w:t>
      </w:r>
      <w:r>
        <w:fldChar w:fldCharType="end"/>
      </w:r>
    </w:p>
    <w:p w14:paraId="2FC9905F" w14:textId="09977745" w:rsidR="009E7DC5" w:rsidRDefault="009E7DC5">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_Toc155235568 \h </w:instrText>
      </w:r>
      <w:r>
        <w:fldChar w:fldCharType="separate"/>
      </w:r>
      <w:r>
        <w:t>99</w:t>
      </w:r>
      <w:r>
        <w:fldChar w:fldCharType="end"/>
      </w:r>
    </w:p>
    <w:p w14:paraId="62B46526" w14:textId="42D451B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_Toc155235569 \h </w:instrText>
      </w:r>
      <w:r>
        <w:fldChar w:fldCharType="separate"/>
      </w:r>
      <w:r>
        <w:t>100</w:t>
      </w:r>
      <w:r>
        <w:fldChar w:fldCharType="end"/>
      </w:r>
    </w:p>
    <w:p w14:paraId="3D995E70" w14:textId="2CC2C96C" w:rsidR="009E7DC5" w:rsidRDefault="009E7DC5">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_Toc155235570 \h </w:instrText>
      </w:r>
      <w:r>
        <w:fldChar w:fldCharType="separate"/>
      </w:r>
      <w:r>
        <w:t>100</w:t>
      </w:r>
      <w:r>
        <w:fldChar w:fldCharType="end"/>
      </w:r>
    </w:p>
    <w:p w14:paraId="3FC8BD4A" w14:textId="77B8E207" w:rsidR="009E7DC5" w:rsidRDefault="009E7DC5">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_Toc155235571 \h </w:instrText>
      </w:r>
      <w:r>
        <w:fldChar w:fldCharType="separate"/>
      </w:r>
      <w:r>
        <w:t>100</w:t>
      </w:r>
      <w:r>
        <w:fldChar w:fldCharType="end"/>
      </w:r>
    </w:p>
    <w:p w14:paraId="1312881E" w14:textId="5DB77D09" w:rsidR="009E7DC5" w:rsidRDefault="009E7DC5">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_Toc155235572 \h </w:instrText>
      </w:r>
      <w:r>
        <w:fldChar w:fldCharType="separate"/>
      </w:r>
      <w:r>
        <w:t>100</w:t>
      </w:r>
      <w:r>
        <w:fldChar w:fldCharType="end"/>
      </w:r>
    </w:p>
    <w:p w14:paraId="48FC9E45" w14:textId="66B3C3D5" w:rsidR="009E7DC5" w:rsidRDefault="009E7DC5">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_Toc155235573 \h </w:instrText>
      </w:r>
      <w:r>
        <w:fldChar w:fldCharType="separate"/>
      </w:r>
      <w:r>
        <w:t>100</w:t>
      </w:r>
      <w:r>
        <w:fldChar w:fldCharType="end"/>
      </w:r>
    </w:p>
    <w:p w14:paraId="1E509FD3" w14:textId="130E84A6" w:rsidR="009E7DC5" w:rsidRDefault="009E7DC5">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_Toc155235574 \h </w:instrText>
      </w:r>
      <w:r>
        <w:fldChar w:fldCharType="separate"/>
      </w:r>
      <w:r>
        <w:t>100</w:t>
      </w:r>
      <w:r>
        <w:fldChar w:fldCharType="end"/>
      </w:r>
    </w:p>
    <w:p w14:paraId="16102491" w14:textId="78C8C2DA" w:rsidR="009E7DC5" w:rsidRDefault="009E7DC5">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_Toc155235575 \h </w:instrText>
      </w:r>
      <w:r>
        <w:fldChar w:fldCharType="separate"/>
      </w:r>
      <w:r>
        <w:t>100</w:t>
      </w:r>
      <w:r>
        <w:fldChar w:fldCharType="end"/>
      </w:r>
    </w:p>
    <w:p w14:paraId="04578A06" w14:textId="784A7C99" w:rsidR="009E7DC5" w:rsidRDefault="009E7DC5">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_Toc155235576 \h </w:instrText>
      </w:r>
      <w:r>
        <w:fldChar w:fldCharType="separate"/>
      </w:r>
      <w:r>
        <w:t>101</w:t>
      </w:r>
      <w:r>
        <w:fldChar w:fldCharType="end"/>
      </w:r>
    </w:p>
    <w:p w14:paraId="2D56B643" w14:textId="04A72AB9"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_Toc155235577 \h </w:instrText>
      </w:r>
      <w:r>
        <w:fldChar w:fldCharType="separate"/>
      </w:r>
      <w:r>
        <w:t>101</w:t>
      </w:r>
      <w:r>
        <w:fldChar w:fldCharType="end"/>
      </w:r>
    </w:p>
    <w:p w14:paraId="729AF703" w14:textId="32772D09" w:rsidR="009E7DC5" w:rsidRDefault="009E7DC5">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_Toc155235578 \h </w:instrText>
      </w:r>
      <w:r>
        <w:fldChar w:fldCharType="separate"/>
      </w:r>
      <w:r>
        <w:t>101</w:t>
      </w:r>
      <w:r>
        <w:fldChar w:fldCharType="end"/>
      </w:r>
    </w:p>
    <w:p w14:paraId="3E0323A7" w14:textId="77DCEA8F" w:rsidR="009E7DC5" w:rsidRDefault="009E7DC5">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_Toc155235579 \h </w:instrText>
      </w:r>
      <w:r>
        <w:fldChar w:fldCharType="separate"/>
      </w:r>
      <w:r>
        <w:t>101</w:t>
      </w:r>
      <w:r>
        <w:fldChar w:fldCharType="end"/>
      </w:r>
    </w:p>
    <w:p w14:paraId="197B975C" w14:textId="43AB97E8" w:rsidR="009E7DC5" w:rsidRDefault="009E7DC5">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_Toc155235580 \h </w:instrText>
      </w:r>
      <w:r>
        <w:fldChar w:fldCharType="separate"/>
      </w:r>
      <w:r>
        <w:t>101</w:t>
      </w:r>
      <w:r>
        <w:fldChar w:fldCharType="end"/>
      </w:r>
    </w:p>
    <w:p w14:paraId="356A6828" w14:textId="3549835C"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_Toc155235581 \h </w:instrText>
      </w:r>
      <w:r>
        <w:fldChar w:fldCharType="separate"/>
      </w:r>
      <w:r>
        <w:t>102</w:t>
      </w:r>
      <w:r>
        <w:fldChar w:fldCharType="end"/>
      </w:r>
    </w:p>
    <w:p w14:paraId="4E2AA82A" w14:textId="53FFC023" w:rsidR="009E7DC5" w:rsidRDefault="009E7DC5">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_Toc155235582 \h </w:instrText>
      </w:r>
      <w:r>
        <w:fldChar w:fldCharType="separate"/>
      </w:r>
      <w:r>
        <w:t>102</w:t>
      </w:r>
      <w:r>
        <w:fldChar w:fldCharType="end"/>
      </w:r>
    </w:p>
    <w:p w14:paraId="558220BC" w14:textId="643D419B" w:rsidR="009E7DC5" w:rsidRDefault="009E7DC5">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_Toc155235583 \h </w:instrText>
      </w:r>
      <w:r>
        <w:fldChar w:fldCharType="separate"/>
      </w:r>
      <w:r>
        <w:t>102</w:t>
      </w:r>
      <w:r>
        <w:fldChar w:fldCharType="end"/>
      </w:r>
    </w:p>
    <w:p w14:paraId="7C2E9F17" w14:textId="639000D5" w:rsidR="009E7DC5" w:rsidRDefault="009E7DC5">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_Toc155235584 \h </w:instrText>
      </w:r>
      <w:r>
        <w:fldChar w:fldCharType="separate"/>
      </w:r>
      <w:r>
        <w:t>102</w:t>
      </w:r>
      <w:r>
        <w:fldChar w:fldCharType="end"/>
      </w:r>
    </w:p>
    <w:p w14:paraId="239A2A8C" w14:textId="6B5FF46F" w:rsidR="009E7DC5" w:rsidRDefault="009E7DC5">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_Toc155235585 \h </w:instrText>
      </w:r>
      <w:r>
        <w:fldChar w:fldCharType="separate"/>
      </w:r>
      <w:r>
        <w:t>102</w:t>
      </w:r>
      <w:r>
        <w:fldChar w:fldCharType="end"/>
      </w:r>
    </w:p>
    <w:p w14:paraId="6C5EF3A1" w14:textId="2A5C4B94" w:rsidR="009E7DC5" w:rsidRDefault="009E7DC5">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_Toc155235586 \h </w:instrText>
      </w:r>
      <w:r>
        <w:fldChar w:fldCharType="separate"/>
      </w:r>
      <w:r>
        <w:t>102</w:t>
      </w:r>
      <w:r>
        <w:fldChar w:fldCharType="end"/>
      </w:r>
    </w:p>
    <w:p w14:paraId="11B55F3A" w14:textId="101341C1" w:rsidR="009E7DC5" w:rsidRDefault="009E7DC5">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_Toc155235587 \h </w:instrText>
      </w:r>
      <w:r>
        <w:fldChar w:fldCharType="separate"/>
      </w:r>
      <w:r>
        <w:t>102</w:t>
      </w:r>
      <w:r>
        <w:fldChar w:fldCharType="end"/>
      </w:r>
    </w:p>
    <w:p w14:paraId="7612F1BC" w14:textId="47264082" w:rsidR="009E7DC5" w:rsidRDefault="009E7DC5">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_Toc155235588 \h </w:instrText>
      </w:r>
      <w:r>
        <w:fldChar w:fldCharType="separate"/>
      </w:r>
      <w:r>
        <w:t>102</w:t>
      </w:r>
      <w:r>
        <w:fldChar w:fldCharType="end"/>
      </w:r>
    </w:p>
    <w:p w14:paraId="4FD0A5F1" w14:textId="3F7552BA" w:rsidR="009E7DC5" w:rsidRDefault="009E7DC5">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_Toc155235589 \h </w:instrText>
      </w:r>
      <w:r>
        <w:fldChar w:fldCharType="separate"/>
      </w:r>
      <w:r>
        <w:t>103</w:t>
      </w:r>
      <w:r>
        <w:fldChar w:fldCharType="end"/>
      </w:r>
    </w:p>
    <w:p w14:paraId="127AF714" w14:textId="61F742C6" w:rsidR="009E7DC5" w:rsidRDefault="009E7DC5">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_Toc155235590 \h </w:instrText>
      </w:r>
      <w:r>
        <w:fldChar w:fldCharType="separate"/>
      </w:r>
      <w:r>
        <w:t>103</w:t>
      </w:r>
      <w:r>
        <w:fldChar w:fldCharType="end"/>
      </w:r>
    </w:p>
    <w:p w14:paraId="12657CA8" w14:textId="54CC7BC4" w:rsidR="009E7DC5" w:rsidRDefault="009E7DC5">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_Toc155235591 \h </w:instrText>
      </w:r>
      <w:r>
        <w:fldChar w:fldCharType="separate"/>
      </w:r>
      <w:r>
        <w:t>103</w:t>
      </w:r>
      <w:r>
        <w:fldChar w:fldCharType="end"/>
      </w:r>
    </w:p>
    <w:p w14:paraId="5A6BE9F5" w14:textId="4D1BCE76" w:rsidR="009E7DC5" w:rsidRDefault="009E7DC5">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_Toc155235592 \h </w:instrText>
      </w:r>
      <w:r>
        <w:fldChar w:fldCharType="separate"/>
      </w:r>
      <w:r>
        <w:t>103</w:t>
      </w:r>
      <w:r>
        <w:fldChar w:fldCharType="end"/>
      </w:r>
    </w:p>
    <w:p w14:paraId="78FB4D4B" w14:textId="53BBCEA1" w:rsidR="009E7DC5" w:rsidRDefault="009E7DC5">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_Toc155235593 \h </w:instrText>
      </w:r>
      <w:r>
        <w:fldChar w:fldCharType="separate"/>
      </w:r>
      <w:r>
        <w:t>104</w:t>
      </w:r>
      <w:r>
        <w:fldChar w:fldCharType="end"/>
      </w:r>
    </w:p>
    <w:p w14:paraId="5BD128A9" w14:textId="45B55CFD" w:rsidR="009E7DC5" w:rsidRDefault="009E7DC5">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_Toc155235594 \h </w:instrText>
      </w:r>
      <w:r>
        <w:fldChar w:fldCharType="separate"/>
      </w:r>
      <w:r>
        <w:t>104</w:t>
      </w:r>
      <w:r>
        <w:fldChar w:fldCharType="end"/>
      </w:r>
    </w:p>
    <w:p w14:paraId="0211C353" w14:textId="5E300859" w:rsidR="009E7DC5" w:rsidRDefault="009E7DC5">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_Toc155235595 \h </w:instrText>
      </w:r>
      <w:r>
        <w:fldChar w:fldCharType="separate"/>
      </w:r>
      <w:r>
        <w:t>104</w:t>
      </w:r>
      <w:r>
        <w:fldChar w:fldCharType="end"/>
      </w:r>
    </w:p>
    <w:p w14:paraId="7E7EF827" w14:textId="36637335" w:rsidR="009E7DC5" w:rsidRDefault="009E7DC5">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_Toc155235596 \h </w:instrText>
      </w:r>
      <w:r>
        <w:fldChar w:fldCharType="separate"/>
      </w:r>
      <w:r>
        <w:t>104</w:t>
      </w:r>
      <w:r>
        <w:fldChar w:fldCharType="end"/>
      </w:r>
    </w:p>
    <w:p w14:paraId="6802E86E" w14:textId="37E9A274" w:rsidR="009E7DC5" w:rsidRDefault="009E7DC5">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_Toc155235597 \h </w:instrText>
      </w:r>
      <w:r>
        <w:fldChar w:fldCharType="separate"/>
      </w:r>
      <w:r>
        <w:t>105</w:t>
      </w:r>
      <w:r>
        <w:fldChar w:fldCharType="end"/>
      </w:r>
    </w:p>
    <w:p w14:paraId="529BA2E5" w14:textId="213B4C91" w:rsidR="009E7DC5" w:rsidRDefault="009E7DC5">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_Toc155235598 \h </w:instrText>
      </w:r>
      <w:r>
        <w:fldChar w:fldCharType="separate"/>
      </w:r>
      <w:r>
        <w:t>106</w:t>
      </w:r>
      <w:r>
        <w:fldChar w:fldCharType="end"/>
      </w:r>
    </w:p>
    <w:p w14:paraId="37C50A5A" w14:textId="6F9774A5"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_Toc155235599 \h </w:instrText>
      </w:r>
      <w:r>
        <w:fldChar w:fldCharType="separate"/>
      </w:r>
      <w:r>
        <w:t>106</w:t>
      </w:r>
      <w:r>
        <w:fldChar w:fldCharType="end"/>
      </w:r>
    </w:p>
    <w:p w14:paraId="1D2AEC66" w14:textId="16E817D6"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_Toc155235600 \h </w:instrText>
      </w:r>
      <w:r>
        <w:fldChar w:fldCharType="separate"/>
      </w:r>
      <w:r>
        <w:t>106</w:t>
      </w:r>
      <w:r>
        <w:fldChar w:fldCharType="end"/>
      </w:r>
    </w:p>
    <w:p w14:paraId="12BBC665" w14:textId="7CB76FAF"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_Toc155235601 \h </w:instrText>
      </w:r>
      <w:r>
        <w:fldChar w:fldCharType="separate"/>
      </w:r>
      <w:r>
        <w:t>106</w:t>
      </w:r>
      <w:r>
        <w:fldChar w:fldCharType="end"/>
      </w:r>
    </w:p>
    <w:p w14:paraId="48B6D327" w14:textId="12B0DD0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_Toc155235602 \h </w:instrText>
      </w:r>
      <w:r>
        <w:fldChar w:fldCharType="separate"/>
      </w:r>
      <w:r>
        <w:t>106</w:t>
      </w:r>
      <w:r>
        <w:fldChar w:fldCharType="end"/>
      </w:r>
    </w:p>
    <w:p w14:paraId="28CF5D6E" w14:textId="4E6C736B" w:rsidR="009E7DC5" w:rsidRDefault="009E7DC5">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_Toc155235603 \h </w:instrText>
      </w:r>
      <w:r>
        <w:fldChar w:fldCharType="separate"/>
      </w:r>
      <w:r>
        <w:t>106</w:t>
      </w:r>
      <w:r>
        <w:fldChar w:fldCharType="end"/>
      </w:r>
    </w:p>
    <w:p w14:paraId="36400BC5" w14:textId="259E40DB" w:rsidR="009E7DC5" w:rsidRDefault="009E7DC5">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_Toc155235604 \h </w:instrText>
      </w:r>
      <w:r>
        <w:fldChar w:fldCharType="separate"/>
      </w:r>
      <w:r>
        <w:t>107</w:t>
      </w:r>
      <w:r>
        <w:fldChar w:fldCharType="end"/>
      </w:r>
    </w:p>
    <w:p w14:paraId="521050FE" w14:textId="53DD374C" w:rsidR="009E7DC5" w:rsidRDefault="009E7DC5">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_Toc155235605 \h </w:instrText>
      </w:r>
      <w:r>
        <w:fldChar w:fldCharType="separate"/>
      </w:r>
      <w:r>
        <w:t>107</w:t>
      </w:r>
      <w:r>
        <w:fldChar w:fldCharType="end"/>
      </w:r>
    </w:p>
    <w:p w14:paraId="5700049A" w14:textId="758EE7D8" w:rsidR="009E7DC5" w:rsidRDefault="009E7DC5">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_Toc155235606 \h </w:instrText>
      </w:r>
      <w:r>
        <w:fldChar w:fldCharType="separate"/>
      </w:r>
      <w:r>
        <w:t>107</w:t>
      </w:r>
      <w:r>
        <w:fldChar w:fldCharType="end"/>
      </w:r>
    </w:p>
    <w:p w14:paraId="36BD6A1A" w14:textId="76DA3C1B" w:rsidR="009E7DC5" w:rsidRDefault="009E7DC5">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_Toc155235607 \h </w:instrText>
      </w:r>
      <w:r>
        <w:fldChar w:fldCharType="separate"/>
      </w:r>
      <w:r>
        <w:t>107</w:t>
      </w:r>
      <w:r>
        <w:fldChar w:fldCharType="end"/>
      </w:r>
    </w:p>
    <w:p w14:paraId="1B9C3F57" w14:textId="4B6981A0" w:rsidR="009E7DC5" w:rsidRDefault="009E7DC5">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_Toc155235608 \h </w:instrText>
      </w:r>
      <w:r>
        <w:fldChar w:fldCharType="separate"/>
      </w:r>
      <w:r>
        <w:t>107</w:t>
      </w:r>
      <w:r>
        <w:fldChar w:fldCharType="end"/>
      </w:r>
    </w:p>
    <w:p w14:paraId="5436A28E" w14:textId="53F7DE6F" w:rsidR="009E7DC5" w:rsidRDefault="009E7DC5">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_Toc155235609 \h </w:instrText>
      </w:r>
      <w:r>
        <w:fldChar w:fldCharType="separate"/>
      </w:r>
      <w:r>
        <w:t>107</w:t>
      </w:r>
      <w:r>
        <w:fldChar w:fldCharType="end"/>
      </w:r>
    </w:p>
    <w:p w14:paraId="4F06F308" w14:textId="57A85BF1" w:rsidR="009E7DC5" w:rsidRDefault="009E7DC5">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_Toc155235610 \h </w:instrText>
      </w:r>
      <w:r>
        <w:fldChar w:fldCharType="separate"/>
      </w:r>
      <w:r>
        <w:t>107</w:t>
      </w:r>
      <w:r>
        <w:fldChar w:fldCharType="end"/>
      </w:r>
    </w:p>
    <w:p w14:paraId="58A664C1" w14:textId="54C4D2BD" w:rsidR="009E7DC5" w:rsidRDefault="009E7DC5">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_Toc155235611 \h </w:instrText>
      </w:r>
      <w:r>
        <w:fldChar w:fldCharType="separate"/>
      </w:r>
      <w:r>
        <w:t>107</w:t>
      </w:r>
      <w:r>
        <w:fldChar w:fldCharType="end"/>
      </w:r>
    </w:p>
    <w:p w14:paraId="02741AB5" w14:textId="0F3E550D" w:rsidR="009E7DC5" w:rsidRDefault="009E7DC5">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_Toc155235612 \h </w:instrText>
      </w:r>
      <w:r>
        <w:fldChar w:fldCharType="separate"/>
      </w:r>
      <w:r>
        <w:t>107</w:t>
      </w:r>
      <w:r>
        <w:fldChar w:fldCharType="end"/>
      </w:r>
    </w:p>
    <w:p w14:paraId="3B313605" w14:textId="2333723A" w:rsidR="009E7DC5" w:rsidRDefault="009E7DC5">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_Toc155235613 \h </w:instrText>
      </w:r>
      <w:r>
        <w:fldChar w:fldCharType="separate"/>
      </w:r>
      <w:r>
        <w:t>108</w:t>
      </w:r>
      <w:r>
        <w:fldChar w:fldCharType="end"/>
      </w:r>
    </w:p>
    <w:p w14:paraId="69F2345C" w14:textId="4C4F749D" w:rsidR="009E7DC5" w:rsidRDefault="009E7DC5">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_Toc155235614 \h </w:instrText>
      </w:r>
      <w:r>
        <w:fldChar w:fldCharType="separate"/>
      </w:r>
      <w:r>
        <w:t>108</w:t>
      </w:r>
      <w:r>
        <w:fldChar w:fldCharType="end"/>
      </w:r>
    </w:p>
    <w:p w14:paraId="0BCF9666" w14:textId="3E336E16" w:rsidR="009E7DC5" w:rsidRDefault="009E7DC5">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_Toc155235615 \h </w:instrText>
      </w:r>
      <w:r>
        <w:fldChar w:fldCharType="separate"/>
      </w:r>
      <w:r>
        <w:t>108</w:t>
      </w:r>
      <w:r>
        <w:fldChar w:fldCharType="end"/>
      </w:r>
    </w:p>
    <w:p w14:paraId="35C98CE4" w14:textId="037CB17B" w:rsidR="009E7DC5" w:rsidRDefault="009E7DC5">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_Toc155235616 \h </w:instrText>
      </w:r>
      <w:r>
        <w:fldChar w:fldCharType="separate"/>
      </w:r>
      <w:r>
        <w:t>108</w:t>
      </w:r>
      <w:r>
        <w:fldChar w:fldCharType="end"/>
      </w:r>
    </w:p>
    <w:p w14:paraId="102EC566" w14:textId="789682E6" w:rsidR="009E7DC5" w:rsidRDefault="009E7DC5">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_Toc155235617 \h </w:instrText>
      </w:r>
      <w:r>
        <w:fldChar w:fldCharType="separate"/>
      </w:r>
      <w:r>
        <w:t>108</w:t>
      </w:r>
      <w:r>
        <w:fldChar w:fldCharType="end"/>
      </w:r>
    </w:p>
    <w:p w14:paraId="6D5780DD" w14:textId="6FF76FEF" w:rsidR="009E7DC5" w:rsidRDefault="009E7DC5">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_Toc155235618 \h </w:instrText>
      </w:r>
      <w:r>
        <w:fldChar w:fldCharType="separate"/>
      </w:r>
      <w:r>
        <w:t>108</w:t>
      </w:r>
      <w:r>
        <w:fldChar w:fldCharType="end"/>
      </w:r>
    </w:p>
    <w:p w14:paraId="50F7A1EF" w14:textId="504FE395" w:rsidR="009E7DC5" w:rsidRDefault="009E7DC5">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_Toc155235619 \h </w:instrText>
      </w:r>
      <w:r>
        <w:fldChar w:fldCharType="separate"/>
      </w:r>
      <w:r>
        <w:t>109</w:t>
      </w:r>
      <w:r>
        <w:fldChar w:fldCharType="end"/>
      </w:r>
    </w:p>
    <w:p w14:paraId="470C2D35" w14:textId="3F111EB7" w:rsidR="009E7DC5" w:rsidRDefault="009E7DC5">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_Toc155235620 \h </w:instrText>
      </w:r>
      <w:r>
        <w:fldChar w:fldCharType="separate"/>
      </w:r>
      <w:r>
        <w:t>110</w:t>
      </w:r>
      <w:r>
        <w:fldChar w:fldCharType="end"/>
      </w:r>
    </w:p>
    <w:p w14:paraId="392F2CDC" w14:textId="6FEA2DC0" w:rsidR="009E7DC5" w:rsidRDefault="009E7DC5">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_Toc155235621 \h </w:instrText>
      </w:r>
      <w:r>
        <w:fldChar w:fldCharType="separate"/>
      </w:r>
      <w:r>
        <w:t>110</w:t>
      </w:r>
      <w:r>
        <w:fldChar w:fldCharType="end"/>
      </w:r>
    </w:p>
    <w:p w14:paraId="61D8CF42" w14:textId="220167AA" w:rsidR="009E7DC5" w:rsidRDefault="009E7DC5">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_Toc155235622 \h </w:instrText>
      </w:r>
      <w:r>
        <w:fldChar w:fldCharType="separate"/>
      </w:r>
      <w:r>
        <w:t>111</w:t>
      </w:r>
      <w:r>
        <w:fldChar w:fldCharType="end"/>
      </w:r>
    </w:p>
    <w:p w14:paraId="559400ED" w14:textId="4BBAA8D9" w:rsidR="009E7DC5" w:rsidRDefault="009E7DC5">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_Toc155235623 \h </w:instrText>
      </w:r>
      <w:r>
        <w:fldChar w:fldCharType="separate"/>
      </w:r>
      <w:r>
        <w:t>111</w:t>
      </w:r>
      <w:r>
        <w:fldChar w:fldCharType="end"/>
      </w:r>
    </w:p>
    <w:p w14:paraId="29F457CB" w14:textId="26A5CC51" w:rsidR="009E7DC5" w:rsidRDefault="009E7DC5">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_Toc155235624 \h </w:instrText>
      </w:r>
      <w:r>
        <w:fldChar w:fldCharType="separate"/>
      </w:r>
      <w:r>
        <w:t>111</w:t>
      </w:r>
      <w:r>
        <w:fldChar w:fldCharType="end"/>
      </w:r>
    </w:p>
    <w:p w14:paraId="1DD8DC77" w14:textId="07B3F228" w:rsidR="009E7DC5" w:rsidRDefault="009E7DC5">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_Toc155235625 \h </w:instrText>
      </w:r>
      <w:r>
        <w:fldChar w:fldCharType="separate"/>
      </w:r>
      <w:r>
        <w:t>111</w:t>
      </w:r>
      <w:r>
        <w:fldChar w:fldCharType="end"/>
      </w:r>
    </w:p>
    <w:p w14:paraId="238E9347" w14:textId="351E15ED" w:rsidR="009E7DC5" w:rsidRDefault="009E7DC5">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_Toc155235626 \h </w:instrText>
      </w:r>
      <w:r>
        <w:fldChar w:fldCharType="separate"/>
      </w:r>
      <w:r>
        <w:t>111</w:t>
      </w:r>
      <w:r>
        <w:fldChar w:fldCharType="end"/>
      </w:r>
    </w:p>
    <w:p w14:paraId="2FB4E0AA" w14:textId="250169AF"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_Toc155235627 \h </w:instrText>
      </w:r>
      <w:r>
        <w:fldChar w:fldCharType="separate"/>
      </w:r>
      <w:r>
        <w:t>111</w:t>
      </w:r>
      <w:r>
        <w:fldChar w:fldCharType="end"/>
      </w:r>
    </w:p>
    <w:p w14:paraId="491B9361" w14:textId="5E2350E9" w:rsidR="009E7DC5" w:rsidRDefault="009E7DC5">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_Toc155235628 \h </w:instrText>
      </w:r>
      <w:r>
        <w:fldChar w:fldCharType="separate"/>
      </w:r>
      <w:r>
        <w:t>111</w:t>
      </w:r>
      <w:r>
        <w:fldChar w:fldCharType="end"/>
      </w:r>
    </w:p>
    <w:p w14:paraId="41F1BDDD" w14:textId="0559CB55" w:rsidR="009E7DC5" w:rsidRDefault="009E7DC5">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_Toc155235629 \h </w:instrText>
      </w:r>
      <w:r>
        <w:fldChar w:fldCharType="separate"/>
      </w:r>
      <w:r>
        <w:t>112</w:t>
      </w:r>
      <w:r>
        <w:fldChar w:fldCharType="end"/>
      </w:r>
    </w:p>
    <w:p w14:paraId="720DA804" w14:textId="439C1EBD" w:rsidR="009E7DC5" w:rsidRDefault="009E7DC5">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_Toc155235630 \h </w:instrText>
      </w:r>
      <w:r>
        <w:fldChar w:fldCharType="separate"/>
      </w:r>
      <w:r>
        <w:t>112</w:t>
      </w:r>
      <w:r>
        <w:fldChar w:fldCharType="end"/>
      </w:r>
    </w:p>
    <w:p w14:paraId="10F38E67" w14:textId="13170C6F" w:rsidR="009E7DC5" w:rsidRDefault="009E7DC5">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_Toc155235631 \h </w:instrText>
      </w:r>
      <w:r>
        <w:fldChar w:fldCharType="separate"/>
      </w:r>
      <w:r>
        <w:t>112</w:t>
      </w:r>
      <w:r>
        <w:fldChar w:fldCharType="end"/>
      </w:r>
    </w:p>
    <w:p w14:paraId="6AAABD16" w14:textId="6876502C" w:rsidR="009E7DC5" w:rsidRDefault="009E7DC5">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_Toc155235632 \h </w:instrText>
      </w:r>
      <w:r>
        <w:fldChar w:fldCharType="separate"/>
      </w:r>
      <w:r>
        <w:t>113</w:t>
      </w:r>
      <w:r>
        <w:fldChar w:fldCharType="end"/>
      </w:r>
    </w:p>
    <w:p w14:paraId="3324F39F" w14:textId="62B6AEAA" w:rsidR="009E7DC5" w:rsidRDefault="009E7DC5">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_Toc155235633 \h </w:instrText>
      </w:r>
      <w:r>
        <w:fldChar w:fldCharType="separate"/>
      </w:r>
      <w:r>
        <w:t>113</w:t>
      </w:r>
      <w:r>
        <w:fldChar w:fldCharType="end"/>
      </w:r>
    </w:p>
    <w:p w14:paraId="2BA2F38E" w14:textId="5BE93283" w:rsidR="009E7DC5" w:rsidRDefault="009E7DC5">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_Toc155235634 \h </w:instrText>
      </w:r>
      <w:r>
        <w:fldChar w:fldCharType="separate"/>
      </w:r>
      <w:r>
        <w:t>114</w:t>
      </w:r>
      <w:r>
        <w:fldChar w:fldCharType="end"/>
      </w:r>
    </w:p>
    <w:p w14:paraId="25664B6E" w14:textId="20EB3EB2" w:rsidR="009E7DC5" w:rsidRDefault="009E7DC5">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_Toc155235635 \h </w:instrText>
      </w:r>
      <w:r>
        <w:fldChar w:fldCharType="separate"/>
      </w:r>
      <w:r>
        <w:t>115</w:t>
      </w:r>
      <w:r>
        <w:fldChar w:fldCharType="end"/>
      </w:r>
    </w:p>
    <w:p w14:paraId="60688151" w14:textId="64AB785C" w:rsidR="009E7DC5" w:rsidRDefault="009E7DC5">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_Toc155235636 \h </w:instrText>
      </w:r>
      <w:r>
        <w:fldChar w:fldCharType="separate"/>
      </w:r>
      <w:r>
        <w:t>115</w:t>
      </w:r>
      <w:r>
        <w:fldChar w:fldCharType="end"/>
      </w:r>
    </w:p>
    <w:p w14:paraId="2435EFC5" w14:textId="7FFFA887" w:rsidR="009E7DC5" w:rsidRDefault="009E7DC5">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_Toc155235637 \h </w:instrText>
      </w:r>
      <w:r>
        <w:fldChar w:fldCharType="separate"/>
      </w:r>
      <w:r>
        <w:t>116</w:t>
      </w:r>
      <w:r>
        <w:fldChar w:fldCharType="end"/>
      </w:r>
    </w:p>
    <w:p w14:paraId="443C2F42" w14:textId="53A06866" w:rsidR="009E7DC5" w:rsidRDefault="009E7DC5">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_Toc155235638 \h </w:instrText>
      </w:r>
      <w:r>
        <w:fldChar w:fldCharType="separate"/>
      </w:r>
      <w:r>
        <w:t>117</w:t>
      </w:r>
      <w:r>
        <w:fldChar w:fldCharType="end"/>
      </w:r>
    </w:p>
    <w:p w14:paraId="53EDD6E2" w14:textId="153D5F61" w:rsidR="009E7DC5" w:rsidRDefault="009E7DC5">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_Toc155235639 \h </w:instrText>
      </w:r>
      <w:r>
        <w:fldChar w:fldCharType="separate"/>
      </w:r>
      <w:r>
        <w:t>117</w:t>
      </w:r>
      <w:r>
        <w:fldChar w:fldCharType="end"/>
      </w:r>
    </w:p>
    <w:p w14:paraId="6659891F" w14:textId="68775C05" w:rsidR="009E7DC5" w:rsidRDefault="009E7DC5">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_Toc155235640 \h </w:instrText>
      </w:r>
      <w:r>
        <w:fldChar w:fldCharType="separate"/>
      </w:r>
      <w:r>
        <w:t>117</w:t>
      </w:r>
      <w:r>
        <w:fldChar w:fldCharType="end"/>
      </w:r>
    </w:p>
    <w:p w14:paraId="13EE4F1E" w14:textId="3BA40B87" w:rsidR="009E7DC5" w:rsidRDefault="009E7DC5">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_Toc155235641 \h </w:instrText>
      </w:r>
      <w:r>
        <w:fldChar w:fldCharType="separate"/>
      </w:r>
      <w:r>
        <w:t>117</w:t>
      </w:r>
      <w:r>
        <w:fldChar w:fldCharType="end"/>
      </w:r>
    </w:p>
    <w:p w14:paraId="385DF81B" w14:textId="6639AAE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_Toc155235642 \h </w:instrText>
      </w:r>
      <w:r>
        <w:fldChar w:fldCharType="separate"/>
      </w:r>
      <w:r>
        <w:t>118</w:t>
      </w:r>
      <w:r>
        <w:fldChar w:fldCharType="end"/>
      </w:r>
    </w:p>
    <w:p w14:paraId="08040538" w14:textId="1852ADA8" w:rsidR="009E7DC5" w:rsidRDefault="009E7DC5">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_Toc155235643 \h </w:instrText>
      </w:r>
      <w:r>
        <w:fldChar w:fldCharType="separate"/>
      </w:r>
      <w:r>
        <w:t>118</w:t>
      </w:r>
      <w:r>
        <w:fldChar w:fldCharType="end"/>
      </w:r>
    </w:p>
    <w:p w14:paraId="1D48EDEB" w14:textId="2E69C8AF" w:rsidR="009E7DC5" w:rsidRDefault="009E7DC5">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_Toc155235644 \h </w:instrText>
      </w:r>
      <w:r>
        <w:fldChar w:fldCharType="separate"/>
      </w:r>
      <w:r>
        <w:t>118</w:t>
      </w:r>
      <w:r>
        <w:fldChar w:fldCharType="end"/>
      </w:r>
    </w:p>
    <w:p w14:paraId="11DC092B" w14:textId="797015B7" w:rsidR="009E7DC5" w:rsidRDefault="009E7DC5">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_Toc155235645 \h </w:instrText>
      </w:r>
      <w:r>
        <w:fldChar w:fldCharType="separate"/>
      </w:r>
      <w:r>
        <w:t>118</w:t>
      </w:r>
      <w:r>
        <w:fldChar w:fldCharType="end"/>
      </w:r>
    </w:p>
    <w:p w14:paraId="41588452" w14:textId="34F3945C" w:rsidR="009E7DC5" w:rsidRDefault="009E7DC5">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_Toc155235646 \h </w:instrText>
      </w:r>
      <w:r>
        <w:fldChar w:fldCharType="separate"/>
      </w:r>
      <w:r>
        <w:t>118</w:t>
      </w:r>
      <w:r>
        <w:fldChar w:fldCharType="end"/>
      </w:r>
    </w:p>
    <w:p w14:paraId="7BD9257D" w14:textId="2917A0D2"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_Toc155235647 \h </w:instrText>
      </w:r>
      <w:r>
        <w:fldChar w:fldCharType="separate"/>
      </w:r>
      <w:r>
        <w:t>119</w:t>
      </w:r>
      <w:r>
        <w:fldChar w:fldCharType="end"/>
      </w:r>
    </w:p>
    <w:p w14:paraId="5480153C" w14:textId="76C1DF71" w:rsidR="009E7DC5" w:rsidRDefault="009E7DC5">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_Toc155235648 \h </w:instrText>
      </w:r>
      <w:r>
        <w:fldChar w:fldCharType="separate"/>
      </w:r>
      <w:r>
        <w:t>119</w:t>
      </w:r>
      <w:r>
        <w:fldChar w:fldCharType="end"/>
      </w:r>
    </w:p>
    <w:p w14:paraId="50BB7D22" w14:textId="0D639A1A" w:rsidR="009E7DC5" w:rsidRDefault="009E7DC5">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_Toc155235649 \h </w:instrText>
      </w:r>
      <w:r>
        <w:fldChar w:fldCharType="separate"/>
      </w:r>
      <w:r>
        <w:t>119</w:t>
      </w:r>
      <w:r>
        <w:fldChar w:fldCharType="end"/>
      </w:r>
    </w:p>
    <w:p w14:paraId="43BC4F21" w14:textId="610A1FB2" w:rsidR="009E7DC5" w:rsidRDefault="009E7DC5">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_Toc155235650 \h </w:instrText>
      </w:r>
      <w:r>
        <w:fldChar w:fldCharType="separate"/>
      </w:r>
      <w:r>
        <w:t>120</w:t>
      </w:r>
      <w:r>
        <w:fldChar w:fldCharType="end"/>
      </w:r>
    </w:p>
    <w:p w14:paraId="2A346D4C" w14:textId="0D8FC4C7" w:rsidR="009E7DC5" w:rsidRDefault="009E7DC5">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_Toc155235651 \h </w:instrText>
      </w:r>
      <w:r>
        <w:fldChar w:fldCharType="separate"/>
      </w:r>
      <w:r>
        <w:t>122</w:t>
      </w:r>
      <w:r>
        <w:fldChar w:fldCharType="end"/>
      </w:r>
    </w:p>
    <w:p w14:paraId="3851BAF3" w14:textId="7A18CB8D" w:rsidR="009E7DC5" w:rsidRDefault="009E7DC5">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_Toc155235652 \h </w:instrText>
      </w:r>
      <w:r>
        <w:fldChar w:fldCharType="separate"/>
      </w:r>
      <w:r>
        <w:t>122</w:t>
      </w:r>
      <w:r>
        <w:fldChar w:fldCharType="end"/>
      </w:r>
    </w:p>
    <w:p w14:paraId="327DDAEA" w14:textId="58481068" w:rsidR="009E7DC5" w:rsidRDefault="009E7DC5">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_Toc155235653 \h </w:instrText>
      </w:r>
      <w:r>
        <w:fldChar w:fldCharType="separate"/>
      </w:r>
      <w:r>
        <w:t>122</w:t>
      </w:r>
      <w:r>
        <w:fldChar w:fldCharType="end"/>
      </w:r>
    </w:p>
    <w:p w14:paraId="2144064C" w14:textId="5729B771" w:rsidR="009E7DC5" w:rsidRDefault="009E7DC5">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_Toc155235654 \h </w:instrText>
      </w:r>
      <w:r>
        <w:fldChar w:fldCharType="separate"/>
      </w:r>
      <w:r>
        <w:t>122</w:t>
      </w:r>
      <w:r>
        <w:fldChar w:fldCharType="end"/>
      </w:r>
    </w:p>
    <w:p w14:paraId="49B2496E" w14:textId="5A71A482" w:rsidR="009E7DC5" w:rsidRDefault="009E7DC5">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_Toc155235655 \h </w:instrText>
      </w:r>
      <w:r>
        <w:fldChar w:fldCharType="separate"/>
      </w:r>
      <w:r>
        <w:t>122</w:t>
      </w:r>
      <w:r>
        <w:fldChar w:fldCharType="end"/>
      </w:r>
    </w:p>
    <w:p w14:paraId="57B7E729" w14:textId="40ED86BE" w:rsidR="009E7DC5" w:rsidRDefault="009E7DC5">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_Toc155235656 \h </w:instrText>
      </w:r>
      <w:r>
        <w:fldChar w:fldCharType="separate"/>
      </w:r>
      <w:r>
        <w:t>122</w:t>
      </w:r>
      <w:r>
        <w:fldChar w:fldCharType="end"/>
      </w:r>
    </w:p>
    <w:p w14:paraId="452C06CE" w14:textId="6B9BA6EB" w:rsidR="009E7DC5" w:rsidRDefault="009E7DC5">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_Toc155235657 \h </w:instrText>
      </w:r>
      <w:r>
        <w:fldChar w:fldCharType="separate"/>
      </w:r>
      <w:r>
        <w:t>122</w:t>
      </w:r>
      <w:r>
        <w:fldChar w:fldCharType="end"/>
      </w:r>
    </w:p>
    <w:p w14:paraId="450DF0CA" w14:textId="140CB0A2" w:rsidR="009E7DC5" w:rsidRDefault="009E7DC5">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_Toc155235658 \h </w:instrText>
      </w:r>
      <w:r>
        <w:fldChar w:fldCharType="separate"/>
      </w:r>
      <w:r>
        <w:t>123</w:t>
      </w:r>
      <w:r>
        <w:fldChar w:fldCharType="end"/>
      </w:r>
    </w:p>
    <w:p w14:paraId="42DB5B10" w14:textId="7A0BFEDB" w:rsidR="009E7DC5" w:rsidRDefault="009E7DC5">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_Toc155235659 \h </w:instrText>
      </w:r>
      <w:r>
        <w:fldChar w:fldCharType="separate"/>
      </w:r>
      <w:r>
        <w:t>123</w:t>
      </w:r>
      <w:r>
        <w:fldChar w:fldCharType="end"/>
      </w:r>
    </w:p>
    <w:p w14:paraId="74413AF1" w14:textId="6AF908D3" w:rsidR="009E7DC5" w:rsidRDefault="009E7DC5">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_Toc155235660 \h </w:instrText>
      </w:r>
      <w:r>
        <w:fldChar w:fldCharType="separate"/>
      </w:r>
      <w:r>
        <w:t>123</w:t>
      </w:r>
      <w:r>
        <w:fldChar w:fldCharType="end"/>
      </w:r>
    </w:p>
    <w:p w14:paraId="057F305B" w14:textId="69C28E13" w:rsidR="009E7DC5" w:rsidRDefault="009E7DC5">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_Toc155235661 \h </w:instrText>
      </w:r>
      <w:r>
        <w:fldChar w:fldCharType="separate"/>
      </w:r>
      <w:r>
        <w:t>123</w:t>
      </w:r>
      <w:r>
        <w:fldChar w:fldCharType="end"/>
      </w:r>
    </w:p>
    <w:p w14:paraId="7B6ECFD2" w14:textId="5A90EC6F" w:rsidR="009E7DC5" w:rsidRDefault="009E7DC5">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_Toc155235662 \h </w:instrText>
      </w:r>
      <w:r>
        <w:fldChar w:fldCharType="separate"/>
      </w:r>
      <w:r>
        <w:t>124</w:t>
      </w:r>
      <w:r>
        <w:fldChar w:fldCharType="end"/>
      </w:r>
    </w:p>
    <w:p w14:paraId="6527B767" w14:textId="652F9098" w:rsidR="009E7DC5" w:rsidRDefault="009E7DC5">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_Toc155235663 \h </w:instrText>
      </w:r>
      <w:r>
        <w:fldChar w:fldCharType="separate"/>
      </w:r>
      <w:r>
        <w:t>126</w:t>
      </w:r>
      <w:r>
        <w:fldChar w:fldCharType="end"/>
      </w:r>
    </w:p>
    <w:p w14:paraId="3FB3DE08" w14:textId="44C75BD2" w:rsidR="009E7DC5" w:rsidRDefault="009E7DC5">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_Toc155235664 \h </w:instrText>
      </w:r>
      <w:r>
        <w:fldChar w:fldCharType="separate"/>
      </w:r>
      <w:r>
        <w:t>126</w:t>
      </w:r>
      <w:r>
        <w:fldChar w:fldCharType="end"/>
      </w:r>
    </w:p>
    <w:p w14:paraId="7259BD28" w14:textId="62499DB3" w:rsidR="009E7DC5" w:rsidRDefault="009E7DC5">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_Toc155235665 \h </w:instrText>
      </w:r>
      <w:r>
        <w:fldChar w:fldCharType="separate"/>
      </w:r>
      <w:r>
        <w:t>127</w:t>
      </w:r>
      <w:r>
        <w:fldChar w:fldCharType="end"/>
      </w:r>
    </w:p>
    <w:p w14:paraId="77BAA914" w14:textId="506EE5BE" w:rsidR="009E7DC5" w:rsidRDefault="009E7DC5">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_Toc155235666 \h </w:instrText>
      </w:r>
      <w:r>
        <w:fldChar w:fldCharType="separate"/>
      </w:r>
      <w:r>
        <w:t>127</w:t>
      </w:r>
      <w:r>
        <w:fldChar w:fldCharType="end"/>
      </w:r>
    </w:p>
    <w:p w14:paraId="4EF566B7" w14:textId="1C476728" w:rsidR="009E7DC5" w:rsidRDefault="009E7DC5">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_Toc155235667 \h </w:instrText>
      </w:r>
      <w:r>
        <w:fldChar w:fldCharType="separate"/>
      </w:r>
      <w:r>
        <w:t>132</w:t>
      </w:r>
      <w:r>
        <w:fldChar w:fldCharType="end"/>
      </w:r>
    </w:p>
    <w:p w14:paraId="37725D76" w14:textId="6731E029" w:rsidR="009E7DC5" w:rsidRDefault="009E7DC5">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_Toc155235668 \h </w:instrText>
      </w:r>
      <w:r>
        <w:fldChar w:fldCharType="separate"/>
      </w:r>
      <w:r>
        <w:t>133</w:t>
      </w:r>
      <w:r>
        <w:fldChar w:fldCharType="end"/>
      </w:r>
    </w:p>
    <w:p w14:paraId="39784FAF" w14:textId="54938BF7" w:rsidR="009E7DC5" w:rsidRDefault="009E7DC5">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_Toc155235669 \h </w:instrText>
      </w:r>
      <w:r>
        <w:fldChar w:fldCharType="separate"/>
      </w:r>
      <w:r>
        <w:t>134</w:t>
      </w:r>
      <w:r>
        <w:fldChar w:fldCharType="end"/>
      </w:r>
    </w:p>
    <w:p w14:paraId="5795C1EB" w14:textId="28FE06AE" w:rsidR="009E7DC5" w:rsidRDefault="009E7DC5">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_Toc155235670 \h </w:instrText>
      </w:r>
      <w:r>
        <w:fldChar w:fldCharType="separate"/>
      </w:r>
      <w:r>
        <w:t>136</w:t>
      </w:r>
      <w:r>
        <w:fldChar w:fldCharType="end"/>
      </w:r>
    </w:p>
    <w:p w14:paraId="273D29F1" w14:textId="7B3C4BE1" w:rsidR="009E7DC5" w:rsidRDefault="009E7DC5">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_Toc155235671 \h </w:instrText>
      </w:r>
      <w:r>
        <w:fldChar w:fldCharType="separate"/>
      </w:r>
      <w:r>
        <w:t>136</w:t>
      </w:r>
      <w:r>
        <w:fldChar w:fldCharType="end"/>
      </w:r>
    </w:p>
    <w:p w14:paraId="707EC6A8" w14:textId="1C726DDF" w:rsidR="009E7DC5" w:rsidRDefault="009E7DC5">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_Toc155235672 \h </w:instrText>
      </w:r>
      <w:r>
        <w:fldChar w:fldCharType="separate"/>
      </w:r>
      <w:r>
        <w:t>136</w:t>
      </w:r>
      <w:r>
        <w:fldChar w:fldCharType="end"/>
      </w:r>
    </w:p>
    <w:p w14:paraId="4A981F81" w14:textId="31D08EAE" w:rsidR="009E7DC5" w:rsidRDefault="009E7DC5">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_Toc155235673 \h </w:instrText>
      </w:r>
      <w:r>
        <w:fldChar w:fldCharType="separate"/>
      </w:r>
      <w:r>
        <w:t>136</w:t>
      </w:r>
      <w:r>
        <w:fldChar w:fldCharType="end"/>
      </w:r>
    </w:p>
    <w:p w14:paraId="48FD7719" w14:textId="0A7E3512" w:rsidR="009E7DC5" w:rsidRDefault="009E7DC5">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_Toc155235674 \h </w:instrText>
      </w:r>
      <w:r>
        <w:fldChar w:fldCharType="separate"/>
      </w:r>
      <w:r>
        <w:t>137</w:t>
      </w:r>
      <w:r>
        <w:fldChar w:fldCharType="end"/>
      </w:r>
    </w:p>
    <w:p w14:paraId="3ECECEC0" w14:textId="7FAA77F7" w:rsidR="009E7DC5" w:rsidRDefault="009E7DC5">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_Toc155235675 \h </w:instrText>
      </w:r>
      <w:r>
        <w:fldChar w:fldCharType="separate"/>
      </w:r>
      <w:r>
        <w:t>137</w:t>
      </w:r>
      <w:r>
        <w:fldChar w:fldCharType="end"/>
      </w:r>
    </w:p>
    <w:p w14:paraId="1EDE7F55" w14:textId="0BDD551C" w:rsidR="009E7DC5" w:rsidRDefault="009E7DC5">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_Toc155235676 \h </w:instrText>
      </w:r>
      <w:r>
        <w:fldChar w:fldCharType="separate"/>
      </w:r>
      <w:r>
        <w:t>138</w:t>
      </w:r>
      <w:r>
        <w:fldChar w:fldCharType="end"/>
      </w:r>
    </w:p>
    <w:p w14:paraId="58C7A2B7" w14:textId="6F1DC8C4" w:rsidR="009E7DC5" w:rsidRDefault="009E7DC5">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_Toc155235677 \h </w:instrText>
      </w:r>
      <w:r>
        <w:fldChar w:fldCharType="separate"/>
      </w:r>
      <w:r>
        <w:t>139</w:t>
      </w:r>
      <w:r>
        <w:fldChar w:fldCharType="end"/>
      </w:r>
    </w:p>
    <w:p w14:paraId="7DBA2137" w14:textId="269F5C4A" w:rsidR="009E7DC5" w:rsidRDefault="009E7DC5">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_Toc155235678 \h </w:instrText>
      </w:r>
      <w:r>
        <w:fldChar w:fldCharType="separate"/>
      </w:r>
      <w:r>
        <w:t>139</w:t>
      </w:r>
      <w:r>
        <w:fldChar w:fldCharType="end"/>
      </w:r>
    </w:p>
    <w:p w14:paraId="689939E8" w14:textId="75B073E4" w:rsidR="009E7DC5" w:rsidRDefault="009E7DC5">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_Toc155235679 \h </w:instrText>
      </w:r>
      <w:r>
        <w:fldChar w:fldCharType="separate"/>
      </w:r>
      <w:r>
        <w:t>139</w:t>
      </w:r>
      <w:r>
        <w:fldChar w:fldCharType="end"/>
      </w:r>
    </w:p>
    <w:p w14:paraId="594F6E18" w14:textId="0838D7BF" w:rsidR="009E7DC5" w:rsidRDefault="009E7DC5">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_Toc155235680 \h </w:instrText>
      </w:r>
      <w:r>
        <w:fldChar w:fldCharType="separate"/>
      </w:r>
      <w:r>
        <w:t>151</w:t>
      </w:r>
      <w:r>
        <w:fldChar w:fldCharType="end"/>
      </w:r>
    </w:p>
    <w:p w14:paraId="573F6F60" w14:textId="28EC5576" w:rsidR="009E7DC5" w:rsidRDefault="009E7DC5">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_Toc155235681 \h </w:instrText>
      </w:r>
      <w:r>
        <w:fldChar w:fldCharType="separate"/>
      </w:r>
      <w:r>
        <w:t>151</w:t>
      </w:r>
      <w:r>
        <w:fldChar w:fldCharType="end"/>
      </w:r>
    </w:p>
    <w:p w14:paraId="37A09BDA" w14:textId="30238323" w:rsidR="009E7DC5" w:rsidRDefault="009E7DC5">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_Toc155235682 \h </w:instrText>
      </w:r>
      <w:r>
        <w:fldChar w:fldCharType="separate"/>
      </w:r>
      <w:r>
        <w:t>151</w:t>
      </w:r>
      <w:r>
        <w:fldChar w:fldCharType="end"/>
      </w:r>
    </w:p>
    <w:p w14:paraId="2787DC34" w14:textId="0352D367" w:rsidR="009E7DC5" w:rsidRDefault="009E7DC5">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_Toc155235683 \h </w:instrText>
      </w:r>
      <w:r>
        <w:fldChar w:fldCharType="separate"/>
      </w:r>
      <w:r>
        <w:t>152</w:t>
      </w:r>
      <w:r>
        <w:fldChar w:fldCharType="end"/>
      </w:r>
    </w:p>
    <w:p w14:paraId="221780D9" w14:textId="0D07521B" w:rsidR="009E7DC5" w:rsidRDefault="009E7DC5">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_Toc155235684 \h </w:instrText>
      </w:r>
      <w:r>
        <w:fldChar w:fldCharType="separate"/>
      </w:r>
      <w:r>
        <w:t>152</w:t>
      </w:r>
      <w:r>
        <w:fldChar w:fldCharType="end"/>
      </w:r>
    </w:p>
    <w:p w14:paraId="7AB6C305" w14:textId="1B188C90" w:rsidR="009E7DC5" w:rsidRDefault="009E7DC5">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_Toc155235685 \h </w:instrText>
      </w:r>
      <w:r>
        <w:fldChar w:fldCharType="separate"/>
      </w:r>
      <w:r>
        <w:t>152</w:t>
      </w:r>
      <w:r>
        <w:fldChar w:fldCharType="end"/>
      </w:r>
    </w:p>
    <w:p w14:paraId="50648DE0" w14:textId="2A347CC1" w:rsidR="009E7DC5" w:rsidRDefault="009E7DC5">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_Toc155235686 \h </w:instrText>
      </w:r>
      <w:r>
        <w:fldChar w:fldCharType="separate"/>
      </w:r>
      <w:r>
        <w:t>152</w:t>
      </w:r>
      <w:r>
        <w:fldChar w:fldCharType="end"/>
      </w:r>
    </w:p>
    <w:p w14:paraId="3CA3BC57" w14:textId="231299BD" w:rsidR="009E7DC5" w:rsidRDefault="009E7DC5">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_Toc155235687 \h </w:instrText>
      </w:r>
      <w:r>
        <w:fldChar w:fldCharType="separate"/>
      </w:r>
      <w:r>
        <w:t>153</w:t>
      </w:r>
      <w:r>
        <w:fldChar w:fldCharType="end"/>
      </w:r>
    </w:p>
    <w:p w14:paraId="707D3A02" w14:textId="7DB466B6" w:rsidR="009E7DC5" w:rsidRDefault="009E7DC5">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_Toc155235688 \h </w:instrText>
      </w:r>
      <w:r>
        <w:fldChar w:fldCharType="separate"/>
      </w:r>
      <w:r>
        <w:t>153</w:t>
      </w:r>
      <w:r>
        <w:fldChar w:fldCharType="end"/>
      </w:r>
    </w:p>
    <w:p w14:paraId="0F2747DB" w14:textId="75C413DF"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_Toc155235689 \h </w:instrText>
      </w:r>
      <w:r>
        <w:fldChar w:fldCharType="separate"/>
      </w:r>
      <w:r>
        <w:t>153</w:t>
      </w:r>
      <w:r>
        <w:fldChar w:fldCharType="end"/>
      </w:r>
    </w:p>
    <w:p w14:paraId="70FC4A0A" w14:textId="4DBEDF80" w:rsidR="009E7DC5" w:rsidRDefault="009E7DC5">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_Toc155235690 \h </w:instrText>
      </w:r>
      <w:r>
        <w:fldChar w:fldCharType="separate"/>
      </w:r>
      <w:r>
        <w:t>163</w:t>
      </w:r>
      <w:r>
        <w:fldChar w:fldCharType="end"/>
      </w:r>
    </w:p>
    <w:p w14:paraId="19B1454A" w14:textId="069D867B" w:rsidR="009E7DC5" w:rsidRDefault="009E7DC5">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_Toc155235691 \h </w:instrText>
      </w:r>
      <w:r>
        <w:fldChar w:fldCharType="separate"/>
      </w:r>
      <w:r>
        <w:t>170</w:t>
      </w:r>
      <w:r>
        <w:fldChar w:fldCharType="end"/>
      </w:r>
    </w:p>
    <w:p w14:paraId="40BBF1D6" w14:textId="40252180" w:rsidR="009E7DC5" w:rsidRDefault="009E7DC5">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_Toc155235692 \h </w:instrText>
      </w:r>
      <w:r>
        <w:fldChar w:fldCharType="separate"/>
      </w:r>
      <w:r>
        <w:t>173</w:t>
      </w:r>
      <w:r>
        <w:fldChar w:fldCharType="end"/>
      </w:r>
    </w:p>
    <w:p w14:paraId="0539834D" w14:textId="7C3B0165" w:rsidR="009E7DC5" w:rsidRDefault="009E7DC5">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_Toc155235693 \h </w:instrText>
      </w:r>
      <w:r>
        <w:fldChar w:fldCharType="separate"/>
      </w:r>
      <w:r>
        <w:t>195</w:t>
      </w:r>
      <w:r>
        <w:fldChar w:fldCharType="end"/>
      </w:r>
    </w:p>
    <w:p w14:paraId="0A6ECB50" w14:textId="27D24BFA" w:rsidR="009E7DC5" w:rsidRDefault="009E7DC5">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_Toc155235694 \h </w:instrText>
      </w:r>
      <w:r>
        <w:fldChar w:fldCharType="separate"/>
      </w:r>
      <w:r>
        <w:t>195</w:t>
      </w:r>
      <w:r>
        <w:fldChar w:fldCharType="end"/>
      </w:r>
    </w:p>
    <w:p w14:paraId="577A613A" w14:textId="1445F3B1" w:rsidR="009E7DC5" w:rsidRDefault="009E7DC5">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_Toc155235695 \h </w:instrText>
      </w:r>
      <w:r>
        <w:fldChar w:fldCharType="separate"/>
      </w:r>
      <w:r>
        <w:t>196</w:t>
      </w:r>
      <w:r>
        <w:fldChar w:fldCharType="end"/>
      </w:r>
    </w:p>
    <w:p w14:paraId="0CF0CB82" w14:textId="096BD798"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_Toc155235696 \h </w:instrText>
      </w:r>
      <w:r>
        <w:fldChar w:fldCharType="separate"/>
      </w:r>
      <w:r>
        <w:t>196</w:t>
      </w:r>
      <w:r>
        <w:fldChar w:fldCharType="end"/>
      </w:r>
    </w:p>
    <w:p w14:paraId="0CBC011D" w14:textId="39C9B3F0" w:rsidR="009E7DC5" w:rsidRDefault="009E7DC5">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_Toc155235697 \h </w:instrText>
      </w:r>
      <w:r>
        <w:fldChar w:fldCharType="separate"/>
      </w:r>
      <w:r>
        <w:t>196</w:t>
      </w:r>
      <w:r>
        <w:fldChar w:fldCharType="end"/>
      </w:r>
    </w:p>
    <w:p w14:paraId="23836292" w14:textId="5562ADCE" w:rsidR="009E7DC5" w:rsidRDefault="009E7DC5">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_Toc155235698 \h </w:instrText>
      </w:r>
      <w:r>
        <w:fldChar w:fldCharType="separate"/>
      </w:r>
      <w:r>
        <w:t>196</w:t>
      </w:r>
      <w:r>
        <w:fldChar w:fldCharType="end"/>
      </w:r>
    </w:p>
    <w:p w14:paraId="026934E3" w14:textId="205A0BDD" w:rsidR="009E7DC5" w:rsidRDefault="009E7DC5">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_Toc155235699 \h </w:instrText>
      </w:r>
      <w:r>
        <w:fldChar w:fldCharType="separate"/>
      </w:r>
      <w:r>
        <w:t>196</w:t>
      </w:r>
      <w:r>
        <w:fldChar w:fldCharType="end"/>
      </w:r>
    </w:p>
    <w:p w14:paraId="191EA4A3" w14:textId="2268C56B" w:rsidR="009E7DC5" w:rsidRDefault="009E7DC5">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_Toc155235700 \h </w:instrText>
      </w:r>
      <w:r>
        <w:fldChar w:fldCharType="separate"/>
      </w:r>
      <w:r>
        <w:t>197</w:t>
      </w:r>
      <w:r>
        <w:fldChar w:fldCharType="end"/>
      </w:r>
    </w:p>
    <w:p w14:paraId="479EAF39" w14:textId="297E61E8" w:rsidR="009E7DC5" w:rsidRDefault="009E7DC5">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_Toc155235701 \h </w:instrText>
      </w:r>
      <w:r>
        <w:fldChar w:fldCharType="separate"/>
      </w:r>
      <w:r>
        <w:t>197</w:t>
      </w:r>
      <w:r>
        <w:fldChar w:fldCharType="end"/>
      </w:r>
    </w:p>
    <w:p w14:paraId="2DB4FC6B" w14:textId="52AEFFDE" w:rsidR="009E7DC5" w:rsidRDefault="009E7DC5">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_Toc155235702 \h </w:instrText>
      </w:r>
      <w:r>
        <w:fldChar w:fldCharType="separate"/>
      </w:r>
      <w:r>
        <w:t>197</w:t>
      </w:r>
      <w:r>
        <w:fldChar w:fldCharType="end"/>
      </w:r>
    </w:p>
    <w:p w14:paraId="13445F21" w14:textId="4764034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_Toc155235703 \h </w:instrText>
      </w:r>
      <w:r>
        <w:fldChar w:fldCharType="separate"/>
      </w:r>
      <w:r>
        <w:t>219</w:t>
      </w:r>
      <w:r>
        <w:fldChar w:fldCharType="end"/>
      </w:r>
    </w:p>
    <w:p w14:paraId="410228B0" w14:textId="134E5823" w:rsidR="009E7DC5" w:rsidRDefault="009E7DC5">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_Toc155235704 \h </w:instrText>
      </w:r>
      <w:r>
        <w:fldChar w:fldCharType="separate"/>
      </w:r>
      <w:r>
        <w:t>219</w:t>
      </w:r>
      <w:r>
        <w:fldChar w:fldCharType="end"/>
      </w:r>
    </w:p>
    <w:p w14:paraId="0ADFCE85" w14:textId="3504DDD2" w:rsidR="009E7DC5" w:rsidRDefault="009E7DC5">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_Toc155235705 \h </w:instrText>
      </w:r>
      <w:r>
        <w:fldChar w:fldCharType="separate"/>
      </w:r>
      <w:r>
        <w:t>219</w:t>
      </w:r>
      <w:r>
        <w:fldChar w:fldCharType="end"/>
      </w:r>
    </w:p>
    <w:p w14:paraId="47026AFB" w14:textId="7A722311" w:rsidR="009E7DC5" w:rsidRDefault="009E7DC5">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_Toc155235706 \h </w:instrText>
      </w:r>
      <w:r>
        <w:fldChar w:fldCharType="separate"/>
      </w:r>
      <w:r>
        <w:t>220</w:t>
      </w:r>
      <w:r>
        <w:fldChar w:fldCharType="end"/>
      </w:r>
    </w:p>
    <w:p w14:paraId="42CEEE88" w14:textId="60884957" w:rsidR="009E7DC5" w:rsidRDefault="009E7DC5">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_Toc155235707 \h </w:instrText>
      </w:r>
      <w:r>
        <w:fldChar w:fldCharType="separate"/>
      </w:r>
      <w:r>
        <w:t>220</w:t>
      </w:r>
      <w:r>
        <w:fldChar w:fldCharType="end"/>
      </w:r>
    </w:p>
    <w:p w14:paraId="17A1BEF6" w14:textId="26635D8D" w:rsidR="009E7DC5" w:rsidRDefault="009E7DC5">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_Toc155235708 \h </w:instrText>
      </w:r>
      <w:r>
        <w:fldChar w:fldCharType="separate"/>
      </w:r>
      <w:r>
        <w:t>220</w:t>
      </w:r>
      <w:r>
        <w:fldChar w:fldCharType="end"/>
      </w:r>
    </w:p>
    <w:p w14:paraId="332797E5" w14:textId="571C1229" w:rsidR="009E7DC5" w:rsidRDefault="009E7DC5">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_Toc155235709 \h </w:instrText>
      </w:r>
      <w:r>
        <w:fldChar w:fldCharType="separate"/>
      </w:r>
      <w:r>
        <w:t>220</w:t>
      </w:r>
      <w:r>
        <w:fldChar w:fldCharType="end"/>
      </w:r>
    </w:p>
    <w:p w14:paraId="10FAEC55" w14:textId="7915C741" w:rsidR="009E7DC5" w:rsidRDefault="009E7DC5">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_Toc155235710 \h </w:instrText>
      </w:r>
      <w:r>
        <w:fldChar w:fldCharType="separate"/>
      </w:r>
      <w:r>
        <w:t>220</w:t>
      </w:r>
      <w:r>
        <w:fldChar w:fldCharType="end"/>
      </w:r>
    </w:p>
    <w:p w14:paraId="05493EF1" w14:textId="2831B572" w:rsidR="009E7DC5" w:rsidRDefault="009E7DC5">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_Toc155235711 \h </w:instrText>
      </w:r>
      <w:r>
        <w:fldChar w:fldCharType="separate"/>
      </w:r>
      <w:r>
        <w:t>223</w:t>
      </w:r>
      <w:r>
        <w:fldChar w:fldCharType="end"/>
      </w:r>
    </w:p>
    <w:p w14:paraId="660050A8" w14:textId="5FEEDA56" w:rsidR="009E7DC5" w:rsidRDefault="009E7DC5">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_Toc155235712 \h </w:instrText>
      </w:r>
      <w:r>
        <w:fldChar w:fldCharType="separate"/>
      </w:r>
      <w:r>
        <w:t>223</w:t>
      </w:r>
      <w:r>
        <w:fldChar w:fldCharType="end"/>
      </w:r>
    </w:p>
    <w:p w14:paraId="35232435" w14:textId="7D93A384" w:rsidR="009E7DC5" w:rsidRDefault="009E7DC5">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_Toc155235713 \h </w:instrText>
      </w:r>
      <w:r>
        <w:fldChar w:fldCharType="separate"/>
      </w:r>
      <w:r>
        <w:t>223</w:t>
      </w:r>
      <w:r>
        <w:fldChar w:fldCharType="end"/>
      </w:r>
    </w:p>
    <w:p w14:paraId="2030E3AA" w14:textId="4DF664CD" w:rsidR="009E7DC5" w:rsidRDefault="009E7DC5">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_Toc155235714 \h </w:instrText>
      </w:r>
      <w:r>
        <w:fldChar w:fldCharType="separate"/>
      </w:r>
      <w:r>
        <w:t>223</w:t>
      </w:r>
      <w:r>
        <w:fldChar w:fldCharType="end"/>
      </w:r>
    </w:p>
    <w:p w14:paraId="0E9AC581" w14:textId="2F46A4EF" w:rsidR="009E7DC5" w:rsidRDefault="009E7DC5">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_Toc155235715 \h </w:instrText>
      </w:r>
      <w:r>
        <w:fldChar w:fldCharType="separate"/>
      </w:r>
      <w:r>
        <w:t>224</w:t>
      </w:r>
      <w:r>
        <w:fldChar w:fldCharType="end"/>
      </w:r>
    </w:p>
    <w:p w14:paraId="6297AA0C" w14:textId="61BF6BC9" w:rsidR="009E7DC5" w:rsidRDefault="009E7DC5">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_Toc155235716 \h </w:instrText>
      </w:r>
      <w:r>
        <w:fldChar w:fldCharType="separate"/>
      </w:r>
      <w:r>
        <w:t>224</w:t>
      </w:r>
      <w:r>
        <w:fldChar w:fldCharType="end"/>
      </w:r>
    </w:p>
    <w:p w14:paraId="6F63736F" w14:textId="697D668F" w:rsidR="009E7DC5" w:rsidRDefault="009E7DC5">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_Toc155235717 \h </w:instrText>
      </w:r>
      <w:r>
        <w:fldChar w:fldCharType="separate"/>
      </w:r>
      <w:r>
        <w:t>224</w:t>
      </w:r>
      <w:r>
        <w:fldChar w:fldCharType="end"/>
      </w:r>
    </w:p>
    <w:p w14:paraId="55506ACD" w14:textId="29124F1F" w:rsidR="009E7DC5" w:rsidRDefault="009E7DC5">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_Toc155235718 \h </w:instrText>
      </w:r>
      <w:r>
        <w:fldChar w:fldCharType="separate"/>
      </w:r>
      <w:r>
        <w:t>224</w:t>
      </w:r>
      <w:r>
        <w:fldChar w:fldCharType="end"/>
      </w:r>
    </w:p>
    <w:p w14:paraId="091E0F85" w14:textId="47CE876E" w:rsidR="009E7DC5" w:rsidRDefault="009E7DC5">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_Toc155235719 \h </w:instrText>
      </w:r>
      <w:r>
        <w:fldChar w:fldCharType="separate"/>
      </w:r>
      <w:r>
        <w:t>225</w:t>
      </w:r>
      <w:r>
        <w:fldChar w:fldCharType="end"/>
      </w:r>
    </w:p>
    <w:p w14:paraId="61461B02" w14:textId="58F9248E" w:rsidR="009E7DC5" w:rsidRDefault="009E7DC5">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_Toc155235720 \h </w:instrText>
      </w:r>
      <w:r>
        <w:fldChar w:fldCharType="separate"/>
      </w:r>
      <w:r>
        <w:t>225</w:t>
      </w:r>
      <w:r>
        <w:fldChar w:fldCharType="end"/>
      </w:r>
    </w:p>
    <w:p w14:paraId="598716AF" w14:textId="76096817" w:rsidR="009E7DC5" w:rsidRDefault="009E7DC5">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_Toc155235721 \h </w:instrText>
      </w:r>
      <w:r>
        <w:fldChar w:fldCharType="separate"/>
      </w:r>
      <w:r>
        <w:t>225</w:t>
      </w:r>
      <w:r>
        <w:fldChar w:fldCharType="end"/>
      </w:r>
    </w:p>
    <w:p w14:paraId="2E7E1430" w14:textId="7968D338" w:rsidR="009E7DC5" w:rsidRDefault="009E7DC5">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_Toc155235722 \h </w:instrText>
      </w:r>
      <w:r>
        <w:fldChar w:fldCharType="separate"/>
      </w:r>
      <w:r>
        <w:t>225</w:t>
      </w:r>
      <w:r>
        <w:fldChar w:fldCharType="end"/>
      </w:r>
    </w:p>
    <w:p w14:paraId="35D93C65" w14:textId="330DEA01" w:rsidR="009E7DC5" w:rsidRDefault="009E7DC5">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_Toc155235723 \h </w:instrText>
      </w:r>
      <w:r>
        <w:fldChar w:fldCharType="separate"/>
      </w:r>
      <w:r>
        <w:t>225</w:t>
      </w:r>
      <w:r>
        <w:fldChar w:fldCharType="end"/>
      </w:r>
    </w:p>
    <w:p w14:paraId="69EEC90D" w14:textId="1B29B063" w:rsidR="009E7DC5" w:rsidRDefault="009E7DC5">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_Toc155235724 \h </w:instrText>
      </w:r>
      <w:r>
        <w:fldChar w:fldCharType="separate"/>
      </w:r>
      <w:r>
        <w:t>225</w:t>
      </w:r>
      <w:r>
        <w:fldChar w:fldCharType="end"/>
      </w:r>
    </w:p>
    <w:p w14:paraId="08A3FA2D" w14:textId="5A08DDFF"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_Toc155235725 \h </w:instrText>
      </w:r>
      <w:r>
        <w:fldChar w:fldCharType="separate"/>
      </w:r>
      <w:r>
        <w:t>226</w:t>
      </w:r>
      <w:r>
        <w:fldChar w:fldCharType="end"/>
      </w:r>
    </w:p>
    <w:p w14:paraId="15C14CE5" w14:textId="58A7BA5C" w:rsidR="009E7DC5" w:rsidRDefault="009E7DC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_Toc155235726 \h </w:instrText>
      </w:r>
      <w:r>
        <w:fldChar w:fldCharType="separate"/>
      </w:r>
      <w:r>
        <w:t>226</w:t>
      </w:r>
      <w:r>
        <w:fldChar w:fldCharType="end"/>
      </w:r>
    </w:p>
    <w:p w14:paraId="33AF97AD" w14:textId="53236DE0" w:rsidR="009E7DC5" w:rsidRDefault="009E7DC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_Toc155235727 \h </w:instrText>
      </w:r>
      <w:r>
        <w:fldChar w:fldCharType="separate"/>
      </w:r>
      <w:r>
        <w:t>226</w:t>
      </w:r>
      <w:r>
        <w:fldChar w:fldCharType="end"/>
      </w:r>
    </w:p>
    <w:p w14:paraId="725AA14F" w14:textId="19458BF9" w:rsidR="009E7DC5" w:rsidRDefault="009E7DC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_Toc155235728 \h </w:instrText>
      </w:r>
      <w:r>
        <w:fldChar w:fldCharType="separate"/>
      </w:r>
      <w:r>
        <w:t>226</w:t>
      </w:r>
      <w:r>
        <w:fldChar w:fldCharType="end"/>
      </w:r>
    </w:p>
    <w:p w14:paraId="19EB4F42" w14:textId="03995104" w:rsidR="009E7DC5" w:rsidRDefault="009E7DC5">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_Toc155235729 \h </w:instrText>
      </w:r>
      <w:r>
        <w:fldChar w:fldCharType="separate"/>
      </w:r>
      <w:r>
        <w:t>226</w:t>
      </w:r>
      <w:r>
        <w:fldChar w:fldCharType="end"/>
      </w:r>
    </w:p>
    <w:p w14:paraId="734C5EAE" w14:textId="51E9B31D" w:rsidR="009E7DC5" w:rsidRDefault="009E7DC5">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_Toc155235730 \h </w:instrText>
      </w:r>
      <w:r>
        <w:fldChar w:fldCharType="separate"/>
      </w:r>
      <w:r>
        <w:t>227</w:t>
      </w:r>
      <w:r>
        <w:fldChar w:fldCharType="end"/>
      </w:r>
    </w:p>
    <w:p w14:paraId="53D932E5" w14:textId="15BD6A16" w:rsidR="009E7DC5" w:rsidRDefault="009E7DC5">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_Toc155235731 \h </w:instrText>
      </w:r>
      <w:r>
        <w:fldChar w:fldCharType="separate"/>
      </w:r>
      <w:r>
        <w:t>227</w:t>
      </w:r>
      <w:r>
        <w:fldChar w:fldCharType="end"/>
      </w:r>
    </w:p>
    <w:p w14:paraId="4E82546E" w14:textId="717F9B30" w:rsidR="009E7DC5" w:rsidRDefault="009E7DC5">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_Toc155235732 \h </w:instrText>
      </w:r>
      <w:r>
        <w:fldChar w:fldCharType="separate"/>
      </w:r>
      <w:r>
        <w:t>227</w:t>
      </w:r>
      <w:r>
        <w:fldChar w:fldCharType="end"/>
      </w:r>
    </w:p>
    <w:p w14:paraId="78EDE69C" w14:textId="3D1F87CD" w:rsidR="009E7DC5" w:rsidRDefault="009E7DC5">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_Toc155235733 \h </w:instrText>
      </w:r>
      <w:r>
        <w:fldChar w:fldCharType="separate"/>
      </w:r>
      <w:r>
        <w:t>227</w:t>
      </w:r>
      <w:r>
        <w:fldChar w:fldCharType="end"/>
      </w:r>
    </w:p>
    <w:p w14:paraId="59B4E907" w14:textId="35E00BC7" w:rsidR="009E7DC5" w:rsidRDefault="009E7DC5">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_Toc155235734 \h </w:instrText>
      </w:r>
      <w:r>
        <w:fldChar w:fldCharType="separate"/>
      </w:r>
      <w:r>
        <w:t>228</w:t>
      </w:r>
      <w:r>
        <w:fldChar w:fldCharType="end"/>
      </w:r>
    </w:p>
    <w:p w14:paraId="0C5CA336" w14:textId="666FB104" w:rsidR="009E7DC5" w:rsidRDefault="009E7DC5">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_Toc155235735 \h </w:instrText>
      </w:r>
      <w:r>
        <w:fldChar w:fldCharType="separate"/>
      </w:r>
      <w:r>
        <w:t>228</w:t>
      </w:r>
      <w:r>
        <w:fldChar w:fldCharType="end"/>
      </w:r>
    </w:p>
    <w:p w14:paraId="58EE1726" w14:textId="202D36F3" w:rsidR="009E7DC5" w:rsidRDefault="009E7DC5">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_Toc155235736 \h </w:instrText>
      </w:r>
      <w:r>
        <w:fldChar w:fldCharType="separate"/>
      </w:r>
      <w:r>
        <w:t>228</w:t>
      </w:r>
      <w:r>
        <w:fldChar w:fldCharType="end"/>
      </w:r>
    </w:p>
    <w:p w14:paraId="40FAE00D" w14:textId="668C903C" w:rsidR="009E7DC5" w:rsidRDefault="009E7DC5">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_Toc155235737 \h </w:instrText>
      </w:r>
      <w:r>
        <w:fldChar w:fldCharType="separate"/>
      </w:r>
      <w:r>
        <w:t>229</w:t>
      </w:r>
      <w:r>
        <w:fldChar w:fldCharType="end"/>
      </w:r>
    </w:p>
    <w:p w14:paraId="737224FE" w14:textId="6D9D6227" w:rsidR="009E7DC5" w:rsidRDefault="009E7DC5">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_Toc155235738 \h </w:instrText>
      </w:r>
      <w:r>
        <w:fldChar w:fldCharType="separate"/>
      </w:r>
      <w:r>
        <w:t>230</w:t>
      </w:r>
      <w:r>
        <w:fldChar w:fldCharType="end"/>
      </w:r>
    </w:p>
    <w:p w14:paraId="7D020F0B" w14:textId="36479D93" w:rsidR="009E7DC5" w:rsidRDefault="009E7DC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_Toc155235739 \h </w:instrText>
      </w:r>
      <w:r>
        <w:fldChar w:fldCharType="separate"/>
      </w:r>
      <w:r>
        <w:t>231</w:t>
      </w:r>
      <w:r>
        <w:fldChar w:fldCharType="end"/>
      </w:r>
    </w:p>
    <w:p w14:paraId="5308130E" w14:textId="7F75FEC3" w:rsidR="009E7DC5" w:rsidRDefault="009E7DC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_Toc155235740 \h </w:instrText>
      </w:r>
      <w:r>
        <w:fldChar w:fldCharType="separate"/>
      </w:r>
      <w:r>
        <w:t>231</w:t>
      </w:r>
      <w:r>
        <w:fldChar w:fldCharType="end"/>
      </w:r>
    </w:p>
    <w:p w14:paraId="77CFD5E0" w14:textId="2049645F" w:rsidR="009E7DC5" w:rsidRDefault="009E7DC5">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_Toc155235741 \h </w:instrText>
      </w:r>
      <w:r>
        <w:fldChar w:fldCharType="separate"/>
      </w:r>
      <w:r>
        <w:t>231</w:t>
      </w:r>
      <w:r>
        <w:fldChar w:fldCharType="end"/>
      </w:r>
    </w:p>
    <w:p w14:paraId="7B4CF1C0" w14:textId="4B32A978" w:rsidR="009E7DC5" w:rsidRDefault="009E7DC5">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_Toc155235742 \h </w:instrText>
      </w:r>
      <w:r>
        <w:fldChar w:fldCharType="separate"/>
      </w:r>
      <w:r>
        <w:t>232</w:t>
      </w:r>
      <w:r>
        <w:fldChar w:fldCharType="end"/>
      </w:r>
    </w:p>
    <w:p w14:paraId="51E34ADC" w14:textId="3FEDA5BE" w:rsidR="009E7DC5" w:rsidRDefault="009E7DC5">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_Toc155235743 \h </w:instrText>
      </w:r>
      <w:r>
        <w:fldChar w:fldCharType="separate"/>
      </w:r>
      <w:r>
        <w:t>232</w:t>
      </w:r>
      <w:r>
        <w:fldChar w:fldCharType="end"/>
      </w:r>
    </w:p>
    <w:p w14:paraId="17BBBA5B" w14:textId="0B38B063" w:rsidR="009E7DC5" w:rsidRDefault="009E7DC5">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_Toc155235744 \h </w:instrText>
      </w:r>
      <w:r>
        <w:fldChar w:fldCharType="separate"/>
      </w:r>
      <w:r>
        <w:t>232</w:t>
      </w:r>
      <w:r>
        <w:fldChar w:fldCharType="end"/>
      </w:r>
    </w:p>
    <w:p w14:paraId="17E90622" w14:textId="190CE87C" w:rsidR="009E7DC5" w:rsidRDefault="009E7DC5">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_Toc155235745 \h </w:instrText>
      </w:r>
      <w:r>
        <w:fldChar w:fldCharType="separate"/>
      </w:r>
      <w:r>
        <w:t>232</w:t>
      </w:r>
      <w:r>
        <w:fldChar w:fldCharType="end"/>
      </w:r>
    </w:p>
    <w:p w14:paraId="619D0E5B" w14:textId="05312F6B" w:rsidR="009E7DC5" w:rsidRDefault="009E7DC5">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_Toc155235746 \h </w:instrText>
      </w:r>
      <w:r>
        <w:fldChar w:fldCharType="separate"/>
      </w:r>
      <w:r>
        <w:t>233</w:t>
      </w:r>
      <w:r>
        <w:fldChar w:fldCharType="end"/>
      </w:r>
    </w:p>
    <w:p w14:paraId="613CA840" w14:textId="7AC91A59" w:rsidR="009E7DC5" w:rsidRDefault="009E7DC5">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_Toc155235747 \h </w:instrText>
      </w:r>
      <w:r>
        <w:fldChar w:fldCharType="separate"/>
      </w:r>
      <w:r>
        <w:t>233</w:t>
      </w:r>
      <w:r>
        <w:fldChar w:fldCharType="end"/>
      </w:r>
    </w:p>
    <w:p w14:paraId="6F0F8E5E" w14:textId="7DB43A1A" w:rsidR="009E7DC5" w:rsidRDefault="009E7DC5">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_Toc155235748 \h </w:instrText>
      </w:r>
      <w:r>
        <w:fldChar w:fldCharType="separate"/>
      </w:r>
      <w:r>
        <w:t>233</w:t>
      </w:r>
      <w:r>
        <w:fldChar w:fldCharType="end"/>
      </w:r>
    </w:p>
    <w:p w14:paraId="42D5944D" w14:textId="519877AE" w:rsidR="009E7DC5" w:rsidRDefault="009E7DC5">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_Toc155235749 \h </w:instrText>
      </w:r>
      <w:r>
        <w:fldChar w:fldCharType="separate"/>
      </w:r>
      <w:r>
        <w:t>233</w:t>
      </w:r>
      <w:r>
        <w:fldChar w:fldCharType="end"/>
      </w:r>
    </w:p>
    <w:p w14:paraId="16A71409" w14:textId="5BC02D05"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_Toc155235750 \h </w:instrText>
      </w:r>
      <w:r>
        <w:fldChar w:fldCharType="separate"/>
      </w:r>
      <w:r>
        <w:t>235</w:t>
      </w:r>
      <w:r>
        <w:fldChar w:fldCharType="end"/>
      </w:r>
    </w:p>
    <w:p w14:paraId="22B84A61" w14:textId="1913E67F" w:rsidR="009E7DC5" w:rsidRDefault="009E7DC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_Toc155235751 \h </w:instrText>
      </w:r>
      <w:r>
        <w:fldChar w:fldCharType="separate"/>
      </w:r>
      <w:r>
        <w:t>238</w:t>
      </w:r>
      <w:r>
        <w:fldChar w:fldCharType="end"/>
      </w:r>
    </w:p>
    <w:p w14:paraId="130A2C0E" w14:textId="2CE3C909" w:rsidR="009E7DC5" w:rsidRDefault="009E7DC5">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_Toc155235752 \h </w:instrText>
      </w:r>
      <w:r>
        <w:fldChar w:fldCharType="separate"/>
      </w:r>
      <w:r>
        <w:t>238</w:t>
      </w:r>
      <w:r>
        <w:fldChar w:fldCharType="end"/>
      </w:r>
    </w:p>
    <w:p w14:paraId="0848CD23" w14:textId="1B3DAC2D" w:rsidR="009E7DC5" w:rsidRDefault="009E7DC5">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_Toc155235753 \h </w:instrText>
      </w:r>
      <w:r>
        <w:fldChar w:fldCharType="separate"/>
      </w:r>
      <w:r>
        <w:t>239</w:t>
      </w:r>
      <w:r>
        <w:fldChar w:fldCharType="end"/>
      </w:r>
    </w:p>
    <w:p w14:paraId="6BF26618" w14:textId="399A0C26" w:rsidR="009E7DC5" w:rsidRDefault="009E7DC5">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_Toc155235754 \h </w:instrText>
      </w:r>
      <w:r>
        <w:fldChar w:fldCharType="separate"/>
      </w:r>
      <w:r>
        <w:t>239</w:t>
      </w:r>
      <w:r>
        <w:fldChar w:fldCharType="end"/>
      </w:r>
    </w:p>
    <w:p w14:paraId="4D439144" w14:textId="662FBD55" w:rsidR="009E7DC5" w:rsidRDefault="009E7DC5">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_Toc155235755 \h </w:instrText>
      </w:r>
      <w:r>
        <w:fldChar w:fldCharType="separate"/>
      </w:r>
      <w:r>
        <w:t>239</w:t>
      </w:r>
      <w:r>
        <w:fldChar w:fldCharType="end"/>
      </w:r>
    </w:p>
    <w:p w14:paraId="3428C2EF" w14:textId="40C8E9EC" w:rsidR="009E7DC5" w:rsidRDefault="009E7DC5">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_Toc155235756 \h </w:instrText>
      </w:r>
      <w:r>
        <w:fldChar w:fldCharType="separate"/>
      </w:r>
      <w:r>
        <w:t>240</w:t>
      </w:r>
      <w:r>
        <w:fldChar w:fldCharType="end"/>
      </w:r>
    </w:p>
    <w:p w14:paraId="1ACB0D83" w14:textId="18027A20" w:rsidR="009E7DC5" w:rsidRDefault="009E7DC5">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_Toc155235757 \h </w:instrText>
      </w:r>
      <w:r>
        <w:fldChar w:fldCharType="separate"/>
      </w:r>
      <w:r>
        <w:t>240</w:t>
      </w:r>
      <w:r>
        <w:fldChar w:fldCharType="end"/>
      </w:r>
    </w:p>
    <w:p w14:paraId="7AD22763" w14:textId="4AE5B0E7" w:rsidR="009E7DC5" w:rsidRDefault="009E7DC5">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_Toc155235758 \h </w:instrText>
      </w:r>
      <w:r>
        <w:fldChar w:fldCharType="separate"/>
      </w:r>
      <w:r>
        <w:t>240</w:t>
      </w:r>
      <w:r>
        <w:fldChar w:fldCharType="end"/>
      </w:r>
    </w:p>
    <w:p w14:paraId="6B3E0822" w14:textId="78733032" w:rsidR="009E7DC5" w:rsidRDefault="009E7DC5">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_Toc155235759 \h </w:instrText>
      </w:r>
      <w:r>
        <w:fldChar w:fldCharType="separate"/>
      </w:r>
      <w:r>
        <w:t>241</w:t>
      </w:r>
      <w:r>
        <w:fldChar w:fldCharType="end"/>
      </w:r>
    </w:p>
    <w:p w14:paraId="45CAF444" w14:textId="1EABEFB5" w:rsidR="009E7DC5" w:rsidRDefault="009E7DC5">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_Toc155235760 \h </w:instrText>
      </w:r>
      <w:r>
        <w:fldChar w:fldCharType="separate"/>
      </w:r>
      <w:r>
        <w:t>241</w:t>
      </w:r>
      <w:r>
        <w:fldChar w:fldCharType="end"/>
      </w:r>
    </w:p>
    <w:p w14:paraId="1609AE8C" w14:textId="68C8EBC1" w:rsidR="009E7DC5" w:rsidRDefault="009E7DC5">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_Toc155235761 \h </w:instrText>
      </w:r>
      <w:r>
        <w:fldChar w:fldCharType="separate"/>
      </w:r>
      <w:r>
        <w:t>241</w:t>
      </w:r>
      <w:r>
        <w:fldChar w:fldCharType="end"/>
      </w:r>
    </w:p>
    <w:p w14:paraId="0C79DC2C" w14:textId="3F42814E" w:rsidR="009E7DC5" w:rsidRDefault="009E7DC5">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_Toc155235762 \h </w:instrText>
      </w:r>
      <w:r>
        <w:fldChar w:fldCharType="separate"/>
      </w:r>
      <w:r>
        <w:t>242</w:t>
      </w:r>
      <w:r>
        <w:fldChar w:fldCharType="end"/>
      </w:r>
    </w:p>
    <w:p w14:paraId="3A003703" w14:textId="46967A54" w:rsidR="009E7DC5" w:rsidRDefault="009E7DC5">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_Toc155235763 \h </w:instrText>
      </w:r>
      <w:r>
        <w:fldChar w:fldCharType="separate"/>
      </w:r>
      <w:r>
        <w:t>242</w:t>
      </w:r>
      <w:r>
        <w:fldChar w:fldCharType="end"/>
      </w:r>
    </w:p>
    <w:p w14:paraId="354B3C51" w14:textId="17F62A55" w:rsidR="009E7DC5" w:rsidRDefault="009E7DC5">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_Toc155235764 \h </w:instrText>
      </w:r>
      <w:r>
        <w:fldChar w:fldCharType="separate"/>
      </w:r>
      <w:r>
        <w:t>242</w:t>
      </w:r>
      <w:r>
        <w:fldChar w:fldCharType="end"/>
      </w:r>
    </w:p>
    <w:p w14:paraId="2255BB2E" w14:textId="4A6D295C" w:rsidR="009E7DC5" w:rsidRDefault="009E7DC5">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_Toc155235765 \h </w:instrText>
      </w:r>
      <w:r>
        <w:fldChar w:fldCharType="separate"/>
      </w:r>
      <w:r>
        <w:t>243</w:t>
      </w:r>
      <w:r>
        <w:fldChar w:fldCharType="end"/>
      </w:r>
    </w:p>
    <w:p w14:paraId="4DFA9FB0" w14:textId="10C20F98" w:rsidR="009E7DC5" w:rsidRDefault="009E7DC5">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_Toc155235766 \h </w:instrText>
      </w:r>
      <w:r>
        <w:fldChar w:fldCharType="separate"/>
      </w:r>
      <w:r>
        <w:t>244</w:t>
      </w:r>
      <w:r>
        <w:fldChar w:fldCharType="end"/>
      </w:r>
    </w:p>
    <w:p w14:paraId="22CD03D2" w14:textId="1397C64A" w:rsidR="009E7DC5" w:rsidRDefault="009E7DC5">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_Toc155235767 \h </w:instrText>
      </w:r>
      <w:r>
        <w:fldChar w:fldCharType="separate"/>
      </w:r>
      <w:r>
        <w:t>245</w:t>
      </w:r>
      <w:r>
        <w:fldChar w:fldCharType="end"/>
      </w:r>
    </w:p>
    <w:p w14:paraId="2E1863CF" w14:textId="02F12C3C" w:rsidR="009E7DC5" w:rsidRDefault="009E7DC5">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_Toc155235768 \h </w:instrText>
      </w:r>
      <w:r>
        <w:fldChar w:fldCharType="separate"/>
      </w:r>
      <w:r>
        <w:t>245</w:t>
      </w:r>
      <w:r>
        <w:fldChar w:fldCharType="end"/>
      </w:r>
    </w:p>
    <w:p w14:paraId="78B9D1D7" w14:textId="21A5A869" w:rsidR="009E7DC5" w:rsidRDefault="009E7DC5">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_Toc155235769 \h </w:instrText>
      </w:r>
      <w:r>
        <w:fldChar w:fldCharType="separate"/>
      </w:r>
      <w:r>
        <w:t>246</w:t>
      </w:r>
      <w:r>
        <w:fldChar w:fldCharType="end"/>
      </w:r>
    </w:p>
    <w:p w14:paraId="0BB4168D" w14:textId="0CF92E52" w:rsidR="009E7DC5" w:rsidRDefault="009E7DC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_Toc155235770 \h </w:instrText>
      </w:r>
      <w:r>
        <w:fldChar w:fldCharType="separate"/>
      </w:r>
      <w:r>
        <w:t>248</w:t>
      </w:r>
      <w:r>
        <w:fldChar w:fldCharType="end"/>
      </w:r>
    </w:p>
    <w:p w14:paraId="16D1D300" w14:textId="5AE820A1" w:rsidR="009E7DC5" w:rsidRDefault="009E7DC5">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_Toc155235771 \h </w:instrText>
      </w:r>
      <w:r>
        <w:fldChar w:fldCharType="separate"/>
      </w:r>
      <w:r>
        <w:t>248</w:t>
      </w:r>
      <w:r>
        <w:fldChar w:fldCharType="end"/>
      </w:r>
    </w:p>
    <w:p w14:paraId="0A986E2F" w14:textId="6019F497" w:rsidR="009E7DC5" w:rsidRDefault="009E7DC5">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_Toc155235772 \h </w:instrText>
      </w:r>
      <w:r>
        <w:fldChar w:fldCharType="separate"/>
      </w:r>
      <w:r>
        <w:t>248</w:t>
      </w:r>
      <w:r>
        <w:fldChar w:fldCharType="end"/>
      </w:r>
    </w:p>
    <w:p w14:paraId="14C7C9FB" w14:textId="4D30B257" w:rsidR="009E7DC5" w:rsidRDefault="009E7DC5">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_Toc155235773 \h </w:instrText>
      </w:r>
      <w:r>
        <w:fldChar w:fldCharType="separate"/>
      </w:r>
      <w:r>
        <w:t>249</w:t>
      </w:r>
      <w:r>
        <w:fldChar w:fldCharType="end"/>
      </w:r>
    </w:p>
    <w:p w14:paraId="4F9C71E8" w14:textId="029908DC" w:rsidR="009E7DC5" w:rsidRDefault="009E7DC5">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_Toc155235774 \h </w:instrText>
      </w:r>
      <w:r>
        <w:fldChar w:fldCharType="separate"/>
      </w:r>
      <w:r>
        <w:t>249</w:t>
      </w:r>
      <w:r>
        <w:fldChar w:fldCharType="end"/>
      </w:r>
    </w:p>
    <w:p w14:paraId="3FCAB550" w14:textId="24611940" w:rsidR="009E7DC5" w:rsidRDefault="009E7DC5">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_Toc155235775 \h </w:instrText>
      </w:r>
      <w:r>
        <w:fldChar w:fldCharType="separate"/>
      </w:r>
      <w:r>
        <w:t>249</w:t>
      </w:r>
      <w:r>
        <w:fldChar w:fldCharType="end"/>
      </w:r>
    </w:p>
    <w:p w14:paraId="5E9A8458" w14:textId="53261B99" w:rsidR="009E7DC5" w:rsidRDefault="009E7DC5">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_Toc155235776 \h </w:instrText>
      </w:r>
      <w:r>
        <w:fldChar w:fldCharType="separate"/>
      </w:r>
      <w:r>
        <w:t>249</w:t>
      </w:r>
      <w:r>
        <w:fldChar w:fldCharType="end"/>
      </w:r>
    </w:p>
    <w:p w14:paraId="68D40C57" w14:textId="35AE5125" w:rsidR="009E7DC5" w:rsidRDefault="009E7DC5">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_Toc155235777 \h </w:instrText>
      </w:r>
      <w:r>
        <w:fldChar w:fldCharType="separate"/>
      </w:r>
      <w:r>
        <w:t>249</w:t>
      </w:r>
      <w:r>
        <w:fldChar w:fldCharType="end"/>
      </w:r>
    </w:p>
    <w:p w14:paraId="29EA66C9" w14:textId="5F0FECA4" w:rsidR="009E7DC5" w:rsidRDefault="009E7DC5">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_Toc155235778 \h </w:instrText>
      </w:r>
      <w:r>
        <w:fldChar w:fldCharType="separate"/>
      </w:r>
      <w:r>
        <w:t>249</w:t>
      </w:r>
      <w:r>
        <w:fldChar w:fldCharType="end"/>
      </w:r>
    </w:p>
    <w:p w14:paraId="2075E631" w14:textId="5B44BF6B" w:rsidR="009E7DC5" w:rsidRDefault="009E7DC5">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_Toc155235779 \h </w:instrText>
      </w:r>
      <w:r>
        <w:fldChar w:fldCharType="separate"/>
      </w:r>
      <w:r>
        <w:t>250</w:t>
      </w:r>
      <w:r>
        <w:fldChar w:fldCharType="end"/>
      </w:r>
    </w:p>
    <w:p w14:paraId="660CAFFA" w14:textId="42000F70" w:rsidR="009E7DC5" w:rsidRDefault="009E7DC5">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_Toc155235780 \h </w:instrText>
      </w:r>
      <w:r>
        <w:fldChar w:fldCharType="separate"/>
      </w:r>
      <w:r>
        <w:t>250</w:t>
      </w:r>
      <w:r>
        <w:fldChar w:fldCharType="end"/>
      </w:r>
    </w:p>
    <w:p w14:paraId="0FC80348" w14:textId="2F0F7D1C" w:rsidR="009E7DC5" w:rsidRDefault="009E7DC5">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_Toc155235781 \h </w:instrText>
      </w:r>
      <w:r>
        <w:fldChar w:fldCharType="separate"/>
      </w:r>
      <w:r>
        <w:t>251</w:t>
      </w:r>
      <w:r>
        <w:fldChar w:fldCharType="end"/>
      </w:r>
    </w:p>
    <w:p w14:paraId="0732A57F" w14:textId="57769558" w:rsidR="009E7DC5" w:rsidRDefault="009E7DC5">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_Toc155235782 \h </w:instrText>
      </w:r>
      <w:r>
        <w:fldChar w:fldCharType="separate"/>
      </w:r>
      <w:r>
        <w:t>251</w:t>
      </w:r>
      <w:r>
        <w:fldChar w:fldCharType="end"/>
      </w:r>
    </w:p>
    <w:p w14:paraId="3D039F6D" w14:textId="59B07A79" w:rsidR="009E7DC5" w:rsidRDefault="009E7DC5">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_Toc155235783 \h </w:instrText>
      </w:r>
      <w:r>
        <w:fldChar w:fldCharType="separate"/>
      </w:r>
      <w:r>
        <w:t>251</w:t>
      </w:r>
      <w:r>
        <w:fldChar w:fldCharType="end"/>
      </w:r>
    </w:p>
    <w:p w14:paraId="4F07EB78" w14:textId="36C1A58B" w:rsidR="009E7DC5" w:rsidRDefault="009E7DC5">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_Toc155235784 \h </w:instrText>
      </w:r>
      <w:r>
        <w:fldChar w:fldCharType="separate"/>
      </w:r>
      <w:r>
        <w:t>251</w:t>
      </w:r>
      <w:r>
        <w:fldChar w:fldCharType="end"/>
      </w:r>
    </w:p>
    <w:p w14:paraId="7DE13062" w14:textId="196BB5C3" w:rsidR="009E7DC5" w:rsidRDefault="009E7DC5">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_Toc155235785 \h </w:instrText>
      </w:r>
      <w:r>
        <w:fldChar w:fldCharType="separate"/>
      </w:r>
      <w:r>
        <w:t>252</w:t>
      </w:r>
      <w:r>
        <w:fldChar w:fldCharType="end"/>
      </w:r>
    </w:p>
    <w:p w14:paraId="430A1EFB" w14:textId="4133BB9D" w:rsidR="009E7DC5" w:rsidRDefault="009E7DC5">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_Toc155235786 \h </w:instrText>
      </w:r>
      <w:r>
        <w:fldChar w:fldCharType="separate"/>
      </w:r>
      <w:r>
        <w:t>257</w:t>
      </w:r>
      <w:r>
        <w:fldChar w:fldCharType="end"/>
      </w:r>
    </w:p>
    <w:p w14:paraId="765354ED" w14:textId="44361BB6" w:rsidR="009E7DC5" w:rsidRDefault="009E7DC5">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_Toc155235787 \h </w:instrText>
      </w:r>
      <w:r>
        <w:fldChar w:fldCharType="separate"/>
      </w:r>
      <w:r>
        <w:t>275</w:t>
      </w:r>
      <w:r>
        <w:fldChar w:fldCharType="end"/>
      </w:r>
    </w:p>
    <w:p w14:paraId="75EE0ED1" w14:textId="12FC868B" w:rsidR="009E7DC5" w:rsidRDefault="009E7DC5">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_Toc155235788 \h </w:instrText>
      </w:r>
      <w:r>
        <w:fldChar w:fldCharType="separate"/>
      </w:r>
      <w:r>
        <w:t>275</w:t>
      </w:r>
      <w:r>
        <w:fldChar w:fldCharType="end"/>
      </w:r>
    </w:p>
    <w:p w14:paraId="48BB588B" w14:textId="3E1E1068" w:rsidR="009E7DC5" w:rsidRDefault="009E7DC5">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_Toc155235789 \h </w:instrText>
      </w:r>
      <w:r>
        <w:fldChar w:fldCharType="separate"/>
      </w:r>
      <w:r>
        <w:t>279</w:t>
      </w:r>
      <w:r>
        <w:fldChar w:fldCharType="end"/>
      </w:r>
    </w:p>
    <w:p w14:paraId="5640A6A2" w14:textId="5F1CC443" w:rsidR="009E7DC5" w:rsidRDefault="009E7DC5">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_Toc155235790 \h </w:instrText>
      </w:r>
      <w:r>
        <w:fldChar w:fldCharType="separate"/>
      </w:r>
      <w:r>
        <w:t>283</w:t>
      </w:r>
      <w:r>
        <w:fldChar w:fldCharType="end"/>
      </w:r>
    </w:p>
    <w:p w14:paraId="09458266" w14:textId="2CCBC4D9" w:rsidR="009E7DC5" w:rsidRDefault="009E7DC5">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_Toc155235791 \h </w:instrText>
      </w:r>
      <w:r>
        <w:fldChar w:fldCharType="separate"/>
      </w:r>
      <w:r>
        <w:t>283</w:t>
      </w:r>
      <w:r>
        <w:fldChar w:fldCharType="end"/>
      </w:r>
    </w:p>
    <w:p w14:paraId="4AA84BF6" w14:textId="21CAF8F6" w:rsidR="009E7DC5" w:rsidRDefault="009E7DC5">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_Toc155235792 \h </w:instrText>
      </w:r>
      <w:r>
        <w:fldChar w:fldCharType="separate"/>
      </w:r>
      <w:r>
        <w:t>287</w:t>
      </w:r>
      <w:r>
        <w:fldChar w:fldCharType="end"/>
      </w:r>
    </w:p>
    <w:p w14:paraId="3576EC18" w14:textId="5C7734AA" w:rsidR="009E7DC5" w:rsidRDefault="009E7DC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_Toc155235793 \h </w:instrText>
      </w:r>
      <w:r>
        <w:fldChar w:fldCharType="separate"/>
      </w:r>
      <w:r>
        <w:t>292</w:t>
      </w:r>
      <w:r>
        <w:fldChar w:fldCharType="end"/>
      </w:r>
    </w:p>
    <w:p w14:paraId="2E4C1263" w14:textId="46768F54" w:rsidR="009E7DC5" w:rsidRDefault="009E7DC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_Toc155235794 \h </w:instrText>
      </w:r>
      <w:r>
        <w:fldChar w:fldCharType="separate"/>
      </w:r>
      <w:r>
        <w:t>292</w:t>
      </w:r>
      <w:r>
        <w:fldChar w:fldCharType="end"/>
      </w:r>
    </w:p>
    <w:p w14:paraId="376A2640" w14:textId="512648D5" w:rsidR="009E7DC5" w:rsidRDefault="009E7DC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_Toc155235795 \h </w:instrText>
      </w:r>
      <w:r>
        <w:fldChar w:fldCharType="separate"/>
      </w:r>
      <w:r>
        <w:t>292</w:t>
      </w:r>
      <w:r>
        <w:fldChar w:fldCharType="end"/>
      </w:r>
    </w:p>
    <w:p w14:paraId="7E4A2742" w14:textId="67B84D60" w:rsidR="009E7DC5" w:rsidRDefault="009E7DC5">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_Toc155235796 \h </w:instrText>
      </w:r>
      <w:r>
        <w:fldChar w:fldCharType="separate"/>
      </w:r>
      <w:r>
        <w:t>292</w:t>
      </w:r>
      <w:r>
        <w:fldChar w:fldCharType="end"/>
      </w:r>
    </w:p>
    <w:p w14:paraId="7DD11026" w14:textId="577A7D2E" w:rsidR="009E7DC5" w:rsidRDefault="009E7DC5">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_Toc155235797 \h </w:instrText>
      </w:r>
      <w:r>
        <w:fldChar w:fldCharType="separate"/>
      </w:r>
      <w:r>
        <w:t>292</w:t>
      </w:r>
      <w:r>
        <w:fldChar w:fldCharType="end"/>
      </w:r>
    </w:p>
    <w:p w14:paraId="586587B3" w14:textId="6FE18998" w:rsidR="009E7DC5" w:rsidRDefault="009E7DC5">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_Toc155235798 \h </w:instrText>
      </w:r>
      <w:r>
        <w:fldChar w:fldCharType="separate"/>
      </w:r>
      <w:r>
        <w:t>292</w:t>
      </w:r>
      <w:r>
        <w:fldChar w:fldCharType="end"/>
      </w:r>
    </w:p>
    <w:p w14:paraId="4A13CEA5" w14:textId="5A537A9D" w:rsidR="009E7DC5" w:rsidRDefault="009E7DC5">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_Toc155235799 \h </w:instrText>
      </w:r>
      <w:r>
        <w:fldChar w:fldCharType="separate"/>
      </w:r>
      <w:r>
        <w:t>293</w:t>
      </w:r>
      <w:r>
        <w:fldChar w:fldCharType="end"/>
      </w:r>
    </w:p>
    <w:p w14:paraId="74EB6A01" w14:textId="0BA14E78" w:rsidR="009E7DC5" w:rsidRDefault="009E7DC5">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_Toc155235800 \h </w:instrText>
      </w:r>
      <w:r>
        <w:fldChar w:fldCharType="separate"/>
      </w:r>
      <w:r>
        <w:t>293</w:t>
      </w:r>
      <w:r>
        <w:fldChar w:fldCharType="end"/>
      </w:r>
    </w:p>
    <w:p w14:paraId="064E8EF2" w14:textId="45669574" w:rsidR="009E7DC5" w:rsidRDefault="009E7DC5">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_Toc155235801 \h </w:instrText>
      </w:r>
      <w:r>
        <w:fldChar w:fldCharType="separate"/>
      </w:r>
      <w:r>
        <w:t>293</w:t>
      </w:r>
      <w:r>
        <w:fldChar w:fldCharType="end"/>
      </w:r>
    </w:p>
    <w:p w14:paraId="0ECE80A8" w14:textId="63116AF8" w:rsidR="009E7DC5" w:rsidRDefault="009E7DC5">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_Toc155235802 \h </w:instrText>
      </w:r>
      <w:r>
        <w:fldChar w:fldCharType="separate"/>
      </w:r>
      <w:r>
        <w:t>293</w:t>
      </w:r>
      <w:r>
        <w:fldChar w:fldCharType="end"/>
      </w:r>
    </w:p>
    <w:p w14:paraId="232A5CFD" w14:textId="660229A4" w:rsidR="009E7DC5" w:rsidRDefault="009E7DC5">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_Toc155235803 \h </w:instrText>
      </w:r>
      <w:r>
        <w:fldChar w:fldCharType="separate"/>
      </w:r>
      <w:r>
        <w:t>294</w:t>
      </w:r>
      <w:r>
        <w:fldChar w:fldCharType="end"/>
      </w:r>
    </w:p>
    <w:p w14:paraId="2B3E12FA" w14:textId="0A1E628D" w:rsidR="009E7DC5" w:rsidRDefault="009E7DC5">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_Toc155235804 \h </w:instrText>
      </w:r>
      <w:r>
        <w:fldChar w:fldCharType="separate"/>
      </w:r>
      <w:r>
        <w:t>294</w:t>
      </w:r>
      <w:r>
        <w:fldChar w:fldCharType="end"/>
      </w:r>
    </w:p>
    <w:p w14:paraId="076ADC16" w14:textId="0340BB87" w:rsidR="009E7DC5" w:rsidRDefault="009E7DC5">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_Toc155235805 \h </w:instrText>
      </w:r>
      <w:r>
        <w:fldChar w:fldCharType="separate"/>
      </w:r>
      <w:r>
        <w:t>295</w:t>
      </w:r>
      <w:r>
        <w:fldChar w:fldCharType="end"/>
      </w:r>
    </w:p>
    <w:p w14:paraId="2989F49C" w14:textId="0D2BFECF" w:rsidR="009E7DC5" w:rsidRDefault="009E7DC5">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_Toc155235806 \h </w:instrText>
      </w:r>
      <w:r>
        <w:fldChar w:fldCharType="separate"/>
      </w:r>
      <w:r>
        <w:t>295</w:t>
      </w:r>
      <w:r>
        <w:fldChar w:fldCharType="end"/>
      </w:r>
    </w:p>
    <w:p w14:paraId="2C79DC7D" w14:textId="1EF7408B" w:rsidR="009E7DC5" w:rsidRDefault="009E7DC5">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_Toc155235807 \h </w:instrText>
      </w:r>
      <w:r>
        <w:fldChar w:fldCharType="separate"/>
      </w:r>
      <w:r>
        <w:t>295</w:t>
      </w:r>
      <w:r>
        <w:fldChar w:fldCharType="end"/>
      </w:r>
    </w:p>
    <w:p w14:paraId="5A0C7CC1" w14:textId="48F9166C" w:rsidR="009E7DC5" w:rsidRDefault="009E7DC5">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_Toc155235808 \h </w:instrText>
      </w:r>
      <w:r>
        <w:fldChar w:fldCharType="separate"/>
      </w:r>
      <w:r>
        <w:t>295</w:t>
      </w:r>
      <w:r>
        <w:fldChar w:fldCharType="end"/>
      </w:r>
    </w:p>
    <w:p w14:paraId="2C1ACDAF" w14:textId="72DD46FC" w:rsidR="009E7DC5" w:rsidRDefault="009E7DC5">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_Toc155235809 \h </w:instrText>
      </w:r>
      <w:r>
        <w:fldChar w:fldCharType="separate"/>
      </w:r>
      <w:r>
        <w:t>296</w:t>
      </w:r>
      <w:r>
        <w:fldChar w:fldCharType="end"/>
      </w:r>
    </w:p>
    <w:p w14:paraId="1B5176B0" w14:textId="5CB96980" w:rsidR="009E7DC5" w:rsidRDefault="009E7DC5">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_Toc155235810 \h </w:instrText>
      </w:r>
      <w:r>
        <w:fldChar w:fldCharType="separate"/>
      </w:r>
      <w:r>
        <w:t>296</w:t>
      </w:r>
      <w:r>
        <w:fldChar w:fldCharType="end"/>
      </w:r>
    </w:p>
    <w:p w14:paraId="1F42F5B0" w14:textId="46AAA49A"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_Toc155235811 \h </w:instrText>
      </w:r>
      <w:r>
        <w:fldChar w:fldCharType="separate"/>
      </w:r>
      <w:r>
        <w:t>296</w:t>
      </w:r>
      <w:r>
        <w:fldChar w:fldCharType="end"/>
      </w:r>
    </w:p>
    <w:p w14:paraId="66D819CE" w14:textId="49BAB4AB" w:rsidR="009E7DC5" w:rsidRDefault="009E7DC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_Toc155235812 \h </w:instrText>
      </w:r>
      <w:r>
        <w:fldChar w:fldCharType="separate"/>
      </w:r>
      <w:r>
        <w:t>297</w:t>
      </w:r>
      <w:r>
        <w:fldChar w:fldCharType="end"/>
      </w:r>
    </w:p>
    <w:p w14:paraId="0B62EEDF" w14:textId="6F7C2FE4" w:rsidR="009E7DC5" w:rsidRDefault="009E7DC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_Toc155235813 \h </w:instrText>
      </w:r>
      <w:r>
        <w:fldChar w:fldCharType="separate"/>
      </w:r>
      <w:r>
        <w:t>297</w:t>
      </w:r>
      <w:r>
        <w:fldChar w:fldCharType="end"/>
      </w:r>
    </w:p>
    <w:p w14:paraId="6D729E3A" w14:textId="0FE78E79" w:rsidR="009E7DC5" w:rsidRDefault="009E7DC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_Toc155235814 \h </w:instrText>
      </w:r>
      <w:r>
        <w:fldChar w:fldCharType="separate"/>
      </w:r>
      <w:r>
        <w:t>297</w:t>
      </w:r>
      <w:r>
        <w:fldChar w:fldCharType="end"/>
      </w:r>
    </w:p>
    <w:p w14:paraId="612D0045" w14:textId="4E5AD7A1" w:rsidR="009E7DC5" w:rsidRDefault="009E7DC5">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_Toc155235815 \h </w:instrText>
      </w:r>
      <w:r>
        <w:fldChar w:fldCharType="separate"/>
      </w:r>
      <w:r>
        <w:t>298</w:t>
      </w:r>
      <w:r>
        <w:fldChar w:fldCharType="end"/>
      </w:r>
    </w:p>
    <w:p w14:paraId="167031CF" w14:textId="626700A5" w:rsidR="009E7DC5" w:rsidRDefault="009E7DC5">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_Toc155235816 \h </w:instrText>
      </w:r>
      <w:r>
        <w:fldChar w:fldCharType="separate"/>
      </w:r>
      <w:r>
        <w:t>298</w:t>
      </w:r>
      <w:r>
        <w:fldChar w:fldCharType="end"/>
      </w:r>
    </w:p>
    <w:p w14:paraId="69338466" w14:textId="2B0A35D4" w:rsidR="009E7DC5" w:rsidRDefault="009E7DC5">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_Toc155235817 \h </w:instrText>
      </w:r>
      <w:r>
        <w:fldChar w:fldCharType="separate"/>
      </w:r>
      <w:r>
        <w:t>298</w:t>
      </w:r>
      <w:r>
        <w:fldChar w:fldCharType="end"/>
      </w:r>
    </w:p>
    <w:p w14:paraId="786B31B7" w14:textId="0B0E9E4D" w:rsidR="009E7DC5" w:rsidRDefault="009E7DC5">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_Toc155235818 \h </w:instrText>
      </w:r>
      <w:r>
        <w:fldChar w:fldCharType="separate"/>
      </w:r>
      <w:r>
        <w:t>298</w:t>
      </w:r>
      <w:r>
        <w:fldChar w:fldCharType="end"/>
      </w:r>
    </w:p>
    <w:p w14:paraId="435F3291" w14:textId="012A218E" w:rsidR="009E7DC5" w:rsidRDefault="009E7DC5">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_Toc155235819 \h </w:instrText>
      </w:r>
      <w:r>
        <w:fldChar w:fldCharType="separate"/>
      </w:r>
      <w:r>
        <w:t>298</w:t>
      </w:r>
      <w:r>
        <w:fldChar w:fldCharType="end"/>
      </w:r>
    </w:p>
    <w:p w14:paraId="3623AC88" w14:textId="582D39B9" w:rsidR="009E7DC5" w:rsidRDefault="009E7DC5">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_Toc155235820 \h </w:instrText>
      </w:r>
      <w:r>
        <w:fldChar w:fldCharType="separate"/>
      </w:r>
      <w:r>
        <w:t>298</w:t>
      </w:r>
      <w:r>
        <w:fldChar w:fldCharType="end"/>
      </w:r>
    </w:p>
    <w:p w14:paraId="119EBEAB" w14:textId="1B0E6B1B" w:rsidR="009E7DC5" w:rsidRDefault="009E7DC5">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_Toc155235821 \h </w:instrText>
      </w:r>
      <w:r>
        <w:fldChar w:fldCharType="separate"/>
      </w:r>
      <w:r>
        <w:t>299</w:t>
      </w:r>
      <w:r>
        <w:fldChar w:fldCharType="end"/>
      </w:r>
    </w:p>
    <w:p w14:paraId="120550C2" w14:textId="46734022" w:rsidR="009E7DC5" w:rsidRDefault="009E7DC5">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_Toc155235822 \h </w:instrText>
      </w:r>
      <w:r>
        <w:fldChar w:fldCharType="separate"/>
      </w:r>
      <w:r>
        <w:t>299</w:t>
      </w:r>
      <w:r>
        <w:fldChar w:fldCharType="end"/>
      </w:r>
    </w:p>
    <w:p w14:paraId="70F7E383" w14:textId="559DDFFE" w:rsidR="009E7DC5" w:rsidRDefault="009E7DC5">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_Toc155235823 \h </w:instrText>
      </w:r>
      <w:r>
        <w:fldChar w:fldCharType="separate"/>
      </w:r>
      <w:r>
        <w:t>299</w:t>
      </w:r>
      <w:r>
        <w:fldChar w:fldCharType="end"/>
      </w:r>
    </w:p>
    <w:p w14:paraId="70E00BE7" w14:textId="6387F0CB" w:rsidR="009E7DC5" w:rsidRDefault="009E7DC5">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_Toc155235824 \h </w:instrText>
      </w:r>
      <w:r>
        <w:fldChar w:fldCharType="separate"/>
      </w:r>
      <w:r>
        <w:t>300</w:t>
      </w:r>
      <w:r>
        <w:fldChar w:fldCharType="end"/>
      </w:r>
    </w:p>
    <w:p w14:paraId="5E358BBC" w14:textId="0FFE1C79" w:rsidR="009E7DC5" w:rsidRDefault="009E7DC5">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_Toc155235825 \h </w:instrText>
      </w:r>
      <w:r>
        <w:fldChar w:fldCharType="separate"/>
      </w:r>
      <w:r>
        <w:t>300</w:t>
      </w:r>
      <w:r>
        <w:fldChar w:fldCharType="end"/>
      </w:r>
    </w:p>
    <w:p w14:paraId="473E9E03" w14:textId="01BA8662" w:rsidR="009E7DC5" w:rsidRDefault="009E7DC5">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_Toc155235826 \h </w:instrText>
      </w:r>
      <w:r>
        <w:fldChar w:fldCharType="separate"/>
      </w:r>
      <w:r>
        <w:t>300</w:t>
      </w:r>
      <w:r>
        <w:fldChar w:fldCharType="end"/>
      </w:r>
    </w:p>
    <w:p w14:paraId="4840B673" w14:textId="6FBFA33E" w:rsidR="009E7DC5" w:rsidRDefault="009E7DC5">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_Toc155235827 \h </w:instrText>
      </w:r>
      <w:r>
        <w:fldChar w:fldCharType="separate"/>
      </w:r>
      <w:r>
        <w:t>301</w:t>
      </w:r>
      <w:r>
        <w:fldChar w:fldCharType="end"/>
      </w:r>
    </w:p>
    <w:p w14:paraId="75A4400D" w14:textId="5532FD31" w:rsidR="009E7DC5" w:rsidRDefault="009E7DC5">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_Toc155235828 \h </w:instrText>
      </w:r>
      <w:r>
        <w:fldChar w:fldCharType="separate"/>
      </w:r>
      <w:r>
        <w:t>305</w:t>
      </w:r>
      <w:r>
        <w:fldChar w:fldCharType="end"/>
      </w:r>
    </w:p>
    <w:p w14:paraId="393A309A" w14:textId="7802D85E" w:rsidR="009E7DC5" w:rsidRDefault="009E7DC5">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_Toc155235829 \h </w:instrText>
      </w:r>
      <w:r>
        <w:fldChar w:fldCharType="separate"/>
      </w:r>
      <w:r>
        <w:t>306</w:t>
      </w:r>
      <w:r>
        <w:fldChar w:fldCharType="end"/>
      </w:r>
    </w:p>
    <w:p w14:paraId="086763C8" w14:textId="37C98DD1" w:rsidR="009E7DC5" w:rsidRDefault="009E7DC5">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_Toc155235830 \h </w:instrText>
      </w:r>
      <w:r>
        <w:fldChar w:fldCharType="separate"/>
      </w:r>
      <w:r>
        <w:t>307</w:t>
      </w:r>
      <w:r>
        <w:fldChar w:fldCharType="end"/>
      </w:r>
    </w:p>
    <w:p w14:paraId="016BAF59" w14:textId="3E592243" w:rsidR="009E7DC5" w:rsidRDefault="009E7DC5">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_Toc155235831 \h </w:instrText>
      </w:r>
      <w:r>
        <w:fldChar w:fldCharType="separate"/>
      </w:r>
      <w:r>
        <w:t>310</w:t>
      </w:r>
      <w:r>
        <w:fldChar w:fldCharType="end"/>
      </w:r>
    </w:p>
    <w:p w14:paraId="1B32ABF2" w14:textId="6212D186" w:rsidR="009E7DC5" w:rsidRDefault="009E7DC5">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_Toc155235832 \h </w:instrText>
      </w:r>
      <w:r>
        <w:fldChar w:fldCharType="separate"/>
      </w:r>
      <w:r>
        <w:t>310</w:t>
      </w:r>
      <w:r>
        <w:fldChar w:fldCharType="end"/>
      </w:r>
    </w:p>
    <w:p w14:paraId="01FB28C1" w14:textId="5AFB8440" w:rsidR="009E7DC5" w:rsidRDefault="009E7DC5">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_Toc155235833 \h </w:instrText>
      </w:r>
      <w:r>
        <w:fldChar w:fldCharType="separate"/>
      </w:r>
      <w:r>
        <w:t>310</w:t>
      </w:r>
      <w:r>
        <w:fldChar w:fldCharType="end"/>
      </w:r>
    </w:p>
    <w:p w14:paraId="1B5717D2" w14:textId="04A288AA" w:rsidR="009E7DC5" w:rsidRDefault="009E7DC5">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_Toc155235834 \h </w:instrText>
      </w:r>
      <w:r>
        <w:fldChar w:fldCharType="separate"/>
      </w:r>
      <w:r>
        <w:t>310</w:t>
      </w:r>
      <w:r>
        <w:fldChar w:fldCharType="end"/>
      </w:r>
    </w:p>
    <w:p w14:paraId="773988C0" w14:textId="51542FFA" w:rsidR="009E7DC5" w:rsidRDefault="009E7DC5">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_Toc155235835 \h </w:instrText>
      </w:r>
      <w:r>
        <w:fldChar w:fldCharType="separate"/>
      </w:r>
      <w:r>
        <w:t>311</w:t>
      </w:r>
      <w:r>
        <w:fldChar w:fldCharType="end"/>
      </w:r>
    </w:p>
    <w:p w14:paraId="75402273" w14:textId="08BDBB72" w:rsidR="009E7DC5" w:rsidRDefault="009E7DC5">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_Toc155235836 \h </w:instrText>
      </w:r>
      <w:r>
        <w:fldChar w:fldCharType="separate"/>
      </w:r>
      <w:r>
        <w:t>311</w:t>
      </w:r>
      <w:r>
        <w:fldChar w:fldCharType="end"/>
      </w:r>
    </w:p>
    <w:p w14:paraId="38767F34" w14:textId="52D1F74C" w:rsidR="009E7DC5" w:rsidRDefault="009E7DC5">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_Toc155235837 \h </w:instrText>
      </w:r>
      <w:r>
        <w:fldChar w:fldCharType="separate"/>
      </w:r>
      <w:r>
        <w:t>311</w:t>
      </w:r>
      <w:r>
        <w:fldChar w:fldCharType="end"/>
      </w:r>
    </w:p>
    <w:p w14:paraId="34FAB73F" w14:textId="4D209E97" w:rsidR="009E7DC5" w:rsidRDefault="009E7DC5">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_Toc155235838 \h </w:instrText>
      </w:r>
      <w:r>
        <w:fldChar w:fldCharType="separate"/>
      </w:r>
      <w:r>
        <w:t>311</w:t>
      </w:r>
      <w:r>
        <w:fldChar w:fldCharType="end"/>
      </w:r>
    </w:p>
    <w:p w14:paraId="1154BF0F" w14:textId="25A7BFDA" w:rsidR="009E7DC5" w:rsidRDefault="009E7DC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_Toc155235839 \h </w:instrText>
      </w:r>
      <w:r>
        <w:fldChar w:fldCharType="separate"/>
      </w:r>
      <w:r>
        <w:t>315</w:t>
      </w:r>
      <w:r>
        <w:fldChar w:fldCharType="end"/>
      </w:r>
    </w:p>
    <w:p w14:paraId="7B326DC0" w14:textId="0F6574D9" w:rsidR="009E7DC5" w:rsidRDefault="009E7DC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_Toc155235840 \h </w:instrText>
      </w:r>
      <w:r>
        <w:fldChar w:fldCharType="separate"/>
      </w:r>
      <w:r>
        <w:t>315</w:t>
      </w:r>
      <w:r>
        <w:fldChar w:fldCharType="end"/>
      </w:r>
    </w:p>
    <w:p w14:paraId="58A94DA5" w14:textId="6FF38875" w:rsidR="009E7DC5" w:rsidRDefault="009E7DC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_Toc155235841 \h </w:instrText>
      </w:r>
      <w:r>
        <w:fldChar w:fldCharType="separate"/>
      </w:r>
      <w:r>
        <w:t>316</w:t>
      </w:r>
      <w:r>
        <w:fldChar w:fldCharType="end"/>
      </w:r>
    </w:p>
    <w:p w14:paraId="7214862F" w14:textId="4B75BFD4" w:rsidR="009E7DC5" w:rsidRDefault="009E7DC5">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_Toc155235842 \h </w:instrText>
      </w:r>
      <w:r>
        <w:fldChar w:fldCharType="separate"/>
      </w:r>
      <w:r>
        <w:t>316</w:t>
      </w:r>
      <w:r>
        <w:fldChar w:fldCharType="end"/>
      </w:r>
    </w:p>
    <w:p w14:paraId="186CB1B6" w14:textId="5C64EE84" w:rsidR="009E7DC5" w:rsidRDefault="009E7DC5">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_Toc155235843 \h </w:instrText>
      </w:r>
      <w:r>
        <w:fldChar w:fldCharType="separate"/>
      </w:r>
      <w:r>
        <w:t>316</w:t>
      </w:r>
      <w:r>
        <w:fldChar w:fldCharType="end"/>
      </w:r>
    </w:p>
    <w:p w14:paraId="1CEA57AE" w14:textId="373E1917" w:rsidR="009E7DC5" w:rsidRDefault="009E7DC5">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_Toc155235844 \h </w:instrText>
      </w:r>
      <w:r>
        <w:fldChar w:fldCharType="separate"/>
      </w:r>
      <w:r>
        <w:t>317</w:t>
      </w:r>
      <w:r>
        <w:fldChar w:fldCharType="end"/>
      </w:r>
    </w:p>
    <w:p w14:paraId="65326967" w14:textId="31BA7802" w:rsidR="009E7DC5" w:rsidRDefault="009E7DC5">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_Toc155235845 \h </w:instrText>
      </w:r>
      <w:r>
        <w:fldChar w:fldCharType="separate"/>
      </w:r>
      <w:r>
        <w:t>317</w:t>
      </w:r>
      <w:r>
        <w:fldChar w:fldCharType="end"/>
      </w:r>
    </w:p>
    <w:p w14:paraId="5A02814A" w14:textId="7291910A" w:rsidR="009E7DC5" w:rsidRDefault="009E7DC5">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_Toc155235846 \h </w:instrText>
      </w:r>
      <w:r>
        <w:fldChar w:fldCharType="separate"/>
      </w:r>
      <w:r>
        <w:t>317</w:t>
      </w:r>
      <w:r>
        <w:fldChar w:fldCharType="end"/>
      </w:r>
    </w:p>
    <w:p w14:paraId="2D26CACD" w14:textId="273CC65C" w:rsidR="009E7DC5" w:rsidRDefault="009E7DC5">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_Toc155235847 \h </w:instrText>
      </w:r>
      <w:r>
        <w:fldChar w:fldCharType="separate"/>
      </w:r>
      <w:r>
        <w:t>317</w:t>
      </w:r>
      <w:r>
        <w:fldChar w:fldCharType="end"/>
      </w:r>
    </w:p>
    <w:p w14:paraId="443EE8EC" w14:textId="206DC269" w:rsidR="009E7DC5" w:rsidRDefault="009E7DC5">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_Toc155235848 \h </w:instrText>
      </w:r>
      <w:r>
        <w:fldChar w:fldCharType="separate"/>
      </w:r>
      <w:r>
        <w:t>317</w:t>
      </w:r>
      <w:r>
        <w:fldChar w:fldCharType="end"/>
      </w:r>
    </w:p>
    <w:p w14:paraId="3C7A8664" w14:textId="18300D5E" w:rsidR="009E7DC5" w:rsidRDefault="009E7DC5">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_Toc155235849 \h </w:instrText>
      </w:r>
      <w:r>
        <w:fldChar w:fldCharType="separate"/>
      </w:r>
      <w:r>
        <w:t>317</w:t>
      </w:r>
      <w:r>
        <w:fldChar w:fldCharType="end"/>
      </w:r>
    </w:p>
    <w:p w14:paraId="4382904E" w14:textId="3CE3D170" w:rsidR="009E7DC5" w:rsidRDefault="009E7DC5">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_Toc155235850 \h </w:instrText>
      </w:r>
      <w:r>
        <w:fldChar w:fldCharType="separate"/>
      </w:r>
      <w:r>
        <w:t>318</w:t>
      </w:r>
      <w:r>
        <w:fldChar w:fldCharType="end"/>
      </w:r>
    </w:p>
    <w:p w14:paraId="02E6E259" w14:textId="5F6AB482" w:rsidR="009E7DC5" w:rsidRDefault="009E7DC5">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_Toc155235851 \h </w:instrText>
      </w:r>
      <w:r>
        <w:fldChar w:fldCharType="separate"/>
      </w:r>
      <w:r>
        <w:t>318</w:t>
      </w:r>
      <w:r>
        <w:fldChar w:fldCharType="end"/>
      </w:r>
    </w:p>
    <w:p w14:paraId="6E8613EC" w14:textId="5CFA0D63" w:rsidR="009E7DC5" w:rsidRDefault="009E7DC5">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_Toc155235852 \h </w:instrText>
      </w:r>
      <w:r>
        <w:fldChar w:fldCharType="separate"/>
      </w:r>
      <w:r>
        <w:t>318</w:t>
      </w:r>
      <w:r>
        <w:fldChar w:fldCharType="end"/>
      </w:r>
    </w:p>
    <w:p w14:paraId="28B7294B" w14:textId="23A27970" w:rsidR="009E7DC5" w:rsidRDefault="009E7DC5">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_Toc155235853 \h </w:instrText>
      </w:r>
      <w:r>
        <w:fldChar w:fldCharType="separate"/>
      </w:r>
      <w:r>
        <w:t>318</w:t>
      </w:r>
      <w:r>
        <w:fldChar w:fldCharType="end"/>
      </w:r>
    </w:p>
    <w:p w14:paraId="15B7E3A9" w14:textId="6EAAF34E" w:rsidR="009E7DC5" w:rsidRDefault="009E7DC5">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_Toc155235854 \h </w:instrText>
      </w:r>
      <w:r>
        <w:fldChar w:fldCharType="separate"/>
      </w:r>
      <w:r>
        <w:t>319</w:t>
      </w:r>
      <w:r>
        <w:fldChar w:fldCharType="end"/>
      </w:r>
    </w:p>
    <w:p w14:paraId="4AA593D3" w14:textId="0B23794E" w:rsidR="009E7DC5" w:rsidRDefault="009E7DC5">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_Toc155235855 \h </w:instrText>
      </w:r>
      <w:r>
        <w:fldChar w:fldCharType="separate"/>
      </w:r>
      <w:r>
        <w:t>319</w:t>
      </w:r>
      <w:r>
        <w:fldChar w:fldCharType="end"/>
      </w:r>
    </w:p>
    <w:p w14:paraId="4D24DFCA" w14:textId="07F2B292" w:rsidR="009E7DC5" w:rsidRDefault="009E7DC5">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_Toc155235856 \h </w:instrText>
      </w:r>
      <w:r>
        <w:fldChar w:fldCharType="separate"/>
      </w:r>
      <w:r>
        <w:t>319</w:t>
      </w:r>
      <w:r>
        <w:fldChar w:fldCharType="end"/>
      </w:r>
    </w:p>
    <w:p w14:paraId="1AAA35EE" w14:textId="71A0F27D" w:rsidR="009E7DC5" w:rsidRDefault="009E7DC5">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_Toc155235857 \h </w:instrText>
      </w:r>
      <w:r>
        <w:fldChar w:fldCharType="separate"/>
      </w:r>
      <w:r>
        <w:t>319</w:t>
      </w:r>
      <w:r>
        <w:fldChar w:fldCharType="end"/>
      </w:r>
    </w:p>
    <w:p w14:paraId="0EE3B45F" w14:textId="70341CE2" w:rsidR="009E7DC5" w:rsidRDefault="009E7DC5">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_Toc155235858 \h </w:instrText>
      </w:r>
      <w:r>
        <w:fldChar w:fldCharType="separate"/>
      </w:r>
      <w:r>
        <w:t>319</w:t>
      </w:r>
      <w:r>
        <w:fldChar w:fldCharType="end"/>
      </w:r>
    </w:p>
    <w:p w14:paraId="508B49DF" w14:textId="50E1BF51" w:rsidR="009E7DC5" w:rsidRDefault="009E7DC5">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_Toc155235859 \h </w:instrText>
      </w:r>
      <w:r>
        <w:fldChar w:fldCharType="separate"/>
      </w:r>
      <w:r>
        <w:t>319</w:t>
      </w:r>
      <w:r>
        <w:fldChar w:fldCharType="end"/>
      </w:r>
    </w:p>
    <w:p w14:paraId="0A9DD40B" w14:textId="517DD419" w:rsidR="009E7DC5" w:rsidRDefault="009E7DC5">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_Toc155235860 \h </w:instrText>
      </w:r>
      <w:r>
        <w:fldChar w:fldCharType="separate"/>
      </w:r>
      <w:r>
        <w:t>320</w:t>
      </w:r>
      <w:r>
        <w:fldChar w:fldCharType="end"/>
      </w:r>
    </w:p>
    <w:p w14:paraId="63DC7047" w14:textId="13C30D3B" w:rsidR="009E7DC5" w:rsidRDefault="009E7DC5">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_Toc155235861 \h </w:instrText>
      </w:r>
      <w:r>
        <w:fldChar w:fldCharType="separate"/>
      </w:r>
      <w:r>
        <w:t>320</w:t>
      </w:r>
      <w:r>
        <w:fldChar w:fldCharType="end"/>
      </w:r>
    </w:p>
    <w:p w14:paraId="1ACC3C2C" w14:textId="57048203" w:rsidR="009E7DC5" w:rsidRDefault="009E7DC5">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_Toc155235862 \h </w:instrText>
      </w:r>
      <w:r>
        <w:fldChar w:fldCharType="separate"/>
      </w:r>
      <w:r>
        <w:t>320</w:t>
      </w:r>
      <w:r>
        <w:fldChar w:fldCharType="end"/>
      </w:r>
    </w:p>
    <w:p w14:paraId="282D1870" w14:textId="3D909DA2" w:rsidR="009E7DC5" w:rsidRDefault="009E7DC5">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_Toc155235863 \h </w:instrText>
      </w:r>
      <w:r>
        <w:fldChar w:fldCharType="separate"/>
      </w:r>
      <w:r>
        <w:t>320</w:t>
      </w:r>
      <w:r>
        <w:fldChar w:fldCharType="end"/>
      </w:r>
    </w:p>
    <w:p w14:paraId="650F39DB" w14:textId="6065EA3F" w:rsidR="009E7DC5" w:rsidRDefault="009E7DC5">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_Toc155235864 \h </w:instrText>
      </w:r>
      <w:r>
        <w:fldChar w:fldCharType="separate"/>
      </w:r>
      <w:r>
        <w:t>320</w:t>
      </w:r>
      <w:r>
        <w:fldChar w:fldCharType="end"/>
      </w:r>
    </w:p>
    <w:p w14:paraId="142B771B" w14:textId="13CF55E8" w:rsidR="009E7DC5" w:rsidRDefault="009E7DC5">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_Toc155235865 \h </w:instrText>
      </w:r>
      <w:r>
        <w:fldChar w:fldCharType="separate"/>
      </w:r>
      <w:r>
        <w:t>320</w:t>
      </w:r>
      <w:r>
        <w:fldChar w:fldCharType="end"/>
      </w:r>
    </w:p>
    <w:p w14:paraId="6284F38A" w14:textId="45E8AF11" w:rsidR="009E7DC5" w:rsidRDefault="009E7DC5">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_Toc155235866 \h </w:instrText>
      </w:r>
      <w:r>
        <w:fldChar w:fldCharType="separate"/>
      </w:r>
      <w:r>
        <w:t>320</w:t>
      </w:r>
      <w:r>
        <w:fldChar w:fldCharType="end"/>
      </w:r>
    </w:p>
    <w:p w14:paraId="217FDFD5" w14:textId="3CA8C758" w:rsidR="009E7DC5" w:rsidRDefault="009E7DC5">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_Toc155235867 \h </w:instrText>
      </w:r>
      <w:r>
        <w:fldChar w:fldCharType="separate"/>
      </w:r>
      <w:r>
        <w:t>320</w:t>
      </w:r>
      <w:r>
        <w:fldChar w:fldCharType="end"/>
      </w:r>
    </w:p>
    <w:p w14:paraId="41BABB08" w14:textId="648378C5" w:rsidR="009E7DC5" w:rsidRDefault="009E7DC5">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_Toc155235868 \h </w:instrText>
      </w:r>
      <w:r>
        <w:fldChar w:fldCharType="separate"/>
      </w:r>
      <w:r>
        <w:t>321</w:t>
      </w:r>
      <w:r>
        <w:fldChar w:fldCharType="end"/>
      </w:r>
    </w:p>
    <w:p w14:paraId="33A5F4C7" w14:textId="3B6C945C" w:rsidR="009E7DC5" w:rsidRDefault="009E7DC5">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_Toc155235869 \h </w:instrText>
      </w:r>
      <w:r>
        <w:fldChar w:fldCharType="separate"/>
      </w:r>
      <w:r>
        <w:t>321</w:t>
      </w:r>
      <w:r>
        <w:fldChar w:fldCharType="end"/>
      </w:r>
    </w:p>
    <w:p w14:paraId="00AC4C17" w14:textId="1042F493" w:rsidR="009E7DC5" w:rsidRDefault="009E7DC5">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_Toc155235870 \h </w:instrText>
      </w:r>
      <w:r>
        <w:fldChar w:fldCharType="separate"/>
      </w:r>
      <w:r>
        <w:t>321</w:t>
      </w:r>
      <w:r>
        <w:fldChar w:fldCharType="end"/>
      </w:r>
    </w:p>
    <w:p w14:paraId="6CEFC101" w14:textId="1550250C" w:rsidR="009E7DC5" w:rsidRDefault="009E7DC5">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_Toc155235871 \h </w:instrText>
      </w:r>
      <w:r>
        <w:fldChar w:fldCharType="separate"/>
      </w:r>
      <w:r>
        <w:t>321</w:t>
      </w:r>
      <w:r>
        <w:fldChar w:fldCharType="end"/>
      </w:r>
    </w:p>
    <w:p w14:paraId="44CC3B79" w14:textId="3A6693C9"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_Toc155235872 \h </w:instrText>
      </w:r>
      <w:r>
        <w:fldChar w:fldCharType="separate"/>
      </w:r>
      <w:r>
        <w:t>321</w:t>
      </w:r>
      <w:r>
        <w:fldChar w:fldCharType="end"/>
      </w:r>
    </w:p>
    <w:p w14:paraId="6A127CED" w14:textId="63D69C04" w:rsidR="009E7DC5" w:rsidRDefault="009E7DC5">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_Toc155235873 \h </w:instrText>
      </w:r>
      <w:r>
        <w:fldChar w:fldCharType="separate"/>
      </w:r>
      <w:r>
        <w:t>321</w:t>
      </w:r>
      <w:r>
        <w:fldChar w:fldCharType="end"/>
      </w:r>
    </w:p>
    <w:p w14:paraId="624F867C" w14:textId="5FA93DBF" w:rsidR="009E7DC5" w:rsidRDefault="009E7DC5">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_Toc155235874 \h </w:instrText>
      </w:r>
      <w:r>
        <w:fldChar w:fldCharType="separate"/>
      </w:r>
      <w:r>
        <w:t>323</w:t>
      </w:r>
      <w:r>
        <w:fldChar w:fldCharType="end"/>
      </w:r>
    </w:p>
    <w:p w14:paraId="1FE71C97" w14:textId="6A226171" w:rsidR="009E7DC5" w:rsidRDefault="009E7DC5">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_Toc155235875 \h </w:instrText>
      </w:r>
      <w:r>
        <w:fldChar w:fldCharType="separate"/>
      </w:r>
      <w:r>
        <w:t>324</w:t>
      </w:r>
      <w:r>
        <w:fldChar w:fldCharType="end"/>
      </w:r>
    </w:p>
    <w:p w14:paraId="004082A8" w14:textId="17D2B9E2" w:rsidR="009E7DC5" w:rsidRDefault="009E7DC5">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_Toc155235876 \h </w:instrText>
      </w:r>
      <w:r>
        <w:fldChar w:fldCharType="separate"/>
      </w:r>
      <w:r>
        <w:t>324</w:t>
      </w:r>
      <w:r>
        <w:fldChar w:fldCharType="end"/>
      </w:r>
    </w:p>
    <w:p w14:paraId="45E12A8B" w14:textId="1F22F2F4" w:rsidR="009E7DC5" w:rsidRDefault="009E7DC5">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333CFD">
        <w:rPr>
          <w:rFonts w:cs="v4.2.0"/>
        </w:rPr>
        <w:t>Normal test environment</w:t>
      </w:r>
      <w:r>
        <w:tab/>
      </w:r>
      <w:r>
        <w:fldChar w:fldCharType="begin"/>
      </w:r>
      <w:r>
        <w:instrText xml:space="preserve"> PAGEREF _Toc155235877 \h </w:instrText>
      </w:r>
      <w:r>
        <w:fldChar w:fldCharType="separate"/>
      </w:r>
      <w:r>
        <w:t>324</w:t>
      </w:r>
      <w:r>
        <w:fldChar w:fldCharType="end"/>
      </w:r>
    </w:p>
    <w:p w14:paraId="6A29E339" w14:textId="0B1AAAC3" w:rsidR="009E7DC5" w:rsidRDefault="009E7DC5">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333CFD">
        <w:rPr>
          <w:rFonts w:cs="v4.2.0"/>
        </w:rPr>
        <w:t>Extreme test environment</w:t>
      </w:r>
      <w:r>
        <w:tab/>
      </w:r>
      <w:r>
        <w:fldChar w:fldCharType="begin"/>
      </w:r>
      <w:r>
        <w:instrText xml:space="preserve"> PAGEREF _Toc155235878 \h </w:instrText>
      </w:r>
      <w:r>
        <w:fldChar w:fldCharType="separate"/>
      </w:r>
      <w:r>
        <w:t>324</w:t>
      </w:r>
      <w:r>
        <w:fldChar w:fldCharType="end"/>
      </w:r>
    </w:p>
    <w:p w14:paraId="63FEE9EE" w14:textId="7238E60E" w:rsidR="009E7DC5" w:rsidRDefault="009E7DC5">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_Toc155235879 \h </w:instrText>
      </w:r>
      <w:r>
        <w:fldChar w:fldCharType="separate"/>
      </w:r>
      <w:r>
        <w:t>324</w:t>
      </w:r>
      <w:r>
        <w:fldChar w:fldCharType="end"/>
      </w:r>
    </w:p>
    <w:p w14:paraId="456142B3" w14:textId="68E0ADA8" w:rsidR="009E7DC5" w:rsidRDefault="009E7DC5">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_Toc155235880 \h </w:instrText>
      </w:r>
      <w:r>
        <w:fldChar w:fldCharType="separate"/>
      </w:r>
      <w:r>
        <w:t>324</w:t>
      </w:r>
      <w:r>
        <w:fldChar w:fldCharType="end"/>
      </w:r>
    </w:p>
    <w:p w14:paraId="3F48B4CE" w14:textId="66CE11CA" w:rsidR="009E7DC5" w:rsidRDefault="009E7DC5">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333CFD">
        <w:rPr>
          <w:rFonts w:cs="v4.2.0"/>
        </w:rPr>
        <w:t>Vibration</w:t>
      </w:r>
      <w:r>
        <w:tab/>
      </w:r>
      <w:r>
        <w:fldChar w:fldCharType="begin"/>
      </w:r>
      <w:r>
        <w:instrText xml:space="preserve"> PAGEREF _Toc155235881 \h </w:instrText>
      </w:r>
      <w:r>
        <w:fldChar w:fldCharType="separate"/>
      </w:r>
      <w:r>
        <w:t>325</w:t>
      </w:r>
      <w:r>
        <w:fldChar w:fldCharType="end"/>
      </w:r>
    </w:p>
    <w:p w14:paraId="634D0C44" w14:textId="1256FA8D" w:rsidR="009E7DC5" w:rsidRDefault="009E7DC5">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333CFD">
        <w:rPr>
          <w:rFonts w:cs="v4.2.0"/>
        </w:rPr>
        <w:t>Power supply</w:t>
      </w:r>
      <w:r>
        <w:tab/>
      </w:r>
      <w:r>
        <w:fldChar w:fldCharType="begin"/>
      </w:r>
      <w:r>
        <w:instrText xml:space="preserve"> PAGEREF _Toc155235882 \h </w:instrText>
      </w:r>
      <w:r>
        <w:fldChar w:fldCharType="separate"/>
      </w:r>
      <w:r>
        <w:t>325</w:t>
      </w:r>
      <w:r>
        <w:fldChar w:fldCharType="end"/>
      </w:r>
    </w:p>
    <w:p w14:paraId="1DDC66D8" w14:textId="6FFC0ACA" w:rsidR="009E7DC5" w:rsidRDefault="009E7DC5">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_Toc155235883 \h </w:instrText>
      </w:r>
      <w:r>
        <w:fldChar w:fldCharType="separate"/>
      </w:r>
      <w:r>
        <w:t>325</w:t>
      </w:r>
      <w:r>
        <w:fldChar w:fldCharType="end"/>
      </w:r>
    </w:p>
    <w:p w14:paraId="2B6233A7" w14:textId="602F4876" w:rsidR="009E7DC5" w:rsidRDefault="009E7DC5">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_Toc155235884 \h </w:instrText>
      </w:r>
      <w:r>
        <w:fldChar w:fldCharType="separate"/>
      </w:r>
      <w:r>
        <w:t>326</w:t>
      </w:r>
      <w:r>
        <w:fldChar w:fldCharType="end"/>
      </w:r>
    </w:p>
    <w:p w14:paraId="71645692" w14:textId="3167BB16" w:rsidR="009E7DC5" w:rsidRDefault="009E7DC5">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_Toc155235885 \h </w:instrText>
      </w:r>
      <w:r>
        <w:fldChar w:fldCharType="separate"/>
      </w:r>
      <w:r>
        <w:t>327</w:t>
      </w:r>
      <w:r>
        <w:fldChar w:fldCharType="end"/>
      </w:r>
    </w:p>
    <w:p w14:paraId="315A1521" w14:textId="5B4C4F9B" w:rsidR="009E7DC5" w:rsidRDefault="009E7DC5">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_Toc155235886 \h </w:instrText>
      </w:r>
      <w:r>
        <w:fldChar w:fldCharType="separate"/>
      </w:r>
      <w:r>
        <w:t>327</w:t>
      </w:r>
      <w:r>
        <w:fldChar w:fldCharType="end"/>
      </w:r>
    </w:p>
    <w:p w14:paraId="67E950A7" w14:textId="1178DA9B" w:rsidR="009E7DC5" w:rsidRDefault="009E7DC5">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_Toc155235887 \h </w:instrText>
      </w:r>
      <w:r>
        <w:fldChar w:fldCharType="separate"/>
      </w:r>
      <w:r>
        <w:t>327</w:t>
      </w:r>
      <w:r>
        <w:fldChar w:fldCharType="end"/>
      </w:r>
    </w:p>
    <w:p w14:paraId="7CC80350" w14:textId="2BFD381B" w:rsidR="009E7DC5" w:rsidRDefault="009E7DC5">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_Toc155235888 \h </w:instrText>
      </w:r>
      <w:r>
        <w:fldChar w:fldCharType="separate"/>
      </w:r>
      <w:r>
        <w:t>328</w:t>
      </w:r>
      <w:r>
        <w:fldChar w:fldCharType="end"/>
      </w:r>
    </w:p>
    <w:p w14:paraId="2033FC71" w14:textId="43B26C2F" w:rsidR="009E7DC5" w:rsidRDefault="009E7DC5">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_Toc155235889 \h </w:instrText>
      </w:r>
      <w:r>
        <w:fldChar w:fldCharType="separate"/>
      </w:r>
      <w:r>
        <w:t>328</w:t>
      </w:r>
      <w:r>
        <w:fldChar w:fldCharType="end"/>
      </w:r>
    </w:p>
    <w:p w14:paraId="05682F94" w14:textId="2748F378" w:rsidR="009E7DC5" w:rsidRDefault="009E7DC5">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_Toc155235890 \h </w:instrText>
      </w:r>
      <w:r>
        <w:fldChar w:fldCharType="separate"/>
      </w:r>
      <w:r>
        <w:t>330</w:t>
      </w:r>
      <w:r>
        <w:fldChar w:fldCharType="end"/>
      </w:r>
    </w:p>
    <w:p w14:paraId="08F600E8" w14:textId="12A64657" w:rsidR="009E7DC5" w:rsidRDefault="009E7DC5">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_Toc155235891 \h </w:instrText>
      </w:r>
      <w:r>
        <w:fldChar w:fldCharType="separate"/>
      </w:r>
      <w:r>
        <w:t>330</w:t>
      </w:r>
      <w:r>
        <w:fldChar w:fldCharType="end"/>
      </w:r>
    </w:p>
    <w:p w14:paraId="608D8A56" w14:textId="2C7EECF7" w:rsidR="009E7DC5" w:rsidRDefault="009E7DC5">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_Toc155235892 \h </w:instrText>
      </w:r>
      <w:r>
        <w:fldChar w:fldCharType="separate"/>
      </w:r>
      <w:r>
        <w:t>330</w:t>
      </w:r>
      <w:r>
        <w:fldChar w:fldCharType="end"/>
      </w:r>
    </w:p>
    <w:p w14:paraId="3100FF14" w14:textId="69597769" w:rsidR="009E7DC5" w:rsidRDefault="009E7DC5">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_Toc155235893 \h </w:instrText>
      </w:r>
      <w:r>
        <w:fldChar w:fldCharType="separate"/>
      </w:r>
      <w:r>
        <w:t>331</w:t>
      </w:r>
      <w:r>
        <w:fldChar w:fldCharType="end"/>
      </w:r>
    </w:p>
    <w:p w14:paraId="0E466315" w14:textId="15403A4F" w:rsidR="009E7DC5" w:rsidRDefault="009E7DC5">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_Toc155235894 \h </w:instrText>
      </w:r>
      <w:r>
        <w:fldChar w:fldCharType="separate"/>
      </w:r>
      <w:r>
        <w:t>331</w:t>
      </w:r>
      <w:r>
        <w:fldChar w:fldCharType="end"/>
      </w:r>
    </w:p>
    <w:p w14:paraId="3D53D4AD" w14:textId="378871FA" w:rsidR="009E7DC5" w:rsidRDefault="009E7DC5">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_Toc155235895 \h </w:instrText>
      </w:r>
      <w:r>
        <w:fldChar w:fldCharType="separate"/>
      </w:r>
      <w:r>
        <w:t>332</w:t>
      </w:r>
      <w:r>
        <w:fldChar w:fldCharType="end"/>
      </w:r>
    </w:p>
    <w:p w14:paraId="5412C597" w14:textId="496B0A20" w:rsidR="009E7DC5" w:rsidRDefault="009E7DC5">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_Toc155235896 \h </w:instrText>
      </w:r>
      <w:r>
        <w:fldChar w:fldCharType="separate"/>
      </w:r>
      <w:r>
        <w:t>333</w:t>
      </w:r>
      <w:r>
        <w:fldChar w:fldCharType="end"/>
      </w:r>
    </w:p>
    <w:p w14:paraId="6F331C67" w14:textId="3F361813" w:rsidR="009E7DC5" w:rsidRDefault="009E7DC5">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_Toc155235897 \h </w:instrText>
      </w:r>
      <w:r>
        <w:fldChar w:fldCharType="separate"/>
      </w:r>
      <w:r>
        <w:t>334</w:t>
      </w:r>
      <w:r>
        <w:fldChar w:fldCharType="end"/>
      </w:r>
    </w:p>
    <w:p w14:paraId="353A35E4" w14:textId="156617C4" w:rsidR="00080512" w:rsidRPr="007D061B" w:rsidRDefault="009E7DC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bookmarkStart w:id="30" w:name="_Toc145088329"/>
      <w:bookmarkStart w:id="31" w:name="_Toc145089293"/>
      <w:bookmarkStart w:id="32" w:name="_Toc155235388"/>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5842"/>
      <w:bookmarkStart w:id="44" w:name="_Toc67060602"/>
      <w:bookmarkStart w:id="45" w:name="_Toc74814107"/>
      <w:bookmarkStart w:id="46" w:name="_Toc76505530"/>
      <w:bookmarkStart w:id="47" w:name="_Toc83113778"/>
      <w:bookmarkStart w:id="48" w:name="_Toc89874900"/>
      <w:bookmarkStart w:id="49" w:name="_Toc98705464"/>
      <w:bookmarkStart w:id="50" w:name="_Toc130916227"/>
      <w:bookmarkStart w:id="51" w:name="_Toc137304177"/>
      <w:bookmarkStart w:id="52" w:name="_Toc138889624"/>
      <w:bookmarkStart w:id="53" w:name="_Toc145088330"/>
      <w:bookmarkStart w:id="54" w:name="_Toc145089294"/>
      <w:bookmarkStart w:id="55" w:name="_Toc155235389"/>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5843"/>
      <w:bookmarkStart w:id="64" w:name="_Toc67060603"/>
      <w:bookmarkStart w:id="65" w:name="_Toc74814108"/>
      <w:bookmarkStart w:id="66" w:name="_Toc76505531"/>
      <w:bookmarkStart w:id="67" w:name="_Toc83113779"/>
      <w:bookmarkStart w:id="68" w:name="_Toc89874901"/>
      <w:bookmarkStart w:id="69" w:name="_Toc98705465"/>
      <w:bookmarkStart w:id="70" w:name="_Toc130916228"/>
      <w:bookmarkStart w:id="71" w:name="_Toc137304178"/>
      <w:bookmarkStart w:id="72" w:name="_Toc138889625"/>
      <w:bookmarkStart w:id="73" w:name="_Toc145088331"/>
      <w:bookmarkStart w:id="74" w:name="_Toc145089295"/>
      <w:bookmarkStart w:id="75" w:name="_Toc155235390"/>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5844"/>
      <w:bookmarkStart w:id="84" w:name="_Toc67060604"/>
      <w:bookmarkStart w:id="85" w:name="_Toc74814109"/>
      <w:bookmarkStart w:id="86" w:name="_Toc76505532"/>
      <w:bookmarkStart w:id="87" w:name="_Toc83113780"/>
      <w:bookmarkStart w:id="88" w:name="_Toc89874902"/>
      <w:bookmarkStart w:id="89" w:name="_Toc98705466"/>
      <w:bookmarkStart w:id="90" w:name="_Toc130916229"/>
      <w:bookmarkStart w:id="91" w:name="_Toc137304179"/>
      <w:bookmarkStart w:id="92" w:name="_Toc138889626"/>
      <w:bookmarkStart w:id="93" w:name="_Toc145088332"/>
      <w:bookmarkStart w:id="94" w:name="_Toc145089296"/>
      <w:bookmarkStart w:id="95" w:name="_Toc155235391"/>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5845"/>
      <w:bookmarkStart w:id="104" w:name="_Toc67060605"/>
      <w:bookmarkStart w:id="105" w:name="_Toc74814110"/>
      <w:bookmarkStart w:id="106" w:name="_Toc76505533"/>
      <w:bookmarkStart w:id="107" w:name="_Toc83113781"/>
      <w:bookmarkStart w:id="108" w:name="_Toc89874903"/>
      <w:bookmarkStart w:id="109" w:name="_Toc98705467"/>
      <w:bookmarkStart w:id="110" w:name="_Toc130916230"/>
      <w:bookmarkStart w:id="111" w:name="_Toc137304180"/>
      <w:bookmarkStart w:id="112" w:name="_Toc138889627"/>
      <w:bookmarkStart w:id="113" w:name="_Toc145088333"/>
      <w:bookmarkStart w:id="114" w:name="_Toc145089297"/>
      <w:bookmarkStart w:id="115" w:name="_Toc155235392"/>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5846"/>
      <w:bookmarkStart w:id="127" w:name="_Toc67060606"/>
      <w:bookmarkStart w:id="128" w:name="_Toc74814111"/>
      <w:bookmarkStart w:id="129" w:name="_Toc76505534"/>
      <w:bookmarkStart w:id="130" w:name="_Toc83113782"/>
      <w:bookmarkStart w:id="131" w:name="_Toc89874904"/>
      <w:bookmarkStart w:id="132" w:name="_Toc98705468"/>
      <w:bookmarkStart w:id="133" w:name="_Toc130916231"/>
      <w:bookmarkStart w:id="134" w:name="_Toc137304181"/>
      <w:bookmarkStart w:id="135" w:name="_Toc138889628"/>
      <w:bookmarkStart w:id="136" w:name="_Toc145088334"/>
      <w:bookmarkStart w:id="137" w:name="_Toc145089298"/>
      <w:bookmarkStart w:id="138" w:name="_Toc155235393"/>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6pt;height:257.3pt" o:ole="">
            <v:imagedata r:id="rId17" o:title=""/>
          </v:shape>
          <o:OLEObject Type="Embed" ProgID="Word.Picture.8" ShapeID="_x0000_i1025" DrawAspect="Content" ObjectID="_1766323330"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7pt;height:232.3pt" o:ole="">
            <v:imagedata r:id="rId19" o:title=""/>
          </v:shape>
          <o:OLEObject Type="Embed" ProgID="Word.Picture.8" ShapeID="_x0000_i1026" DrawAspect="Content" ObjectID="_1766323331"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7pt;height:232.9pt" o:ole="">
            <v:imagedata r:id="rId21" o:title=""/>
          </v:shape>
          <o:OLEObject Type="Embed" ProgID="Word.Picture.8" ShapeID="_x0000_i1027" DrawAspect="Content" ObjectID="_1766323332"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5847"/>
      <w:bookmarkStart w:id="147" w:name="_Toc67060607"/>
      <w:bookmarkStart w:id="148" w:name="_Toc74814112"/>
      <w:bookmarkStart w:id="149" w:name="_Toc76505535"/>
      <w:bookmarkStart w:id="150" w:name="_Toc83113783"/>
      <w:bookmarkStart w:id="151" w:name="_Toc89874905"/>
      <w:bookmarkStart w:id="152" w:name="_Toc98705469"/>
      <w:bookmarkStart w:id="153" w:name="_Toc130916232"/>
      <w:bookmarkStart w:id="154" w:name="_Toc137304182"/>
      <w:bookmarkStart w:id="155" w:name="_Toc138889629"/>
      <w:bookmarkStart w:id="156" w:name="_Toc145088335"/>
      <w:bookmarkStart w:id="157" w:name="_Toc145089299"/>
      <w:bookmarkStart w:id="158" w:name="_Toc155235394"/>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5848"/>
      <w:bookmarkStart w:id="167" w:name="_Toc67060608"/>
      <w:bookmarkStart w:id="168" w:name="_Toc74814113"/>
      <w:bookmarkStart w:id="169" w:name="_Toc76505536"/>
      <w:bookmarkStart w:id="170" w:name="_Toc83113784"/>
      <w:bookmarkStart w:id="171" w:name="_Toc89874906"/>
      <w:bookmarkStart w:id="172" w:name="_Toc98705470"/>
      <w:bookmarkStart w:id="173" w:name="_Toc130916233"/>
      <w:bookmarkStart w:id="174" w:name="_Toc137304183"/>
      <w:bookmarkStart w:id="175" w:name="_Toc138889630"/>
      <w:bookmarkStart w:id="176" w:name="_Toc145088336"/>
      <w:bookmarkStart w:id="177" w:name="_Toc145089300"/>
      <w:bookmarkStart w:id="178" w:name="_Toc155235395"/>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5849"/>
      <w:bookmarkStart w:id="187" w:name="_Toc67060609"/>
      <w:bookmarkStart w:id="188" w:name="_Toc74814114"/>
      <w:bookmarkStart w:id="189" w:name="_Toc76505537"/>
      <w:bookmarkStart w:id="190" w:name="_Toc83113785"/>
      <w:bookmarkStart w:id="191" w:name="_Toc89874907"/>
      <w:bookmarkStart w:id="192" w:name="_Toc98705471"/>
      <w:bookmarkStart w:id="193" w:name="_Toc130916234"/>
      <w:bookmarkStart w:id="194" w:name="_Toc137304184"/>
      <w:bookmarkStart w:id="195" w:name="_Toc138889631"/>
      <w:bookmarkStart w:id="196" w:name="_Toc145088337"/>
      <w:bookmarkStart w:id="197" w:name="_Toc145089301"/>
      <w:bookmarkStart w:id="198" w:name="_Toc155235396"/>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432EB">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5850"/>
      <w:bookmarkStart w:id="207" w:name="_Toc67060610"/>
      <w:bookmarkStart w:id="208" w:name="_Toc74814115"/>
      <w:bookmarkStart w:id="209" w:name="_Toc76505538"/>
      <w:bookmarkStart w:id="210" w:name="_Toc83113786"/>
      <w:bookmarkStart w:id="211" w:name="_Toc89874908"/>
      <w:bookmarkStart w:id="212" w:name="_Toc98705472"/>
      <w:bookmarkStart w:id="213" w:name="_Toc130916235"/>
      <w:bookmarkStart w:id="214" w:name="_Toc137304185"/>
      <w:bookmarkStart w:id="215" w:name="_Toc138889632"/>
      <w:bookmarkStart w:id="216" w:name="_Toc145088338"/>
      <w:bookmarkStart w:id="217" w:name="_Toc145089302"/>
      <w:bookmarkStart w:id="218" w:name="_Toc155235397"/>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5851"/>
      <w:bookmarkStart w:id="227" w:name="_Toc67060611"/>
      <w:bookmarkStart w:id="228" w:name="_Toc74814116"/>
      <w:bookmarkStart w:id="229" w:name="_Toc76505539"/>
      <w:bookmarkStart w:id="230" w:name="_Toc83113787"/>
      <w:bookmarkStart w:id="231" w:name="_Toc89874909"/>
      <w:bookmarkStart w:id="232" w:name="_Toc98705473"/>
      <w:bookmarkStart w:id="233" w:name="_Toc130916236"/>
      <w:bookmarkStart w:id="234" w:name="_Toc137304186"/>
      <w:bookmarkStart w:id="235" w:name="_Toc138889633"/>
      <w:bookmarkStart w:id="236" w:name="_Toc145088339"/>
      <w:bookmarkStart w:id="237" w:name="_Toc145089303"/>
      <w:bookmarkStart w:id="238" w:name="_Toc155235398"/>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5852"/>
      <w:bookmarkStart w:id="247" w:name="_Toc67060612"/>
      <w:bookmarkStart w:id="248" w:name="_Toc74814117"/>
      <w:bookmarkStart w:id="249" w:name="_Toc76505540"/>
      <w:bookmarkStart w:id="250" w:name="_Toc83113788"/>
      <w:bookmarkStart w:id="251" w:name="_Toc89874910"/>
      <w:bookmarkStart w:id="252" w:name="_Toc98705474"/>
      <w:bookmarkStart w:id="253" w:name="_Toc130916237"/>
      <w:bookmarkStart w:id="254" w:name="_Toc137304187"/>
      <w:bookmarkStart w:id="255" w:name="_Toc138889634"/>
      <w:bookmarkStart w:id="256" w:name="_Toc145088340"/>
      <w:bookmarkStart w:id="257" w:name="_Toc145089304"/>
      <w:bookmarkStart w:id="258" w:name="_Toc155235399"/>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5853"/>
      <w:bookmarkStart w:id="267" w:name="_Toc67060613"/>
      <w:bookmarkStart w:id="268" w:name="_Toc74814118"/>
      <w:bookmarkStart w:id="269" w:name="_Toc76505541"/>
      <w:bookmarkStart w:id="270" w:name="_Toc83113789"/>
      <w:bookmarkStart w:id="271" w:name="_Toc89874911"/>
      <w:bookmarkStart w:id="272" w:name="_Toc98705475"/>
      <w:bookmarkStart w:id="273" w:name="_Toc130916238"/>
      <w:bookmarkStart w:id="274" w:name="_Toc137304188"/>
      <w:bookmarkStart w:id="275" w:name="_Toc138889635"/>
      <w:bookmarkStart w:id="276" w:name="_Toc145088341"/>
      <w:bookmarkStart w:id="277" w:name="_Toc145089305"/>
      <w:bookmarkStart w:id="278" w:name="_Toc155235400"/>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5854"/>
      <w:bookmarkStart w:id="287" w:name="_Toc67060614"/>
      <w:bookmarkStart w:id="288" w:name="_Toc74814119"/>
      <w:bookmarkStart w:id="289" w:name="_Toc76505542"/>
      <w:bookmarkStart w:id="290" w:name="_Toc83113790"/>
      <w:bookmarkStart w:id="291" w:name="_Toc89874912"/>
      <w:bookmarkStart w:id="292" w:name="_Toc98705476"/>
      <w:bookmarkStart w:id="293" w:name="_Toc130916239"/>
      <w:bookmarkStart w:id="294" w:name="_Toc137304189"/>
      <w:bookmarkStart w:id="295" w:name="_Toc138889636"/>
      <w:bookmarkStart w:id="296" w:name="_Toc145088342"/>
      <w:bookmarkStart w:id="297" w:name="_Toc145089306"/>
      <w:bookmarkStart w:id="298" w:name="_Toc155235401"/>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5855"/>
      <w:bookmarkStart w:id="307" w:name="_Toc67060615"/>
      <w:bookmarkStart w:id="308" w:name="_Toc74814120"/>
      <w:bookmarkStart w:id="309" w:name="_Toc76505543"/>
      <w:bookmarkStart w:id="310" w:name="_Toc83113791"/>
      <w:bookmarkStart w:id="311" w:name="_Toc89874913"/>
      <w:bookmarkStart w:id="312" w:name="_Toc98705477"/>
      <w:bookmarkStart w:id="313" w:name="_Toc130916240"/>
      <w:bookmarkStart w:id="314" w:name="_Toc137304190"/>
      <w:bookmarkStart w:id="315" w:name="_Toc138889637"/>
      <w:bookmarkStart w:id="316" w:name="_Toc145088343"/>
      <w:bookmarkStart w:id="317" w:name="_Toc145089307"/>
      <w:bookmarkStart w:id="318" w:name="_Toc155235402"/>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5856"/>
      <w:bookmarkStart w:id="327" w:name="_Toc67060616"/>
      <w:bookmarkStart w:id="328" w:name="_Toc74814121"/>
      <w:bookmarkStart w:id="329" w:name="_Toc76505544"/>
      <w:bookmarkStart w:id="330" w:name="_Toc83113792"/>
      <w:bookmarkStart w:id="331" w:name="_Toc89874914"/>
      <w:bookmarkStart w:id="332" w:name="_Toc98705478"/>
      <w:bookmarkStart w:id="333" w:name="_Toc130916241"/>
      <w:bookmarkStart w:id="334" w:name="_Toc137304191"/>
      <w:bookmarkStart w:id="335" w:name="_Toc138889638"/>
      <w:bookmarkStart w:id="336" w:name="_Toc145088344"/>
      <w:bookmarkStart w:id="337" w:name="_Toc145089308"/>
      <w:bookmarkStart w:id="338" w:name="_Toc155235403"/>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05pt;height:211pt" o:ole="">
            <v:imagedata r:id="rId23" o:title=""/>
          </v:shape>
          <o:OLEObject Type="Embed" ProgID="Word.Picture.8" ShapeID="_x0000_i1028" DrawAspect="Content" ObjectID="_1766323333"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5857"/>
      <w:bookmarkStart w:id="348" w:name="_Toc67060617"/>
      <w:bookmarkStart w:id="349" w:name="_Toc74814122"/>
      <w:bookmarkStart w:id="350" w:name="_Toc76505545"/>
      <w:bookmarkStart w:id="351" w:name="_Toc83113793"/>
      <w:bookmarkStart w:id="352" w:name="_Toc89874915"/>
      <w:bookmarkStart w:id="353" w:name="_Toc98705479"/>
      <w:bookmarkStart w:id="354" w:name="_Toc130916242"/>
      <w:bookmarkStart w:id="355" w:name="_Toc137304192"/>
      <w:bookmarkStart w:id="356" w:name="_Toc138889639"/>
      <w:bookmarkStart w:id="357" w:name="_Toc145088345"/>
      <w:bookmarkStart w:id="358" w:name="_Toc145089309"/>
      <w:bookmarkStart w:id="359" w:name="_Toc155235404"/>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3659C515" w:rsidR="005432EB" w:rsidRPr="007D061B" w:rsidRDefault="005432EB" w:rsidP="005432EB">
      <w:r w:rsidRPr="007D061B">
        <w:lastRenderedPageBreak/>
        <w:t>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5858"/>
      <w:bookmarkStart w:id="368" w:name="_Toc67060618"/>
      <w:bookmarkStart w:id="369" w:name="_Toc74814123"/>
      <w:bookmarkStart w:id="370" w:name="_Toc76505546"/>
      <w:bookmarkStart w:id="371" w:name="_Toc83113794"/>
      <w:bookmarkStart w:id="372" w:name="_Toc89874916"/>
      <w:bookmarkStart w:id="373" w:name="_Toc98705480"/>
      <w:bookmarkStart w:id="374" w:name="_Toc130916243"/>
      <w:bookmarkStart w:id="375" w:name="_Toc137304193"/>
      <w:bookmarkStart w:id="376" w:name="_Toc138889640"/>
      <w:bookmarkStart w:id="377" w:name="_Toc145088346"/>
      <w:bookmarkStart w:id="378" w:name="_Toc145089310"/>
      <w:bookmarkStart w:id="379" w:name="_Toc155235405"/>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5859"/>
      <w:bookmarkStart w:id="388" w:name="_Toc67060619"/>
      <w:bookmarkStart w:id="389" w:name="_Toc74814124"/>
      <w:bookmarkStart w:id="390" w:name="_Toc76505547"/>
      <w:bookmarkStart w:id="391" w:name="_Toc83113795"/>
      <w:bookmarkStart w:id="392" w:name="_Toc89874917"/>
      <w:bookmarkStart w:id="393" w:name="_Toc98705481"/>
      <w:bookmarkStart w:id="394" w:name="_Toc130916244"/>
      <w:bookmarkStart w:id="395" w:name="_Toc137304194"/>
      <w:bookmarkStart w:id="396" w:name="_Toc138889641"/>
      <w:bookmarkStart w:id="397" w:name="_Toc145088347"/>
      <w:bookmarkStart w:id="398" w:name="_Toc145089311"/>
      <w:bookmarkStart w:id="399" w:name="_Toc155235406"/>
      <w:r w:rsidRPr="007D061B">
        <w:rPr>
          <w:lang w:eastAsia="zh-CN"/>
        </w:rPr>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5860"/>
      <w:bookmarkStart w:id="408" w:name="_Toc67060620"/>
      <w:bookmarkStart w:id="409" w:name="_Toc74814125"/>
      <w:bookmarkStart w:id="410" w:name="_Toc76505548"/>
      <w:bookmarkStart w:id="411" w:name="_Toc83113796"/>
      <w:bookmarkStart w:id="412" w:name="_Toc89874918"/>
      <w:bookmarkStart w:id="413" w:name="_Toc98705482"/>
      <w:bookmarkStart w:id="414" w:name="_Toc130916245"/>
      <w:bookmarkStart w:id="415" w:name="_Toc137304195"/>
      <w:bookmarkStart w:id="416" w:name="_Toc138889642"/>
      <w:bookmarkStart w:id="417" w:name="_Toc145088348"/>
      <w:bookmarkStart w:id="418" w:name="_Toc145089312"/>
      <w:bookmarkStart w:id="419" w:name="_Toc155235407"/>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5861"/>
      <w:bookmarkStart w:id="428" w:name="_Toc67060621"/>
      <w:bookmarkStart w:id="429" w:name="_Toc74814126"/>
      <w:bookmarkStart w:id="430" w:name="_Toc76505549"/>
      <w:bookmarkStart w:id="431" w:name="_Toc83113797"/>
      <w:bookmarkStart w:id="432" w:name="_Toc89874919"/>
      <w:bookmarkStart w:id="433" w:name="_Toc98705483"/>
      <w:bookmarkStart w:id="434" w:name="_Toc130916246"/>
      <w:bookmarkStart w:id="435" w:name="_Toc137304196"/>
      <w:bookmarkStart w:id="436" w:name="_Toc138889643"/>
      <w:bookmarkStart w:id="437" w:name="_Toc145088349"/>
      <w:bookmarkStart w:id="438" w:name="_Toc145089313"/>
      <w:bookmarkStart w:id="439" w:name="_Toc155235408"/>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5862"/>
      <w:bookmarkStart w:id="448" w:name="_Toc67060622"/>
      <w:bookmarkStart w:id="449" w:name="_Toc74814127"/>
      <w:bookmarkStart w:id="450" w:name="_Toc76505550"/>
      <w:bookmarkStart w:id="451" w:name="_Toc83113798"/>
      <w:bookmarkStart w:id="452" w:name="_Toc89874920"/>
      <w:bookmarkStart w:id="453" w:name="_Toc98705484"/>
      <w:bookmarkStart w:id="454" w:name="_Toc130916247"/>
      <w:bookmarkStart w:id="455" w:name="_Toc137304197"/>
      <w:bookmarkStart w:id="456" w:name="_Toc138889644"/>
      <w:bookmarkStart w:id="457" w:name="_Toc145088350"/>
      <w:bookmarkStart w:id="458" w:name="_Toc145089314"/>
      <w:bookmarkStart w:id="459" w:name="_Toc155235409"/>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5863"/>
      <w:bookmarkStart w:id="468" w:name="_Toc67060623"/>
      <w:bookmarkStart w:id="469" w:name="_Toc74814128"/>
      <w:bookmarkStart w:id="470" w:name="_Toc76505551"/>
      <w:bookmarkStart w:id="471" w:name="_Toc83113799"/>
      <w:bookmarkStart w:id="472" w:name="_Toc89874921"/>
      <w:bookmarkStart w:id="473" w:name="_Toc98705485"/>
      <w:bookmarkStart w:id="474" w:name="_Toc130916248"/>
      <w:bookmarkStart w:id="475" w:name="_Toc137304198"/>
      <w:bookmarkStart w:id="476" w:name="_Toc138889645"/>
      <w:bookmarkStart w:id="477" w:name="_Toc145088351"/>
      <w:bookmarkStart w:id="478" w:name="_Toc145089315"/>
      <w:bookmarkStart w:id="479" w:name="_Toc155235410"/>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29" type="#_x0000_t75" style="width:462.05pt;height:211pt" o:ole="">
            <v:imagedata r:id="rId25" o:title=""/>
          </v:shape>
          <o:OLEObject Type="Embed" ProgID="Word.Picture.8" ShapeID="_x0000_i1029" DrawAspect="Content" ObjectID="_1766323334"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5864"/>
      <w:bookmarkStart w:id="489" w:name="_Toc67060624"/>
      <w:bookmarkStart w:id="490" w:name="_Toc74814129"/>
      <w:bookmarkStart w:id="491" w:name="_Toc76505552"/>
      <w:bookmarkStart w:id="492" w:name="_Toc83113800"/>
      <w:bookmarkStart w:id="493" w:name="_Toc89874922"/>
      <w:bookmarkStart w:id="494" w:name="_Toc98705486"/>
      <w:bookmarkStart w:id="495" w:name="_Toc130916249"/>
      <w:bookmarkStart w:id="496" w:name="_Toc137304199"/>
      <w:bookmarkStart w:id="497" w:name="_Toc138889646"/>
      <w:bookmarkStart w:id="498" w:name="_Toc145088352"/>
      <w:bookmarkStart w:id="499" w:name="_Toc145089316"/>
      <w:bookmarkStart w:id="500" w:name="_Toc155235411"/>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0" type="#_x0000_t75" style="width:462.05pt;height:211pt" o:ole="">
            <v:imagedata r:id="rId27" o:title=""/>
          </v:shape>
          <o:OLEObject Type="Embed" ProgID="Word.Picture.8" ShapeID="_x0000_i1030" DrawAspect="Content" ObjectID="_1766323335"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5865"/>
      <w:bookmarkStart w:id="510" w:name="_Toc67060625"/>
      <w:bookmarkStart w:id="511" w:name="_Toc74814130"/>
      <w:bookmarkStart w:id="512" w:name="_Toc76505553"/>
      <w:bookmarkStart w:id="513" w:name="_Toc83113801"/>
      <w:bookmarkStart w:id="514" w:name="_Toc89874923"/>
      <w:bookmarkStart w:id="515" w:name="_Toc98705487"/>
      <w:bookmarkStart w:id="516" w:name="_Toc130916250"/>
      <w:bookmarkStart w:id="517" w:name="_Toc137304200"/>
      <w:bookmarkStart w:id="518" w:name="_Toc138889647"/>
      <w:bookmarkStart w:id="519" w:name="_Toc145088353"/>
      <w:bookmarkStart w:id="520" w:name="_Toc145089317"/>
      <w:bookmarkStart w:id="521" w:name="_Toc155235412"/>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5866"/>
      <w:bookmarkStart w:id="530" w:name="_Toc67060626"/>
      <w:bookmarkStart w:id="531" w:name="_Toc74814131"/>
      <w:bookmarkStart w:id="532" w:name="_Toc76505554"/>
      <w:bookmarkStart w:id="533" w:name="_Toc83113802"/>
      <w:bookmarkStart w:id="534" w:name="_Toc89874924"/>
      <w:bookmarkStart w:id="535" w:name="_Toc98705488"/>
      <w:bookmarkStart w:id="536" w:name="_Toc130916251"/>
      <w:bookmarkStart w:id="537" w:name="_Toc137304201"/>
      <w:bookmarkStart w:id="538" w:name="_Toc138889648"/>
      <w:bookmarkStart w:id="539" w:name="_Toc145088354"/>
      <w:bookmarkStart w:id="540" w:name="_Toc145089318"/>
      <w:bookmarkStart w:id="541" w:name="_Toc155235413"/>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5867"/>
      <w:bookmarkStart w:id="550" w:name="_Toc67060627"/>
      <w:bookmarkStart w:id="551" w:name="_Toc74814132"/>
      <w:bookmarkStart w:id="552" w:name="_Toc76505555"/>
      <w:bookmarkStart w:id="553" w:name="_Toc83113803"/>
      <w:bookmarkStart w:id="554" w:name="_Toc89874925"/>
      <w:bookmarkStart w:id="555" w:name="_Toc98705489"/>
      <w:bookmarkStart w:id="556" w:name="_Toc130916252"/>
      <w:bookmarkStart w:id="557" w:name="_Toc137304202"/>
      <w:bookmarkStart w:id="558" w:name="_Toc138889649"/>
      <w:bookmarkStart w:id="559" w:name="_Toc145088355"/>
      <w:bookmarkStart w:id="560" w:name="_Toc145089319"/>
      <w:bookmarkStart w:id="561" w:name="_Toc155235414"/>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5868"/>
      <w:bookmarkStart w:id="570" w:name="_Toc67060628"/>
      <w:bookmarkStart w:id="571" w:name="_Toc74814133"/>
      <w:bookmarkStart w:id="572" w:name="_Toc76505556"/>
      <w:bookmarkStart w:id="573" w:name="_Toc83113804"/>
      <w:bookmarkStart w:id="574" w:name="_Toc89874926"/>
      <w:bookmarkStart w:id="575" w:name="_Toc98705490"/>
      <w:bookmarkStart w:id="576" w:name="_Toc130916253"/>
      <w:bookmarkStart w:id="577" w:name="_Toc137304203"/>
      <w:bookmarkStart w:id="578" w:name="_Toc138889650"/>
      <w:bookmarkStart w:id="579" w:name="_Toc145088356"/>
      <w:bookmarkStart w:id="580" w:name="_Toc145089320"/>
      <w:bookmarkStart w:id="581" w:name="_Toc155235415"/>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5869"/>
      <w:bookmarkStart w:id="590" w:name="_Toc67060629"/>
      <w:bookmarkStart w:id="591" w:name="_Toc74814134"/>
      <w:bookmarkStart w:id="592" w:name="_Toc76505557"/>
      <w:bookmarkStart w:id="593" w:name="_Toc83113805"/>
      <w:bookmarkStart w:id="594" w:name="_Toc89874927"/>
      <w:bookmarkStart w:id="595" w:name="_Toc98705491"/>
      <w:bookmarkStart w:id="596" w:name="_Toc130916254"/>
      <w:bookmarkStart w:id="597" w:name="_Toc137304204"/>
      <w:bookmarkStart w:id="598" w:name="_Toc138889651"/>
      <w:bookmarkStart w:id="599" w:name="_Toc145088357"/>
      <w:bookmarkStart w:id="600" w:name="_Toc145089321"/>
      <w:bookmarkStart w:id="601" w:name="_Toc155235416"/>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5870"/>
      <w:bookmarkStart w:id="610" w:name="_Toc67060630"/>
      <w:bookmarkStart w:id="611" w:name="_Toc74814135"/>
      <w:bookmarkStart w:id="612" w:name="_Toc76505558"/>
      <w:bookmarkStart w:id="613" w:name="_Toc83113806"/>
      <w:bookmarkStart w:id="614" w:name="_Toc89874928"/>
      <w:bookmarkStart w:id="615" w:name="_Toc98705492"/>
      <w:bookmarkStart w:id="616" w:name="_Toc130916255"/>
      <w:bookmarkStart w:id="617" w:name="_Toc137304205"/>
      <w:bookmarkStart w:id="618" w:name="_Toc138889652"/>
      <w:bookmarkStart w:id="619" w:name="_Toc145088358"/>
      <w:bookmarkStart w:id="620" w:name="_Toc145089322"/>
      <w:bookmarkStart w:id="621" w:name="_Toc155235417"/>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5871"/>
      <w:bookmarkStart w:id="630" w:name="_Toc67060631"/>
      <w:bookmarkStart w:id="631" w:name="_Toc74814136"/>
      <w:bookmarkStart w:id="632" w:name="_Toc76505559"/>
      <w:bookmarkStart w:id="633" w:name="_Toc83113807"/>
      <w:bookmarkStart w:id="634" w:name="_Toc89874929"/>
      <w:bookmarkStart w:id="635" w:name="_Toc98705493"/>
      <w:bookmarkStart w:id="636" w:name="_Toc130916256"/>
      <w:bookmarkStart w:id="637" w:name="_Toc137304206"/>
      <w:bookmarkStart w:id="638" w:name="_Toc138889653"/>
      <w:bookmarkStart w:id="639" w:name="_Toc145088359"/>
      <w:bookmarkStart w:id="640" w:name="_Toc145089323"/>
      <w:bookmarkStart w:id="641" w:name="_Toc155235418"/>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5872"/>
      <w:bookmarkStart w:id="652" w:name="_Toc67060632"/>
      <w:bookmarkStart w:id="653" w:name="_Toc74814137"/>
      <w:bookmarkStart w:id="654" w:name="_Toc76505560"/>
      <w:bookmarkStart w:id="655" w:name="_Toc83113808"/>
      <w:bookmarkStart w:id="656" w:name="_Toc89874930"/>
      <w:bookmarkStart w:id="657" w:name="_Toc98705494"/>
      <w:bookmarkStart w:id="658" w:name="_Toc130916257"/>
      <w:bookmarkStart w:id="659" w:name="_Toc137304207"/>
      <w:bookmarkStart w:id="660" w:name="_Toc138889654"/>
      <w:bookmarkStart w:id="661" w:name="_Toc145088360"/>
      <w:bookmarkStart w:id="662" w:name="_Toc145089324"/>
      <w:bookmarkStart w:id="663" w:name="_Toc155235419"/>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5873"/>
      <w:bookmarkStart w:id="672" w:name="_Toc67060633"/>
      <w:bookmarkStart w:id="673" w:name="_Toc74814138"/>
      <w:bookmarkStart w:id="674" w:name="_Toc76505561"/>
      <w:bookmarkStart w:id="675" w:name="_Toc83113809"/>
      <w:bookmarkStart w:id="676" w:name="_Toc89874931"/>
      <w:bookmarkStart w:id="677" w:name="_Toc98705495"/>
      <w:bookmarkStart w:id="678" w:name="_Toc130916258"/>
      <w:bookmarkStart w:id="679" w:name="_Toc137304208"/>
      <w:bookmarkStart w:id="680" w:name="_Toc138889655"/>
      <w:bookmarkStart w:id="681" w:name="_Toc145088361"/>
      <w:bookmarkStart w:id="682" w:name="_Toc145089325"/>
      <w:bookmarkStart w:id="683" w:name="_Toc155235420"/>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5874"/>
      <w:bookmarkStart w:id="692" w:name="_Toc67060634"/>
      <w:bookmarkStart w:id="693" w:name="_Toc74814139"/>
      <w:bookmarkStart w:id="694" w:name="_Toc76505562"/>
      <w:bookmarkStart w:id="695" w:name="_Toc83113810"/>
      <w:bookmarkStart w:id="696" w:name="_Toc89874932"/>
      <w:bookmarkStart w:id="697" w:name="_Toc98705496"/>
      <w:bookmarkStart w:id="698" w:name="_Toc130916259"/>
      <w:bookmarkStart w:id="699" w:name="_Toc137304209"/>
      <w:bookmarkStart w:id="700" w:name="_Toc138889656"/>
      <w:bookmarkStart w:id="701" w:name="_Toc145088362"/>
      <w:bookmarkStart w:id="702" w:name="_Toc145089326"/>
      <w:bookmarkStart w:id="703" w:name="_Toc155235421"/>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5875"/>
      <w:bookmarkStart w:id="712" w:name="_Toc67060635"/>
      <w:bookmarkStart w:id="713" w:name="_Toc74814140"/>
      <w:bookmarkStart w:id="714" w:name="_Toc76505563"/>
      <w:bookmarkStart w:id="715" w:name="_Toc83113811"/>
      <w:bookmarkStart w:id="716" w:name="_Toc89874933"/>
      <w:bookmarkStart w:id="717" w:name="_Toc98705497"/>
      <w:bookmarkStart w:id="718" w:name="_Toc130916260"/>
      <w:bookmarkStart w:id="719" w:name="_Toc137304210"/>
      <w:bookmarkStart w:id="720" w:name="_Toc138889657"/>
      <w:bookmarkStart w:id="721" w:name="_Toc145088363"/>
      <w:bookmarkStart w:id="722" w:name="_Toc145089327"/>
      <w:bookmarkStart w:id="723" w:name="_Toc155235422"/>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5876"/>
      <w:bookmarkStart w:id="732" w:name="_Toc67060636"/>
      <w:bookmarkStart w:id="733" w:name="_Toc74814141"/>
      <w:bookmarkStart w:id="734" w:name="_Toc76505564"/>
      <w:bookmarkStart w:id="735" w:name="_Toc83113812"/>
      <w:bookmarkStart w:id="736" w:name="_Toc89874934"/>
      <w:bookmarkStart w:id="737" w:name="_Toc98705498"/>
      <w:bookmarkStart w:id="738" w:name="_Toc130916261"/>
      <w:bookmarkStart w:id="739" w:name="_Toc137304211"/>
      <w:bookmarkStart w:id="740" w:name="_Toc138889658"/>
      <w:bookmarkStart w:id="741" w:name="_Toc145088364"/>
      <w:bookmarkStart w:id="742" w:name="_Toc145089328"/>
      <w:bookmarkStart w:id="743" w:name="_Toc155235423"/>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5877"/>
      <w:bookmarkStart w:id="752" w:name="_Toc67060637"/>
      <w:bookmarkStart w:id="753" w:name="_Toc74814142"/>
      <w:bookmarkStart w:id="754" w:name="_Toc76505565"/>
      <w:bookmarkStart w:id="755" w:name="_Toc83113813"/>
      <w:bookmarkStart w:id="756" w:name="_Toc89874935"/>
      <w:bookmarkStart w:id="757" w:name="_Toc98705499"/>
      <w:bookmarkStart w:id="758" w:name="_Toc130916262"/>
      <w:bookmarkStart w:id="759" w:name="_Toc137304212"/>
      <w:bookmarkStart w:id="760" w:name="_Toc138889659"/>
      <w:bookmarkStart w:id="761" w:name="_Toc145088365"/>
      <w:bookmarkStart w:id="762" w:name="_Toc145089329"/>
      <w:bookmarkStart w:id="763" w:name="_Toc155235424"/>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5878"/>
      <w:bookmarkStart w:id="772" w:name="_Toc67060638"/>
      <w:bookmarkStart w:id="773" w:name="_Toc74814143"/>
      <w:bookmarkStart w:id="774" w:name="_Toc76505566"/>
      <w:bookmarkStart w:id="775" w:name="_Toc83113814"/>
      <w:bookmarkStart w:id="776" w:name="_Toc89874936"/>
      <w:bookmarkStart w:id="777" w:name="_Toc98705500"/>
      <w:bookmarkStart w:id="778" w:name="_Toc130916263"/>
      <w:bookmarkStart w:id="779" w:name="_Toc137304213"/>
      <w:bookmarkStart w:id="780" w:name="_Toc138889660"/>
      <w:bookmarkStart w:id="781" w:name="_Toc145088366"/>
      <w:bookmarkStart w:id="782" w:name="_Toc145089330"/>
      <w:bookmarkStart w:id="783" w:name="_Toc155235425"/>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5879"/>
      <w:bookmarkStart w:id="792" w:name="_Toc67060639"/>
      <w:bookmarkStart w:id="793" w:name="_Toc74814144"/>
      <w:bookmarkStart w:id="794" w:name="_Toc76505567"/>
      <w:bookmarkStart w:id="795" w:name="_Toc83113815"/>
      <w:bookmarkStart w:id="796" w:name="_Toc89874937"/>
      <w:bookmarkStart w:id="797" w:name="_Toc98705501"/>
      <w:bookmarkStart w:id="798" w:name="_Toc130916264"/>
      <w:bookmarkStart w:id="799" w:name="_Toc137304214"/>
      <w:bookmarkStart w:id="800" w:name="_Toc138889661"/>
      <w:bookmarkStart w:id="801" w:name="_Toc145088367"/>
      <w:bookmarkStart w:id="802" w:name="_Toc145089331"/>
      <w:bookmarkStart w:id="803" w:name="_Toc155235426"/>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5880"/>
      <w:bookmarkStart w:id="812" w:name="_Toc67060640"/>
      <w:bookmarkStart w:id="813" w:name="_Toc74814145"/>
      <w:bookmarkStart w:id="814" w:name="_Toc76505568"/>
      <w:bookmarkStart w:id="815" w:name="_Toc83113816"/>
      <w:bookmarkStart w:id="816" w:name="_Toc89874938"/>
      <w:bookmarkStart w:id="817" w:name="_Toc98705502"/>
      <w:bookmarkStart w:id="818" w:name="_Toc130916265"/>
      <w:bookmarkStart w:id="819" w:name="_Toc137304215"/>
      <w:bookmarkStart w:id="820" w:name="_Toc138889662"/>
      <w:bookmarkStart w:id="821" w:name="_Toc145088368"/>
      <w:bookmarkStart w:id="822" w:name="_Toc145089332"/>
      <w:bookmarkStart w:id="823" w:name="_Toc155235427"/>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5881"/>
      <w:bookmarkStart w:id="832" w:name="_Toc67060641"/>
      <w:bookmarkStart w:id="833" w:name="_Toc74814146"/>
      <w:bookmarkStart w:id="834" w:name="_Toc76505569"/>
      <w:bookmarkStart w:id="835" w:name="_Toc83113817"/>
      <w:bookmarkStart w:id="836" w:name="_Toc89874939"/>
      <w:bookmarkStart w:id="837" w:name="_Toc98705503"/>
      <w:bookmarkStart w:id="838" w:name="_Toc130916266"/>
      <w:bookmarkStart w:id="839" w:name="_Toc137304216"/>
      <w:bookmarkStart w:id="840" w:name="_Toc138889663"/>
      <w:bookmarkStart w:id="841" w:name="_Toc145088369"/>
      <w:bookmarkStart w:id="842" w:name="_Toc145089333"/>
      <w:bookmarkStart w:id="843" w:name="_Toc155235428"/>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5882"/>
      <w:bookmarkStart w:id="852" w:name="_Toc67060642"/>
      <w:bookmarkStart w:id="853" w:name="_Toc74814147"/>
      <w:bookmarkStart w:id="854" w:name="_Toc76505570"/>
      <w:bookmarkStart w:id="855" w:name="_Toc83113818"/>
      <w:bookmarkStart w:id="856" w:name="_Toc89874940"/>
      <w:bookmarkStart w:id="857" w:name="_Toc98705504"/>
      <w:bookmarkStart w:id="858" w:name="_Toc130916267"/>
      <w:bookmarkStart w:id="859" w:name="_Toc137304217"/>
      <w:bookmarkStart w:id="860" w:name="_Toc138889664"/>
      <w:bookmarkStart w:id="861" w:name="_Toc145088370"/>
      <w:bookmarkStart w:id="862" w:name="_Toc145089334"/>
      <w:bookmarkStart w:id="863" w:name="_Toc155235429"/>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5883"/>
      <w:bookmarkStart w:id="872" w:name="_Toc67060643"/>
      <w:bookmarkStart w:id="873" w:name="_Toc74814148"/>
      <w:bookmarkStart w:id="874" w:name="_Toc76505571"/>
      <w:bookmarkStart w:id="875" w:name="_Toc83113819"/>
      <w:bookmarkStart w:id="876" w:name="_Toc89874941"/>
      <w:bookmarkStart w:id="877" w:name="_Toc98705505"/>
      <w:bookmarkStart w:id="878" w:name="_Toc130916268"/>
      <w:bookmarkStart w:id="879" w:name="_Toc137304218"/>
      <w:bookmarkStart w:id="880" w:name="_Toc138889665"/>
      <w:bookmarkStart w:id="881" w:name="_Toc145088371"/>
      <w:bookmarkStart w:id="882" w:name="_Toc145089335"/>
      <w:bookmarkStart w:id="883" w:name="_Toc155235430"/>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5884"/>
      <w:bookmarkStart w:id="892" w:name="_Toc67060644"/>
      <w:bookmarkStart w:id="893" w:name="_Toc74814149"/>
      <w:bookmarkStart w:id="894" w:name="_Toc76505572"/>
      <w:bookmarkStart w:id="895" w:name="_Toc83113820"/>
      <w:bookmarkStart w:id="896" w:name="_Toc89874942"/>
      <w:bookmarkStart w:id="897" w:name="_Toc98705506"/>
      <w:bookmarkStart w:id="898" w:name="_Toc130916269"/>
      <w:bookmarkStart w:id="899" w:name="_Toc137304219"/>
      <w:bookmarkStart w:id="900" w:name="_Toc138889666"/>
      <w:bookmarkStart w:id="901" w:name="_Toc145088372"/>
      <w:bookmarkStart w:id="902" w:name="_Toc145089336"/>
      <w:bookmarkStart w:id="903" w:name="_Toc155235431"/>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5885"/>
      <w:bookmarkStart w:id="912" w:name="_Toc67060645"/>
      <w:bookmarkStart w:id="913" w:name="_Toc74814150"/>
      <w:bookmarkStart w:id="914" w:name="_Toc76505573"/>
      <w:bookmarkStart w:id="915" w:name="_Toc83113821"/>
      <w:bookmarkStart w:id="916" w:name="_Toc89874943"/>
      <w:bookmarkStart w:id="917" w:name="_Toc98705507"/>
      <w:bookmarkStart w:id="918" w:name="_Toc130916270"/>
      <w:bookmarkStart w:id="919" w:name="_Toc137304220"/>
      <w:bookmarkStart w:id="920" w:name="_Toc138889667"/>
      <w:bookmarkStart w:id="921" w:name="_Toc145088373"/>
      <w:bookmarkStart w:id="922" w:name="_Toc145089337"/>
      <w:bookmarkStart w:id="923" w:name="_Toc155235432"/>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5886"/>
      <w:bookmarkStart w:id="933" w:name="_Toc67060646"/>
      <w:bookmarkStart w:id="934" w:name="_Toc74814151"/>
      <w:bookmarkStart w:id="935" w:name="_Toc76505574"/>
      <w:bookmarkStart w:id="936" w:name="_Toc83113822"/>
      <w:bookmarkStart w:id="937" w:name="_Toc89874944"/>
      <w:bookmarkStart w:id="938" w:name="_Toc98705508"/>
      <w:bookmarkStart w:id="939" w:name="_Toc130916271"/>
      <w:bookmarkStart w:id="940" w:name="_Toc137304221"/>
      <w:bookmarkStart w:id="941" w:name="_Toc138889668"/>
      <w:bookmarkStart w:id="942" w:name="_Toc145088374"/>
      <w:bookmarkStart w:id="943" w:name="_Toc145089338"/>
      <w:bookmarkStart w:id="944" w:name="_Toc155235433"/>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5887"/>
      <w:bookmarkStart w:id="953" w:name="_Toc67060647"/>
      <w:bookmarkStart w:id="954" w:name="_Toc74814152"/>
      <w:bookmarkStart w:id="955" w:name="_Toc76505575"/>
      <w:bookmarkStart w:id="956" w:name="_Toc83113823"/>
      <w:bookmarkStart w:id="957" w:name="_Toc89874945"/>
      <w:bookmarkStart w:id="958" w:name="_Toc98705509"/>
      <w:bookmarkStart w:id="959" w:name="_Toc130916272"/>
      <w:bookmarkStart w:id="960" w:name="_Toc137304222"/>
      <w:bookmarkStart w:id="961" w:name="_Toc138889669"/>
      <w:bookmarkStart w:id="962" w:name="_Toc145088375"/>
      <w:bookmarkStart w:id="963" w:name="_Toc145089339"/>
      <w:bookmarkStart w:id="964" w:name="_Toc155235434"/>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5888"/>
      <w:bookmarkStart w:id="973" w:name="_Toc67060648"/>
      <w:bookmarkStart w:id="974" w:name="_Toc74814153"/>
      <w:bookmarkStart w:id="975" w:name="_Toc76505576"/>
      <w:bookmarkStart w:id="976" w:name="_Toc83113824"/>
      <w:bookmarkStart w:id="977" w:name="_Toc89874946"/>
      <w:bookmarkStart w:id="978" w:name="_Toc98705510"/>
      <w:bookmarkStart w:id="979" w:name="_Toc130916273"/>
      <w:bookmarkStart w:id="980" w:name="_Toc137304223"/>
      <w:bookmarkStart w:id="981" w:name="_Toc138889670"/>
      <w:bookmarkStart w:id="982" w:name="_Toc145088376"/>
      <w:bookmarkStart w:id="983" w:name="_Toc145089340"/>
      <w:bookmarkStart w:id="984" w:name="_Toc155235435"/>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5889"/>
      <w:bookmarkStart w:id="993" w:name="_Toc67060649"/>
      <w:bookmarkStart w:id="994" w:name="_Toc74814154"/>
      <w:bookmarkStart w:id="995" w:name="_Toc76505577"/>
      <w:bookmarkStart w:id="996" w:name="_Toc83113825"/>
      <w:bookmarkStart w:id="997" w:name="_Toc89874947"/>
      <w:bookmarkStart w:id="998" w:name="_Toc98705511"/>
      <w:bookmarkStart w:id="999" w:name="_Toc130916274"/>
      <w:bookmarkStart w:id="1000" w:name="_Toc137304224"/>
      <w:bookmarkStart w:id="1001" w:name="_Toc138889671"/>
      <w:bookmarkStart w:id="1002" w:name="_Toc145088377"/>
      <w:bookmarkStart w:id="1003" w:name="_Toc145089341"/>
      <w:bookmarkStart w:id="1004" w:name="_Toc155235436"/>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5890"/>
      <w:bookmarkStart w:id="1013" w:name="_Toc67060650"/>
      <w:bookmarkStart w:id="1014" w:name="_Toc74814155"/>
      <w:bookmarkStart w:id="1015" w:name="_Toc76505578"/>
      <w:bookmarkStart w:id="1016" w:name="_Toc83113826"/>
      <w:bookmarkStart w:id="1017" w:name="_Toc89874948"/>
      <w:bookmarkStart w:id="1018" w:name="_Toc98705512"/>
      <w:bookmarkStart w:id="1019" w:name="_Toc130916275"/>
      <w:bookmarkStart w:id="1020" w:name="_Toc137304225"/>
      <w:bookmarkStart w:id="1021" w:name="_Toc138889672"/>
      <w:bookmarkStart w:id="1022" w:name="_Toc145088378"/>
      <w:bookmarkStart w:id="1023" w:name="_Toc145089342"/>
      <w:bookmarkStart w:id="1024" w:name="_Toc155235437"/>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5891"/>
      <w:bookmarkStart w:id="1033" w:name="_Toc67060651"/>
      <w:bookmarkStart w:id="1034" w:name="_Toc74814156"/>
      <w:bookmarkStart w:id="1035" w:name="_Toc76505579"/>
      <w:bookmarkStart w:id="1036" w:name="_Toc83113827"/>
      <w:bookmarkStart w:id="1037" w:name="_Toc89874949"/>
      <w:bookmarkStart w:id="1038" w:name="_Toc98705513"/>
      <w:bookmarkStart w:id="1039" w:name="_Toc130916276"/>
      <w:bookmarkStart w:id="1040" w:name="_Toc137304226"/>
      <w:bookmarkStart w:id="1041" w:name="_Toc138889673"/>
      <w:bookmarkStart w:id="1042" w:name="_Toc145088379"/>
      <w:bookmarkStart w:id="1043" w:name="_Toc145089343"/>
      <w:bookmarkStart w:id="1044" w:name="_Toc155235438"/>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5892"/>
      <w:bookmarkStart w:id="1053" w:name="_Toc67060652"/>
      <w:bookmarkStart w:id="1054" w:name="_Toc74814157"/>
      <w:bookmarkStart w:id="1055" w:name="_Toc76505580"/>
      <w:bookmarkStart w:id="1056" w:name="_Toc83113828"/>
      <w:bookmarkStart w:id="1057" w:name="_Toc89874950"/>
      <w:bookmarkStart w:id="1058" w:name="_Toc98705514"/>
      <w:bookmarkStart w:id="1059" w:name="_Toc130916277"/>
      <w:bookmarkStart w:id="1060" w:name="_Toc137304227"/>
      <w:bookmarkStart w:id="1061" w:name="_Toc138889674"/>
      <w:bookmarkStart w:id="1062" w:name="_Toc145088380"/>
      <w:bookmarkStart w:id="1063" w:name="_Toc145089344"/>
      <w:bookmarkStart w:id="1064" w:name="_Toc155235439"/>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5893"/>
      <w:bookmarkStart w:id="1073" w:name="_Toc67060653"/>
      <w:bookmarkStart w:id="1074" w:name="_Toc74814158"/>
      <w:bookmarkStart w:id="1075" w:name="_Toc76505581"/>
      <w:bookmarkStart w:id="1076" w:name="_Toc83113829"/>
      <w:bookmarkStart w:id="1077" w:name="_Toc89874951"/>
      <w:bookmarkStart w:id="1078" w:name="_Toc98705515"/>
      <w:bookmarkStart w:id="1079" w:name="_Toc130916278"/>
      <w:bookmarkStart w:id="1080" w:name="_Toc137304228"/>
      <w:bookmarkStart w:id="1081" w:name="_Toc138889675"/>
      <w:bookmarkStart w:id="1082" w:name="_Toc145088381"/>
      <w:bookmarkStart w:id="1083" w:name="_Toc145089345"/>
      <w:bookmarkStart w:id="1084" w:name="_Toc155235440"/>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5894"/>
      <w:bookmarkStart w:id="1093" w:name="_Toc67060654"/>
      <w:bookmarkStart w:id="1094" w:name="_Toc74814159"/>
      <w:bookmarkStart w:id="1095" w:name="_Toc76505582"/>
      <w:bookmarkStart w:id="1096" w:name="_Toc83113830"/>
      <w:bookmarkStart w:id="1097" w:name="_Toc89874952"/>
      <w:bookmarkStart w:id="1098" w:name="_Toc98705516"/>
      <w:bookmarkStart w:id="1099" w:name="_Toc130916279"/>
      <w:bookmarkStart w:id="1100" w:name="_Toc137304229"/>
      <w:bookmarkStart w:id="1101" w:name="_Toc138889676"/>
      <w:bookmarkStart w:id="1102" w:name="_Toc145088382"/>
      <w:bookmarkStart w:id="1103" w:name="_Toc145089346"/>
      <w:bookmarkStart w:id="1104" w:name="_Toc155235441"/>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5895"/>
      <w:bookmarkStart w:id="1113" w:name="_Toc67060655"/>
      <w:bookmarkStart w:id="1114" w:name="_Toc74814160"/>
      <w:bookmarkStart w:id="1115" w:name="_Toc76505583"/>
      <w:bookmarkStart w:id="1116" w:name="_Toc83113831"/>
      <w:bookmarkStart w:id="1117" w:name="_Toc89874953"/>
      <w:bookmarkStart w:id="1118" w:name="_Toc98705517"/>
      <w:bookmarkStart w:id="1119" w:name="_Toc130916280"/>
      <w:bookmarkStart w:id="1120" w:name="_Toc137304230"/>
      <w:bookmarkStart w:id="1121" w:name="_Toc138889677"/>
      <w:bookmarkStart w:id="1122" w:name="_Toc145088383"/>
      <w:bookmarkStart w:id="1123" w:name="_Toc145089347"/>
      <w:bookmarkStart w:id="1124" w:name="_Toc155235442"/>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5896"/>
      <w:bookmarkStart w:id="1133" w:name="_Toc67060656"/>
      <w:bookmarkStart w:id="1134" w:name="_Toc74814161"/>
      <w:bookmarkStart w:id="1135" w:name="_Toc76505584"/>
      <w:bookmarkStart w:id="1136" w:name="_Toc83113832"/>
      <w:bookmarkStart w:id="1137" w:name="_Toc89874954"/>
      <w:bookmarkStart w:id="1138" w:name="_Toc98705518"/>
      <w:bookmarkStart w:id="1139" w:name="_Toc130916281"/>
      <w:bookmarkStart w:id="1140" w:name="_Toc137304231"/>
      <w:bookmarkStart w:id="1141" w:name="_Toc138889678"/>
      <w:bookmarkStart w:id="1142" w:name="_Toc145088384"/>
      <w:bookmarkStart w:id="1143" w:name="_Toc145089348"/>
      <w:bookmarkStart w:id="1144" w:name="_Toc155235443"/>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5897"/>
      <w:bookmarkStart w:id="1153" w:name="_Toc67060657"/>
      <w:bookmarkStart w:id="1154" w:name="_Toc74814162"/>
      <w:bookmarkStart w:id="1155" w:name="_Toc76505585"/>
      <w:bookmarkStart w:id="1156" w:name="_Toc83113833"/>
      <w:bookmarkStart w:id="1157" w:name="_Toc89874955"/>
      <w:bookmarkStart w:id="1158" w:name="_Toc98705519"/>
      <w:bookmarkStart w:id="1159" w:name="_Toc130916282"/>
      <w:bookmarkStart w:id="1160" w:name="_Toc137304232"/>
      <w:bookmarkStart w:id="1161" w:name="_Toc138889679"/>
      <w:bookmarkStart w:id="1162" w:name="_Toc145088385"/>
      <w:bookmarkStart w:id="1163" w:name="_Toc145089349"/>
      <w:bookmarkStart w:id="1164" w:name="_Toc155235444"/>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02BB4FF" w14:textId="77777777" w:rsidR="004E04C3" w:rsidRPr="007D061B" w:rsidRDefault="004E04C3" w:rsidP="004E04C3">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5898"/>
      <w:bookmarkStart w:id="1173" w:name="_Toc67060658"/>
      <w:bookmarkStart w:id="1174" w:name="_Toc74814163"/>
      <w:bookmarkStart w:id="1175" w:name="_Toc76505586"/>
      <w:bookmarkStart w:id="1176" w:name="_Toc83113834"/>
      <w:bookmarkStart w:id="1177"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178" w:name="_Toc98705520"/>
      <w:bookmarkStart w:id="1179" w:name="_Toc130916283"/>
      <w:bookmarkStart w:id="1180" w:name="_Toc137304233"/>
      <w:bookmarkStart w:id="1181" w:name="_Toc138889680"/>
      <w:bookmarkStart w:id="1182" w:name="_Toc145088386"/>
      <w:bookmarkStart w:id="1183" w:name="_Toc145089350"/>
      <w:bookmarkStart w:id="1184" w:name="_Toc155235445"/>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5899"/>
      <w:bookmarkStart w:id="1193" w:name="_Toc67060659"/>
      <w:bookmarkStart w:id="1194" w:name="_Toc74814164"/>
      <w:bookmarkStart w:id="1195" w:name="_Toc76505587"/>
      <w:bookmarkStart w:id="1196" w:name="_Toc83113835"/>
      <w:bookmarkStart w:id="1197" w:name="_Toc89874957"/>
      <w:bookmarkStart w:id="1198" w:name="_Toc98705521"/>
      <w:bookmarkStart w:id="1199" w:name="_Toc130916284"/>
      <w:bookmarkStart w:id="1200" w:name="_Toc137304234"/>
      <w:bookmarkStart w:id="1201" w:name="_Toc138889681"/>
      <w:bookmarkStart w:id="1202" w:name="_Toc145088387"/>
      <w:bookmarkStart w:id="1203" w:name="_Toc145089351"/>
      <w:bookmarkStart w:id="1204" w:name="_Toc155235446"/>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39808EBC" w:rsidR="005432EB" w:rsidRPr="007D061B" w:rsidRDefault="00645DB9" w:rsidP="005432EB">
      <w:r w:rsidRPr="007D061B">
        <w:t>Set the powe</w:t>
      </w:r>
      <w:r w:rsidRPr="00376390">
        <w:t xml:space="preserv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P</w:t>
      </w:r>
      <w:r w:rsidRPr="00376390">
        <w:rPr>
          <w:vertAlign w:val="subscript"/>
        </w:rPr>
        <w:t>Rated,t,TABC</w:t>
      </w:r>
      <w:r w:rsidRPr="00376390">
        <w:t xml:space="preserve"> according to manufacturer’s declarations in subclause 4.10.</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5900"/>
      <w:bookmarkStart w:id="1213" w:name="_Toc67060660"/>
      <w:bookmarkStart w:id="1214" w:name="_Toc74814165"/>
      <w:bookmarkStart w:id="1215" w:name="_Toc76505588"/>
      <w:bookmarkStart w:id="1216" w:name="_Toc83113836"/>
      <w:bookmarkStart w:id="1217" w:name="_Toc89874958"/>
      <w:bookmarkStart w:id="1218" w:name="_Toc98705522"/>
      <w:bookmarkStart w:id="1219" w:name="_Toc130916285"/>
      <w:bookmarkStart w:id="1220" w:name="_Toc137304235"/>
      <w:bookmarkStart w:id="1221" w:name="_Toc138889682"/>
      <w:bookmarkStart w:id="1222" w:name="_Toc145088388"/>
      <w:bookmarkStart w:id="1223" w:name="_Toc145089352"/>
      <w:bookmarkStart w:id="1224" w:name="_Toc155235447"/>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5901"/>
      <w:bookmarkStart w:id="1233" w:name="_Toc67060661"/>
      <w:bookmarkStart w:id="1234" w:name="_Toc74814166"/>
      <w:bookmarkStart w:id="1235" w:name="_Toc76505589"/>
      <w:bookmarkStart w:id="1236" w:name="_Toc83113837"/>
      <w:bookmarkStart w:id="1237" w:name="_Toc89874959"/>
      <w:bookmarkStart w:id="1238" w:name="_Toc98705523"/>
      <w:bookmarkStart w:id="1239" w:name="_Toc130916286"/>
      <w:bookmarkStart w:id="1240" w:name="_Toc137304236"/>
      <w:bookmarkStart w:id="1241" w:name="_Toc138889683"/>
      <w:bookmarkStart w:id="1242" w:name="_Toc145088389"/>
      <w:bookmarkStart w:id="1243" w:name="_Toc145089353"/>
      <w:bookmarkStart w:id="1244" w:name="_Toc155235448"/>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5902"/>
      <w:bookmarkStart w:id="1253" w:name="_Toc67060662"/>
      <w:bookmarkStart w:id="1254" w:name="_Toc74814167"/>
      <w:bookmarkStart w:id="1255" w:name="_Toc76505590"/>
      <w:bookmarkStart w:id="1256" w:name="_Toc83113838"/>
      <w:bookmarkStart w:id="1257" w:name="_Toc89874960"/>
      <w:bookmarkStart w:id="1258" w:name="_Toc98705524"/>
      <w:bookmarkStart w:id="1259" w:name="_Toc130916287"/>
      <w:bookmarkStart w:id="1260" w:name="_Toc137304237"/>
      <w:bookmarkStart w:id="1261" w:name="_Toc138889684"/>
      <w:bookmarkStart w:id="1262" w:name="_Toc145088390"/>
      <w:bookmarkStart w:id="1263" w:name="_Toc145089354"/>
      <w:bookmarkStart w:id="1264" w:name="_Toc155235449"/>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5903"/>
      <w:bookmarkStart w:id="1273" w:name="_Toc67060663"/>
      <w:bookmarkStart w:id="1274" w:name="_Toc74814168"/>
      <w:bookmarkStart w:id="1275" w:name="_Toc76505591"/>
      <w:bookmarkStart w:id="1276" w:name="_Toc83113839"/>
      <w:bookmarkStart w:id="1277" w:name="_Toc89874961"/>
      <w:bookmarkStart w:id="1278" w:name="_Toc98705525"/>
      <w:bookmarkStart w:id="1279" w:name="_Toc130916288"/>
      <w:bookmarkStart w:id="1280" w:name="_Toc137304238"/>
      <w:bookmarkStart w:id="1281" w:name="_Toc138889685"/>
      <w:bookmarkStart w:id="1282" w:name="_Toc145088391"/>
      <w:bookmarkStart w:id="1283" w:name="_Toc145089355"/>
      <w:bookmarkStart w:id="1284" w:name="_Toc155235450"/>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5904"/>
      <w:bookmarkStart w:id="1293" w:name="_Toc67060664"/>
      <w:bookmarkStart w:id="1294" w:name="_Toc74814169"/>
      <w:bookmarkStart w:id="1295" w:name="_Toc76505592"/>
      <w:bookmarkStart w:id="1296" w:name="_Toc83113840"/>
      <w:bookmarkStart w:id="1297" w:name="_Toc89874962"/>
      <w:bookmarkStart w:id="1298" w:name="_Toc98705526"/>
      <w:bookmarkStart w:id="1299" w:name="_Toc130916289"/>
      <w:bookmarkStart w:id="1300" w:name="_Toc137304239"/>
      <w:bookmarkStart w:id="1301" w:name="_Toc138889686"/>
      <w:bookmarkStart w:id="1302" w:name="_Toc145088392"/>
      <w:bookmarkStart w:id="1303" w:name="_Toc145089356"/>
      <w:bookmarkStart w:id="1304" w:name="_Toc155235451"/>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5905"/>
      <w:bookmarkStart w:id="1313" w:name="_Toc67060665"/>
      <w:bookmarkStart w:id="1314" w:name="_Toc74814170"/>
      <w:bookmarkStart w:id="1315" w:name="_Toc76505593"/>
      <w:bookmarkStart w:id="1316" w:name="_Toc83113841"/>
      <w:bookmarkStart w:id="1317" w:name="_Toc89874963"/>
      <w:bookmarkStart w:id="1318" w:name="_Toc98705527"/>
      <w:bookmarkStart w:id="1319" w:name="_Toc130916290"/>
      <w:bookmarkStart w:id="1320" w:name="_Toc137304240"/>
      <w:bookmarkStart w:id="1321" w:name="_Toc138889687"/>
      <w:bookmarkStart w:id="1322" w:name="_Toc145088393"/>
      <w:bookmarkStart w:id="1323" w:name="_Toc145089357"/>
      <w:bookmarkStart w:id="1324" w:name="_Toc155235452"/>
      <w:r w:rsidRPr="007D061B">
        <w:rPr>
          <w:lang w:eastAsia="zh-CN"/>
        </w:rPr>
        <w:t>4.11.2.8</w:t>
      </w:r>
      <w:r w:rsidRPr="007D061B">
        <w:tab/>
      </w:r>
      <w:bookmarkEnd w:id="1305"/>
      <w:bookmarkEnd w:id="1306"/>
      <w:bookmarkEnd w:id="1307"/>
      <w:bookmarkEnd w:id="1308"/>
      <w:bookmarkEnd w:id="1309"/>
      <w:bookmarkEnd w:id="1310"/>
      <w:bookmarkEnd w:id="1311"/>
      <w:bookmarkEnd w:id="1312"/>
      <w:r w:rsidR="0090228E" w:rsidRPr="00C42459">
        <w:t xml:space="preserve">ATC5: MB-MSR </w:t>
      </w:r>
      <w:r w:rsidR="0090228E"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5906"/>
      <w:bookmarkStart w:id="1333" w:name="_Toc67060666"/>
      <w:bookmarkStart w:id="1334" w:name="_Toc74814171"/>
      <w:bookmarkStart w:id="1335" w:name="_Toc76505594"/>
      <w:bookmarkStart w:id="1336" w:name="_Toc83113842"/>
      <w:bookmarkStart w:id="1337" w:name="_Toc89874964"/>
      <w:bookmarkStart w:id="1338" w:name="_Toc98705528"/>
      <w:bookmarkStart w:id="1339" w:name="_Toc130916291"/>
      <w:bookmarkStart w:id="1340" w:name="_Toc137304241"/>
      <w:bookmarkStart w:id="1341" w:name="_Toc138889688"/>
      <w:bookmarkStart w:id="1342" w:name="_Toc145088394"/>
      <w:bookmarkStart w:id="1343" w:name="_Toc145089358"/>
      <w:bookmarkStart w:id="1344" w:name="_Toc1552354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5907"/>
      <w:bookmarkStart w:id="1353" w:name="_Toc67060667"/>
      <w:bookmarkStart w:id="1354" w:name="_Toc74814172"/>
      <w:bookmarkStart w:id="1355" w:name="_Toc76505595"/>
      <w:bookmarkStart w:id="1356" w:name="_Toc83113843"/>
      <w:bookmarkStart w:id="1357" w:name="_Toc89874965"/>
      <w:bookmarkStart w:id="1358" w:name="_Toc98705529"/>
      <w:bookmarkStart w:id="1359" w:name="_Toc130916292"/>
      <w:bookmarkStart w:id="1360" w:name="_Toc137304242"/>
      <w:bookmarkStart w:id="1361" w:name="_Toc138889689"/>
      <w:bookmarkStart w:id="1362" w:name="_Toc145088395"/>
      <w:bookmarkStart w:id="1363" w:name="_Toc145089359"/>
      <w:bookmarkStart w:id="1364" w:name="_Toc1552354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5908"/>
      <w:bookmarkStart w:id="1373" w:name="_Toc67060668"/>
      <w:bookmarkStart w:id="1374" w:name="_Toc74814173"/>
      <w:bookmarkStart w:id="1375" w:name="_Toc76505596"/>
      <w:bookmarkStart w:id="1376" w:name="_Toc83113844"/>
      <w:bookmarkStart w:id="1377" w:name="_Toc89874966"/>
      <w:bookmarkStart w:id="1378" w:name="_Toc98705530"/>
      <w:bookmarkStart w:id="1379" w:name="_Toc130916293"/>
      <w:bookmarkStart w:id="1380" w:name="_Toc137304243"/>
      <w:bookmarkStart w:id="1381" w:name="_Toc138889690"/>
      <w:bookmarkStart w:id="1382" w:name="_Toc145088396"/>
      <w:bookmarkStart w:id="1383" w:name="_Toc145089360"/>
      <w:bookmarkStart w:id="1384" w:name="_Toc155235455"/>
      <w:r w:rsidRPr="007D061B">
        <w:t>4.11.2.9</w:t>
      </w:r>
      <w:r w:rsidRPr="007D061B">
        <w:tab/>
        <w:t>ATC6: E-UTRA and NR multi 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1332882" w14:textId="77777777" w:rsidR="008D5425" w:rsidRPr="00C42459" w:rsidRDefault="008D5425" w:rsidP="008D5425">
      <w:bookmarkStart w:id="1385" w:name="_Toc21095102"/>
      <w:bookmarkStart w:id="1386" w:name="_Toc29766635"/>
      <w:bookmarkStart w:id="1387" w:name="_Toc36040782"/>
      <w:bookmarkStart w:id="1388" w:name="_Toc37228192"/>
      <w:bookmarkStart w:id="1389" w:name="_Toc37228696"/>
      <w:bookmarkStart w:id="1390" w:name="_Toc37229200"/>
      <w:bookmarkStart w:id="1391" w:name="_Toc45906757"/>
      <w:bookmarkStart w:id="139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393" w:name="_Toc21095100"/>
      <w:bookmarkStart w:id="1394" w:name="_Toc29766633"/>
      <w:bookmarkStart w:id="1395" w:name="_Toc36040780"/>
      <w:bookmarkStart w:id="1396" w:name="_Toc37228190"/>
      <w:bookmarkStart w:id="1397" w:name="_Toc37228694"/>
      <w:bookmarkStart w:id="1398" w:name="_Toc37229198"/>
      <w:bookmarkStart w:id="1399" w:name="_Toc45906755"/>
      <w:bookmarkStart w:id="1400" w:name="_Toc67060669"/>
      <w:bookmarkStart w:id="1401" w:name="_Toc74814174"/>
      <w:bookmarkStart w:id="1402" w:name="_Toc76505597"/>
      <w:bookmarkStart w:id="1403" w:name="_Toc83113845"/>
      <w:bookmarkStart w:id="1404" w:name="_Toc89874967"/>
      <w:bookmarkStart w:id="1405" w:name="_Toc98705531"/>
      <w:bookmarkStart w:id="1406" w:name="_Toc130916294"/>
      <w:bookmarkStart w:id="1407" w:name="_Toc137304244"/>
      <w:bookmarkStart w:id="1408" w:name="_Toc138889691"/>
      <w:bookmarkStart w:id="1409" w:name="_Toc145088397"/>
      <w:bookmarkStart w:id="1410" w:name="_Toc145089361"/>
      <w:bookmarkStart w:id="1411" w:name="_Toc155235456"/>
      <w:r w:rsidRPr="00C42459">
        <w:t>4.11.2.9.2</w:t>
      </w:r>
      <w:r w:rsidRPr="00C42459">
        <w:tab/>
        <w:t>ATC6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412" w:name="_Toc21095101"/>
      <w:bookmarkStart w:id="1413" w:name="_Toc29766634"/>
      <w:bookmarkStart w:id="1414" w:name="_Toc36040781"/>
      <w:bookmarkStart w:id="1415" w:name="_Toc37228191"/>
      <w:bookmarkStart w:id="1416" w:name="_Toc37228695"/>
      <w:bookmarkStart w:id="1417" w:name="_Toc37229199"/>
      <w:bookmarkStart w:id="1418" w:name="_Toc45906756"/>
      <w:bookmarkStart w:id="1419" w:name="_Toc67060670"/>
      <w:bookmarkStart w:id="1420" w:name="_Toc74814175"/>
      <w:bookmarkStart w:id="1421" w:name="_Toc76505598"/>
      <w:bookmarkStart w:id="1422" w:name="_Toc83113846"/>
      <w:bookmarkStart w:id="1423" w:name="_Toc89874968"/>
      <w:bookmarkStart w:id="1424" w:name="_Toc98705532"/>
      <w:bookmarkStart w:id="1425" w:name="_Toc130916295"/>
      <w:bookmarkStart w:id="1426" w:name="_Toc137304245"/>
      <w:bookmarkStart w:id="1427" w:name="_Toc138889692"/>
      <w:bookmarkStart w:id="1428" w:name="_Toc145088398"/>
      <w:bookmarkStart w:id="1429" w:name="_Toc145089362"/>
      <w:bookmarkStart w:id="1430" w:name="_Toc155235457"/>
      <w:r w:rsidRPr="00C42459">
        <w:t>4.11.2.9.3</w:t>
      </w:r>
      <w:r w:rsidRPr="00C42459">
        <w:tab/>
        <w:t>ATC6 power allocation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431" w:name="_Toc67060671"/>
      <w:bookmarkStart w:id="1432" w:name="_Toc74814176"/>
      <w:bookmarkStart w:id="1433" w:name="_Toc76505599"/>
      <w:bookmarkStart w:id="1434" w:name="_Toc83113847"/>
      <w:bookmarkStart w:id="1435" w:name="_Toc89874969"/>
      <w:bookmarkStart w:id="1436" w:name="_Toc98705533"/>
      <w:bookmarkStart w:id="1437" w:name="_Toc130916296"/>
      <w:bookmarkStart w:id="1438" w:name="_Toc137304246"/>
      <w:bookmarkStart w:id="1439" w:name="_Toc138889693"/>
      <w:bookmarkStart w:id="1440" w:name="_Toc145088399"/>
      <w:bookmarkStart w:id="1441" w:name="_Toc145089363"/>
      <w:bookmarkStart w:id="1442" w:name="_Toc155235458"/>
      <w:bookmarkStart w:id="1443" w:name="_Toc21095106"/>
      <w:bookmarkStart w:id="1444" w:name="_Toc29766639"/>
      <w:bookmarkStart w:id="1445" w:name="_Toc36040786"/>
      <w:bookmarkStart w:id="1446" w:name="_Toc37228196"/>
      <w:bookmarkStart w:id="1447" w:name="_Toc37228700"/>
      <w:bookmarkStart w:id="1448" w:name="_Toc37229204"/>
      <w:bookmarkStart w:id="1449" w:name="_Toc45906761"/>
      <w:bookmarkStart w:id="1450" w:name="_Toc61115916"/>
      <w:bookmarkEnd w:id="1385"/>
      <w:bookmarkEnd w:id="1386"/>
      <w:bookmarkEnd w:id="1387"/>
      <w:bookmarkEnd w:id="1388"/>
      <w:bookmarkEnd w:id="1389"/>
      <w:bookmarkEnd w:id="1390"/>
      <w:bookmarkEnd w:id="1391"/>
      <w:bookmarkEnd w:id="1392"/>
      <w:r w:rsidRPr="00C42459">
        <w:t>4.11.2.10</w:t>
      </w:r>
      <w:r w:rsidRPr="00C42459">
        <w:tab/>
        <w:t>ANTC6: E-UTRA and NR multi RAT non-contiguous operation</w:t>
      </w:r>
      <w:bookmarkEnd w:id="1431"/>
      <w:bookmarkEnd w:id="1432"/>
      <w:bookmarkEnd w:id="1433"/>
      <w:bookmarkEnd w:id="1434"/>
      <w:bookmarkEnd w:id="1435"/>
      <w:bookmarkEnd w:id="1436"/>
      <w:bookmarkEnd w:id="1437"/>
      <w:bookmarkEnd w:id="1438"/>
      <w:bookmarkEnd w:id="1439"/>
      <w:bookmarkEnd w:id="1440"/>
      <w:bookmarkEnd w:id="1441"/>
      <w:bookmarkEnd w:id="1442"/>
    </w:p>
    <w:p w14:paraId="2AFF1F75" w14:textId="77777777" w:rsidR="008D5425" w:rsidRPr="00C42459" w:rsidRDefault="008D5425" w:rsidP="008D5425">
      <w:pPr>
        <w:pStyle w:val="Heading5"/>
      </w:pPr>
      <w:bookmarkStart w:id="1451" w:name="_Toc21095103"/>
      <w:bookmarkStart w:id="1452" w:name="_Toc29766636"/>
      <w:bookmarkStart w:id="1453" w:name="_Toc36040783"/>
      <w:bookmarkStart w:id="1454" w:name="_Toc37228193"/>
      <w:bookmarkStart w:id="1455" w:name="_Toc37228697"/>
      <w:bookmarkStart w:id="1456" w:name="_Toc37229201"/>
      <w:bookmarkStart w:id="1457" w:name="_Toc45906758"/>
      <w:bookmarkStart w:id="1458" w:name="_Toc67060672"/>
      <w:bookmarkStart w:id="1459" w:name="_Toc74814177"/>
      <w:bookmarkStart w:id="1460" w:name="_Toc76505600"/>
      <w:bookmarkStart w:id="1461" w:name="_Toc83113848"/>
      <w:bookmarkStart w:id="1462" w:name="_Toc89874970"/>
      <w:bookmarkStart w:id="1463" w:name="_Toc98705534"/>
      <w:bookmarkStart w:id="1464" w:name="_Toc130916297"/>
      <w:bookmarkStart w:id="1465" w:name="_Toc137304247"/>
      <w:bookmarkStart w:id="1466" w:name="_Toc138889694"/>
      <w:bookmarkStart w:id="1467" w:name="_Toc145088400"/>
      <w:bookmarkStart w:id="1468" w:name="_Toc145089364"/>
      <w:bookmarkStart w:id="1469" w:name="_Toc155235459"/>
      <w:r w:rsidRPr="00C42459">
        <w:t>4.11.2.10.1</w:t>
      </w:r>
      <w:r w:rsidRPr="00C42459">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E0A60C8" w14:textId="77777777" w:rsidR="004E04C3" w:rsidRPr="00C42459" w:rsidRDefault="004E04C3" w:rsidP="004E04C3">
      <w:bookmarkStart w:id="1470" w:name="_Toc21095104"/>
      <w:bookmarkStart w:id="1471" w:name="_Toc29766637"/>
      <w:bookmarkStart w:id="1472" w:name="_Toc36040784"/>
      <w:bookmarkStart w:id="1473" w:name="_Toc37228194"/>
      <w:bookmarkStart w:id="1474" w:name="_Toc37228698"/>
      <w:bookmarkStart w:id="1475" w:name="_Toc37229202"/>
      <w:bookmarkStart w:id="1476" w:name="_Toc45906759"/>
      <w:bookmarkStart w:id="1477" w:name="_Toc67060673"/>
      <w:bookmarkStart w:id="1478" w:name="_Toc74814178"/>
      <w:bookmarkStart w:id="1479" w:name="_Toc76505601"/>
      <w:bookmarkStart w:id="1480" w:name="_Toc83113849"/>
      <w:bookmarkStart w:id="1481"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482" w:name="_Toc98705535"/>
      <w:bookmarkStart w:id="1483" w:name="_Toc130916298"/>
      <w:bookmarkStart w:id="1484" w:name="_Toc137304248"/>
      <w:bookmarkStart w:id="1485" w:name="_Toc138889695"/>
      <w:bookmarkStart w:id="1486" w:name="_Toc145088401"/>
      <w:bookmarkStart w:id="1487" w:name="_Toc145089365"/>
      <w:bookmarkStart w:id="1488" w:name="_Toc155235460"/>
      <w:r w:rsidRPr="00C42459">
        <w:t>4.11.2.10.2</w:t>
      </w:r>
      <w:r w:rsidRPr="00C42459">
        <w:tab/>
        <w:t>ANTC6 generation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18BE2BE9"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410F9E" w:rsidRPr="00605F22">
        <w:t xml:space="preserve">The specified </w:t>
      </w:r>
      <w:r w:rsidR="00410F9E" w:rsidRPr="00605F22">
        <w:rPr>
          <w:rFonts w:hint="eastAsia"/>
        </w:rPr>
        <w:t>F</w:t>
      </w:r>
      <w:r w:rsidR="00410F9E" w:rsidRPr="00605F22">
        <w:rPr>
          <w:rFonts w:hint="eastAsia"/>
          <w:vertAlign w:val="subscript"/>
        </w:rPr>
        <w:t>offset</w:t>
      </w:r>
      <w:r w:rsidR="00410F9E" w:rsidRPr="00605F22">
        <w:rPr>
          <w:vertAlign w:val="subscript"/>
        </w:rPr>
        <w:t>, RAT</w:t>
      </w:r>
      <w:r w:rsidR="00410F9E" w:rsidRPr="00605F22">
        <w:t xml:space="preserve"> shall apply. In case rated total output power is not reached, the narrowest E-UTRA</w:t>
      </w:r>
      <w:r w:rsidR="00410F9E">
        <w:t xml:space="preserve"> </w:t>
      </w:r>
      <w:r w:rsidR="00410F9E" w:rsidRPr="00444ACC">
        <w:t>and</w:t>
      </w:r>
      <w:r w:rsidR="00410F9E">
        <w:t>/or</w:t>
      </w:r>
      <w:r w:rsidR="00410F9E" w:rsidRPr="00444ACC">
        <w:t xml:space="preserve"> NR </w:t>
      </w:r>
      <w:r w:rsidR="00410F9E"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489" w:name="_Toc21095105"/>
      <w:bookmarkStart w:id="1490" w:name="_Toc29766638"/>
      <w:bookmarkStart w:id="1491" w:name="_Toc36040785"/>
      <w:bookmarkStart w:id="1492" w:name="_Toc37228195"/>
      <w:bookmarkStart w:id="1493" w:name="_Toc37228699"/>
      <w:bookmarkStart w:id="1494" w:name="_Toc37229203"/>
      <w:bookmarkStart w:id="1495" w:name="_Toc45906760"/>
      <w:bookmarkStart w:id="1496" w:name="_Toc67060674"/>
      <w:bookmarkStart w:id="1497" w:name="_Toc74814179"/>
      <w:bookmarkStart w:id="1498" w:name="_Toc76505602"/>
      <w:bookmarkStart w:id="1499" w:name="_Toc83113850"/>
      <w:bookmarkStart w:id="1500" w:name="_Toc89874972"/>
      <w:bookmarkStart w:id="1501" w:name="_Toc98705536"/>
      <w:bookmarkStart w:id="1502" w:name="_Toc130916299"/>
      <w:bookmarkStart w:id="1503" w:name="_Toc137304249"/>
      <w:bookmarkStart w:id="1504" w:name="_Toc138889696"/>
      <w:bookmarkStart w:id="1505" w:name="_Toc145088402"/>
      <w:bookmarkStart w:id="1506" w:name="_Toc145089366"/>
      <w:bookmarkStart w:id="1507" w:name="_Toc155235461"/>
      <w:r w:rsidRPr="00C42459">
        <w:t>4.11.2.10.3</w:t>
      </w:r>
      <w:r w:rsidRPr="00C42459">
        <w:tab/>
        <w:t>ANTC6 power allocation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4DB6E69" w14:textId="10B15091" w:rsidR="008D5425" w:rsidRPr="00C42459" w:rsidRDefault="00C93E14" w:rsidP="008D5425">
      <w:pPr>
        <w:pStyle w:val="B10"/>
      </w:pPr>
      <w:r w:rsidRPr="00C42459">
        <w:t>a)</w:t>
      </w:r>
      <w:r w:rsidRPr="00C42459">
        <w:tab/>
        <w:t xml:space="preserve">Unless otherwise stated, set each carrier to the </w:t>
      </w:r>
      <w:r w:rsidRPr="00376390">
        <w:t xml:space="preserve">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08" w:name="_Toc67060675"/>
      <w:bookmarkStart w:id="1509" w:name="_Toc74814180"/>
      <w:bookmarkStart w:id="1510" w:name="_Toc76505603"/>
      <w:bookmarkStart w:id="1511" w:name="_Toc83113851"/>
      <w:bookmarkStart w:id="1512" w:name="_Toc89874973"/>
      <w:bookmarkStart w:id="1513" w:name="_Toc98705537"/>
      <w:bookmarkStart w:id="1514" w:name="_Toc130916300"/>
      <w:bookmarkStart w:id="1515" w:name="_Toc137304250"/>
      <w:bookmarkStart w:id="1516" w:name="_Toc138889697"/>
      <w:bookmarkStart w:id="1517" w:name="_Toc145088403"/>
      <w:bookmarkStart w:id="1518" w:name="_Toc145089367"/>
      <w:bookmarkStart w:id="1519" w:name="_Toc155235462"/>
      <w:r w:rsidRPr="007D061B">
        <w:t>4.11.2.11</w:t>
      </w:r>
      <w:r w:rsidRPr="007D061B">
        <w:tab/>
        <w:t>ATC7: NR multicarrier operation</w:t>
      </w:r>
      <w:bookmarkEnd w:id="1443"/>
      <w:bookmarkEnd w:id="1444"/>
      <w:bookmarkEnd w:id="1445"/>
      <w:bookmarkEnd w:id="1446"/>
      <w:bookmarkEnd w:id="1447"/>
      <w:bookmarkEnd w:id="1448"/>
      <w:bookmarkEnd w:id="1449"/>
      <w:bookmarkEnd w:id="1450"/>
      <w:bookmarkEnd w:id="1508"/>
      <w:bookmarkEnd w:id="1509"/>
      <w:bookmarkEnd w:id="1510"/>
      <w:bookmarkEnd w:id="1511"/>
      <w:bookmarkEnd w:id="1512"/>
      <w:bookmarkEnd w:id="1513"/>
      <w:bookmarkEnd w:id="1514"/>
      <w:bookmarkEnd w:id="1515"/>
      <w:bookmarkEnd w:id="1516"/>
      <w:bookmarkEnd w:id="1517"/>
      <w:bookmarkEnd w:id="1518"/>
      <w:bookmarkEnd w:id="1519"/>
    </w:p>
    <w:p w14:paraId="447CF142" w14:textId="77777777" w:rsidR="005432EB" w:rsidRPr="007D061B" w:rsidRDefault="005432EB" w:rsidP="005432EB">
      <w:pPr>
        <w:pStyle w:val="Heading5"/>
      </w:pPr>
      <w:bookmarkStart w:id="1520" w:name="_Toc21095107"/>
      <w:bookmarkStart w:id="1521" w:name="_Toc29766640"/>
      <w:bookmarkStart w:id="1522" w:name="_Toc36040787"/>
      <w:bookmarkStart w:id="1523" w:name="_Toc37228197"/>
      <w:bookmarkStart w:id="1524" w:name="_Toc37228701"/>
      <w:bookmarkStart w:id="1525" w:name="_Toc37229205"/>
      <w:bookmarkStart w:id="1526" w:name="_Toc45906762"/>
      <w:bookmarkStart w:id="1527" w:name="_Toc61115917"/>
      <w:bookmarkStart w:id="1528" w:name="_Toc67060676"/>
      <w:bookmarkStart w:id="1529" w:name="_Toc74814181"/>
      <w:bookmarkStart w:id="1530" w:name="_Toc76505604"/>
      <w:bookmarkStart w:id="1531" w:name="_Toc83113852"/>
      <w:bookmarkStart w:id="1532" w:name="_Toc89874974"/>
      <w:bookmarkStart w:id="1533" w:name="_Toc98705538"/>
      <w:bookmarkStart w:id="1534" w:name="_Toc130916301"/>
      <w:bookmarkStart w:id="1535" w:name="_Toc137304251"/>
      <w:bookmarkStart w:id="1536" w:name="_Toc138889698"/>
      <w:bookmarkStart w:id="1537" w:name="_Toc145088404"/>
      <w:bookmarkStart w:id="1538" w:name="_Toc145089368"/>
      <w:bookmarkStart w:id="1539" w:name="_Toc155235463"/>
      <w:r w:rsidRPr="007D061B">
        <w:t>4.11.2.11.1</w:t>
      </w:r>
      <w:r w:rsidRPr="007D061B">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40" w:name="_Toc21095108"/>
      <w:bookmarkStart w:id="1541" w:name="_Toc29766641"/>
      <w:bookmarkStart w:id="1542" w:name="_Toc36040788"/>
      <w:bookmarkStart w:id="1543" w:name="_Toc37228198"/>
      <w:bookmarkStart w:id="1544" w:name="_Toc37228702"/>
      <w:bookmarkStart w:id="1545" w:name="_Toc37229206"/>
      <w:bookmarkStart w:id="1546" w:name="_Toc45906763"/>
      <w:bookmarkStart w:id="1547" w:name="_Toc61115918"/>
      <w:bookmarkStart w:id="1548" w:name="_Toc67060677"/>
      <w:bookmarkStart w:id="1549" w:name="_Toc74814182"/>
      <w:bookmarkStart w:id="1550" w:name="_Toc76505605"/>
      <w:bookmarkStart w:id="1551" w:name="_Toc83113853"/>
      <w:bookmarkStart w:id="1552" w:name="_Toc89874975"/>
      <w:bookmarkStart w:id="1553" w:name="_Toc98705539"/>
      <w:bookmarkStart w:id="1554" w:name="_Toc130916302"/>
      <w:bookmarkStart w:id="1555" w:name="_Toc137304252"/>
      <w:bookmarkStart w:id="1556" w:name="_Toc138889699"/>
      <w:bookmarkStart w:id="1557" w:name="_Toc145088405"/>
      <w:bookmarkStart w:id="1558" w:name="_Toc145089369"/>
      <w:bookmarkStart w:id="1559" w:name="_Toc155235464"/>
      <w:r w:rsidRPr="007D061B">
        <w:lastRenderedPageBreak/>
        <w:t>4.11.2.11.2</w:t>
      </w:r>
      <w:r w:rsidRPr="007D061B">
        <w:tab/>
        <w:t>ATC7 generation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60" w:name="_Toc21095109"/>
      <w:bookmarkStart w:id="1561" w:name="_Toc29766642"/>
      <w:bookmarkStart w:id="1562" w:name="_Toc36040789"/>
      <w:bookmarkStart w:id="1563" w:name="_Toc37228199"/>
      <w:bookmarkStart w:id="1564" w:name="_Toc37228703"/>
      <w:bookmarkStart w:id="1565" w:name="_Toc37229207"/>
      <w:bookmarkStart w:id="1566" w:name="_Toc45906764"/>
      <w:bookmarkStart w:id="1567" w:name="_Toc61115919"/>
      <w:bookmarkStart w:id="1568" w:name="_Toc67060678"/>
      <w:bookmarkStart w:id="1569" w:name="_Toc74814183"/>
      <w:bookmarkStart w:id="1570" w:name="_Toc76505606"/>
      <w:bookmarkStart w:id="1571" w:name="_Toc83113854"/>
      <w:bookmarkStart w:id="1572" w:name="_Toc89874976"/>
      <w:bookmarkStart w:id="1573" w:name="_Toc98705540"/>
      <w:bookmarkStart w:id="1574" w:name="_Toc130916303"/>
      <w:bookmarkStart w:id="1575" w:name="_Toc137304253"/>
      <w:bookmarkStart w:id="1576" w:name="_Toc138889700"/>
      <w:bookmarkStart w:id="1577" w:name="_Toc145088406"/>
      <w:bookmarkStart w:id="1578" w:name="_Toc145089370"/>
      <w:bookmarkStart w:id="1579" w:name="_Toc155235465"/>
      <w:r w:rsidRPr="007D061B">
        <w:t>4.11.2.11.3</w:t>
      </w:r>
      <w:r w:rsidRPr="007D061B">
        <w:tab/>
        <w:t>ATC7 power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80" w:name="_Toc21095110"/>
      <w:bookmarkStart w:id="1581" w:name="_Toc29766643"/>
      <w:bookmarkStart w:id="1582" w:name="_Toc36040790"/>
      <w:bookmarkStart w:id="1583" w:name="_Toc37228200"/>
      <w:bookmarkStart w:id="1584" w:name="_Toc37228704"/>
      <w:bookmarkStart w:id="1585" w:name="_Toc37229208"/>
      <w:bookmarkStart w:id="1586" w:name="_Toc45906765"/>
      <w:bookmarkStart w:id="1587" w:name="_Toc61115920"/>
      <w:bookmarkStart w:id="1588" w:name="_Toc67060679"/>
      <w:bookmarkStart w:id="1589" w:name="_Toc74814184"/>
      <w:bookmarkStart w:id="1590" w:name="_Toc76505607"/>
      <w:bookmarkStart w:id="1591" w:name="_Toc83113855"/>
      <w:bookmarkStart w:id="1592" w:name="_Toc89874977"/>
      <w:bookmarkStart w:id="1593" w:name="_Toc98705541"/>
      <w:bookmarkStart w:id="1594" w:name="_Toc130916304"/>
      <w:bookmarkStart w:id="1595" w:name="_Toc137304254"/>
      <w:bookmarkStart w:id="1596" w:name="_Toc138889701"/>
      <w:bookmarkStart w:id="1597" w:name="_Toc145088407"/>
      <w:bookmarkStart w:id="1598" w:name="_Toc145089371"/>
      <w:bookmarkStart w:id="1599" w:name="_Toc155235466"/>
      <w:r w:rsidRPr="007D061B">
        <w:t>4.11.2.12</w:t>
      </w:r>
      <w:r w:rsidRPr="007D061B">
        <w:tab/>
        <w:t>ANTC7: NR multicarrier non-contiguous operation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DEEFF96" w14:textId="77777777" w:rsidR="005432EB" w:rsidRPr="007D061B" w:rsidRDefault="005432EB" w:rsidP="005432EB">
      <w:pPr>
        <w:pStyle w:val="Heading5"/>
      </w:pPr>
      <w:bookmarkStart w:id="1600" w:name="_Toc21095111"/>
      <w:bookmarkStart w:id="1601" w:name="_Toc29766644"/>
      <w:bookmarkStart w:id="1602" w:name="_Toc36040791"/>
      <w:bookmarkStart w:id="1603" w:name="_Toc37228201"/>
      <w:bookmarkStart w:id="1604" w:name="_Toc37228705"/>
      <w:bookmarkStart w:id="1605" w:name="_Toc37229209"/>
      <w:bookmarkStart w:id="1606" w:name="_Toc45906766"/>
      <w:bookmarkStart w:id="1607" w:name="_Toc61115921"/>
      <w:bookmarkStart w:id="1608" w:name="_Toc67060680"/>
      <w:bookmarkStart w:id="1609" w:name="_Toc74814185"/>
      <w:bookmarkStart w:id="1610" w:name="_Toc76505608"/>
      <w:bookmarkStart w:id="1611" w:name="_Toc83113856"/>
      <w:bookmarkStart w:id="1612" w:name="_Toc89874978"/>
      <w:bookmarkStart w:id="1613" w:name="_Toc98705542"/>
      <w:bookmarkStart w:id="1614" w:name="_Toc130916305"/>
      <w:bookmarkStart w:id="1615" w:name="_Toc137304255"/>
      <w:bookmarkStart w:id="1616" w:name="_Toc138889702"/>
      <w:bookmarkStart w:id="1617" w:name="_Toc145088408"/>
      <w:bookmarkStart w:id="1618" w:name="_Toc145089372"/>
      <w:bookmarkStart w:id="1619" w:name="_Toc155235467"/>
      <w:r w:rsidRPr="007D061B">
        <w:t>4.11.2.12.1</w:t>
      </w:r>
      <w:r w:rsidRPr="007D061B">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20" w:name="_Toc21095112"/>
      <w:bookmarkStart w:id="1621" w:name="_Toc29766645"/>
      <w:bookmarkStart w:id="1622" w:name="_Toc36040792"/>
      <w:bookmarkStart w:id="1623" w:name="_Toc37228202"/>
      <w:bookmarkStart w:id="1624" w:name="_Toc37228706"/>
      <w:bookmarkStart w:id="1625" w:name="_Toc37229210"/>
      <w:bookmarkStart w:id="1626" w:name="_Toc45906767"/>
      <w:bookmarkStart w:id="1627" w:name="_Toc61115922"/>
      <w:bookmarkStart w:id="1628" w:name="_Toc67060681"/>
      <w:bookmarkStart w:id="1629" w:name="_Toc74814186"/>
      <w:bookmarkStart w:id="1630" w:name="_Toc76505609"/>
      <w:bookmarkStart w:id="1631" w:name="_Toc83113857"/>
      <w:bookmarkStart w:id="1632" w:name="_Toc89874979"/>
      <w:bookmarkStart w:id="1633" w:name="_Toc98705543"/>
      <w:bookmarkStart w:id="1634" w:name="_Toc130916306"/>
      <w:bookmarkStart w:id="1635" w:name="_Toc137304256"/>
      <w:bookmarkStart w:id="1636" w:name="_Toc138889703"/>
      <w:bookmarkStart w:id="1637" w:name="_Toc145088409"/>
      <w:bookmarkStart w:id="1638" w:name="_Toc145089373"/>
      <w:bookmarkStart w:id="1639" w:name="_Toc155235468"/>
      <w:r w:rsidRPr="007D061B">
        <w:t>4.11.2.12.2</w:t>
      </w:r>
      <w:r w:rsidRPr="007D061B">
        <w:tab/>
        <w:t>ANTC7 generation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40" w:name="_Toc21095113"/>
      <w:bookmarkStart w:id="1641" w:name="_Toc29766646"/>
      <w:bookmarkStart w:id="1642" w:name="_Toc36040793"/>
      <w:bookmarkStart w:id="1643" w:name="_Toc37228203"/>
      <w:bookmarkStart w:id="1644" w:name="_Toc37228707"/>
      <w:bookmarkStart w:id="1645" w:name="_Toc37229211"/>
      <w:bookmarkStart w:id="1646" w:name="_Toc45906768"/>
      <w:bookmarkStart w:id="1647" w:name="_Toc61115923"/>
      <w:bookmarkStart w:id="1648" w:name="_Toc67060682"/>
      <w:bookmarkStart w:id="1649" w:name="_Toc74814187"/>
      <w:bookmarkStart w:id="1650" w:name="_Toc76505610"/>
      <w:bookmarkStart w:id="1651" w:name="_Toc83113858"/>
      <w:bookmarkStart w:id="1652" w:name="_Toc89874980"/>
      <w:bookmarkStart w:id="1653" w:name="_Toc98705544"/>
      <w:bookmarkStart w:id="1654" w:name="_Toc130916307"/>
      <w:bookmarkStart w:id="1655" w:name="_Toc137304257"/>
      <w:bookmarkStart w:id="1656" w:name="_Toc138889704"/>
      <w:bookmarkStart w:id="1657" w:name="_Toc145088410"/>
      <w:bookmarkStart w:id="1658" w:name="_Toc145089374"/>
      <w:bookmarkStart w:id="1659" w:name="_Toc155235469"/>
      <w:r w:rsidRPr="007D061B">
        <w:t>4.11.2.12.3</w:t>
      </w:r>
      <w:r w:rsidRPr="007D061B">
        <w:tab/>
        <w:t>ANTC7 power allocation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660" w:name="_Toc67060683"/>
      <w:bookmarkStart w:id="1661" w:name="_Toc74814188"/>
      <w:bookmarkStart w:id="1662" w:name="_Toc76505611"/>
      <w:bookmarkStart w:id="1663" w:name="_Toc83113859"/>
      <w:bookmarkStart w:id="1664" w:name="_Toc89874981"/>
      <w:bookmarkStart w:id="1665" w:name="_Toc98705545"/>
      <w:bookmarkStart w:id="1666" w:name="_Toc130916308"/>
      <w:bookmarkStart w:id="1667" w:name="_Toc137304258"/>
      <w:bookmarkStart w:id="1668" w:name="_Toc138889705"/>
      <w:bookmarkStart w:id="1669" w:name="_Toc145088411"/>
      <w:bookmarkStart w:id="1670" w:name="_Toc145089375"/>
      <w:bookmarkStart w:id="1671" w:name="_Toc155235470"/>
      <w:r w:rsidRPr="00C42459">
        <w:lastRenderedPageBreak/>
        <w:t>4.11.2.13</w:t>
      </w:r>
      <w:r w:rsidRPr="00C42459">
        <w:tab/>
        <w:t>ATC8: UTRA, E-UTRA and NR multi-RAT operation</w:t>
      </w:r>
      <w:bookmarkEnd w:id="1660"/>
      <w:bookmarkEnd w:id="1661"/>
      <w:bookmarkEnd w:id="1662"/>
      <w:bookmarkEnd w:id="1663"/>
      <w:bookmarkEnd w:id="1664"/>
      <w:bookmarkEnd w:id="1665"/>
      <w:bookmarkEnd w:id="1666"/>
      <w:bookmarkEnd w:id="1667"/>
      <w:bookmarkEnd w:id="1668"/>
      <w:bookmarkEnd w:id="1669"/>
      <w:bookmarkEnd w:id="1670"/>
      <w:bookmarkEnd w:id="1671"/>
    </w:p>
    <w:p w14:paraId="0343189F" w14:textId="77777777" w:rsidR="008D5425" w:rsidRPr="00C42459" w:rsidRDefault="008D5425" w:rsidP="008D5425">
      <w:pPr>
        <w:pStyle w:val="Heading5"/>
      </w:pPr>
      <w:bookmarkStart w:id="1672" w:name="_Toc67060684"/>
      <w:bookmarkStart w:id="1673" w:name="_Toc74814189"/>
      <w:bookmarkStart w:id="1674" w:name="_Toc76505612"/>
      <w:bookmarkStart w:id="1675" w:name="_Toc83113860"/>
      <w:bookmarkStart w:id="1676" w:name="_Toc89874982"/>
      <w:bookmarkStart w:id="1677" w:name="_Toc98705546"/>
      <w:bookmarkStart w:id="1678" w:name="_Toc130916309"/>
      <w:bookmarkStart w:id="1679" w:name="_Toc137304259"/>
      <w:bookmarkStart w:id="1680" w:name="_Toc138889706"/>
      <w:bookmarkStart w:id="1681" w:name="_Toc145088412"/>
      <w:bookmarkStart w:id="1682" w:name="_Toc145089376"/>
      <w:bookmarkStart w:id="1683" w:name="_Toc155235471"/>
      <w:r w:rsidRPr="00C42459">
        <w:t>4.11.2.13.1</w:t>
      </w:r>
      <w:r w:rsidRPr="00C42459">
        <w:tab/>
        <w:t>General</w:t>
      </w:r>
      <w:bookmarkEnd w:id="1672"/>
      <w:bookmarkEnd w:id="1673"/>
      <w:bookmarkEnd w:id="1674"/>
      <w:bookmarkEnd w:id="1675"/>
      <w:bookmarkEnd w:id="1676"/>
      <w:bookmarkEnd w:id="1677"/>
      <w:bookmarkEnd w:id="1678"/>
      <w:bookmarkEnd w:id="1679"/>
      <w:bookmarkEnd w:id="1680"/>
      <w:bookmarkEnd w:id="1681"/>
      <w:bookmarkEnd w:id="1682"/>
      <w:bookmarkEnd w:id="168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684" w:name="_Toc74814190"/>
      <w:bookmarkStart w:id="1685" w:name="_Toc76505613"/>
      <w:bookmarkStart w:id="1686" w:name="_Toc83113861"/>
      <w:bookmarkStart w:id="1687" w:name="_Toc89874983"/>
      <w:bookmarkStart w:id="1688" w:name="_Toc98705547"/>
      <w:r w:rsidRPr="00C42459">
        <w:t>Unless otherwise stated, the E-UTRA bandwidth shall be 5 MHz unless the BS does not support 5 MHz E-UTRA, in which case the E-UTRA bandwidth shall be the lowest supported bandwidth for the operating band.</w:t>
      </w:r>
      <w:bookmarkStart w:id="1689" w:name="_Toc67060685"/>
    </w:p>
    <w:p w14:paraId="659E60EF" w14:textId="4C914DFE" w:rsidR="008D5425" w:rsidRPr="00C42459" w:rsidRDefault="008D5425" w:rsidP="008D5425">
      <w:pPr>
        <w:pStyle w:val="Heading5"/>
      </w:pPr>
      <w:bookmarkStart w:id="1690" w:name="_Toc130916310"/>
      <w:bookmarkStart w:id="1691" w:name="_Toc137304260"/>
      <w:bookmarkStart w:id="1692" w:name="_Toc138889707"/>
      <w:bookmarkStart w:id="1693" w:name="_Toc145088413"/>
      <w:bookmarkStart w:id="1694" w:name="_Toc145089377"/>
      <w:bookmarkStart w:id="1695" w:name="_Toc155235472"/>
      <w:r w:rsidRPr="00C42459">
        <w:t>4.11.2.13.2</w:t>
      </w:r>
      <w:r w:rsidRPr="00C42459">
        <w:tab/>
      </w:r>
      <w:r w:rsidRPr="00C42459">
        <w:tab/>
        <w:t>ATC8 generation</w:t>
      </w:r>
      <w:bookmarkEnd w:id="1684"/>
      <w:bookmarkEnd w:id="1685"/>
      <w:bookmarkEnd w:id="1686"/>
      <w:bookmarkEnd w:id="1687"/>
      <w:bookmarkEnd w:id="1688"/>
      <w:bookmarkEnd w:id="1689"/>
      <w:bookmarkEnd w:id="1690"/>
      <w:bookmarkEnd w:id="1691"/>
      <w:bookmarkEnd w:id="1692"/>
      <w:bookmarkEnd w:id="1693"/>
      <w:bookmarkEnd w:id="1694"/>
      <w:bookmarkEnd w:id="169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696" w:name="_Toc67060686"/>
      <w:bookmarkStart w:id="1697" w:name="_Toc74814191"/>
      <w:bookmarkStart w:id="1698" w:name="_Toc76505614"/>
      <w:bookmarkStart w:id="1699" w:name="_Toc83113862"/>
      <w:bookmarkStart w:id="1700" w:name="_Toc89874984"/>
      <w:bookmarkStart w:id="1701" w:name="_Toc98705548"/>
      <w:bookmarkStart w:id="1702" w:name="_Toc130916311"/>
      <w:bookmarkStart w:id="1703" w:name="_Toc137304261"/>
      <w:bookmarkStart w:id="1704" w:name="_Toc138889708"/>
      <w:bookmarkStart w:id="1705" w:name="_Toc145088414"/>
      <w:bookmarkStart w:id="1706" w:name="_Toc145089378"/>
      <w:bookmarkStart w:id="1707" w:name="_Toc155235473"/>
      <w:r w:rsidRPr="00C42459">
        <w:t>4.11.2.13.3</w:t>
      </w:r>
      <w:r w:rsidRPr="00C42459">
        <w:tab/>
      </w:r>
      <w:r w:rsidRPr="00C42459">
        <w:tab/>
        <w:t>ATC8 power allocation</w:t>
      </w:r>
      <w:bookmarkEnd w:id="1696"/>
      <w:bookmarkEnd w:id="1697"/>
      <w:bookmarkEnd w:id="1698"/>
      <w:bookmarkEnd w:id="1699"/>
      <w:bookmarkEnd w:id="1700"/>
      <w:bookmarkEnd w:id="1701"/>
      <w:bookmarkEnd w:id="1702"/>
      <w:bookmarkEnd w:id="1703"/>
      <w:bookmarkEnd w:id="1704"/>
      <w:bookmarkEnd w:id="1705"/>
      <w:bookmarkEnd w:id="1706"/>
      <w:bookmarkEnd w:id="170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708" w:name="_Toc67060687"/>
      <w:bookmarkStart w:id="1709" w:name="_Toc74814192"/>
      <w:bookmarkStart w:id="1710" w:name="_Toc76505615"/>
      <w:bookmarkStart w:id="1711" w:name="_Toc83113863"/>
      <w:bookmarkStart w:id="1712" w:name="_Toc89874985"/>
      <w:bookmarkStart w:id="1713" w:name="_Toc98705549"/>
      <w:bookmarkStart w:id="1714" w:name="_Toc130916312"/>
      <w:bookmarkStart w:id="1715" w:name="_Toc137304262"/>
      <w:bookmarkStart w:id="1716" w:name="_Toc138889709"/>
      <w:bookmarkStart w:id="1717" w:name="_Toc145088415"/>
      <w:bookmarkStart w:id="1718" w:name="_Toc145089379"/>
      <w:bookmarkStart w:id="1719" w:name="_Toc155235474"/>
      <w:r w:rsidRPr="00C42459">
        <w:lastRenderedPageBreak/>
        <w:t>4.11.2.14</w:t>
      </w:r>
      <w:r w:rsidRPr="00C42459">
        <w:tab/>
        <w:t>ANTC8: UTRA, E-UTRA and NR multi-RAT non-contiguous operation</w:t>
      </w:r>
      <w:bookmarkEnd w:id="1708"/>
      <w:bookmarkEnd w:id="1709"/>
      <w:bookmarkEnd w:id="1710"/>
      <w:bookmarkEnd w:id="1711"/>
      <w:bookmarkEnd w:id="1712"/>
      <w:bookmarkEnd w:id="1713"/>
      <w:bookmarkEnd w:id="1714"/>
      <w:bookmarkEnd w:id="1715"/>
      <w:bookmarkEnd w:id="1716"/>
      <w:bookmarkEnd w:id="1717"/>
      <w:bookmarkEnd w:id="1718"/>
      <w:bookmarkEnd w:id="1719"/>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720" w:name="_Toc67060688"/>
      <w:bookmarkStart w:id="1721" w:name="_Toc74814193"/>
      <w:bookmarkStart w:id="1722" w:name="_Toc76505616"/>
      <w:bookmarkStart w:id="1723" w:name="_Toc83113864"/>
      <w:bookmarkStart w:id="1724" w:name="_Toc89874986"/>
      <w:bookmarkStart w:id="1725" w:name="_Toc98705550"/>
      <w:bookmarkStart w:id="1726" w:name="_Toc130916313"/>
      <w:bookmarkStart w:id="1727" w:name="_Toc137304263"/>
      <w:bookmarkStart w:id="1728" w:name="_Toc138889710"/>
      <w:bookmarkStart w:id="1729" w:name="_Toc145088416"/>
      <w:bookmarkStart w:id="1730" w:name="_Toc145089380"/>
      <w:bookmarkStart w:id="1731" w:name="_Toc155235475"/>
      <w:r w:rsidRPr="00C42459">
        <w:t>4.11.2.14.1</w:t>
      </w:r>
      <w:r w:rsidRPr="00C42459">
        <w:rPr>
          <w:lang w:eastAsia="zh-CN"/>
        </w:rPr>
        <w:tab/>
        <w:t>ANTC8 generation</w:t>
      </w:r>
      <w:bookmarkEnd w:id="1720"/>
      <w:bookmarkEnd w:id="1721"/>
      <w:bookmarkEnd w:id="1722"/>
      <w:bookmarkEnd w:id="1723"/>
      <w:bookmarkEnd w:id="1724"/>
      <w:bookmarkEnd w:id="1725"/>
      <w:bookmarkEnd w:id="1726"/>
      <w:bookmarkEnd w:id="1727"/>
      <w:bookmarkEnd w:id="1728"/>
      <w:bookmarkEnd w:id="1729"/>
      <w:bookmarkEnd w:id="1730"/>
      <w:bookmarkEnd w:id="173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732" w:name="_Toc67060689"/>
      <w:bookmarkStart w:id="1733" w:name="_Toc74814194"/>
      <w:bookmarkStart w:id="1734" w:name="_Toc76505617"/>
      <w:bookmarkStart w:id="1735" w:name="_Toc83113865"/>
      <w:bookmarkStart w:id="1736"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737" w:name="_Toc98705551"/>
      <w:bookmarkStart w:id="1738" w:name="_Toc130916314"/>
      <w:bookmarkStart w:id="1739" w:name="_Toc137304264"/>
      <w:bookmarkStart w:id="1740" w:name="_Toc138889711"/>
      <w:bookmarkStart w:id="1741" w:name="_Toc145088417"/>
      <w:bookmarkStart w:id="1742" w:name="_Toc145089381"/>
      <w:bookmarkStart w:id="1743" w:name="_Toc155235476"/>
      <w:r w:rsidRPr="00C42459">
        <w:t>4.11.2.14.2</w:t>
      </w:r>
      <w:r w:rsidRPr="00C42459">
        <w:tab/>
        <w:t>ANTC8 power allocation</w:t>
      </w:r>
      <w:bookmarkEnd w:id="1732"/>
      <w:bookmarkEnd w:id="1733"/>
      <w:bookmarkEnd w:id="1734"/>
      <w:bookmarkEnd w:id="1735"/>
      <w:bookmarkEnd w:id="1736"/>
      <w:bookmarkEnd w:id="1737"/>
      <w:bookmarkEnd w:id="1738"/>
      <w:bookmarkEnd w:id="1739"/>
      <w:bookmarkEnd w:id="1740"/>
      <w:bookmarkEnd w:id="1741"/>
      <w:bookmarkEnd w:id="1742"/>
      <w:bookmarkEnd w:id="1743"/>
    </w:p>
    <w:p w14:paraId="5246F6C1" w14:textId="20CC12F8" w:rsidR="008D5425" w:rsidRPr="00C42459" w:rsidRDefault="00C93E14" w:rsidP="008D5425">
      <w:pPr>
        <w:pStyle w:val="B10"/>
      </w:pPr>
      <w:r w:rsidRPr="00376390">
        <w:t>a)</w:t>
      </w:r>
      <w:r w:rsidRPr="00376390">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744" w:name="_Toc21095114"/>
      <w:bookmarkStart w:id="1745" w:name="_Toc29766647"/>
      <w:bookmarkStart w:id="1746" w:name="_Toc36040794"/>
      <w:bookmarkStart w:id="1747" w:name="_Toc37228204"/>
      <w:bookmarkStart w:id="1748" w:name="_Toc37228708"/>
      <w:bookmarkStart w:id="1749" w:name="_Toc37229212"/>
      <w:bookmarkStart w:id="1750" w:name="_Toc45906769"/>
      <w:bookmarkStart w:id="1751" w:name="_Toc61115924"/>
      <w:bookmarkStart w:id="1752" w:name="_Toc67060690"/>
      <w:bookmarkStart w:id="1753" w:name="_Toc74814195"/>
      <w:bookmarkStart w:id="1754" w:name="_Toc76505618"/>
      <w:bookmarkStart w:id="1755" w:name="_Toc83113866"/>
      <w:bookmarkStart w:id="1756" w:name="_Toc89874988"/>
      <w:bookmarkStart w:id="1757" w:name="_Toc98705552"/>
      <w:bookmarkStart w:id="1758" w:name="_Toc130916315"/>
      <w:bookmarkStart w:id="1759" w:name="_Toc137304265"/>
      <w:bookmarkStart w:id="1760" w:name="_Toc138889712"/>
      <w:bookmarkStart w:id="1761" w:name="_Toc145088418"/>
      <w:bookmarkStart w:id="1762" w:name="_Toc145089382"/>
      <w:bookmarkStart w:id="1763" w:name="_Toc155235477"/>
      <w:r w:rsidRPr="007D061B">
        <w:rPr>
          <w:lang w:eastAsia="zh-CN"/>
        </w:rPr>
        <w:t>4.12</w:t>
      </w:r>
      <w:r w:rsidRPr="007D061B">
        <w:rPr>
          <w:lang w:eastAsia="zh-CN"/>
        </w:rPr>
        <w:tab/>
        <w:t>RF channels and test models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1FE50E8" w14:textId="77777777" w:rsidR="005432EB" w:rsidRPr="007D061B" w:rsidRDefault="005432EB" w:rsidP="005432EB">
      <w:pPr>
        <w:pStyle w:val="Heading3"/>
      </w:pPr>
      <w:bookmarkStart w:id="1764" w:name="_Toc21095115"/>
      <w:bookmarkStart w:id="1765" w:name="_Toc29766648"/>
      <w:bookmarkStart w:id="1766" w:name="_Toc36040795"/>
      <w:bookmarkStart w:id="1767" w:name="_Toc37228205"/>
      <w:bookmarkStart w:id="1768" w:name="_Toc37228709"/>
      <w:bookmarkStart w:id="1769" w:name="_Toc37229213"/>
      <w:bookmarkStart w:id="1770" w:name="_Toc45906770"/>
      <w:bookmarkStart w:id="1771" w:name="_Toc61115925"/>
      <w:bookmarkStart w:id="1772" w:name="_Toc67060691"/>
      <w:bookmarkStart w:id="1773" w:name="_Toc74814196"/>
      <w:bookmarkStart w:id="1774" w:name="_Toc76505619"/>
      <w:bookmarkStart w:id="1775" w:name="_Toc83113867"/>
      <w:bookmarkStart w:id="1776" w:name="_Toc89874989"/>
      <w:bookmarkStart w:id="1777" w:name="_Toc98705553"/>
      <w:bookmarkStart w:id="1778" w:name="_Toc130916316"/>
      <w:bookmarkStart w:id="1779" w:name="_Toc137304266"/>
      <w:bookmarkStart w:id="1780" w:name="_Toc138889713"/>
      <w:bookmarkStart w:id="1781" w:name="_Toc145088419"/>
      <w:bookmarkStart w:id="1782" w:name="_Toc145089383"/>
      <w:bookmarkStart w:id="1783" w:name="_Toc155235478"/>
      <w:r w:rsidRPr="007D061B">
        <w:t>4.12.1</w:t>
      </w:r>
      <w:r w:rsidRPr="007D061B">
        <w:tab/>
        <w:t>RF channels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784" w:name="_Toc21095116"/>
      <w:bookmarkStart w:id="1785" w:name="_Toc29766649"/>
      <w:bookmarkStart w:id="1786" w:name="_Toc36040796"/>
      <w:bookmarkStart w:id="1787" w:name="_Toc37228206"/>
      <w:bookmarkStart w:id="1788" w:name="_Toc37228710"/>
      <w:bookmarkStart w:id="1789" w:name="_Toc37229214"/>
      <w:bookmarkStart w:id="1790" w:name="_Toc45906771"/>
      <w:bookmarkStart w:id="1791" w:name="_Toc61115926"/>
      <w:bookmarkStart w:id="1792" w:name="_Toc67060692"/>
      <w:bookmarkStart w:id="1793" w:name="_Toc74814197"/>
      <w:bookmarkStart w:id="1794" w:name="_Toc76505620"/>
      <w:bookmarkStart w:id="1795" w:name="_Toc83113868"/>
      <w:bookmarkStart w:id="1796" w:name="_Toc89874990"/>
      <w:bookmarkStart w:id="1797" w:name="_Toc98705554"/>
      <w:bookmarkStart w:id="1798" w:name="_Toc130916317"/>
      <w:bookmarkStart w:id="1799" w:name="_Toc137304267"/>
      <w:bookmarkStart w:id="1800" w:name="_Toc138889714"/>
      <w:bookmarkStart w:id="1801" w:name="_Toc145088420"/>
      <w:bookmarkStart w:id="1802" w:name="_Toc145089384"/>
      <w:bookmarkStart w:id="1803" w:name="_Toc155235479"/>
      <w:r w:rsidRPr="007D061B">
        <w:t>4.12.2</w:t>
      </w:r>
      <w:r w:rsidRPr="007D061B">
        <w:tab/>
        <w:t>Test models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80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80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05" w:name="_Toc21095117"/>
      <w:bookmarkStart w:id="1806" w:name="_Toc29766650"/>
      <w:bookmarkStart w:id="1807" w:name="_Toc36040797"/>
      <w:bookmarkStart w:id="1808" w:name="_Toc37228207"/>
      <w:bookmarkStart w:id="1809" w:name="_Toc37228711"/>
      <w:bookmarkStart w:id="1810" w:name="_Toc37229215"/>
      <w:bookmarkStart w:id="1811" w:name="_Toc45906772"/>
      <w:bookmarkStart w:id="1812" w:name="_Toc61115927"/>
      <w:bookmarkStart w:id="1813" w:name="_Toc67060693"/>
      <w:bookmarkStart w:id="1814" w:name="_Toc74814198"/>
      <w:bookmarkStart w:id="1815" w:name="_Toc76505621"/>
      <w:bookmarkStart w:id="1816" w:name="_Toc83113869"/>
      <w:bookmarkStart w:id="1817" w:name="_Toc89874991"/>
      <w:bookmarkStart w:id="1818" w:name="_Toc98705555"/>
      <w:bookmarkStart w:id="1819" w:name="_Toc130916318"/>
      <w:bookmarkStart w:id="1820" w:name="_Toc137304268"/>
      <w:bookmarkStart w:id="1821" w:name="_Toc138889715"/>
      <w:bookmarkStart w:id="1822" w:name="_Toc145088421"/>
      <w:bookmarkStart w:id="1823" w:name="_Toc145089385"/>
      <w:bookmarkStart w:id="1824" w:name="_Toc155235480"/>
      <w:r w:rsidRPr="007D061B">
        <w:rPr>
          <w:lang w:eastAsia="zh-CN"/>
        </w:rPr>
        <w:t>4.13</w:t>
      </w:r>
      <w:r w:rsidRPr="007D061B">
        <w:rPr>
          <w:lang w:eastAsia="zh-CN"/>
        </w:rPr>
        <w:tab/>
      </w:r>
      <w:r w:rsidRPr="007D061B">
        <w:t>Format and interpretation of tests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25" w:name="_Toc21095118"/>
      <w:bookmarkStart w:id="1826" w:name="_Toc29766651"/>
      <w:bookmarkStart w:id="1827" w:name="_Toc36040798"/>
      <w:bookmarkStart w:id="1828" w:name="_Toc37228208"/>
      <w:bookmarkStart w:id="1829" w:name="_Toc37228712"/>
      <w:bookmarkStart w:id="1830" w:name="_Toc37229216"/>
      <w:bookmarkStart w:id="1831" w:name="_Toc45906773"/>
      <w:bookmarkStart w:id="1832" w:name="_Toc61115928"/>
      <w:bookmarkStart w:id="1833" w:name="_Toc67060694"/>
      <w:bookmarkStart w:id="1834" w:name="_Toc74814199"/>
      <w:bookmarkStart w:id="1835" w:name="_Toc76505622"/>
      <w:bookmarkStart w:id="1836" w:name="_Toc83113870"/>
      <w:bookmarkStart w:id="1837" w:name="_Toc89874992"/>
      <w:bookmarkStart w:id="1838" w:name="_Toc98705556"/>
      <w:bookmarkStart w:id="1839" w:name="_Toc130916319"/>
      <w:bookmarkStart w:id="1840" w:name="_Toc137304269"/>
      <w:bookmarkStart w:id="1841" w:name="_Toc138889716"/>
      <w:bookmarkStart w:id="1842" w:name="_Toc145088422"/>
      <w:bookmarkStart w:id="1843" w:name="_Toc145089386"/>
      <w:bookmarkStart w:id="1844" w:name="_Toc155235481"/>
      <w:r w:rsidRPr="007D061B">
        <w:rPr>
          <w:lang w:eastAsia="zh-CN"/>
        </w:rPr>
        <w:t>5</w:t>
      </w:r>
      <w:r w:rsidRPr="007D061B">
        <w:rPr>
          <w:lang w:eastAsia="zh-CN"/>
        </w:rPr>
        <w:tab/>
        <w:t>Applicability of Requirements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5722ED2" w14:textId="77777777" w:rsidR="005432EB" w:rsidRPr="007D061B" w:rsidRDefault="005432EB" w:rsidP="005432EB">
      <w:pPr>
        <w:pStyle w:val="Heading2"/>
      </w:pPr>
      <w:bookmarkStart w:id="1845" w:name="_Toc21095119"/>
      <w:bookmarkStart w:id="1846" w:name="_Toc29766652"/>
      <w:bookmarkStart w:id="1847" w:name="_Toc36040799"/>
      <w:bookmarkStart w:id="1848" w:name="_Toc37228209"/>
      <w:bookmarkStart w:id="1849" w:name="_Toc37228713"/>
      <w:bookmarkStart w:id="1850" w:name="_Toc37229217"/>
      <w:bookmarkStart w:id="1851" w:name="_Toc45906774"/>
      <w:bookmarkStart w:id="1852" w:name="_Toc61115929"/>
      <w:bookmarkStart w:id="1853" w:name="_Toc67060695"/>
      <w:bookmarkStart w:id="1854" w:name="_Toc74814200"/>
      <w:bookmarkStart w:id="1855" w:name="_Toc76505623"/>
      <w:bookmarkStart w:id="1856" w:name="_Toc83113871"/>
      <w:bookmarkStart w:id="1857" w:name="_Toc89874993"/>
      <w:bookmarkStart w:id="1858" w:name="_Toc98705557"/>
      <w:bookmarkStart w:id="1859" w:name="_Toc130916320"/>
      <w:bookmarkStart w:id="1860" w:name="_Toc137304270"/>
      <w:bookmarkStart w:id="1861" w:name="_Toc138889717"/>
      <w:bookmarkStart w:id="1862" w:name="_Toc145088423"/>
      <w:bookmarkStart w:id="1863" w:name="_Toc145089387"/>
      <w:bookmarkStart w:id="1864" w:name="_Toc155235482"/>
      <w:r w:rsidRPr="007D061B">
        <w:t>5.1</w:t>
      </w:r>
      <w:r w:rsidRPr="007D061B">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65" w:name="_Toc21095120"/>
      <w:bookmarkStart w:id="1866" w:name="_Toc29766653"/>
      <w:bookmarkStart w:id="1867" w:name="_Toc36040800"/>
      <w:bookmarkStart w:id="1868" w:name="_Toc37228210"/>
      <w:bookmarkStart w:id="1869" w:name="_Toc37228714"/>
      <w:bookmarkStart w:id="1870" w:name="_Toc37229218"/>
      <w:bookmarkStart w:id="1871" w:name="_Toc45906775"/>
      <w:bookmarkStart w:id="1872" w:name="_Toc61115930"/>
      <w:bookmarkStart w:id="1873" w:name="_Toc67060696"/>
      <w:bookmarkStart w:id="1874" w:name="_Toc74814201"/>
      <w:bookmarkStart w:id="1875" w:name="_Toc76505624"/>
      <w:bookmarkStart w:id="1876" w:name="_Toc83113872"/>
      <w:bookmarkStart w:id="1877" w:name="_Toc89874994"/>
      <w:bookmarkStart w:id="1878" w:name="_Toc98705558"/>
      <w:bookmarkStart w:id="1879" w:name="_Toc130916321"/>
      <w:bookmarkStart w:id="1880" w:name="_Toc137304271"/>
      <w:bookmarkStart w:id="1881" w:name="_Toc138889718"/>
      <w:bookmarkStart w:id="1882" w:name="_Toc145088424"/>
      <w:bookmarkStart w:id="1883" w:name="_Toc145089388"/>
      <w:bookmarkStart w:id="1884" w:name="_Toc155235483"/>
      <w:r w:rsidRPr="007D061B">
        <w:t>5.2</w:t>
      </w:r>
      <w:r w:rsidRPr="007D061B">
        <w:tab/>
        <w:t>Test configurations for TAB connectors for operating bands where MSR is supported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5FEAE01E"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5BBCE14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1E8CECF5"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5255B6A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6485A8E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0583A1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637912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10CDCB9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5F52F09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6FA00F2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745418A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1E2BD3E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920886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3CAF4C60"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169D3D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5F2B09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2483A242"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1E7EDB2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0FF80C0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62739E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2C79CD"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1A40BCCA"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52DBF7A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317CDE43"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2CD49AD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405" w:type="pct"/>
            <w:tcBorders>
              <w:top w:val="single" w:sz="4" w:space="0" w:color="auto"/>
              <w:left w:val="nil"/>
              <w:bottom w:val="single" w:sz="4" w:space="0" w:color="auto"/>
              <w:right w:val="single" w:sz="4" w:space="0" w:color="auto"/>
            </w:tcBorders>
            <w:vAlign w:val="center"/>
          </w:tcPr>
          <w:p w14:paraId="044CE491"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7F0E9CC0" w14:textId="28CAB9F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483" w:type="pct"/>
            <w:tcBorders>
              <w:top w:val="single" w:sz="4" w:space="0" w:color="auto"/>
              <w:left w:val="single" w:sz="4" w:space="0" w:color="auto"/>
              <w:bottom w:val="single" w:sz="4" w:space="0" w:color="auto"/>
              <w:right w:val="single" w:sz="4" w:space="0" w:color="auto"/>
            </w:tcBorders>
            <w:vAlign w:val="center"/>
          </w:tcPr>
          <w:p w14:paraId="3944FF55"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6EA066A3" w14:textId="238ED318"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66" w:type="pct"/>
            <w:tcBorders>
              <w:top w:val="single" w:sz="4" w:space="0" w:color="auto"/>
              <w:left w:val="single" w:sz="4" w:space="0" w:color="auto"/>
              <w:bottom w:val="single" w:sz="4" w:space="0" w:color="auto"/>
              <w:right w:val="single" w:sz="4" w:space="0" w:color="auto"/>
            </w:tcBorders>
            <w:vAlign w:val="center"/>
          </w:tcPr>
          <w:p w14:paraId="70CFC7C8" w14:textId="77777777" w:rsidR="002C79CD"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1A8E62D8" w14:textId="6142CF8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563" w:type="pct"/>
            <w:tcBorders>
              <w:top w:val="single" w:sz="4" w:space="0" w:color="auto"/>
              <w:left w:val="single" w:sz="4" w:space="0" w:color="auto"/>
              <w:bottom w:val="single" w:sz="4" w:space="0" w:color="auto"/>
              <w:right w:val="single" w:sz="4" w:space="0" w:color="auto"/>
            </w:tcBorders>
            <w:vAlign w:val="center"/>
          </w:tcPr>
          <w:p w14:paraId="3468EFC3" w14:textId="77777777" w:rsidR="002C79CD" w:rsidRDefault="002C79CD" w:rsidP="002C79CD">
            <w:pPr>
              <w:pStyle w:val="TAL"/>
              <w:rPr>
                <w:lang w:eastAsia="en-GB"/>
              </w:rPr>
            </w:pPr>
            <w:r>
              <w:rPr>
                <w:lang w:eastAsia="en-GB"/>
              </w:rPr>
              <w:t>SC</w:t>
            </w:r>
          </w:p>
          <w:p w14:paraId="0BB835CE" w14:textId="38C2D75E" w:rsidR="002C79CD" w:rsidRPr="007D061B" w:rsidRDefault="002C79CD" w:rsidP="002C79CD">
            <w:pPr>
              <w:pStyle w:val="TAL"/>
              <w:rPr>
                <w:rFonts w:cs="Arial"/>
                <w:szCs w:val="18"/>
                <w:lang w:eastAsia="en-GB"/>
              </w:rPr>
            </w:pPr>
            <w:r w:rsidRPr="00C42459">
              <w:rPr>
                <w:lang w:eastAsia="en-GB"/>
              </w:rPr>
              <w:t>Clause 5.3.3 Clause 5.3.4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0D5AC1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11610F4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1FA154B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3E33775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955C84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628F13D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531ED17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430046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2C79C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3737600A" w:rsidR="002C79CD" w:rsidRPr="007D061B" w:rsidRDefault="002C79CD" w:rsidP="002C79CD">
            <w:pPr>
              <w:keepNext/>
              <w:keepLines/>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D717CE2"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37C2A63A"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82C737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805FF49" w14:textId="74CCD7D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391F63FE"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044BE443"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6E80A1C6"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24F371C2"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EB00CD0" w14:textId="159C2E4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02E86AC6"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2954CDED"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356CC61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3" w:type="pct"/>
            <w:tcBorders>
              <w:top w:val="single" w:sz="4" w:space="0" w:color="auto"/>
              <w:left w:val="single" w:sz="4" w:space="0" w:color="auto"/>
              <w:bottom w:val="single" w:sz="4" w:space="0" w:color="auto"/>
              <w:right w:val="single" w:sz="4" w:space="0" w:color="auto"/>
            </w:tcBorders>
            <w:vAlign w:val="center"/>
          </w:tcPr>
          <w:p w14:paraId="4797E635" w14:textId="77777777" w:rsidR="002C79CD" w:rsidRPr="00C42459" w:rsidRDefault="002C79CD" w:rsidP="002C79CD">
            <w:pPr>
              <w:pStyle w:val="TAL"/>
            </w:pPr>
            <w:r w:rsidRPr="00C42459">
              <w:t>C: ATC8</w:t>
            </w:r>
          </w:p>
          <w:p w14:paraId="29676D1A" w14:textId="77777777" w:rsidR="002C79CD" w:rsidRPr="00C42459" w:rsidRDefault="002C79CD" w:rsidP="002C79CD">
            <w:pPr>
              <w:pStyle w:val="TAL"/>
              <w:rPr>
                <w:lang w:val="en-US"/>
              </w:rPr>
            </w:pPr>
            <w:r w:rsidRPr="00C42459">
              <w:rPr>
                <w:lang w:val="en-US"/>
              </w:rPr>
              <w:t>CNC,: ATC8, ANTC8</w:t>
            </w:r>
          </w:p>
          <w:p w14:paraId="7FD13CDB" w14:textId="77777777" w:rsidR="002C79CD" w:rsidRPr="00C42459" w:rsidRDefault="002C79CD" w:rsidP="002C79CD">
            <w:pPr>
              <w:pStyle w:val="TAL"/>
              <w:rPr>
                <w:lang w:val="en-US"/>
              </w:rPr>
            </w:pPr>
            <w:r w:rsidRPr="00C42459">
              <w:rPr>
                <w:lang w:val="en-US"/>
              </w:rPr>
              <w:t>C/NC, : ANTC8, ATC8</w:t>
            </w:r>
          </w:p>
          <w:p w14:paraId="76359BBA" w14:textId="1918A987" w:rsidR="002C79CD" w:rsidRPr="007D061B" w:rsidRDefault="002C79CD" w:rsidP="002C79CD">
            <w:pPr>
              <w:pStyle w:val="TAL"/>
              <w:rPr>
                <w:rFonts w:cs="Arial"/>
                <w:szCs w:val="18"/>
                <w:lang w:eastAsia="en-GB"/>
              </w:rPr>
            </w:pPr>
            <w:r w:rsidRPr="00C42459">
              <w:rPr>
                <w:lang w:val="sv-SE"/>
              </w:rPr>
              <w:t>SC: (Note 2)</w:t>
            </w:r>
          </w:p>
        </w:tc>
      </w:tr>
      <w:tr w:rsidR="002C79C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5304AF01"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8573094"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568FA9C1"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4A913FC9"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2477A9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0920EA0" w14:textId="468FBEF2"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4E47BF7B"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085B12CE"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4FB022" w14:textId="77777777" w:rsidR="002C79CD" w:rsidRPr="00C42459" w:rsidRDefault="002C79CD" w:rsidP="002C79CD">
            <w:pPr>
              <w:pStyle w:val="TAL"/>
            </w:pPr>
            <w:r w:rsidRPr="00C42459">
              <w:t>C: ATC8</w:t>
            </w:r>
          </w:p>
          <w:p w14:paraId="0824C2B9" w14:textId="77777777" w:rsidR="002C79CD" w:rsidRPr="00C42459" w:rsidRDefault="002C79CD" w:rsidP="002C79CD">
            <w:pPr>
              <w:pStyle w:val="TAL"/>
              <w:rPr>
                <w:lang w:val="en-US"/>
              </w:rPr>
            </w:pPr>
            <w:r w:rsidRPr="00C42459">
              <w:rPr>
                <w:lang w:val="en-US"/>
              </w:rPr>
              <w:t>CNC: ANTC8</w:t>
            </w:r>
          </w:p>
          <w:p w14:paraId="054EF9CB" w14:textId="77777777" w:rsidR="002C79CD" w:rsidRPr="00C42459" w:rsidRDefault="002C79CD" w:rsidP="002C79CD">
            <w:pPr>
              <w:pStyle w:val="TAL"/>
              <w:rPr>
                <w:lang w:val="en-US"/>
              </w:rPr>
            </w:pPr>
            <w:r w:rsidRPr="00C42459">
              <w:rPr>
                <w:lang w:val="en-US"/>
              </w:rPr>
              <w:t>C/NC, : ANTC8, ATC8</w:t>
            </w:r>
          </w:p>
          <w:p w14:paraId="41D19845" w14:textId="77777777" w:rsidR="002C79CD" w:rsidRPr="00C42459" w:rsidRDefault="002C79CD" w:rsidP="002C79CD">
            <w:pPr>
              <w:pStyle w:val="TAL"/>
              <w:rPr>
                <w:lang w:val="en-US"/>
              </w:rPr>
            </w:pPr>
          </w:p>
          <w:p w14:paraId="2F1F67FC" w14:textId="20CB5966" w:rsidR="002C79CD" w:rsidRPr="007D061B" w:rsidRDefault="002C79CD" w:rsidP="002C79C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23F348D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9228D4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5F8414C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1F50AD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1FAF4E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45648F75"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44F671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1E236D80"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6AB5657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34A5B717"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346ABB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59BA327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6E155D4F"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531A96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585338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31593CF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07DF69F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A668F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C49243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6F7EBC3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5309AFD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21E9F73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34FD42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B4662">
            <w:pPr>
              <w:pStyle w:val="TAL"/>
              <w:rPr>
                <w:lang w:eastAsia="en-GB"/>
              </w:rPr>
            </w:pPr>
            <w:r w:rsidRPr="00872070">
              <w:rPr>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B4662">
            <w:pPr>
              <w:pStyle w:val="TAL"/>
              <w:rPr>
                <w:lang w:eastAsia="en-GB"/>
              </w:rPr>
            </w:pPr>
            <w:r w:rsidRPr="00872070">
              <w:rPr>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B4662">
            <w:pPr>
              <w:pStyle w:val="TAL"/>
              <w:rPr>
                <w:lang w:eastAsia="en-GB"/>
              </w:rPr>
            </w:pPr>
            <w:r w:rsidRPr="007D061B">
              <w:rPr>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B4662">
            <w:pPr>
              <w:pStyle w:val="TAL"/>
              <w:rPr>
                <w:lang w:eastAsia="en-GB"/>
              </w:rPr>
            </w:pPr>
            <w:r w:rsidRPr="007D061B">
              <w:rPr>
                <w:lang w:eastAsia="en-GB"/>
              </w:rPr>
              <w:t>C: ATC6</w:t>
            </w:r>
          </w:p>
          <w:p w14:paraId="06853FCF" w14:textId="00B0BDCF" w:rsidR="005376BD" w:rsidRPr="007D061B" w:rsidRDefault="005376BD" w:rsidP="005B4662">
            <w:pPr>
              <w:pStyle w:val="TAL"/>
              <w:rPr>
                <w:lang w:eastAsia="en-GB"/>
              </w:rPr>
            </w:pPr>
            <w:r w:rsidRPr="007D061B">
              <w:rPr>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B4662">
            <w:pPr>
              <w:pStyle w:val="TAL"/>
              <w:rPr>
                <w:lang w:eastAsia="en-GB"/>
              </w:rPr>
            </w:pPr>
            <w:r w:rsidRPr="007D061B">
              <w:rPr>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B4662">
            <w:pPr>
              <w:pStyle w:val="TAL"/>
              <w:rPr>
                <w:lang w:eastAsia="en-GB"/>
              </w:rPr>
            </w:pPr>
            <w:r w:rsidRPr="007D061B">
              <w:rPr>
                <w:lang w:eastAsia="en-GB"/>
              </w:rPr>
              <w:t>C: ATC6</w:t>
            </w:r>
          </w:p>
          <w:p w14:paraId="2E1C5CAF" w14:textId="77777777" w:rsidR="005376BD" w:rsidRPr="007D061B" w:rsidRDefault="005376BD" w:rsidP="005B4662">
            <w:pPr>
              <w:pStyle w:val="TAL"/>
              <w:rPr>
                <w:lang w:eastAsia="en-GB"/>
              </w:rPr>
            </w:pPr>
            <w:r w:rsidRPr="007D061B">
              <w:rPr>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B4662">
            <w:pPr>
              <w:pStyle w:val="TAL"/>
            </w:pPr>
            <w:r w:rsidRPr="00C42459">
              <w:t>C: ATC8</w:t>
            </w:r>
          </w:p>
          <w:p w14:paraId="3906EC06" w14:textId="77777777" w:rsidR="005376BD" w:rsidRPr="00C42459" w:rsidRDefault="005376BD" w:rsidP="005B4662">
            <w:pPr>
              <w:pStyle w:val="TAL"/>
              <w:rPr>
                <w:lang w:val="en-US"/>
              </w:rPr>
            </w:pPr>
            <w:r w:rsidRPr="00C42459">
              <w:rPr>
                <w:lang w:val="en-US"/>
              </w:rPr>
              <w:t>CNC: ANTC8</w:t>
            </w:r>
          </w:p>
          <w:p w14:paraId="6D10DFFE" w14:textId="49D02EC5" w:rsidR="005376BD" w:rsidRPr="007D061B" w:rsidRDefault="005376BD" w:rsidP="005B4662">
            <w:pPr>
              <w:pStyle w:val="TAL"/>
              <w:rPr>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0CF841B2"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694FCF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0CBF736E"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B4662">
            <w:pPr>
              <w:pStyle w:val="TAL"/>
              <w:rPr>
                <w:lang w:eastAsia="en-GB"/>
              </w:rPr>
            </w:pPr>
            <w:r w:rsidRPr="00872070">
              <w:rPr>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B4662">
            <w:pPr>
              <w:pStyle w:val="TAL"/>
              <w:rPr>
                <w:lang w:eastAsia="en-GB"/>
              </w:rPr>
            </w:pPr>
            <w:r w:rsidRPr="00872070">
              <w:rPr>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B4662">
            <w:pPr>
              <w:pStyle w:val="TAL"/>
              <w:rPr>
                <w:lang w:eastAsia="en-GB"/>
              </w:rPr>
            </w:pPr>
            <w:r w:rsidRPr="007D061B">
              <w:rPr>
                <w:lang w:eastAsia="en-GB"/>
              </w:rPr>
              <w:t>C: ATC3b, ATC4b</w:t>
            </w:r>
            <w:r>
              <w:rPr>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B4662">
            <w:pPr>
              <w:pStyle w:val="TAL"/>
              <w:rPr>
                <w:lang w:eastAsia="en-GB"/>
              </w:rPr>
            </w:pPr>
            <w:r w:rsidRPr="007D061B">
              <w:rPr>
                <w:lang w:eastAsia="en-GB"/>
              </w:rPr>
              <w:t>C: ATC6, ATC4b, ATC4d CNC:ANTC6, ATC4b, ATC4d</w:t>
            </w:r>
          </w:p>
          <w:p w14:paraId="3BBA239C" w14:textId="7B365E30" w:rsidR="005376BD" w:rsidRPr="007D061B" w:rsidRDefault="005376BD" w:rsidP="005B4662">
            <w:pPr>
              <w:pStyle w:val="TAL"/>
              <w:rPr>
                <w:lang w:eastAsia="en-GB"/>
              </w:rPr>
            </w:pPr>
            <w:r w:rsidRPr="007D061B">
              <w:rPr>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B4662">
            <w:pPr>
              <w:pStyle w:val="TAL"/>
              <w:rPr>
                <w:lang w:eastAsia="en-GB"/>
              </w:rPr>
            </w:pPr>
            <w:r w:rsidRPr="007D061B">
              <w:rPr>
                <w:lang w:eastAsia="en-GB"/>
              </w:rPr>
              <w:t>C: ATC6 ATC4b, ATC4d CNC:ANTC6,ATC4b, ATC4d</w:t>
            </w:r>
          </w:p>
          <w:p w14:paraId="44A00EBF" w14:textId="349BF3B5" w:rsidR="005376BD" w:rsidRPr="007D061B" w:rsidRDefault="005376BD" w:rsidP="005B4662">
            <w:pPr>
              <w:pStyle w:val="TAL"/>
              <w:rPr>
                <w:lang w:eastAsia="en-GB"/>
              </w:rPr>
            </w:pPr>
            <w:r w:rsidRPr="007D061B">
              <w:rPr>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B4662">
            <w:pPr>
              <w:pStyle w:val="TAL"/>
              <w:rPr>
                <w:lang w:eastAsia="en-GB"/>
              </w:rPr>
            </w:pPr>
            <w:r w:rsidRPr="007D061B">
              <w:rPr>
                <w:lang w:eastAsia="en-GB"/>
              </w:rPr>
              <w:t>C: ATC6, ATC4b, ATC4d</w:t>
            </w:r>
          </w:p>
          <w:p w14:paraId="1F3FF431" w14:textId="77777777" w:rsidR="005376BD" w:rsidRPr="007D061B" w:rsidRDefault="005376BD" w:rsidP="005B4662">
            <w:pPr>
              <w:pStyle w:val="TAL"/>
              <w:rPr>
                <w:lang w:eastAsia="en-GB"/>
              </w:rPr>
            </w:pPr>
            <w:r w:rsidRPr="007D061B">
              <w:rPr>
                <w:lang w:eastAsia="en-GB"/>
              </w:rPr>
              <w:t>CNC: ANTC6 , ATC4b, ATC4d</w:t>
            </w:r>
          </w:p>
          <w:p w14:paraId="7387CA19" w14:textId="77777777" w:rsidR="005376BD" w:rsidRPr="007D061B" w:rsidRDefault="005376BD" w:rsidP="005B4662">
            <w:pPr>
              <w:pStyle w:val="TAL"/>
              <w:rPr>
                <w:lang w:eastAsia="en-GB"/>
              </w:rPr>
            </w:pPr>
            <w:r w:rsidRPr="007D061B">
              <w:rPr>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B4662">
            <w:pPr>
              <w:pStyle w:val="TAL"/>
            </w:pPr>
            <w:r w:rsidRPr="00C42459">
              <w:t>C: ATC8</w:t>
            </w:r>
          </w:p>
          <w:p w14:paraId="1A97D48D" w14:textId="77777777" w:rsidR="005376BD" w:rsidRPr="00C42459" w:rsidRDefault="005376BD" w:rsidP="005B4662">
            <w:pPr>
              <w:pStyle w:val="TAL"/>
              <w:rPr>
                <w:lang w:val="en-US"/>
              </w:rPr>
            </w:pPr>
            <w:r w:rsidRPr="00C42459">
              <w:rPr>
                <w:lang w:val="en-US"/>
              </w:rPr>
              <w:t>CNC: ANTC8</w:t>
            </w:r>
          </w:p>
          <w:p w14:paraId="0F40E471" w14:textId="6B805B1F" w:rsidR="005376BD" w:rsidRPr="007D061B" w:rsidRDefault="005376BD" w:rsidP="005B4662">
            <w:pPr>
              <w:pStyle w:val="TAL"/>
              <w:rPr>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885" w:name="_Toc21095121"/>
      <w:bookmarkStart w:id="1886" w:name="_Toc29766654"/>
      <w:bookmarkStart w:id="1887" w:name="_Toc36040801"/>
      <w:bookmarkStart w:id="1888" w:name="_Toc37228211"/>
      <w:bookmarkStart w:id="1889" w:name="_Toc37228715"/>
      <w:bookmarkStart w:id="1890" w:name="_Toc37229219"/>
      <w:bookmarkStart w:id="1891" w:name="_Toc45906776"/>
      <w:bookmarkStart w:id="1892" w:name="_Toc61115931"/>
      <w:bookmarkStart w:id="1893" w:name="_Toc67060697"/>
      <w:bookmarkStart w:id="1894" w:name="_Toc74814202"/>
      <w:bookmarkStart w:id="1895" w:name="_Toc76505625"/>
      <w:bookmarkStart w:id="1896" w:name="_Toc83113873"/>
      <w:bookmarkStart w:id="1897" w:name="_Toc89874995"/>
      <w:bookmarkStart w:id="1898" w:name="_Toc98705559"/>
      <w:bookmarkStart w:id="1899" w:name="_Toc130916322"/>
      <w:bookmarkStart w:id="1900" w:name="_Toc137304272"/>
      <w:bookmarkStart w:id="1901" w:name="_Toc138889719"/>
      <w:bookmarkStart w:id="1902" w:name="_Toc145088425"/>
      <w:bookmarkStart w:id="1903" w:name="_Toc145089389"/>
      <w:bookmarkStart w:id="1904" w:name="_Toc155235484"/>
      <w:r w:rsidRPr="007D061B">
        <w:t>5.3</w:t>
      </w:r>
      <w:r w:rsidRPr="007D061B">
        <w:tab/>
        <w:t>Test configurations for multi-carrier capable TAB connector(s) in operating bands where one RAT capability sets are supported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83AE0A3" w14:textId="77777777" w:rsidR="005432EB" w:rsidRPr="007D061B" w:rsidRDefault="005432EB" w:rsidP="005432EB">
      <w:pPr>
        <w:pStyle w:val="Heading3"/>
      </w:pPr>
      <w:bookmarkStart w:id="1905" w:name="_Toc21095122"/>
      <w:bookmarkStart w:id="1906" w:name="_Toc29766655"/>
      <w:bookmarkStart w:id="1907" w:name="_Toc36040802"/>
      <w:bookmarkStart w:id="1908" w:name="_Toc37228212"/>
      <w:bookmarkStart w:id="1909" w:name="_Toc37228716"/>
      <w:bookmarkStart w:id="1910" w:name="_Toc37229220"/>
      <w:bookmarkStart w:id="1911" w:name="_Toc45906777"/>
      <w:bookmarkStart w:id="1912" w:name="_Toc61115932"/>
      <w:bookmarkStart w:id="1913" w:name="_Toc67060698"/>
      <w:bookmarkStart w:id="1914" w:name="_Toc74814203"/>
      <w:bookmarkStart w:id="1915" w:name="_Toc76505626"/>
      <w:bookmarkStart w:id="1916" w:name="_Toc83113874"/>
      <w:bookmarkStart w:id="1917" w:name="_Toc89874996"/>
      <w:bookmarkStart w:id="1918" w:name="_Toc98705560"/>
      <w:bookmarkStart w:id="1919" w:name="_Toc130916323"/>
      <w:bookmarkStart w:id="1920" w:name="_Toc137304273"/>
      <w:bookmarkStart w:id="1921" w:name="_Toc138889720"/>
      <w:bookmarkStart w:id="1922" w:name="_Toc145088426"/>
      <w:bookmarkStart w:id="1923" w:name="_Toc145089390"/>
      <w:bookmarkStart w:id="1924" w:name="_Toc155235485"/>
      <w:r w:rsidRPr="007D061B">
        <w:t>5.3.1</w:t>
      </w:r>
      <w:r w:rsidRPr="007D061B">
        <w:tab/>
        <w:t>General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25" w:name="_Toc21095123"/>
      <w:bookmarkStart w:id="1926" w:name="_Toc29766656"/>
      <w:bookmarkStart w:id="1927" w:name="_Toc36040803"/>
      <w:bookmarkStart w:id="1928" w:name="_Toc37228213"/>
      <w:bookmarkStart w:id="1929" w:name="_Toc37228717"/>
      <w:bookmarkStart w:id="1930" w:name="_Toc37229221"/>
      <w:bookmarkStart w:id="1931" w:name="_Toc45906778"/>
      <w:bookmarkStart w:id="1932" w:name="_Toc61115933"/>
      <w:bookmarkStart w:id="1933" w:name="_Toc67060699"/>
      <w:bookmarkStart w:id="1934" w:name="_Toc74814204"/>
      <w:bookmarkStart w:id="1935" w:name="_Toc76505627"/>
      <w:bookmarkStart w:id="1936" w:name="_Toc83113875"/>
      <w:bookmarkStart w:id="1937" w:name="_Toc89874997"/>
      <w:bookmarkStart w:id="1938" w:name="_Toc98705561"/>
      <w:bookmarkStart w:id="1939" w:name="_Toc130916324"/>
      <w:bookmarkStart w:id="1940" w:name="_Toc137304274"/>
      <w:bookmarkStart w:id="1941" w:name="_Toc138889721"/>
      <w:bookmarkStart w:id="1942" w:name="_Toc145088427"/>
      <w:bookmarkStart w:id="1943" w:name="_Toc145089391"/>
      <w:bookmarkStart w:id="1944" w:name="_Toc155235486"/>
      <w:r w:rsidRPr="007D061B">
        <w:t>5.3.2</w:t>
      </w:r>
      <w:r w:rsidRPr="007D061B">
        <w:tab/>
        <w:t>TAB connector supporting one RAT only MSR in the operating band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2CC6DB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6966FB1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29AD56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D4FEA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3C2F9A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622708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DD298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1A96EE72"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DCEB57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7BE9937D"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5B0F601B"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1F0B01D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BF724B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62F705E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47F329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DD298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5A0BC6F3"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5A74438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1F53D1AE"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6170D095"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2F61C60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1A727D79"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38440C6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F519C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0542098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281F26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64AD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38A44E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3F967A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464B3C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0C26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96013F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381CF3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6AD6BD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47A42C6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1ECC95E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5F76B4C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w:t>
            </w:r>
            <w:r w:rsidRPr="007D061B">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0AD1AA3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2D209A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6EEFF1B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0ABC9F6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158E45EF"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542D656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AC7CBF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56576A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3167A43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641AA0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0348EC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1C14B7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7F372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3ECD4D9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BD61A1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B9D6B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53F5627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13C784B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0CC659B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w:t>
            </w:r>
            <w:r w:rsidRPr="007D061B">
              <w:rPr>
                <w:rFonts w:ascii="Arial" w:hAnsi="Arial" w:cs="Arial"/>
                <w:sz w:val="18"/>
                <w:szCs w:val="18"/>
                <w:lang w:eastAsia="en-GB"/>
              </w:rPr>
              <w:lastRenderedPageBreak/>
              <w:t xml:space="preserve">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ANTC1a C/NC: </w:t>
            </w:r>
            <w:r w:rsidRPr="007D061B">
              <w:rPr>
                <w:rFonts w:ascii="Arial" w:hAnsi="Arial" w:cs="Arial"/>
                <w:sz w:val="18"/>
                <w:szCs w:val="18"/>
                <w:lang w:eastAsia="en-GB"/>
              </w:rPr>
              <w:lastRenderedPageBreak/>
              <w:t xml:space="preserve">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 xml:space="preserve">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1891947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C3F448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387861C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A344C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5803D7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37409FC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DDDABF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DF255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5BC076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3A8AFC0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361C314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FDFD43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285B0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84C888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04D0FCB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w:t>
            </w:r>
            <w:r w:rsidRPr="007D061B">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 xml:space="preserve">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1735110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2AB417A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256BD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6ECB68D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3939B7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6D59724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45" w:name="_Toc21095124"/>
      <w:bookmarkStart w:id="1946" w:name="_Toc29766657"/>
      <w:bookmarkStart w:id="1947" w:name="_Toc36040804"/>
      <w:bookmarkStart w:id="1948" w:name="_Toc37228214"/>
      <w:bookmarkStart w:id="1949" w:name="_Toc37228718"/>
      <w:bookmarkStart w:id="1950" w:name="_Toc37229222"/>
      <w:bookmarkStart w:id="1951" w:name="_Toc45906779"/>
      <w:bookmarkStart w:id="1952" w:name="_Toc61115934"/>
      <w:bookmarkStart w:id="1953" w:name="_Toc67060700"/>
      <w:bookmarkStart w:id="1954" w:name="_Toc74814205"/>
      <w:bookmarkStart w:id="1955" w:name="_Toc76505628"/>
      <w:bookmarkStart w:id="1956" w:name="_Toc83113876"/>
      <w:bookmarkStart w:id="1957" w:name="_Toc89874998"/>
      <w:bookmarkStart w:id="1958" w:name="_Toc98705562"/>
      <w:bookmarkStart w:id="1959" w:name="_Toc130916325"/>
      <w:bookmarkStart w:id="1960" w:name="_Toc137304275"/>
      <w:bookmarkStart w:id="1961" w:name="_Toc138889722"/>
      <w:bookmarkStart w:id="1962" w:name="_Toc145088428"/>
      <w:bookmarkStart w:id="1963" w:name="_Toc145089392"/>
      <w:bookmarkStart w:id="1964" w:name="_Toc155235487"/>
      <w:r w:rsidRPr="007D061B">
        <w:t>5.3.3</w:t>
      </w:r>
      <w:r w:rsidRPr="007D061B">
        <w:tab/>
        <w:t>TAB connector supporting Single-RAT UTRA in the operating band</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lastRenderedPageBreak/>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65" w:name="_Toc21095125"/>
      <w:bookmarkStart w:id="1966" w:name="_Toc29766658"/>
      <w:bookmarkStart w:id="1967" w:name="_Toc36040805"/>
      <w:bookmarkStart w:id="1968" w:name="_Toc37228215"/>
      <w:bookmarkStart w:id="1969" w:name="_Toc37228719"/>
      <w:bookmarkStart w:id="1970" w:name="_Toc37229223"/>
      <w:bookmarkStart w:id="1971" w:name="_Toc45906780"/>
      <w:bookmarkStart w:id="1972" w:name="_Toc61115935"/>
      <w:bookmarkStart w:id="1973" w:name="_Toc67060701"/>
      <w:bookmarkStart w:id="1974" w:name="_Toc74814206"/>
      <w:bookmarkStart w:id="1975" w:name="_Toc76505629"/>
      <w:bookmarkStart w:id="1976" w:name="_Toc83113877"/>
      <w:bookmarkStart w:id="1977" w:name="_Toc89874999"/>
      <w:bookmarkStart w:id="1978" w:name="_Toc98705563"/>
      <w:bookmarkStart w:id="1979" w:name="_Toc130916326"/>
      <w:bookmarkStart w:id="1980" w:name="_Toc137304276"/>
      <w:bookmarkStart w:id="1981" w:name="_Toc138889723"/>
      <w:bookmarkStart w:id="1982" w:name="_Toc145088429"/>
      <w:bookmarkStart w:id="1983" w:name="_Toc145089393"/>
      <w:bookmarkStart w:id="1984" w:name="_Toc155235488"/>
      <w:r w:rsidRPr="007D061B">
        <w:t>5.3.4</w:t>
      </w:r>
      <w:r w:rsidRPr="007D061B">
        <w:tab/>
        <w:t>TAB connector supporting Single-RAT E-UTRA in the operating band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w:t>
      </w:r>
      <w:r w:rsidRPr="007D061B">
        <w:rPr>
          <w:snapToGrid w:val="0"/>
        </w:rPr>
        <w:lastRenderedPageBreak/>
        <w:t xml:space="preserve">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985" w:name="_Toc21095126"/>
      <w:bookmarkStart w:id="1986" w:name="_Toc29766659"/>
      <w:bookmarkStart w:id="1987" w:name="_Toc36040806"/>
      <w:bookmarkStart w:id="1988" w:name="_Toc37228216"/>
      <w:bookmarkStart w:id="1989" w:name="_Toc37228720"/>
      <w:bookmarkStart w:id="1990" w:name="_Toc37229224"/>
      <w:bookmarkStart w:id="1991" w:name="_Toc45906781"/>
      <w:bookmarkStart w:id="1992" w:name="_Toc61115936"/>
      <w:bookmarkStart w:id="1993" w:name="_Toc67060702"/>
      <w:bookmarkStart w:id="1994" w:name="_Toc74814207"/>
      <w:bookmarkStart w:id="1995" w:name="_Toc76505630"/>
      <w:bookmarkStart w:id="1996" w:name="_Toc83113878"/>
      <w:bookmarkStart w:id="1997" w:name="_Toc89875000"/>
      <w:bookmarkStart w:id="1998" w:name="_Toc98705564"/>
      <w:bookmarkStart w:id="1999" w:name="_Toc130916327"/>
      <w:bookmarkStart w:id="2000" w:name="_Toc137304277"/>
      <w:bookmarkStart w:id="2001" w:name="_Toc138889724"/>
      <w:bookmarkStart w:id="2002" w:name="_Toc145088430"/>
      <w:bookmarkStart w:id="2003" w:name="_Toc145089394"/>
      <w:bookmarkStart w:id="2004" w:name="_Toc15523548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F92A9C" w14:textId="77777777" w:rsidR="005432EB" w:rsidRPr="007D061B" w:rsidRDefault="005432EB" w:rsidP="005432EB">
      <w:pPr>
        <w:pStyle w:val="Heading3"/>
      </w:pPr>
      <w:bookmarkStart w:id="2005" w:name="_Toc21095127"/>
      <w:bookmarkStart w:id="2006" w:name="_Toc29766660"/>
      <w:bookmarkStart w:id="2007" w:name="_Toc36040807"/>
      <w:bookmarkStart w:id="2008" w:name="_Toc37228217"/>
      <w:bookmarkStart w:id="2009" w:name="_Toc37228721"/>
      <w:bookmarkStart w:id="2010" w:name="_Toc37229225"/>
      <w:bookmarkStart w:id="2011" w:name="_Toc45906782"/>
      <w:bookmarkStart w:id="2012" w:name="_Toc61115937"/>
      <w:bookmarkStart w:id="2013" w:name="_Toc67060703"/>
      <w:bookmarkStart w:id="2014" w:name="_Toc74814208"/>
      <w:bookmarkStart w:id="2015" w:name="_Toc76505631"/>
      <w:bookmarkStart w:id="2016" w:name="_Toc83113879"/>
      <w:bookmarkStart w:id="2017" w:name="_Toc89875001"/>
      <w:bookmarkStart w:id="2018" w:name="_Toc98705565"/>
      <w:bookmarkStart w:id="2019" w:name="_Toc130916328"/>
      <w:bookmarkStart w:id="2020" w:name="_Toc137304278"/>
      <w:bookmarkStart w:id="2021" w:name="_Toc138889725"/>
      <w:bookmarkStart w:id="2022" w:name="_Toc145088431"/>
      <w:bookmarkStart w:id="2023" w:name="_Toc145089395"/>
      <w:bookmarkStart w:id="2024" w:name="_Toc155235490"/>
      <w:r w:rsidRPr="007D061B">
        <w:t>5.4.1</w:t>
      </w:r>
      <w:r w:rsidRPr="007D061B">
        <w:tab/>
        <w:t>Multi-band TAB connector supporting MSR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781" w:type="dxa"/>
        <w:jc w:val="center"/>
        <w:tblLayout w:type="fixed"/>
        <w:tblCellMar>
          <w:left w:w="28" w:type="dxa"/>
        </w:tblCellMar>
        <w:tblLook w:val="04A0" w:firstRow="1" w:lastRow="0" w:firstColumn="1" w:lastColumn="0" w:noHBand="0" w:noVBand="1"/>
      </w:tblPr>
      <w:tblGrid>
        <w:gridCol w:w="829"/>
        <w:gridCol w:w="4571"/>
        <w:gridCol w:w="2119"/>
        <w:gridCol w:w="1131"/>
        <w:gridCol w:w="1131"/>
      </w:tblGrid>
      <w:tr w:rsidR="00734A5F" w:rsidRPr="007D061B" w14:paraId="03B8D40D" w14:textId="77777777" w:rsidTr="005B4662">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5B4662">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587"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587"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587"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587"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587"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587"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587"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587"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587"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587"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587"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587"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587"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587"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587"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587"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587"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587"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587"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587"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587"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587"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587"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587"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587"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587"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587"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587"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587"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6C3EE42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5B4662">
            <w:pPr>
              <w:pStyle w:val="TAC"/>
              <w:rPr>
                <w:lang w:eastAsia="en-GB"/>
              </w:rPr>
            </w:pPr>
            <w:r w:rsidRPr="007D061B">
              <w:rPr>
                <w:lang w:eastAsia="en-GB"/>
              </w:rPr>
              <w:t>-</w:t>
            </w:r>
          </w:p>
        </w:tc>
      </w:tr>
      <w:tr w:rsidR="005432EB" w:rsidRPr="007D061B" w14:paraId="46A74F3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639945C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5B4662">
            <w:pPr>
              <w:pStyle w:val="TAC"/>
              <w:rPr>
                <w:lang w:eastAsia="en-GB"/>
              </w:rPr>
            </w:pPr>
            <w:r w:rsidRPr="007D061B">
              <w:rPr>
                <w:lang w:eastAsia="en-GB"/>
              </w:rPr>
              <w:t>-</w:t>
            </w:r>
          </w:p>
        </w:tc>
      </w:tr>
      <w:tr w:rsidR="005432EB" w:rsidRPr="007D061B" w14:paraId="1FF9466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2EE4C1B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5B4662">
            <w:pPr>
              <w:pStyle w:val="TAC"/>
              <w:rPr>
                <w:lang w:eastAsia="en-GB"/>
              </w:rPr>
            </w:pPr>
            <w:r w:rsidRPr="007D061B">
              <w:rPr>
                <w:lang w:eastAsia="en-GB"/>
              </w:rPr>
              <w:t>-</w:t>
            </w:r>
          </w:p>
        </w:tc>
      </w:tr>
      <w:tr w:rsidR="005432EB" w:rsidRPr="007D061B" w14:paraId="4D2773F2" w14:textId="77777777" w:rsidTr="005B4662">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5B4662">
            <w:pPr>
              <w:pStyle w:val="TAC"/>
              <w:rPr>
                <w:lang w:eastAsia="en-GB"/>
              </w:rPr>
            </w:pPr>
            <w:r w:rsidRPr="007D061B">
              <w:rPr>
                <w:lang w:eastAsia="en-GB"/>
              </w:rPr>
              <w:t>-</w:t>
            </w:r>
          </w:p>
        </w:tc>
      </w:tr>
      <w:tr w:rsidR="005432EB" w:rsidRPr="007D061B" w14:paraId="2C86E27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587"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5B4662">
            <w:pPr>
              <w:pStyle w:val="TAC"/>
              <w:rPr>
                <w:lang w:eastAsia="en-GB"/>
              </w:rPr>
            </w:pPr>
            <w:r w:rsidRPr="007D061B">
              <w:rPr>
                <w:lang w:eastAsia="en-GB"/>
              </w:rPr>
              <w:t>-</w:t>
            </w:r>
          </w:p>
        </w:tc>
      </w:tr>
      <w:tr w:rsidR="005432EB" w:rsidRPr="007D061B" w14:paraId="6CABA3B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44B88EB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5B4662">
            <w:pPr>
              <w:pStyle w:val="TAC"/>
              <w:rPr>
                <w:lang w:eastAsia="en-GB"/>
              </w:rPr>
            </w:pPr>
            <w:r w:rsidRPr="007D061B">
              <w:rPr>
                <w:lang w:eastAsia="en-GB"/>
              </w:rPr>
              <w:t>-</w:t>
            </w:r>
          </w:p>
        </w:tc>
      </w:tr>
      <w:tr w:rsidR="005432EB" w:rsidRPr="007D061B" w14:paraId="7B50CE7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1FBF3B7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5B4662">
            <w:pPr>
              <w:pStyle w:val="TAC"/>
              <w:rPr>
                <w:lang w:eastAsia="en-GB"/>
              </w:rPr>
            </w:pPr>
            <w:r w:rsidRPr="007D061B">
              <w:rPr>
                <w:lang w:eastAsia="en-GB"/>
              </w:rPr>
              <w:t>-</w:t>
            </w:r>
          </w:p>
        </w:tc>
      </w:tr>
      <w:tr w:rsidR="005432EB" w:rsidRPr="007D061B" w14:paraId="68B06F5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5108575C"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5B4662">
            <w:pPr>
              <w:pStyle w:val="TAC"/>
              <w:rPr>
                <w:lang w:eastAsia="en-GB"/>
              </w:rPr>
            </w:pPr>
            <w:r w:rsidRPr="007D061B">
              <w:rPr>
                <w:lang w:eastAsia="en-GB"/>
              </w:rPr>
              <w:t>-</w:t>
            </w:r>
          </w:p>
        </w:tc>
      </w:tr>
      <w:tr w:rsidR="005432EB" w:rsidRPr="007D061B" w14:paraId="0F099C24" w14:textId="77777777" w:rsidTr="005B4662">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5B4662">
            <w:pPr>
              <w:pStyle w:val="TAC"/>
              <w:rPr>
                <w:lang w:eastAsia="en-GB"/>
              </w:rPr>
            </w:pPr>
            <w:r w:rsidRPr="007D061B">
              <w:rPr>
                <w:lang w:eastAsia="en-GB"/>
              </w:rPr>
              <w:t>-</w:t>
            </w:r>
          </w:p>
        </w:tc>
      </w:tr>
      <w:tr w:rsidR="005432EB" w:rsidRPr="007D061B" w14:paraId="570CB11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587"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5B4662">
            <w:pPr>
              <w:pStyle w:val="TAC"/>
              <w:rPr>
                <w:lang w:eastAsia="en-GB"/>
              </w:rPr>
            </w:pPr>
            <w:r w:rsidRPr="007D061B">
              <w:rPr>
                <w:lang w:eastAsia="en-GB"/>
              </w:rPr>
              <w:t>-</w:t>
            </w:r>
          </w:p>
        </w:tc>
      </w:tr>
      <w:tr w:rsidR="005432EB" w:rsidRPr="007D061B" w14:paraId="3169175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218B402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5B4662">
            <w:pPr>
              <w:pStyle w:val="TAC"/>
              <w:rPr>
                <w:lang w:eastAsia="en-GB"/>
              </w:rPr>
            </w:pPr>
            <w:r w:rsidRPr="007D061B">
              <w:rPr>
                <w:lang w:eastAsia="zh-CN"/>
              </w:rPr>
              <w:t>ATC5b </w:t>
            </w:r>
          </w:p>
        </w:tc>
      </w:tr>
      <w:tr w:rsidR="005432EB" w:rsidRPr="007D061B" w14:paraId="7DE47E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1D77FA2A"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5B4662">
            <w:pPr>
              <w:pStyle w:val="TAC"/>
              <w:rPr>
                <w:lang w:eastAsia="en-GB"/>
              </w:rPr>
            </w:pPr>
            <w:r w:rsidRPr="007D061B">
              <w:rPr>
                <w:lang w:eastAsia="zh-CN"/>
              </w:rPr>
              <w:t>ATC5b </w:t>
            </w:r>
          </w:p>
        </w:tc>
      </w:tr>
      <w:tr w:rsidR="005432EB" w:rsidRPr="007D061B" w14:paraId="0B6A049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6C38465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5B4662">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5B4662">
            <w:pPr>
              <w:pStyle w:val="TAC"/>
              <w:rPr>
                <w:lang w:eastAsia="en-GB"/>
              </w:rPr>
            </w:pPr>
            <w:r w:rsidRPr="007D061B">
              <w:rPr>
                <w:lang w:eastAsia="zh-CN"/>
              </w:rPr>
              <w:t>ATC5b </w:t>
            </w:r>
          </w:p>
        </w:tc>
      </w:tr>
      <w:tr w:rsidR="005432EB" w:rsidRPr="007D061B" w14:paraId="52D569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587"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5B4662">
            <w:pPr>
              <w:pStyle w:val="TAC"/>
              <w:rPr>
                <w:lang w:eastAsia="en-GB"/>
              </w:rPr>
            </w:pPr>
            <w:r w:rsidRPr="007D061B">
              <w:rPr>
                <w:lang w:eastAsia="en-GB"/>
              </w:rPr>
              <w:t>-</w:t>
            </w:r>
          </w:p>
        </w:tc>
      </w:tr>
      <w:tr w:rsidR="005432EB" w:rsidRPr="007D061B" w14:paraId="6567AC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38F8485F"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5B4662">
            <w:pPr>
              <w:pStyle w:val="TAC"/>
              <w:rPr>
                <w:lang w:eastAsia="en-GB"/>
              </w:rPr>
            </w:pPr>
            <w:r w:rsidRPr="007D061B">
              <w:rPr>
                <w:lang w:eastAsia="zh-CN"/>
              </w:rPr>
              <w:t>ATC5b </w:t>
            </w:r>
          </w:p>
        </w:tc>
      </w:tr>
      <w:tr w:rsidR="005432EB" w:rsidRPr="007D061B" w14:paraId="046A572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23159BE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5B4662">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5B4662">
            <w:pPr>
              <w:pStyle w:val="TAC"/>
              <w:rPr>
                <w:lang w:eastAsia="en-GB"/>
              </w:rPr>
            </w:pPr>
            <w:r w:rsidRPr="007D061B">
              <w:rPr>
                <w:lang w:eastAsia="zh-CN"/>
              </w:rPr>
              <w:t>ATC5b </w:t>
            </w:r>
          </w:p>
        </w:tc>
      </w:tr>
      <w:tr w:rsidR="005432EB" w:rsidRPr="007D061B" w14:paraId="61C5E7F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587"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5B4662">
            <w:pPr>
              <w:pStyle w:val="TAC"/>
              <w:rPr>
                <w:lang w:eastAsia="en-GB"/>
              </w:rPr>
            </w:pPr>
            <w:r w:rsidRPr="007D061B">
              <w:rPr>
                <w:lang w:eastAsia="en-GB"/>
              </w:rPr>
              <w:t>-</w:t>
            </w:r>
          </w:p>
        </w:tc>
      </w:tr>
      <w:tr w:rsidR="005432EB" w:rsidRPr="007D061B" w14:paraId="5E710E9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2D80E8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5B4662">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5B4662">
            <w:pPr>
              <w:pStyle w:val="TAC"/>
              <w:rPr>
                <w:lang w:eastAsia="en-GB"/>
              </w:rPr>
            </w:pPr>
            <w:r w:rsidRPr="007D061B">
              <w:rPr>
                <w:lang w:eastAsia="zh-CN"/>
              </w:rPr>
              <w:t>ATC5b </w:t>
            </w:r>
          </w:p>
        </w:tc>
      </w:tr>
      <w:tr w:rsidR="005432EB" w:rsidRPr="007D061B" w14:paraId="0A5825A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2592C89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5B4662">
            <w:pPr>
              <w:pStyle w:val="TAC"/>
              <w:rPr>
                <w:lang w:eastAsia="en-GB"/>
              </w:rPr>
            </w:pPr>
            <w:r w:rsidRPr="007D061B">
              <w:rPr>
                <w:lang w:eastAsia="en-GB"/>
              </w:rPr>
              <w:t>-</w:t>
            </w:r>
          </w:p>
        </w:tc>
      </w:tr>
      <w:tr w:rsidR="005432EB" w:rsidRPr="007D061B" w14:paraId="1128039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587"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5B4662">
            <w:pPr>
              <w:pStyle w:val="TAC"/>
              <w:rPr>
                <w:lang w:eastAsia="en-GB"/>
              </w:rPr>
            </w:pPr>
            <w:r w:rsidRPr="007D061B">
              <w:rPr>
                <w:lang w:eastAsia="en-GB"/>
              </w:rPr>
              <w:t>-</w:t>
            </w:r>
          </w:p>
        </w:tc>
      </w:tr>
      <w:tr w:rsidR="005432EB" w:rsidRPr="007D061B" w14:paraId="7D2A61D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1265803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5B4662">
            <w:pPr>
              <w:pStyle w:val="TAC"/>
              <w:rPr>
                <w:lang w:eastAsia="en-GB"/>
              </w:rPr>
            </w:pPr>
            <w:r w:rsidRPr="007D061B">
              <w:rPr>
                <w:lang w:eastAsia="zh-CN"/>
              </w:rPr>
              <w:t>ATC5b </w:t>
            </w:r>
          </w:p>
        </w:tc>
      </w:tr>
      <w:tr w:rsidR="005432EB" w:rsidRPr="007D061B" w14:paraId="7E87D48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3E7FB7F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5B4662">
            <w:pPr>
              <w:pStyle w:val="TAC"/>
              <w:rPr>
                <w:lang w:eastAsia="en-GB"/>
              </w:rPr>
            </w:pPr>
            <w:r w:rsidRPr="007D061B">
              <w:rPr>
                <w:lang w:eastAsia="zh-CN"/>
              </w:rPr>
              <w:t>ATC5b </w:t>
            </w:r>
          </w:p>
        </w:tc>
      </w:tr>
      <w:tr w:rsidR="005432EB" w:rsidRPr="007D061B" w14:paraId="23AD8BB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587"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5B4662">
            <w:pPr>
              <w:pStyle w:val="TAC"/>
              <w:rPr>
                <w:lang w:eastAsia="en-GB"/>
              </w:rPr>
            </w:pPr>
            <w:r w:rsidRPr="007D061B">
              <w:rPr>
                <w:lang w:eastAsia="en-GB"/>
              </w:rPr>
              <w:t>-</w:t>
            </w:r>
          </w:p>
        </w:tc>
      </w:tr>
      <w:tr w:rsidR="005432EB" w:rsidRPr="007D061B" w14:paraId="60ED60F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3E27D7E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5B4662">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5B4662">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5B4662">
            <w:pPr>
              <w:pStyle w:val="TAC"/>
              <w:rPr>
                <w:lang w:eastAsia="en-GB"/>
              </w:rPr>
            </w:pPr>
            <w:r w:rsidRPr="007D061B">
              <w:rPr>
                <w:lang w:eastAsia="zh-CN"/>
              </w:rPr>
              <w:t>-</w:t>
            </w:r>
          </w:p>
        </w:tc>
      </w:tr>
      <w:tr w:rsidR="005432EB" w:rsidRPr="007D061B" w14:paraId="26E7B038" w14:textId="77777777" w:rsidTr="005B4662">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5B4662">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5B4662">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5B4662">
            <w:pPr>
              <w:pStyle w:val="TAC"/>
              <w:rPr>
                <w:lang w:eastAsia="zh-CN"/>
              </w:rPr>
            </w:pPr>
            <w:r w:rsidRPr="007D061B">
              <w:rPr>
                <w:lang w:eastAsia="zh-CN"/>
              </w:rPr>
              <w:t>.</w:t>
            </w:r>
          </w:p>
        </w:tc>
      </w:tr>
      <w:tr w:rsidR="005432EB" w:rsidRPr="007D061B" w14:paraId="1FB347EC" w14:textId="77777777" w:rsidTr="005B4662">
        <w:trPr>
          <w:jc w:val="center"/>
        </w:trPr>
        <w:tc>
          <w:tcPr>
            <w:tcW w:w="978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25" w:name="_Toc21095128"/>
      <w:bookmarkStart w:id="2026" w:name="_Toc29766661"/>
      <w:bookmarkStart w:id="2027" w:name="_Toc36040808"/>
      <w:bookmarkStart w:id="2028" w:name="_Toc37228218"/>
      <w:bookmarkStart w:id="2029" w:name="_Toc37228722"/>
      <w:bookmarkStart w:id="2030" w:name="_Toc37229226"/>
      <w:bookmarkStart w:id="2031" w:name="_Toc45906783"/>
      <w:bookmarkStart w:id="2032" w:name="_Toc61115938"/>
      <w:bookmarkStart w:id="2033" w:name="_Toc67060704"/>
      <w:bookmarkStart w:id="2034" w:name="_Toc74814209"/>
      <w:bookmarkStart w:id="2035" w:name="_Toc76505632"/>
      <w:bookmarkStart w:id="2036" w:name="_Toc83113880"/>
      <w:bookmarkStart w:id="2037" w:name="_Toc89875002"/>
      <w:bookmarkStart w:id="2038" w:name="_Toc98705566"/>
      <w:bookmarkStart w:id="2039" w:name="_Toc130916329"/>
      <w:bookmarkStart w:id="2040" w:name="_Toc137304279"/>
      <w:bookmarkStart w:id="2041" w:name="_Toc138889726"/>
      <w:bookmarkStart w:id="2042" w:name="_Toc145088432"/>
      <w:bookmarkStart w:id="2043" w:name="_Toc145089396"/>
      <w:bookmarkStart w:id="2044" w:name="_Toc15523549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004C4EB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38182802"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4FE3214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82A30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5FB0C03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37C6CD25"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6103903"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2FEE2757"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74A11AF6"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45" w:name="_Toc21095129"/>
      <w:bookmarkStart w:id="2046" w:name="_Toc29766662"/>
      <w:bookmarkStart w:id="2047" w:name="_Toc36040809"/>
      <w:bookmarkStart w:id="2048" w:name="_Toc37228219"/>
      <w:bookmarkStart w:id="2049" w:name="_Toc37228723"/>
      <w:bookmarkStart w:id="2050" w:name="_Toc37229227"/>
      <w:bookmarkStart w:id="2051" w:name="_Toc45906784"/>
      <w:bookmarkStart w:id="2052" w:name="_Toc61115939"/>
      <w:bookmarkStart w:id="2053" w:name="_Toc67060705"/>
      <w:bookmarkStart w:id="2054" w:name="_Toc74814210"/>
      <w:bookmarkStart w:id="2055" w:name="_Toc76505633"/>
      <w:bookmarkStart w:id="2056" w:name="_Toc83113881"/>
      <w:bookmarkStart w:id="2057" w:name="_Toc89875003"/>
      <w:bookmarkStart w:id="2058" w:name="_Toc98705567"/>
      <w:bookmarkStart w:id="2059" w:name="_Toc130916330"/>
      <w:bookmarkStart w:id="2060" w:name="_Toc137304280"/>
      <w:bookmarkStart w:id="2061" w:name="_Toc138889727"/>
      <w:bookmarkStart w:id="2062" w:name="_Toc145088433"/>
      <w:bookmarkStart w:id="2063" w:name="_Toc145089397"/>
      <w:bookmarkStart w:id="2064" w:name="_Toc155235492"/>
      <w:r w:rsidRPr="007D061B">
        <w:rPr>
          <w:lang w:eastAsia="zh-CN"/>
        </w:rPr>
        <w:t>6</w:t>
      </w:r>
      <w:r w:rsidRPr="007D061B">
        <w:rPr>
          <w:lang w:eastAsia="zh-CN"/>
        </w:rPr>
        <w:tab/>
        <w:t>Conducted transmitter characteristics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ECC2D82" w14:textId="77777777" w:rsidR="005432EB" w:rsidRPr="007D061B" w:rsidRDefault="005432EB" w:rsidP="005432EB">
      <w:pPr>
        <w:pStyle w:val="Heading2"/>
        <w:rPr>
          <w:lang w:eastAsia="zh-CN"/>
        </w:rPr>
      </w:pPr>
      <w:bookmarkStart w:id="2065" w:name="_Toc21095130"/>
      <w:bookmarkStart w:id="2066" w:name="_Toc29766663"/>
      <w:bookmarkStart w:id="2067" w:name="_Toc36040810"/>
      <w:bookmarkStart w:id="2068" w:name="_Toc37228220"/>
      <w:bookmarkStart w:id="2069" w:name="_Toc37228724"/>
      <w:bookmarkStart w:id="2070" w:name="_Toc37229228"/>
      <w:bookmarkStart w:id="2071" w:name="_Toc45906785"/>
      <w:bookmarkStart w:id="2072" w:name="_Toc61115940"/>
      <w:bookmarkStart w:id="2073" w:name="_Toc67060706"/>
      <w:bookmarkStart w:id="2074" w:name="_Toc74814211"/>
      <w:bookmarkStart w:id="2075" w:name="_Toc76505634"/>
      <w:bookmarkStart w:id="2076" w:name="_Toc83113882"/>
      <w:bookmarkStart w:id="2077" w:name="_Toc89875004"/>
      <w:bookmarkStart w:id="2078" w:name="_Toc98705568"/>
      <w:bookmarkStart w:id="2079" w:name="_Toc130916331"/>
      <w:bookmarkStart w:id="2080" w:name="_Toc137304281"/>
      <w:bookmarkStart w:id="2081" w:name="_Toc138889728"/>
      <w:bookmarkStart w:id="2082" w:name="_Toc145088434"/>
      <w:bookmarkStart w:id="2083" w:name="_Toc145089398"/>
      <w:bookmarkStart w:id="2084" w:name="_Toc155235493"/>
      <w:r w:rsidRPr="007D061B">
        <w:rPr>
          <w:lang w:eastAsia="zh-CN"/>
        </w:rPr>
        <w:t>6.1</w:t>
      </w:r>
      <w:r w:rsidRPr="007D061B">
        <w:rPr>
          <w:lang w:eastAsia="zh-CN"/>
        </w:rPr>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085" w:name="_Toc21095131"/>
      <w:bookmarkStart w:id="2086" w:name="_Toc29766664"/>
      <w:bookmarkStart w:id="2087" w:name="_Toc36040811"/>
      <w:bookmarkStart w:id="2088" w:name="_Toc37228221"/>
      <w:bookmarkStart w:id="2089" w:name="_Toc37228725"/>
      <w:bookmarkStart w:id="2090" w:name="_Toc37229229"/>
      <w:bookmarkStart w:id="2091" w:name="_Toc45906786"/>
      <w:bookmarkStart w:id="2092" w:name="_Toc61115941"/>
      <w:bookmarkStart w:id="2093" w:name="_Toc67060707"/>
      <w:bookmarkStart w:id="2094" w:name="_Toc74814212"/>
      <w:bookmarkStart w:id="2095" w:name="_Toc76505635"/>
      <w:bookmarkStart w:id="2096" w:name="_Toc83113883"/>
      <w:bookmarkStart w:id="2097" w:name="_Toc89875005"/>
      <w:bookmarkStart w:id="2098" w:name="_Toc98705569"/>
      <w:bookmarkStart w:id="2099" w:name="_Toc130916332"/>
      <w:bookmarkStart w:id="2100" w:name="_Toc137304282"/>
      <w:bookmarkStart w:id="2101" w:name="_Toc138889729"/>
      <w:bookmarkStart w:id="2102" w:name="_Toc145088435"/>
      <w:bookmarkStart w:id="2103" w:name="_Toc145089399"/>
      <w:bookmarkStart w:id="2104" w:name="_Toc155235494"/>
      <w:r w:rsidRPr="007D061B">
        <w:rPr>
          <w:lang w:eastAsia="zh-CN"/>
        </w:rPr>
        <w:t>6.2</w:t>
      </w:r>
      <w:r w:rsidRPr="007D061B">
        <w:rPr>
          <w:lang w:eastAsia="zh-CN"/>
        </w:rPr>
        <w:tab/>
        <w:t>Base station output power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F9C0CD0" w14:textId="77777777" w:rsidR="005432EB" w:rsidRPr="007D061B" w:rsidRDefault="005432EB" w:rsidP="005432EB">
      <w:pPr>
        <w:pStyle w:val="Heading3"/>
      </w:pPr>
      <w:bookmarkStart w:id="2105" w:name="_Toc21095132"/>
      <w:bookmarkStart w:id="2106" w:name="_Toc29766665"/>
      <w:bookmarkStart w:id="2107" w:name="_Toc36040812"/>
      <w:bookmarkStart w:id="2108" w:name="_Toc37228222"/>
      <w:bookmarkStart w:id="2109" w:name="_Toc37228726"/>
      <w:bookmarkStart w:id="2110" w:name="_Toc37229230"/>
      <w:bookmarkStart w:id="2111" w:name="_Toc45906787"/>
      <w:bookmarkStart w:id="2112" w:name="_Toc61115942"/>
      <w:bookmarkStart w:id="2113" w:name="_Toc67060708"/>
      <w:bookmarkStart w:id="2114" w:name="_Toc74814213"/>
      <w:bookmarkStart w:id="2115" w:name="_Toc76505636"/>
      <w:bookmarkStart w:id="2116" w:name="_Toc83113884"/>
      <w:bookmarkStart w:id="2117" w:name="_Toc89875006"/>
      <w:bookmarkStart w:id="2118" w:name="_Toc98705570"/>
      <w:bookmarkStart w:id="2119" w:name="_Toc130916333"/>
      <w:bookmarkStart w:id="2120" w:name="_Toc137304283"/>
      <w:bookmarkStart w:id="2121" w:name="_Toc138889730"/>
      <w:bookmarkStart w:id="2122" w:name="_Toc145088436"/>
      <w:bookmarkStart w:id="2123" w:name="_Toc145089400"/>
      <w:bookmarkStart w:id="2124" w:name="_Toc155235495"/>
      <w:r w:rsidRPr="007D061B">
        <w:t>6.2.1</w:t>
      </w:r>
      <w:r w:rsidRPr="007D061B">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25" w:name="_Toc21095133"/>
      <w:bookmarkStart w:id="2126" w:name="_Toc29766666"/>
      <w:bookmarkStart w:id="2127" w:name="_Toc36040813"/>
      <w:bookmarkStart w:id="2128" w:name="_Toc37228223"/>
      <w:bookmarkStart w:id="2129" w:name="_Toc37228727"/>
      <w:bookmarkStart w:id="2130" w:name="_Toc37229231"/>
      <w:bookmarkStart w:id="2131" w:name="_Toc45906788"/>
      <w:bookmarkStart w:id="2132" w:name="_Toc61115943"/>
      <w:bookmarkStart w:id="2133" w:name="_Toc67060709"/>
      <w:bookmarkStart w:id="2134" w:name="_Toc74814214"/>
      <w:bookmarkStart w:id="2135" w:name="_Toc76505637"/>
      <w:bookmarkStart w:id="2136" w:name="_Toc83113885"/>
      <w:bookmarkStart w:id="2137" w:name="_Toc89875007"/>
      <w:bookmarkStart w:id="2138" w:name="_Toc98705571"/>
      <w:bookmarkStart w:id="2139" w:name="_Toc130916334"/>
      <w:bookmarkStart w:id="2140" w:name="_Toc137304284"/>
      <w:bookmarkStart w:id="2141" w:name="_Toc138889731"/>
      <w:bookmarkStart w:id="2142" w:name="_Toc145088437"/>
      <w:bookmarkStart w:id="2143" w:name="_Toc145089401"/>
      <w:bookmarkStart w:id="2144" w:name="_Toc155235496"/>
      <w:r w:rsidRPr="007D061B">
        <w:rPr>
          <w:lang w:eastAsia="zh-CN"/>
        </w:rPr>
        <w:t>6.2.2</w:t>
      </w:r>
      <w:r w:rsidRPr="007D061B">
        <w:rPr>
          <w:lang w:eastAsia="zh-CN"/>
        </w:rPr>
        <w:tab/>
        <w:t>Maximum output power</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5CF75C8" w14:textId="77777777" w:rsidR="005432EB" w:rsidRPr="007D061B" w:rsidRDefault="005432EB" w:rsidP="005432EB">
      <w:pPr>
        <w:pStyle w:val="Heading4"/>
      </w:pPr>
      <w:bookmarkStart w:id="2145" w:name="_Toc21095134"/>
      <w:bookmarkStart w:id="2146" w:name="_Toc29766667"/>
      <w:bookmarkStart w:id="2147" w:name="_Toc36040814"/>
      <w:bookmarkStart w:id="2148" w:name="_Toc37228224"/>
      <w:bookmarkStart w:id="2149" w:name="_Toc37228728"/>
      <w:bookmarkStart w:id="2150" w:name="_Toc37229232"/>
      <w:bookmarkStart w:id="2151" w:name="_Toc45906789"/>
      <w:bookmarkStart w:id="2152" w:name="_Toc61115944"/>
      <w:bookmarkStart w:id="2153" w:name="_Toc67060710"/>
      <w:bookmarkStart w:id="2154" w:name="_Toc74814215"/>
      <w:bookmarkStart w:id="2155" w:name="_Toc76505638"/>
      <w:bookmarkStart w:id="2156" w:name="_Toc83113886"/>
      <w:bookmarkStart w:id="2157" w:name="_Toc89875008"/>
      <w:bookmarkStart w:id="2158" w:name="_Toc98705572"/>
      <w:bookmarkStart w:id="2159" w:name="_Toc130916335"/>
      <w:bookmarkStart w:id="2160" w:name="_Toc137304285"/>
      <w:bookmarkStart w:id="2161" w:name="_Toc138889732"/>
      <w:bookmarkStart w:id="2162" w:name="_Toc145088438"/>
      <w:bookmarkStart w:id="2163" w:name="_Toc145089402"/>
      <w:bookmarkStart w:id="2164" w:name="_Toc155235497"/>
      <w:r w:rsidRPr="007D061B">
        <w:t>6.2.2.1</w:t>
      </w:r>
      <w:r w:rsidRPr="007D061B">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65" w:name="_Toc21095135"/>
      <w:bookmarkStart w:id="2166" w:name="_Toc29766668"/>
      <w:bookmarkStart w:id="2167" w:name="_Toc36040815"/>
      <w:bookmarkStart w:id="2168" w:name="_Toc37228225"/>
      <w:bookmarkStart w:id="2169" w:name="_Toc37228729"/>
      <w:bookmarkStart w:id="2170" w:name="_Toc37229233"/>
      <w:bookmarkStart w:id="2171" w:name="_Toc45906790"/>
      <w:bookmarkStart w:id="2172" w:name="_Toc61115945"/>
      <w:bookmarkStart w:id="2173" w:name="_Toc67060711"/>
      <w:bookmarkStart w:id="2174" w:name="_Toc74814216"/>
      <w:bookmarkStart w:id="2175" w:name="_Toc76505639"/>
      <w:bookmarkStart w:id="2176" w:name="_Toc83113887"/>
      <w:bookmarkStart w:id="2177" w:name="_Toc89875009"/>
      <w:bookmarkStart w:id="2178" w:name="_Toc98705573"/>
      <w:bookmarkStart w:id="2179" w:name="_Toc130916336"/>
      <w:bookmarkStart w:id="2180" w:name="_Toc137304286"/>
      <w:bookmarkStart w:id="2181" w:name="_Toc138889733"/>
      <w:bookmarkStart w:id="2182" w:name="_Toc145088439"/>
      <w:bookmarkStart w:id="2183" w:name="_Toc145089403"/>
      <w:bookmarkStart w:id="2184" w:name="_Toc155235498"/>
      <w:r w:rsidRPr="007D061B">
        <w:t>6.2.2.2</w:t>
      </w:r>
      <w:r w:rsidRPr="007D061B">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185" w:name="_Toc21095136"/>
      <w:bookmarkStart w:id="2186" w:name="_Toc29766669"/>
      <w:bookmarkStart w:id="2187" w:name="_Toc36040816"/>
      <w:bookmarkStart w:id="2188" w:name="_Toc37228226"/>
      <w:bookmarkStart w:id="2189" w:name="_Toc37228730"/>
      <w:bookmarkStart w:id="2190" w:name="_Toc37229234"/>
      <w:bookmarkStart w:id="2191" w:name="_Toc45906791"/>
      <w:bookmarkStart w:id="2192" w:name="_Toc61115946"/>
      <w:bookmarkStart w:id="2193" w:name="_Toc67060712"/>
      <w:bookmarkStart w:id="2194" w:name="_Toc74814217"/>
      <w:bookmarkStart w:id="2195" w:name="_Toc76505640"/>
      <w:bookmarkStart w:id="2196" w:name="_Toc83113888"/>
      <w:bookmarkStart w:id="2197" w:name="_Toc89875010"/>
      <w:bookmarkStart w:id="2198" w:name="_Toc98705574"/>
      <w:bookmarkStart w:id="2199" w:name="_Toc130916337"/>
      <w:bookmarkStart w:id="2200" w:name="_Toc137304287"/>
      <w:bookmarkStart w:id="2201" w:name="_Toc138889734"/>
      <w:bookmarkStart w:id="2202" w:name="_Toc145088440"/>
      <w:bookmarkStart w:id="2203" w:name="_Toc145089404"/>
      <w:bookmarkStart w:id="2204" w:name="_Toc155235499"/>
      <w:r w:rsidRPr="007D061B">
        <w:t>6.2.2.3</w:t>
      </w:r>
      <w:r w:rsidRPr="007D061B">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05" w:name="_Toc21095137"/>
      <w:bookmarkStart w:id="2206" w:name="_Toc29766670"/>
      <w:bookmarkStart w:id="2207" w:name="_Toc36040817"/>
      <w:bookmarkStart w:id="2208" w:name="_Toc37228227"/>
      <w:bookmarkStart w:id="2209" w:name="_Toc37228731"/>
      <w:bookmarkStart w:id="2210" w:name="_Toc37229235"/>
      <w:bookmarkStart w:id="2211" w:name="_Toc45906792"/>
      <w:bookmarkStart w:id="2212" w:name="_Toc61115947"/>
      <w:bookmarkStart w:id="2213" w:name="_Toc67060713"/>
      <w:bookmarkStart w:id="2214" w:name="_Toc74814218"/>
      <w:bookmarkStart w:id="2215" w:name="_Toc76505641"/>
      <w:bookmarkStart w:id="2216" w:name="_Toc83113889"/>
      <w:bookmarkStart w:id="2217" w:name="_Toc89875011"/>
      <w:bookmarkStart w:id="2218" w:name="_Toc98705575"/>
      <w:bookmarkStart w:id="2219" w:name="_Toc130916338"/>
      <w:bookmarkStart w:id="2220" w:name="_Toc137304288"/>
      <w:bookmarkStart w:id="2221" w:name="_Toc138889735"/>
      <w:bookmarkStart w:id="2222" w:name="_Toc145088441"/>
      <w:bookmarkStart w:id="2223" w:name="_Toc145089405"/>
      <w:bookmarkStart w:id="2224" w:name="_Toc155235500"/>
      <w:r w:rsidRPr="007D061B">
        <w:t>6.2.2.4</w:t>
      </w:r>
      <w:r w:rsidRPr="007D061B">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1BD747" w14:textId="77777777" w:rsidR="005432EB" w:rsidRPr="007D061B" w:rsidRDefault="005432EB" w:rsidP="005432EB">
      <w:pPr>
        <w:pStyle w:val="Heading5"/>
      </w:pPr>
      <w:bookmarkStart w:id="2225" w:name="_Toc21095138"/>
      <w:bookmarkStart w:id="2226" w:name="_Toc29766671"/>
      <w:bookmarkStart w:id="2227" w:name="_Toc36040818"/>
      <w:bookmarkStart w:id="2228" w:name="_Toc37228228"/>
      <w:bookmarkStart w:id="2229" w:name="_Toc37228732"/>
      <w:bookmarkStart w:id="2230" w:name="_Toc37229236"/>
      <w:bookmarkStart w:id="2231" w:name="_Toc45906793"/>
      <w:bookmarkStart w:id="2232" w:name="_Toc61115948"/>
      <w:bookmarkStart w:id="2233" w:name="_Toc67060714"/>
      <w:bookmarkStart w:id="2234" w:name="_Toc74814219"/>
      <w:bookmarkStart w:id="2235" w:name="_Toc76505642"/>
      <w:bookmarkStart w:id="2236" w:name="_Toc83113890"/>
      <w:bookmarkStart w:id="2237" w:name="_Toc89875012"/>
      <w:bookmarkStart w:id="2238" w:name="_Toc98705576"/>
      <w:bookmarkStart w:id="2239" w:name="_Toc130916339"/>
      <w:bookmarkStart w:id="2240" w:name="_Toc137304289"/>
      <w:bookmarkStart w:id="2241" w:name="_Toc138889736"/>
      <w:bookmarkStart w:id="2242" w:name="_Toc145088442"/>
      <w:bookmarkStart w:id="2243" w:name="_Toc145089406"/>
      <w:bookmarkStart w:id="2244" w:name="_Toc155235501"/>
      <w:r w:rsidRPr="007D061B">
        <w:t>6.2.2.4.1</w:t>
      </w:r>
      <w:r w:rsidRPr="007D061B">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2245" w:name="_Toc21095139"/>
      <w:bookmarkStart w:id="2246" w:name="_Toc29766672"/>
      <w:bookmarkStart w:id="2247" w:name="_Toc36040819"/>
      <w:bookmarkStart w:id="2248" w:name="_Toc37228229"/>
      <w:bookmarkStart w:id="2249" w:name="_Toc37228733"/>
      <w:bookmarkStart w:id="2250" w:name="_Toc37229237"/>
      <w:bookmarkStart w:id="2251" w:name="_Toc45906794"/>
      <w:bookmarkStart w:id="2252" w:name="_Toc61115949"/>
      <w:bookmarkStart w:id="2253" w:name="_Toc67060715"/>
      <w:bookmarkStart w:id="2254" w:name="_Toc74814220"/>
      <w:bookmarkStart w:id="2255" w:name="_Toc76505643"/>
      <w:bookmarkStart w:id="2256" w:name="_Toc83113891"/>
      <w:bookmarkStart w:id="2257" w:name="_Toc89875013"/>
      <w:bookmarkStart w:id="2258" w:name="_Toc98705577"/>
      <w:bookmarkStart w:id="2259" w:name="_Toc130916340"/>
      <w:bookmarkStart w:id="2260" w:name="_Toc137304290"/>
      <w:bookmarkStart w:id="2261" w:name="_Toc138889737"/>
      <w:bookmarkStart w:id="2262" w:name="_Toc145088443"/>
      <w:bookmarkStart w:id="2263" w:name="_Toc145089407"/>
      <w:bookmarkStart w:id="2264" w:name="_Toc155235502"/>
      <w:r w:rsidRPr="007D061B">
        <w:t>6.2.2.4.2</w:t>
      </w:r>
      <w:r w:rsidRPr="007D061B">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65" w:name="_Toc21095140"/>
      <w:bookmarkStart w:id="2266" w:name="_Toc29766673"/>
      <w:bookmarkStart w:id="2267" w:name="_Toc36040820"/>
      <w:bookmarkStart w:id="2268" w:name="_Toc37228230"/>
      <w:bookmarkStart w:id="2269" w:name="_Toc37228734"/>
      <w:bookmarkStart w:id="2270" w:name="_Toc37229238"/>
      <w:bookmarkStart w:id="2271" w:name="_Toc45906795"/>
      <w:bookmarkStart w:id="2272" w:name="_Toc61115950"/>
      <w:bookmarkStart w:id="2273" w:name="_Toc67060716"/>
      <w:bookmarkStart w:id="2274" w:name="_Toc74814221"/>
      <w:bookmarkStart w:id="2275" w:name="_Toc76505644"/>
      <w:bookmarkStart w:id="2276" w:name="_Toc83113892"/>
      <w:bookmarkStart w:id="2277" w:name="_Toc89875014"/>
      <w:bookmarkStart w:id="2278" w:name="_Toc98705578"/>
      <w:bookmarkStart w:id="2279" w:name="_Toc130916341"/>
      <w:bookmarkStart w:id="2280" w:name="_Toc137304291"/>
      <w:bookmarkStart w:id="2281" w:name="_Toc138889738"/>
      <w:bookmarkStart w:id="2282" w:name="_Toc145088444"/>
      <w:bookmarkStart w:id="2283" w:name="_Toc145089408"/>
      <w:bookmarkStart w:id="2284" w:name="_Toc155235503"/>
      <w:r w:rsidRPr="007D061B">
        <w:t>6.2.2.5</w:t>
      </w:r>
      <w:r w:rsidRPr="007D061B">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285" w:name="_Toc21095141"/>
      <w:bookmarkStart w:id="2286" w:name="_Toc29766674"/>
      <w:bookmarkStart w:id="2287" w:name="_Toc36040821"/>
      <w:bookmarkStart w:id="2288" w:name="_Toc37228231"/>
      <w:bookmarkStart w:id="2289" w:name="_Toc37228735"/>
      <w:bookmarkStart w:id="2290" w:name="_Toc37229239"/>
      <w:bookmarkStart w:id="2291" w:name="_Toc45906796"/>
      <w:bookmarkStart w:id="2292" w:name="_Toc61115951"/>
      <w:bookmarkStart w:id="2293" w:name="_Toc67060717"/>
      <w:bookmarkStart w:id="2294" w:name="_Toc74814222"/>
      <w:bookmarkStart w:id="2295" w:name="_Toc76505645"/>
      <w:bookmarkStart w:id="2296" w:name="_Toc83113893"/>
      <w:bookmarkStart w:id="2297" w:name="_Toc89875015"/>
      <w:bookmarkStart w:id="2298" w:name="_Toc98705579"/>
      <w:bookmarkStart w:id="2299" w:name="_Toc130916342"/>
      <w:bookmarkStart w:id="2300" w:name="_Toc137304292"/>
      <w:bookmarkStart w:id="2301" w:name="_Toc138889739"/>
      <w:bookmarkStart w:id="2302" w:name="_Toc145088445"/>
      <w:bookmarkStart w:id="2303" w:name="_Toc145089409"/>
      <w:bookmarkStart w:id="2304" w:name="_Toc155235504"/>
      <w:r w:rsidRPr="007D061B">
        <w:rPr>
          <w:lang w:eastAsia="zh-CN"/>
        </w:rPr>
        <w:t>6.2.3</w:t>
      </w:r>
      <w:r w:rsidRPr="007D061B">
        <w:rPr>
          <w:lang w:eastAsia="zh-CN"/>
        </w:rPr>
        <w:tab/>
      </w:r>
      <w:r w:rsidRPr="007D061B">
        <w:t>UTRA FDD primary CPICH power</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6055025" w14:textId="77777777" w:rsidR="005432EB" w:rsidRPr="007D061B" w:rsidRDefault="005432EB" w:rsidP="005432EB">
      <w:pPr>
        <w:pStyle w:val="Heading4"/>
      </w:pPr>
      <w:bookmarkStart w:id="2305" w:name="_Toc21095142"/>
      <w:bookmarkStart w:id="2306" w:name="_Toc29766675"/>
      <w:bookmarkStart w:id="2307" w:name="_Toc36040822"/>
      <w:bookmarkStart w:id="2308" w:name="_Toc37228232"/>
      <w:bookmarkStart w:id="2309" w:name="_Toc37228736"/>
      <w:bookmarkStart w:id="2310" w:name="_Toc37229240"/>
      <w:bookmarkStart w:id="2311" w:name="_Toc45906797"/>
      <w:bookmarkStart w:id="2312" w:name="_Toc61115952"/>
      <w:bookmarkStart w:id="2313" w:name="_Toc67060718"/>
      <w:bookmarkStart w:id="2314" w:name="_Toc74814223"/>
      <w:bookmarkStart w:id="2315" w:name="_Toc76505646"/>
      <w:bookmarkStart w:id="2316" w:name="_Toc83113894"/>
      <w:bookmarkStart w:id="2317" w:name="_Toc89875016"/>
      <w:bookmarkStart w:id="2318" w:name="_Toc98705580"/>
      <w:bookmarkStart w:id="2319" w:name="_Toc130916343"/>
      <w:bookmarkStart w:id="2320" w:name="_Toc137304293"/>
      <w:bookmarkStart w:id="2321" w:name="_Toc138889740"/>
      <w:bookmarkStart w:id="2322" w:name="_Toc145088446"/>
      <w:bookmarkStart w:id="2323" w:name="_Toc145089410"/>
      <w:bookmarkStart w:id="2324" w:name="_Toc155235505"/>
      <w:r w:rsidRPr="007D061B">
        <w:t>6.2.3.1</w:t>
      </w:r>
      <w:r w:rsidRPr="007D061B">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25" w:name="_Toc21095143"/>
      <w:bookmarkStart w:id="2326" w:name="_Toc29766676"/>
      <w:bookmarkStart w:id="2327" w:name="_Toc36040823"/>
      <w:bookmarkStart w:id="2328" w:name="_Toc37228233"/>
      <w:bookmarkStart w:id="2329" w:name="_Toc37228737"/>
      <w:bookmarkStart w:id="2330" w:name="_Toc37229241"/>
      <w:bookmarkStart w:id="2331" w:name="_Toc45906798"/>
      <w:bookmarkStart w:id="2332" w:name="_Toc61115953"/>
      <w:bookmarkStart w:id="2333" w:name="_Toc67060719"/>
      <w:bookmarkStart w:id="2334" w:name="_Toc74814224"/>
      <w:bookmarkStart w:id="2335" w:name="_Toc76505647"/>
      <w:bookmarkStart w:id="2336" w:name="_Toc83113895"/>
      <w:bookmarkStart w:id="2337" w:name="_Toc89875017"/>
      <w:bookmarkStart w:id="2338" w:name="_Toc98705581"/>
      <w:bookmarkStart w:id="2339" w:name="_Toc130916344"/>
      <w:bookmarkStart w:id="2340" w:name="_Toc137304294"/>
      <w:bookmarkStart w:id="2341" w:name="_Toc138889741"/>
      <w:bookmarkStart w:id="2342" w:name="_Toc145088447"/>
      <w:bookmarkStart w:id="2343" w:name="_Toc145089411"/>
      <w:bookmarkStart w:id="2344" w:name="_Toc155235506"/>
      <w:r w:rsidRPr="007D061B">
        <w:t>6.2.3.2</w:t>
      </w:r>
      <w:r w:rsidRPr="007D061B">
        <w:tab/>
        <w:t>Minimum requirement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45" w:name="_Toc21095144"/>
      <w:bookmarkStart w:id="2346" w:name="_Toc29766677"/>
      <w:bookmarkStart w:id="2347" w:name="_Toc36040824"/>
      <w:bookmarkStart w:id="2348" w:name="_Toc37228234"/>
      <w:bookmarkStart w:id="2349" w:name="_Toc37228738"/>
      <w:bookmarkStart w:id="2350" w:name="_Toc37229242"/>
      <w:bookmarkStart w:id="2351" w:name="_Toc45906799"/>
      <w:bookmarkStart w:id="2352" w:name="_Toc61115954"/>
      <w:bookmarkStart w:id="2353" w:name="_Toc67060720"/>
      <w:bookmarkStart w:id="2354" w:name="_Toc74814225"/>
      <w:bookmarkStart w:id="2355" w:name="_Toc76505648"/>
      <w:bookmarkStart w:id="2356" w:name="_Toc83113896"/>
      <w:bookmarkStart w:id="2357" w:name="_Toc89875018"/>
      <w:bookmarkStart w:id="2358" w:name="_Toc98705582"/>
      <w:bookmarkStart w:id="2359" w:name="_Toc130916345"/>
      <w:bookmarkStart w:id="2360" w:name="_Toc137304295"/>
      <w:bookmarkStart w:id="2361" w:name="_Toc138889742"/>
      <w:bookmarkStart w:id="2362" w:name="_Toc145088448"/>
      <w:bookmarkStart w:id="2363" w:name="_Toc145089412"/>
      <w:bookmarkStart w:id="2364" w:name="_Toc155235507"/>
      <w:r w:rsidRPr="007D061B">
        <w:t>6.2.3.3</w:t>
      </w:r>
      <w:r w:rsidRPr="007D061B">
        <w:tab/>
        <w:t>Test purpose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65" w:name="_Toc21095145"/>
      <w:bookmarkStart w:id="2366" w:name="_Toc29766678"/>
      <w:bookmarkStart w:id="2367" w:name="_Toc36040825"/>
      <w:bookmarkStart w:id="2368" w:name="_Toc37228235"/>
      <w:bookmarkStart w:id="2369" w:name="_Toc37228739"/>
      <w:bookmarkStart w:id="2370" w:name="_Toc37229243"/>
      <w:bookmarkStart w:id="2371" w:name="_Toc45906800"/>
      <w:bookmarkStart w:id="2372" w:name="_Toc61115955"/>
      <w:bookmarkStart w:id="2373" w:name="_Toc67060721"/>
      <w:bookmarkStart w:id="2374" w:name="_Toc74814226"/>
      <w:bookmarkStart w:id="2375" w:name="_Toc76505649"/>
      <w:bookmarkStart w:id="2376" w:name="_Toc83113897"/>
      <w:bookmarkStart w:id="2377" w:name="_Toc89875019"/>
      <w:bookmarkStart w:id="2378" w:name="_Toc98705583"/>
      <w:bookmarkStart w:id="2379" w:name="_Toc130916346"/>
      <w:bookmarkStart w:id="2380" w:name="_Toc137304296"/>
      <w:bookmarkStart w:id="2381" w:name="_Toc138889743"/>
      <w:bookmarkStart w:id="2382" w:name="_Toc145088449"/>
      <w:bookmarkStart w:id="2383" w:name="_Toc145089413"/>
      <w:bookmarkStart w:id="2384" w:name="_Toc155235508"/>
      <w:r w:rsidRPr="007D061B">
        <w:t>6.2.3.4</w:t>
      </w:r>
      <w:r w:rsidRPr="007D061B">
        <w:tab/>
        <w:t>Method of test</w:t>
      </w:r>
      <w:bookmarkStart w:id="2385" w:name="_Toc21095146"/>
      <w:bookmarkStart w:id="2386" w:name="_Toc29766679"/>
      <w:bookmarkStart w:id="2387" w:name="_Toc36040826"/>
      <w:bookmarkStart w:id="2388" w:name="_Toc37228236"/>
      <w:bookmarkStart w:id="2389" w:name="_Toc37228740"/>
      <w:bookmarkStart w:id="2390" w:name="_Toc37229244"/>
      <w:bookmarkStart w:id="2391" w:name="_Toc45906801"/>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555ABB5" w14:textId="76792C23" w:rsidR="005432EB" w:rsidRPr="007D061B" w:rsidRDefault="005432EB" w:rsidP="005432EB">
      <w:pPr>
        <w:pStyle w:val="Heading5"/>
      </w:pPr>
      <w:bookmarkStart w:id="2392" w:name="_Toc61115956"/>
      <w:bookmarkStart w:id="2393" w:name="_Toc67060722"/>
      <w:bookmarkStart w:id="2394" w:name="_Toc74814227"/>
      <w:bookmarkStart w:id="2395" w:name="_Toc76505650"/>
      <w:bookmarkStart w:id="2396" w:name="_Toc83113898"/>
      <w:bookmarkStart w:id="2397" w:name="_Toc89875020"/>
      <w:bookmarkStart w:id="2398" w:name="_Toc98705584"/>
      <w:bookmarkStart w:id="2399" w:name="_Toc130916347"/>
      <w:bookmarkStart w:id="2400" w:name="_Toc137304297"/>
      <w:bookmarkStart w:id="2401" w:name="_Toc138889744"/>
      <w:bookmarkStart w:id="2402" w:name="_Toc145088450"/>
      <w:bookmarkStart w:id="2403" w:name="_Toc145089414"/>
      <w:bookmarkStart w:id="2404" w:name="_Toc155235509"/>
      <w:r w:rsidRPr="007D061B">
        <w:t>6.2.3.4.1</w:t>
      </w:r>
      <w:r w:rsidRPr="007D061B">
        <w:tab/>
        <w:t>Initial conditions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05" w:name="_Toc21095147"/>
      <w:bookmarkStart w:id="2406" w:name="_Toc29766680"/>
      <w:bookmarkStart w:id="2407" w:name="_Toc36040827"/>
      <w:bookmarkStart w:id="2408" w:name="_Toc37228237"/>
      <w:bookmarkStart w:id="2409" w:name="_Toc37228741"/>
      <w:bookmarkStart w:id="2410" w:name="_Toc37229245"/>
      <w:bookmarkStart w:id="2411" w:name="_Toc45906802"/>
      <w:bookmarkStart w:id="2412" w:name="_Toc61115957"/>
      <w:bookmarkStart w:id="2413" w:name="_Toc67060723"/>
      <w:bookmarkStart w:id="2414" w:name="_Toc74814228"/>
      <w:bookmarkStart w:id="2415" w:name="_Toc76505651"/>
      <w:bookmarkStart w:id="2416" w:name="_Toc83113899"/>
      <w:bookmarkStart w:id="2417" w:name="_Toc89875021"/>
      <w:bookmarkStart w:id="2418" w:name="_Toc98705585"/>
      <w:bookmarkStart w:id="2419" w:name="_Toc130916348"/>
      <w:bookmarkStart w:id="2420" w:name="_Toc137304298"/>
      <w:bookmarkStart w:id="2421" w:name="_Toc138889745"/>
      <w:bookmarkStart w:id="2422" w:name="_Toc145088451"/>
      <w:bookmarkStart w:id="2423" w:name="_Toc145089415"/>
      <w:bookmarkStart w:id="2424" w:name="_Toc155235510"/>
      <w:r w:rsidRPr="007D061B">
        <w:t>6.2.3.4.2</w:t>
      </w:r>
      <w:r w:rsidRPr="007D061B">
        <w:tab/>
        <w:t>Procedure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25" w:name="_Toc21095148"/>
      <w:bookmarkStart w:id="2426" w:name="_Toc29766681"/>
      <w:bookmarkStart w:id="2427" w:name="_Toc36040828"/>
      <w:bookmarkStart w:id="2428" w:name="_Toc37228238"/>
      <w:bookmarkStart w:id="2429" w:name="_Toc37228742"/>
      <w:bookmarkStart w:id="2430" w:name="_Toc37229246"/>
      <w:bookmarkStart w:id="2431" w:name="_Toc45906803"/>
      <w:bookmarkStart w:id="2432" w:name="_Toc61115958"/>
      <w:bookmarkStart w:id="2433" w:name="_Toc67060724"/>
      <w:bookmarkStart w:id="2434" w:name="_Toc74814229"/>
      <w:bookmarkStart w:id="2435" w:name="_Toc76505652"/>
      <w:bookmarkStart w:id="2436" w:name="_Toc83113900"/>
      <w:bookmarkStart w:id="2437" w:name="_Toc89875022"/>
      <w:bookmarkStart w:id="2438" w:name="_Toc98705586"/>
      <w:bookmarkStart w:id="2439" w:name="_Toc130916349"/>
      <w:bookmarkStart w:id="2440" w:name="_Toc137304299"/>
      <w:bookmarkStart w:id="2441" w:name="_Toc138889746"/>
      <w:bookmarkStart w:id="2442" w:name="_Toc145088452"/>
      <w:bookmarkStart w:id="2443" w:name="_Toc145089416"/>
      <w:bookmarkStart w:id="2444" w:name="_Toc155235511"/>
      <w:r w:rsidRPr="007D061B">
        <w:t>6.2.3.5</w:t>
      </w:r>
      <w:r w:rsidRPr="007D061B">
        <w:tab/>
        <w:t>Test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45" w:name="_Toc21095149"/>
      <w:bookmarkStart w:id="2446" w:name="_Toc29766682"/>
      <w:bookmarkStart w:id="2447" w:name="_Toc36040829"/>
      <w:bookmarkStart w:id="2448" w:name="_Toc37228239"/>
      <w:bookmarkStart w:id="2449" w:name="_Toc37228743"/>
      <w:bookmarkStart w:id="2450" w:name="_Toc37229247"/>
      <w:bookmarkStart w:id="2451" w:name="_Toc45906804"/>
      <w:bookmarkStart w:id="2452" w:name="_Toc61115959"/>
      <w:bookmarkStart w:id="2453" w:name="_Toc67060725"/>
      <w:bookmarkStart w:id="2454" w:name="_Toc74814230"/>
      <w:bookmarkStart w:id="2455" w:name="_Toc76505653"/>
      <w:bookmarkStart w:id="2456" w:name="_Toc83113901"/>
      <w:bookmarkStart w:id="2457" w:name="_Toc89875023"/>
      <w:bookmarkStart w:id="2458" w:name="_Toc98705587"/>
      <w:bookmarkStart w:id="2459" w:name="_Toc130916350"/>
      <w:bookmarkStart w:id="2460" w:name="_Toc137304300"/>
      <w:bookmarkStart w:id="2461" w:name="_Toc138889747"/>
      <w:bookmarkStart w:id="2462" w:name="_Toc145088453"/>
      <w:bookmarkStart w:id="2463" w:name="_Toc145089417"/>
      <w:bookmarkStart w:id="2464" w:name="_Toc155235512"/>
      <w:r w:rsidRPr="007D061B">
        <w:rPr>
          <w:lang w:eastAsia="zh-CN"/>
        </w:rPr>
        <w:t>6.2.4</w:t>
      </w:r>
      <w:r w:rsidRPr="007D061B">
        <w:rPr>
          <w:lang w:eastAsia="zh-CN"/>
        </w:rPr>
        <w:tab/>
      </w:r>
      <w:r w:rsidRPr="007D061B">
        <w:t>UTRA TDD primary CCPCH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52EAC1C" w14:textId="77777777" w:rsidR="005432EB" w:rsidRPr="007D061B" w:rsidRDefault="005432EB" w:rsidP="005432EB">
      <w:pPr>
        <w:pStyle w:val="Heading4"/>
      </w:pPr>
      <w:bookmarkStart w:id="2465" w:name="_Toc21095150"/>
      <w:bookmarkStart w:id="2466" w:name="_Toc29766683"/>
      <w:bookmarkStart w:id="2467" w:name="_Toc36040830"/>
      <w:bookmarkStart w:id="2468" w:name="_Toc37228240"/>
      <w:bookmarkStart w:id="2469" w:name="_Toc37228744"/>
      <w:bookmarkStart w:id="2470" w:name="_Toc37229248"/>
      <w:bookmarkStart w:id="2471" w:name="_Toc45906805"/>
      <w:bookmarkStart w:id="2472" w:name="_Toc61115960"/>
      <w:bookmarkStart w:id="2473" w:name="_Toc67060726"/>
      <w:bookmarkStart w:id="2474" w:name="_Toc74814231"/>
      <w:bookmarkStart w:id="2475" w:name="_Toc76505654"/>
      <w:bookmarkStart w:id="2476" w:name="_Toc83113902"/>
      <w:bookmarkStart w:id="2477" w:name="_Toc89875024"/>
      <w:bookmarkStart w:id="2478" w:name="_Toc98705588"/>
      <w:bookmarkStart w:id="2479" w:name="_Toc130916351"/>
      <w:bookmarkStart w:id="2480" w:name="_Toc137304301"/>
      <w:bookmarkStart w:id="2481" w:name="_Toc138889748"/>
      <w:bookmarkStart w:id="2482" w:name="_Toc145088454"/>
      <w:bookmarkStart w:id="2483" w:name="_Toc145089418"/>
      <w:bookmarkStart w:id="2484" w:name="_Toc155235513"/>
      <w:r w:rsidRPr="007D061B">
        <w:t>6.2.4.1</w:t>
      </w:r>
      <w:r w:rsidRPr="007D061B">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485" w:name="_Toc21095151"/>
      <w:bookmarkStart w:id="2486" w:name="_Toc29766684"/>
      <w:bookmarkStart w:id="2487" w:name="_Toc36040831"/>
      <w:bookmarkStart w:id="2488" w:name="_Toc37228241"/>
      <w:bookmarkStart w:id="2489" w:name="_Toc37228745"/>
      <w:bookmarkStart w:id="2490" w:name="_Toc37229249"/>
      <w:bookmarkStart w:id="2491" w:name="_Toc45906806"/>
      <w:bookmarkStart w:id="2492" w:name="_Toc61115961"/>
      <w:bookmarkStart w:id="2493" w:name="_Toc67060727"/>
      <w:bookmarkStart w:id="2494" w:name="_Toc74814232"/>
      <w:bookmarkStart w:id="2495" w:name="_Toc76505655"/>
      <w:bookmarkStart w:id="2496" w:name="_Toc83113903"/>
      <w:bookmarkStart w:id="2497" w:name="_Toc89875025"/>
      <w:bookmarkStart w:id="2498" w:name="_Toc98705589"/>
      <w:bookmarkStart w:id="2499" w:name="_Toc130916352"/>
      <w:bookmarkStart w:id="2500" w:name="_Toc137304302"/>
      <w:bookmarkStart w:id="2501" w:name="_Toc138889749"/>
      <w:bookmarkStart w:id="2502" w:name="_Toc145088455"/>
      <w:bookmarkStart w:id="2503" w:name="_Toc145089419"/>
      <w:bookmarkStart w:id="2504" w:name="_Toc155235514"/>
      <w:r w:rsidRPr="007D061B">
        <w:t>6.2.4.2</w:t>
      </w:r>
      <w:r w:rsidRPr="007D061B">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05" w:name="_Toc21095152"/>
      <w:bookmarkStart w:id="2506" w:name="_Toc29766685"/>
      <w:bookmarkStart w:id="2507" w:name="_Toc36040832"/>
      <w:bookmarkStart w:id="2508" w:name="_Toc37228242"/>
      <w:bookmarkStart w:id="2509" w:name="_Toc37228746"/>
      <w:bookmarkStart w:id="2510" w:name="_Toc37229250"/>
      <w:bookmarkStart w:id="2511" w:name="_Toc45906807"/>
      <w:bookmarkStart w:id="2512" w:name="_Toc61115962"/>
      <w:bookmarkStart w:id="2513" w:name="_Toc67060728"/>
      <w:bookmarkStart w:id="2514" w:name="_Toc74814233"/>
      <w:bookmarkStart w:id="2515" w:name="_Toc76505656"/>
      <w:bookmarkStart w:id="2516" w:name="_Toc83113904"/>
      <w:bookmarkStart w:id="2517" w:name="_Toc89875026"/>
      <w:bookmarkStart w:id="2518" w:name="_Toc98705590"/>
      <w:bookmarkStart w:id="2519" w:name="_Toc130916353"/>
      <w:bookmarkStart w:id="2520" w:name="_Toc137304303"/>
      <w:bookmarkStart w:id="2521" w:name="_Toc138889750"/>
      <w:bookmarkStart w:id="2522" w:name="_Toc145088456"/>
      <w:bookmarkStart w:id="2523" w:name="_Toc145089420"/>
      <w:bookmarkStart w:id="2524" w:name="_Toc155235515"/>
      <w:r w:rsidRPr="007D061B">
        <w:t>6.2.4.3</w:t>
      </w:r>
      <w:r w:rsidRPr="007D061B">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25" w:name="_Toc21095153"/>
      <w:bookmarkStart w:id="2526" w:name="_Toc29766686"/>
      <w:bookmarkStart w:id="2527" w:name="_Toc36040833"/>
      <w:bookmarkStart w:id="2528" w:name="_Toc37228243"/>
      <w:bookmarkStart w:id="2529" w:name="_Toc37228747"/>
      <w:bookmarkStart w:id="2530" w:name="_Toc37229251"/>
      <w:bookmarkStart w:id="2531" w:name="_Toc45906808"/>
      <w:bookmarkStart w:id="2532" w:name="_Toc61115963"/>
      <w:bookmarkStart w:id="2533" w:name="_Toc67060729"/>
      <w:bookmarkStart w:id="2534" w:name="_Toc74814234"/>
      <w:bookmarkStart w:id="2535" w:name="_Toc76505657"/>
      <w:bookmarkStart w:id="2536" w:name="_Toc83113905"/>
      <w:bookmarkStart w:id="2537" w:name="_Toc89875027"/>
      <w:bookmarkStart w:id="2538" w:name="_Toc98705591"/>
      <w:bookmarkStart w:id="2539" w:name="_Toc130916354"/>
      <w:bookmarkStart w:id="2540" w:name="_Toc137304304"/>
      <w:bookmarkStart w:id="2541" w:name="_Toc138889751"/>
      <w:bookmarkStart w:id="2542" w:name="_Toc145088457"/>
      <w:bookmarkStart w:id="2543" w:name="_Toc145089421"/>
      <w:bookmarkStart w:id="2544" w:name="_Toc155235516"/>
      <w:r w:rsidRPr="007D061B">
        <w:t>6.2.4.4</w:t>
      </w:r>
      <w:r w:rsidRPr="007D061B">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D016945" w14:textId="77777777" w:rsidR="005432EB" w:rsidRPr="007D061B" w:rsidRDefault="005432EB" w:rsidP="005432EB">
      <w:pPr>
        <w:pStyle w:val="Heading5"/>
      </w:pPr>
      <w:bookmarkStart w:id="2545" w:name="_Toc21095154"/>
      <w:bookmarkStart w:id="2546" w:name="_Toc29766687"/>
      <w:bookmarkStart w:id="2547" w:name="_Toc36040834"/>
      <w:bookmarkStart w:id="2548" w:name="_Toc37228244"/>
      <w:bookmarkStart w:id="2549" w:name="_Toc37228748"/>
      <w:bookmarkStart w:id="2550" w:name="_Toc37229252"/>
      <w:bookmarkStart w:id="2551" w:name="_Toc45906809"/>
      <w:bookmarkStart w:id="2552" w:name="_Toc61115964"/>
      <w:bookmarkStart w:id="2553" w:name="_Toc67060730"/>
      <w:bookmarkStart w:id="2554" w:name="_Toc74814235"/>
      <w:bookmarkStart w:id="2555" w:name="_Toc76505658"/>
      <w:bookmarkStart w:id="2556" w:name="_Toc83113906"/>
      <w:bookmarkStart w:id="2557" w:name="_Toc89875028"/>
      <w:bookmarkStart w:id="2558" w:name="_Toc98705592"/>
      <w:bookmarkStart w:id="2559" w:name="_Toc130916355"/>
      <w:bookmarkStart w:id="2560" w:name="_Toc137304305"/>
      <w:bookmarkStart w:id="2561" w:name="_Toc138889752"/>
      <w:bookmarkStart w:id="2562" w:name="_Toc145088458"/>
      <w:bookmarkStart w:id="2563" w:name="_Toc145089422"/>
      <w:bookmarkStart w:id="2564" w:name="_Toc155235517"/>
      <w:r w:rsidRPr="007D061B">
        <w:t>6.2.4.4.1</w:t>
      </w:r>
      <w:r w:rsidRPr="007D061B">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65" w:name="_Toc21095155"/>
      <w:bookmarkStart w:id="2566" w:name="_Toc29766688"/>
      <w:bookmarkStart w:id="2567" w:name="_Toc36040835"/>
      <w:bookmarkStart w:id="2568" w:name="_Toc37228245"/>
      <w:bookmarkStart w:id="2569" w:name="_Toc37228749"/>
      <w:bookmarkStart w:id="2570" w:name="_Toc37229253"/>
      <w:bookmarkStart w:id="2571" w:name="_Toc45906810"/>
      <w:bookmarkStart w:id="2572" w:name="_Toc61115965"/>
      <w:bookmarkStart w:id="2573" w:name="_Toc67060731"/>
      <w:bookmarkStart w:id="2574" w:name="_Toc74814236"/>
      <w:bookmarkStart w:id="2575" w:name="_Toc76505659"/>
      <w:bookmarkStart w:id="2576" w:name="_Toc83113907"/>
      <w:bookmarkStart w:id="2577" w:name="_Toc89875029"/>
      <w:bookmarkStart w:id="2578" w:name="_Toc98705593"/>
      <w:bookmarkStart w:id="2579" w:name="_Toc130916356"/>
      <w:bookmarkStart w:id="2580" w:name="_Toc137304306"/>
      <w:bookmarkStart w:id="2581" w:name="_Toc138889753"/>
      <w:bookmarkStart w:id="2582" w:name="_Toc145088459"/>
      <w:bookmarkStart w:id="2583" w:name="_Toc145089423"/>
      <w:bookmarkStart w:id="2584" w:name="_Toc155235518"/>
      <w:r w:rsidRPr="007D061B">
        <w:t>6.2.4.4.2</w:t>
      </w:r>
      <w:r w:rsidRPr="007D061B">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585" w:name="_Toc21095156"/>
      <w:bookmarkStart w:id="2586" w:name="_Toc29766689"/>
      <w:bookmarkStart w:id="2587" w:name="_Toc36040836"/>
      <w:bookmarkStart w:id="2588" w:name="_Toc37228246"/>
      <w:bookmarkStart w:id="2589" w:name="_Toc37228750"/>
      <w:bookmarkStart w:id="2590" w:name="_Toc37229254"/>
      <w:bookmarkStart w:id="2591" w:name="_Toc45906811"/>
      <w:bookmarkStart w:id="2592" w:name="_Toc61115966"/>
      <w:bookmarkStart w:id="2593" w:name="_Toc67060732"/>
      <w:bookmarkStart w:id="2594" w:name="_Toc74814237"/>
      <w:bookmarkStart w:id="2595" w:name="_Toc76505660"/>
      <w:bookmarkStart w:id="2596" w:name="_Toc83113908"/>
      <w:bookmarkStart w:id="2597" w:name="_Toc89875030"/>
      <w:bookmarkStart w:id="2598" w:name="_Toc98705594"/>
      <w:bookmarkStart w:id="2599" w:name="_Toc130916357"/>
      <w:bookmarkStart w:id="2600" w:name="_Toc137304307"/>
      <w:bookmarkStart w:id="2601" w:name="_Toc138889754"/>
      <w:bookmarkStart w:id="2602" w:name="_Toc145088460"/>
      <w:bookmarkStart w:id="2603" w:name="_Toc145089424"/>
      <w:bookmarkStart w:id="2604" w:name="_Toc155235519"/>
      <w:r w:rsidRPr="007D061B">
        <w:t>6.2.4.5</w:t>
      </w:r>
      <w:r w:rsidRPr="007D061B">
        <w:tab/>
        <w:t>Test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05" w:name="_Toc21095157"/>
      <w:bookmarkStart w:id="2606" w:name="_Toc29766690"/>
      <w:bookmarkStart w:id="2607" w:name="_Toc36040837"/>
      <w:bookmarkStart w:id="2608" w:name="_Toc37228247"/>
      <w:bookmarkStart w:id="2609" w:name="_Toc37228751"/>
      <w:bookmarkStart w:id="2610" w:name="_Toc37229255"/>
      <w:bookmarkStart w:id="2611" w:name="_Toc45906812"/>
      <w:bookmarkStart w:id="2612" w:name="_Toc61115967"/>
      <w:bookmarkStart w:id="2613" w:name="_Toc67060733"/>
      <w:bookmarkStart w:id="2614" w:name="_Toc74814238"/>
      <w:bookmarkStart w:id="2615" w:name="_Toc76505661"/>
      <w:bookmarkStart w:id="2616" w:name="_Toc83113909"/>
      <w:bookmarkStart w:id="2617" w:name="_Toc89875031"/>
      <w:bookmarkStart w:id="2618" w:name="_Toc98705595"/>
      <w:bookmarkStart w:id="2619" w:name="_Toc130916358"/>
      <w:bookmarkStart w:id="2620" w:name="_Toc137304308"/>
      <w:bookmarkStart w:id="2621" w:name="_Toc138889755"/>
      <w:bookmarkStart w:id="2622" w:name="_Toc145088461"/>
      <w:bookmarkStart w:id="2623" w:name="_Toc145089425"/>
      <w:bookmarkStart w:id="2624" w:name="_Toc15523552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DEB931E" w14:textId="77777777" w:rsidR="005432EB" w:rsidRPr="007D061B" w:rsidRDefault="005432EB" w:rsidP="005432EB">
      <w:pPr>
        <w:pStyle w:val="Heading4"/>
      </w:pPr>
      <w:bookmarkStart w:id="2625" w:name="_Toc21095158"/>
      <w:bookmarkStart w:id="2626" w:name="_Toc29766691"/>
      <w:bookmarkStart w:id="2627" w:name="_Toc36040838"/>
      <w:bookmarkStart w:id="2628" w:name="_Toc37228248"/>
      <w:bookmarkStart w:id="2629" w:name="_Toc37228752"/>
      <w:bookmarkStart w:id="2630" w:name="_Toc37229256"/>
      <w:bookmarkStart w:id="2631" w:name="_Toc45906813"/>
      <w:bookmarkStart w:id="2632" w:name="_Toc61115968"/>
      <w:bookmarkStart w:id="2633" w:name="_Toc67060734"/>
      <w:bookmarkStart w:id="2634" w:name="_Toc74814239"/>
      <w:bookmarkStart w:id="2635" w:name="_Toc76505662"/>
      <w:bookmarkStart w:id="2636" w:name="_Toc83113910"/>
      <w:bookmarkStart w:id="2637" w:name="_Toc89875032"/>
      <w:bookmarkStart w:id="2638" w:name="_Toc98705596"/>
      <w:bookmarkStart w:id="2639" w:name="_Toc130916359"/>
      <w:bookmarkStart w:id="2640" w:name="_Toc137304309"/>
      <w:bookmarkStart w:id="2641" w:name="_Toc138889756"/>
      <w:bookmarkStart w:id="2642" w:name="_Toc145088462"/>
      <w:bookmarkStart w:id="2643" w:name="_Toc145089426"/>
      <w:bookmarkStart w:id="2644" w:name="_Toc155235521"/>
      <w:r w:rsidRPr="007D061B">
        <w:t>6.2.5.1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45" w:name="_Toc21095159"/>
      <w:bookmarkStart w:id="2646" w:name="_Toc29766692"/>
      <w:bookmarkStart w:id="2647" w:name="_Toc36040839"/>
      <w:bookmarkStart w:id="2648" w:name="_Toc37228249"/>
      <w:bookmarkStart w:id="2649" w:name="_Toc37228753"/>
      <w:bookmarkStart w:id="2650" w:name="_Toc37229257"/>
      <w:bookmarkStart w:id="2651" w:name="_Toc45906814"/>
      <w:bookmarkStart w:id="2652" w:name="_Toc61115969"/>
      <w:bookmarkStart w:id="2653" w:name="_Toc67060735"/>
      <w:bookmarkStart w:id="2654" w:name="_Toc74814240"/>
      <w:bookmarkStart w:id="2655" w:name="_Toc76505663"/>
      <w:bookmarkStart w:id="2656" w:name="_Toc83113911"/>
      <w:bookmarkStart w:id="2657" w:name="_Toc89875033"/>
      <w:bookmarkStart w:id="2658" w:name="_Toc98705597"/>
      <w:bookmarkStart w:id="2659" w:name="_Toc130916360"/>
      <w:bookmarkStart w:id="2660" w:name="_Toc137304310"/>
      <w:bookmarkStart w:id="2661" w:name="_Toc138889757"/>
      <w:bookmarkStart w:id="2662" w:name="_Toc145088463"/>
      <w:bookmarkStart w:id="2663" w:name="_Toc145089427"/>
      <w:bookmarkStart w:id="2664" w:name="_Toc155235522"/>
      <w:r w:rsidRPr="007D061B">
        <w:t>6.2.5.2</w:t>
      </w:r>
      <w:r w:rsidRPr="007D061B">
        <w:tab/>
        <w:t>Minimum requirement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65" w:name="_Toc21095160"/>
      <w:bookmarkStart w:id="2666" w:name="_Toc29766693"/>
      <w:bookmarkStart w:id="2667" w:name="_Toc36040840"/>
      <w:bookmarkStart w:id="2668" w:name="_Toc37228250"/>
      <w:bookmarkStart w:id="2669" w:name="_Toc37228754"/>
      <w:bookmarkStart w:id="2670" w:name="_Toc37229258"/>
      <w:bookmarkStart w:id="2671" w:name="_Toc45906815"/>
      <w:bookmarkStart w:id="2672" w:name="_Toc61115970"/>
      <w:bookmarkStart w:id="2673" w:name="_Toc67060736"/>
      <w:bookmarkStart w:id="2674" w:name="_Toc74814241"/>
      <w:bookmarkStart w:id="2675" w:name="_Toc76505664"/>
      <w:bookmarkStart w:id="2676" w:name="_Toc83113912"/>
      <w:bookmarkStart w:id="2677" w:name="_Toc89875034"/>
      <w:bookmarkStart w:id="2678" w:name="_Toc98705598"/>
      <w:bookmarkStart w:id="2679" w:name="_Toc130916361"/>
      <w:bookmarkStart w:id="2680" w:name="_Toc137304311"/>
      <w:bookmarkStart w:id="2681" w:name="_Toc138889758"/>
      <w:bookmarkStart w:id="2682" w:name="_Toc145088464"/>
      <w:bookmarkStart w:id="2683" w:name="_Toc145089428"/>
      <w:bookmarkStart w:id="2684" w:name="_Toc155235523"/>
      <w:r w:rsidRPr="007D061B">
        <w:t>6.2.5.3</w:t>
      </w:r>
      <w:r w:rsidRPr="007D061B">
        <w:tab/>
        <w:t>Test purpose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685" w:name="_Toc21095161"/>
      <w:bookmarkStart w:id="2686" w:name="_Toc29766694"/>
      <w:bookmarkStart w:id="2687" w:name="_Toc36040841"/>
      <w:bookmarkStart w:id="2688" w:name="_Toc37228251"/>
      <w:bookmarkStart w:id="2689" w:name="_Toc37228755"/>
      <w:bookmarkStart w:id="2690" w:name="_Toc37229259"/>
      <w:bookmarkStart w:id="2691" w:name="_Toc45906816"/>
      <w:bookmarkStart w:id="2692" w:name="_Toc61115971"/>
      <w:bookmarkStart w:id="2693" w:name="_Toc67060737"/>
      <w:bookmarkStart w:id="2694" w:name="_Toc74814242"/>
      <w:bookmarkStart w:id="2695" w:name="_Toc76505665"/>
      <w:bookmarkStart w:id="2696" w:name="_Toc83113913"/>
      <w:bookmarkStart w:id="2697" w:name="_Toc89875035"/>
      <w:bookmarkStart w:id="2698" w:name="_Toc98705599"/>
      <w:bookmarkStart w:id="2699" w:name="_Toc130916362"/>
      <w:bookmarkStart w:id="2700" w:name="_Toc137304312"/>
      <w:bookmarkStart w:id="2701" w:name="_Toc138889759"/>
      <w:bookmarkStart w:id="2702" w:name="_Toc145088465"/>
      <w:bookmarkStart w:id="2703" w:name="_Toc145089429"/>
      <w:bookmarkStart w:id="2704" w:name="_Toc155235524"/>
      <w:r w:rsidRPr="007D061B">
        <w:t>6.2.5.4</w:t>
      </w:r>
      <w:r w:rsidRPr="007D061B">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DB73C12" w14:textId="77777777" w:rsidR="005432EB" w:rsidRPr="007D061B" w:rsidRDefault="005432EB" w:rsidP="005432EB">
      <w:pPr>
        <w:pStyle w:val="Heading5"/>
      </w:pPr>
      <w:bookmarkStart w:id="2705" w:name="_Toc21095162"/>
      <w:bookmarkStart w:id="2706" w:name="_Toc29766695"/>
      <w:bookmarkStart w:id="2707" w:name="_Toc36040842"/>
      <w:bookmarkStart w:id="2708" w:name="_Toc37228252"/>
      <w:bookmarkStart w:id="2709" w:name="_Toc37228756"/>
      <w:bookmarkStart w:id="2710" w:name="_Toc37229260"/>
      <w:bookmarkStart w:id="2711" w:name="_Toc45906817"/>
      <w:bookmarkStart w:id="2712" w:name="_Toc61115972"/>
      <w:bookmarkStart w:id="2713" w:name="_Toc67060738"/>
      <w:bookmarkStart w:id="2714" w:name="_Toc74814243"/>
      <w:bookmarkStart w:id="2715" w:name="_Toc76505666"/>
      <w:bookmarkStart w:id="2716" w:name="_Toc83113914"/>
      <w:bookmarkStart w:id="2717" w:name="_Toc89875036"/>
      <w:bookmarkStart w:id="2718" w:name="_Toc98705600"/>
      <w:bookmarkStart w:id="2719" w:name="_Toc130916363"/>
      <w:bookmarkStart w:id="2720" w:name="_Toc137304313"/>
      <w:bookmarkStart w:id="2721" w:name="_Toc138889760"/>
      <w:bookmarkStart w:id="2722" w:name="_Toc145088466"/>
      <w:bookmarkStart w:id="2723" w:name="_Toc145089430"/>
      <w:bookmarkStart w:id="2724" w:name="_Toc155235525"/>
      <w:r w:rsidRPr="007D061B">
        <w:t>6.2.5.4.1</w:t>
      </w:r>
      <w:r w:rsidRPr="007D061B">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25" w:name="_Toc21095163"/>
      <w:bookmarkStart w:id="2726" w:name="_Toc29766696"/>
      <w:bookmarkStart w:id="2727" w:name="_Toc36040843"/>
      <w:bookmarkStart w:id="2728" w:name="_Toc37228253"/>
      <w:bookmarkStart w:id="2729" w:name="_Toc37228757"/>
      <w:bookmarkStart w:id="2730" w:name="_Toc37229261"/>
      <w:bookmarkStart w:id="2731" w:name="_Toc45906818"/>
      <w:bookmarkStart w:id="2732" w:name="_Toc61115973"/>
      <w:bookmarkStart w:id="2733" w:name="_Toc67060739"/>
      <w:bookmarkStart w:id="2734" w:name="_Toc74814244"/>
      <w:bookmarkStart w:id="2735" w:name="_Toc76505667"/>
      <w:bookmarkStart w:id="2736" w:name="_Toc83113915"/>
      <w:bookmarkStart w:id="2737" w:name="_Toc89875037"/>
      <w:bookmarkStart w:id="2738" w:name="_Toc98705601"/>
      <w:bookmarkStart w:id="2739" w:name="_Toc130916364"/>
      <w:bookmarkStart w:id="2740" w:name="_Toc137304314"/>
      <w:bookmarkStart w:id="2741" w:name="_Toc138889761"/>
      <w:bookmarkStart w:id="2742" w:name="_Toc145088467"/>
      <w:bookmarkStart w:id="2743" w:name="_Toc145089431"/>
      <w:bookmarkStart w:id="2744" w:name="_Toc155235526"/>
      <w:r w:rsidRPr="007D061B">
        <w:t>6.2.5.4.2</w:t>
      </w:r>
      <w:r w:rsidRPr="007D061B">
        <w:tab/>
        <w:t>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45" w:name="_Toc21095164"/>
      <w:bookmarkStart w:id="2746" w:name="_Toc29766697"/>
      <w:bookmarkStart w:id="2747" w:name="_Toc36040844"/>
      <w:bookmarkStart w:id="2748" w:name="_Toc37228254"/>
      <w:bookmarkStart w:id="2749" w:name="_Toc37228758"/>
      <w:bookmarkStart w:id="2750" w:name="_Toc37229262"/>
      <w:bookmarkStart w:id="2751" w:name="_Toc45906819"/>
      <w:bookmarkStart w:id="2752" w:name="_Toc61115974"/>
      <w:bookmarkStart w:id="2753" w:name="_Toc67060740"/>
      <w:bookmarkStart w:id="2754" w:name="_Toc74814245"/>
      <w:bookmarkStart w:id="2755" w:name="_Toc76505668"/>
      <w:bookmarkStart w:id="2756" w:name="_Toc83113916"/>
      <w:bookmarkStart w:id="2757" w:name="_Toc89875038"/>
      <w:bookmarkStart w:id="2758" w:name="_Toc98705602"/>
      <w:bookmarkStart w:id="2759" w:name="_Toc130916365"/>
      <w:bookmarkStart w:id="2760" w:name="_Toc137304315"/>
      <w:bookmarkStart w:id="2761" w:name="_Toc138889762"/>
      <w:bookmarkStart w:id="2762" w:name="_Toc145088468"/>
      <w:bookmarkStart w:id="2763" w:name="_Toc145089432"/>
      <w:bookmarkStart w:id="2764" w:name="_Toc155235527"/>
      <w:r w:rsidRPr="007D061B">
        <w:t>6.2.5.5</w:t>
      </w:r>
      <w:r w:rsidRPr="007D061B">
        <w:tab/>
        <w:t>Test requirements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65" w:name="_Toc21095165"/>
      <w:bookmarkStart w:id="2766" w:name="_Toc29766698"/>
      <w:bookmarkStart w:id="2767" w:name="_Toc36040845"/>
      <w:bookmarkStart w:id="2768" w:name="_Toc37228255"/>
      <w:bookmarkStart w:id="2769" w:name="_Toc37228759"/>
      <w:bookmarkStart w:id="2770" w:name="_Toc37229263"/>
      <w:bookmarkStart w:id="2771" w:name="_Toc45906820"/>
      <w:bookmarkStart w:id="2772" w:name="_Toc61115975"/>
      <w:bookmarkStart w:id="2773" w:name="_Toc67060741"/>
      <w:bookmarkStart w:id="2774" w:name="_Toc74814246"/>
      <w:bookmarkStart w:id="2775" w:name="_Toc76505669"/>
      <w:bookmarkStart w:id="2776" w:name="_Toc83113917"/>
      <w:bookmarkStart w:id="2777" w:name="_Toc89875039"/>
      <w:bookmarkStart w:id="2778" w:name="_Toc98705603"/>
      <w:bookmarkStart w:id="2779" w:name="_Toc130916366"/>
      <w:bookmarkStart w:id="2780" w:name="_Toc137304316"/>
      <w:bookmarkStart w:id="2781" w:name="_Toc138889763"/>
      <w:bookmarkStart w:id="2782" w:name="_Toc145088469"/>
      <w:bookmarkStart w:id="2783" w:name="_Toc145089433"/>
      <w:bookmarkStart w:id="2784" w:name="_Toc155235528"/>
      <w:r w:rsidRPr="007D061B">
        <w:t>6.2.6</w:t>
      </w:r>
      <w:r w:rsidRPr="007D061B">
        <w:tab/>
        <w:t xml:space="preserve">E-UTRA </w:t>
      </w:r>
      <w:r w:rsidRPr="007D061B">
        <w:rPr>
          <w:lang w:eastAsia="zh-CN"/>
        </w:rPr>
        <w:t>DL RS power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5CC4061" w14:textId="77777777" w:rsidR="005432EB" w:rsidRPr="007D061B" w:rsidRDefault="005432EB" w:rsidP="005432EB">
      <w:pPr>
        <w:pStyle w:val="Heading4"/>
      </w:pPr>
      <w:bookmarkStart w:id="2785" w:name="_Toc21095166"/>
      <w:bookmarkStart w:id="2786" w:name="_Toc29766699"/>
      <w:bookmarkStart w:id="2787" w:name="_Toc36040846"/>
      <w:bookmarkStart w:id="2788" w:name="_Toc37228256"/>
      <w:bookmarkStart w:id="2789" w:name="_Toc37228760"/>
      <w:bookmarkStart w:id="2790" w:name="_Toc37229264"/>
      <w:bookmarkStart w:id="2791" w:name="_Toc45906821"/>
      <w:bookmarkStart w:id="2792" w:name="_Toc61115976"/>
      <w:bookmarkStart w:id="2793" w:name="_Toc67060742"/>
      <w:bookmarkStart w:id="2794" w:name="_Toc74814247"/>
      <w:bookmarkStart w:id="2795" w:name="_Toc76505670"/>
      <w:bookmarkStart w:id="2796" w:name="_Toc83113918"/>
      <w:bookmarkStart w:id="2797" w:name="_Toc89875040"/>
      <w:bookmarkStart w:id="2798" w:name="_Toc98705604"/>
      <w:bookmarkStart w:id="2799" w:name="_Toc130916367"/>
      <w:bookmarkStart w:id="2800" w:name="_Toc137304317"/>
      <w:bookmarkStart w:id="2801" w:name="_Toc138889764"/>
      <w:bookmarkStart w:id="2802" w:name="_Toc145088470"/>
      <w:bookmarkStart w:id="2803" w:name="_Toc145089434"/>
      <w:bookmarkStart w:id="2804" w:name="_Toc155235529"/>
      <w:r w:rsidRPr="007D061B">
        <w:t>6.2.6.1</w:t>
      </w:r>
      <w:r w:rsidRPr="007D061B">
        <w:tab/>
        <w:t>Definition and applicability</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05" w:name="_Toc21095167"/>
      <w:bookmarkStart w:id="2806" w:name="_Toc29766700"/>
      <w:bookmarkStart w:id="2807" w:name="_Toc36040847"/>
      <w:bookmarkStart w:id="2808" w:name="_Toc37228257"/>
      <w:bookmarkStart w:id="2809" w:name="_Toc37228761"/>
      <w:bookmarkStart w:id="2810" w:name="_Toc37229265"/>
      <w:bookmarkStart w:id="2811" w:name="_Toc45906822"/>
      <w:bookmarkStart w:id="2812" w:name="_Toc61115977"/>
      <w:bookmarkStart w:id="2813" w:name="_Toc67060743"/>
      <w:bookmarkStart w:id="2814" w:name="_Toc74814248"/>
      <w:bookmarkStart w:id="2815" w:name="_Toc76505671"/>
      <w:bookmarkStart w:id="2816" w:name="_Toc83113919"/>
      <w:bookmarkStart w:id="2817" w:name="_Toc89875041"/>
      <w:bookmarkStart w:id="2818" w:name="_Toc98705605"/>
      <w:bookmarkStart w:id="2819" w:name="_Toc130916368"/>
      <w:bookmarkStart w:id="2820" w:name="_Toc137304318"/>
      <w:bookmarkStart w:id="2821" w:name="_Toc138889765"/>
      <w:bookmarkStart w:id="2822" w:name="_Toc145088471"/>
      <w:bookmarkStart w:id="2823" w:name="_Toc145089435"/>
      <w:bookmarkStart w:id="2824" w:name="_Toc155235530"/>
      <w:r w:rsidRPr="007D061B">
        <w:t>6.2.6.2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25" w:name="_Toc21095168"/>
      <w:bookmarkStart w:id="2826" w:name="_Toc29766701"/>
      <w:bookmarkStart w:id="2827" w:name="_Toc36040848"/>
      <w:bookmarkStart w:id="2828" w:name="_Toc37228258"/>
      <w:bookmarkStart w:id="2829" w:name="_Toc37228762"/>
      <w:bookmarkStart w:id="2830" w:name="_Toc37229266"/>
      <w:bookmarkStart w:id="2831" w:name="_Toc45906823"/>
      <w:bookmarkStart w:id="2832" w:name="_Toc61115978"/>
      <w:bookmarkStart w:id="2833" w:name="_Toc67060744"/>
      <w:bookmarkStart w:id="2834" w:name="_Toc74814249"/>
      <w:bookmarkStart w:id="2835" w:name="_Toc76505672"/>
      <w:bookmarkStart w:id="2836" w:name="_Toc83113920"/>
      <w:bookmarkStart w:id="2837" w:name="_Toc89875042"/>
      <w:bookmarkStart w:id="2838" w:name="_Toc98705606"/>
      <w:bookmarkStart w:id="2839" w:name="_Toc130916369"/>
      <w:bookmarkStart w:id="2840" w:name="_Toc137304319"/>
      <w:bookmarkStart w:id="2841" w:name="_Toc138889766"/>
      <w:bookmarkStart w:id="2842" w:name="_Toc145088472"/>
      <w:bookmarkStart w:id="2843" w:name="_Toc145089436"/>
      <w:bookmarkStart w:id="2844" w:name="_Toc155235531"/>
      <w:r w:rsidRPr="007D061B">
        <w:t>6.2.6.3</w:t>
      </w:r>
      <w:r w:rsidRPr="007D061B">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45" w:name="_Toc21095169"/>
      <w:bookmarkStart w:id="2846" w:name="_Toc29766702"/>
      <w:bookmarkStart w:id="2847" w:name="_Toc36040849"/>
      <w:bookmarkStart w:id="2848" w:name="_Toc37228259"/>
      <w:bookmarkStart w:id="2849" w:name="_Toc37228763"/>
      <w:bookmarkStart w:id="2850" w:name="_Toc37229267"/>
      <w:bookmarkStart w:id="2851" w:name="_Toc45906824"/>
      <w:bookmarkStart w:id="2852" w:name="_Toc61115979"/>
      <w:bookmarkStart w:id="2853" w:name="_Toc67060745"/>
      <w:bookmarkStart w:id="2854" w:name="_Toc74814250"/>
      <w:bookmarkStart w:id="2855" w:name="_Toc76505673"/>
      <w:bookmarkStart w:id="2856" w:name="_Toc83113921"/>
      <w:bookmarkStart w:id="2857" w:name="_Toc89875043"/>
      <w:bookmarkStart w:id="2858" w:name="_Toc98705607"/>
      <w:bookmarkStart w:id="2859" w:name="_Toc130916370"/>
      <w:bookmarkStart w:id="2860" w:name="_Toc137304320"/>
      <w:bookmarkStart w:id="2861" w:name="_Toc138889767"/>
      <w:bookmarkStart w:id="2862" w:name="_Toc145088473"/>
      <w:bookmarkStart w:id="2863" w:name="_Toc145089437"/>
      <w:bookmarkStart w:id="2864" w:name="_Toc155235532"/>
      <w:r w:rsidRPr="007D061B">
        <w:t>6.2.6.4</w:t>
      </w:r>
      <w:r w:rsidRPr="007D061B">
        <w:tab/>
        <w:t>Method of test</w:t>
      </w:r>
      <w:bookmarkStart w:id="2865" w:name="_Toc21095170"/>
      <w:bookmarkStart w:id="2866" w:name="_Toc29766703"/>
      <w:bookmarkStart w:id="2867" w:name="_Toc36040850"/>
      <w:bookmarkStart w:id="2868" w:name="_Toc37228260"/>
      <w:bookmarkStart w:id="2869" w:name="_Toc37228764"/>
      <w:bookmarkStart w:id="2870" w:name="_Toc37229268"/>
      <w:bookmarkStart w:id="2871" w:name="_Toc45906825"/>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AC3BA65" w14:textId="6CB9D716" w:rsidR="005432EB" w:rsidRPr="007D061B" w:rsidRDefault="005432EB" w:rsidP="005432EB">
      <w:pPr>
        <w:pStyle w:val="Heading5"/>
      </w:pPr>
      <w:bookmarkStart w:id="2872" w:name="_Toc61115980"/>
      <w:bookmarkStart w:id="2873" w:name="_Toc67060746"/>
      <w:bookmarkStart w:id="2874" w:name="_Toc74814251"/>
      <w:bookmarkStart w:id="2875" w:name="_Toc76505674"/>
      <w:bookmarkStart w:id="2876" w:name="_Toc83113922"/>
      <w:bookmarkStart w:id="2877" w:name="_Toc89875044"/>
      <w:bookmarkStart w:id="2878" w:name="_Toc98705608"/>
      <w:bookmarkStart w:id="2879" w:name="_Toc130916371"/>
      <w:bookmarkStart w:id="2880" w:name="_Toc137304321"/>
      <w:bookmarkStart w:id="2881" w:name="_Toc138889768"/>
      <w:bookmarkStart w:id="2882" w:name="_Toc145088474"/>
      <w:bookmarkStart w:id="2883" w:name="_Toc145089438"/>
      <w:bookmarkStart w:id="2884" w:name="_Toc155235533"/>
      <w:r w:rsidRPr="007D061B">
        <w:t>6.2.6.4.1</w:t>
      </w:r>
      <w:r w:rsidRPr="007D061B">
        <w:tab/>
        <w:t>Initial 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885" w:name="_Toc21095171"/>
      <w:bookmarkStart w:id="2886" w:name="_Toc29766704"/>
      <w:bookmarkStart w:id="2887" w:name="_Toc36040851"/>
      <w:bookmarkStart w:id="2888" w:name="_Toc37228261"/>
      <w:bookmarkStart w:id="2889" w:name="_Toc37228765"/>
      <w:bookmarkStart w:id="2890" w:name="_Toc37229269"/>
      <w:bookmarkStart w:id="2891" w:name="_Toc45906826"/>
      <w:bookmarkStart w:id="2892" w:name="_Toc61115981"/>
      <w:bookmarkStart w:id="2893" w:name="_Toc67060747"/>
      <w:bookmarkStart w:id="2894" w:name="_Toc74814252"/>
      <w:bookmarkStart w:id="2895" w:name="_Toc76505675"/>
      <w:bookmarkStart w:id="2896" w:name="_Toc83113923"/>
      <w:bookmarkStart w:id="2897" w:name="_Toc89875045"/>
      <w:bookmarkStart w:id="2898" w:name="_Toc98705609"/>
      <w:bookmarkStart w:id="2899" w:name="_Toc130916372"/>
      <w:bookmarkStart w:id="2900" w:name="_Toc137304322"/>
      <w:bookmarkStart w:id="2901" w:name="_Toc138889769"/>
      <w:bookmarkStart w:id="2902" w:name="_Toc145088475"/>
      <w:bookmarkStart w:id="2903" w:name="_Toc145089439"/>
      <w:bookmarkStart w:id="2904" w:name="_Toc155235534"/>
      <w:r w:rsidRPr="007D061B">
        <w:t>6.2.6.4.2</w:t>
      </w:r>
      <w:r w:rsidRPr="007D061B">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05" w:name="_Toc21095172"/>
      <w:bookmarkStart w:id="2906" w:name="_Toc29766705"/>
      <w:bookmarkStart w:id="2907" w:name="_Toc36040852"/>
      <w:bookmarkStart w:id="2908" w:name="_Toc37228262"/>
      <w:bookmarkStart w:id="2909" w:name="_Toc37228766"/>
      <w:bookmarkStart w:id="2910" w:name="_Toc37229270"/>
      <w:bookmarkStart w:id="2911" w:name="_Toc45906827"/>
      <w:bookmarkStart w:id="2912" w:name="_Toc61115982"/>
      <w:bookmarkStart w:id="2913" w:name="_Toc67060748"/>
      <w:bookmarkStart w:id="2914" w:name="_Toc74814253"/>
      <w:bookmarkStart w:id="2915" w:name="_Toc76505676"/>
      <w:bookmarkStart w:id="2916" w:name="_Toc83113924"/>
      <w:bookmarkStart w:id="2917" w:name="_Toc89875046"/>
      <w:bookmarkStart w:id="2918" w:name="_Toc98705610"/>
      <w:bookmarkStart w:id="2919" w:name="_Toc130916373"/>
      <w:bookmarkStart w:id="2920" w:name="_Toc137304323"/>
      <w:bookmarkStart w:id="2921" w:name="_Toc138889770"/>
      <w:bookmarkStart w:id="2922" w:name="_Toc145088476"/>
      <w:bookmarkStart w:id="2923" w:name="_Toc145089440"/>
      <w:bookmarkStart w:id="2924" w:name="_Toc155235535"/>
      <w:r w:rsidRPr="007D061B">
        <w:t>6.2.6.5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25" w:name="_Toc21095173"/>
      <w:bookmarkStart w:id="2926" w:name="_Toc29766706"/>
      <w:bookmarkStart w:id="2927" w:name="_Toc36040853"/>
      <w:bookmarkStart w:id="2928" w:name="_Toc37228263"/>
      <w:bookmarkStart w:id="2929" w:name="_Toc37228767"/>
      <w:bookmarkStart w:id="2930" w:name="_Toc37229271"/>
      <w:bookmarkStart w:id="2931" w:name="_Toc45906828"/>
      <w:bookmarkStart w:id="2932" w:name="_Toc61115983"/>
      <w:bookmarkStart w:id="2933" w:name="_Toc67060749"/>
      <w:bookmarkStart w:id="2934" w:name="_Toc74814254"/>
      <w:bookmarkStart w:id="2935" w:name="_Toc76505677"/>
      <w:bookmarkStart w:id="2936" w:name="_Toc83113925"/>
      <w:bookmarkStart w:id="2937" w:name="_Toc89875047"/>
      <w:bookmarkStart w:id="2938" w:name="_Toc98705611"/>
      <w:bookmarkStart w:id="2939" w:name="_Toc130916374"/>
      <w:bookmarkStart w:id="2940" w:name="_Toc137304324"/>
      <w:bookmarkStart w:id="2941" w:name="_Toc138889771"/>
      <w:bookmarkStart w:id="2942" w:name="_Toc145088477"/>
      <w:bookmarkStart w:id="2943" w:name="_Toc145089441"/>
      <w:bookmarkStart w:id="2944" w:name="_Toc155235536"/>
      <w:r w:rsidRPr="007D061B">
        <w:rPr>
          <w:lang w:eastAsia="zh-CN"/>
        </w:rPr>
        <w:t>6.3</w:t>
      </w:r>
      <w:r w:rsidRPr="007D061B">
        <w:rPr>
          <w:lang w:eastAsia="zh-CN"/>
        </w:rPr>
        <w:tab/>
        <w:t>Output power dynamics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E7AB7F0" w14:textId="77777777" w:rsidR="005432EB" w:rsidRPr="007D061B" w:rsidRDefault="005432EB" w:rsidP="005432EB">
      <w:pPr>
        <w:pStyle w:val="Heading3"/>
      </w:pPr>
      <w:bookmarkStart w:id="2945" w:name="_Toc21095174"/>
      <w:bookmarkStart w:id="2946" w:name="_Toc29766707"/>
      <w:bookmarkStart w:id="2947" w:name="_Toc36040854"/>
      <w:bookmarkStart w:id="2948" w:name="_Toc37228264"/>
      <w:bookmarkStart w:id="2949" w:name="_Toc37228768"/>
      <w:bookmarkStart w:id="2950" w:name="_Toc37229272"/>
      <w:bookmarkStart w:id="2951" w:name="_Toc45906829"/>
      <w:bookmarkStart w:id="2952" w:name="_Toc61115984"/>
      <w:bookmarkStart w:id="2953" w:name="_Toc67060750"/>
      <w:bookmarkStart w:id="2954" w:name="_Toc74814255"/>
      <w:bookmarkStart w:id="2955" w:name="_Toc76505678"/>
      <w:bookmarkStart w:id="2956" w:name="_Toc83113926"/>
      <w:bookmarkStart w:id="2957" w:name="_Toc89875048"/>
      <w:bookmarkStart w:id="2958" w:name="_Toc98705612"/>
      <w:bookmarkStart w:id="2959" w:name="_Toc130916375"/>
      <w:bookmarkStart w:id="2960" w:name="_Toc137304325"/>
      <w:bookmarkStart w:id="2961" w:name="_Toc138889772"/>
      <w:bookmarkStart w:id="2962" w:name="_Toc145088478"/>
      <w:bookmarkStart w:id="2963" w:name="_Toc145089442"/>
      <w:bookmarkStart w:id="2964" w:name="_Toc155235537"/>
      <w:r w:rsidRPr="007D061B">
        <w:t>6.3.1</w:t>
      </w:r>
      <w:r w:rsidRPr="007D061B">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65" w:name="_Toc21095175"/>
      <w:bookmarkStart w:id="2966" w:name="_Toc29766708"/>
      <w:bookmarkStart w:id="2967" w:name="_Toc36040855"/>
      <w:bookmarkStart w:id="2968" w:name="_Toc37228265"/>
      <w:bookmarkStart w:id="2969" w:name="_Toc37228769"/>
      <w:bookmarkStart w:id="2970" w:name="_Toc37229273"/>
      <w:bookmarkStart w:id="2971" w:name="_Toc45906830"/>
      <w:bookmarkStart w:id="2972" w:name="_Toc61115985"/>
      <w:bookmarkStart w:id="2973" w:name="_Toc67060751"/>
      <w:bookmarkStart w:id="2974" w:name="_Toc74814256"/>
      <w:bookmarkStart w:id="2975" w:name="_Toc76505679"/>
      <w:bookmarkStart w:id="2976" w:name="_Toc83113927"/>
      <w:bookmarkStart w:id="2977" w:name="_Toc89875049"/>
      <w:bookmarkStart w:id="2978" w:name="_Toc98705613"/>
      <w:bookmarkStart w:id="2979" w:name="_Toc130916376"/>
      <w:bookmarkStart w:id="2980" w:name="_Toc137304326"/>
      <w:bookmarkStart w:id="2981" w:name="_Toc138889773"/>
      <w:bookmarkStart w:id="2982" w:name="_Toc145088479"/>
      <w:bookmarkStart w:id="2983" w:name="_Toc145089443"/>
      <w:bookmarkStart w:id="2984" w:name="_Toc155235538"/>
      <w:r w:rsidRPr="007D061B">
        <w:rPr>
          <w:lang w:eastAsia="zh-CN"/>
        </w:rPr>
        <w:t>6.3.2</w:t>
      </w:r>
      <w:r w:rsidRPr="007D061B">
        <w:rPr>
          <w:lang w:eastAsia="zh-CN"/>
        </w:rPr>
        <w:tab/>
        <w:t>UTRA Inner loop power control in the downlink</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80F39A9" w14:textId="77777777" w:rsidR="005432EB" w:rsidRPr="007D061B" w:rsidRDefault="005432EB" w:rsidP="005432EB">
      <w:pPr>
        <w:pStyle w:val="Heading4"/>
      </w:pPr>
      <w:bookmarkStart w:id="2985" w:name="_Toc21095176"/>
      <w:bookmarkStart w:id="2986" w:name="_Toc29766709"/>
      <w:bookmarkStart w:id="2987" w:name="_Toc36040856"/>
      <w:bookmarkStart w:id="2988" w:name="_Toc37228266"/>
      <w:bookmarkStart w:id="2989" w:name="_Toc37228770"/>
      <w:bookmarkStart w:id="2990" w:name="_Toc37229274"/>
      <w:bookmarkStart w:id="2991" w:name="_Toc45906831"/>
      <w:bookmarkStart w:id="2992" w:name="_Toc61115986"/>
      <w:bookmarkStart w:id="2993" w:name="_Toc67060752"/>
      <w:bookmarkStart w:id="2994" w:name="_Toc74814257"/>
      <w:bookmarkStart w:id="2995" w:name="_Toc76505680"/>
      <w:bookmarkStart w:id="2996" w:name="_Toc83113928"/>
      <w:bookmarkStart w:id="2997" w:name="_Toc89875050"/>
      <w:bookmarkStart w:id="2998" w:name="_Toc98705614"/>
      <w:bookmarkStart w:id="2999" w:name="_Toc130916377"/>
      <w:bookmarkStart w:id="3000" w:name="_Toc137304327"/>
      <w:bookmarkStart w:id="3001" w:name="_Toc138889774"/>
      <w:bookmarkStart w:id="3002" w:name="_Toc145088480"/>
      <w:bookmarkStart w:id="3003" w:name="_Toc145089444"/>
      <w:bookmarkStart w:id="3004" w:name="_Toc155235539"/>
      <w:r w:rsidRPr="007D061B">
        <w:t>6.3.2.1</w:t>
      </w:r>
      <w:r w:rsidRPr="007D061B">
        <w:tab/>
        <w:t>Definition and applicability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05" w:name="_Toc21095177"/>
      <w:bookmarkStart w:id="3006" w:name="_Toc29766710"/>
      <w:bookmarkStart w:id="3007" w:name="_Toc36040857"/>
      <w:bookmarkStart w:id="3008" w:name="_Toc37228267"/>
      <w:bookmarkStart w:id="3009" w:name="_Toc37228771"/>
      <w:bookmarkStart w:id="3010" w:name="_Toc37229275"/>
      <w:bookmarkStart w:id="3011" w:name="_Toc45906832"/>
      <w:bookmarkStart w:id="3012" w:name="_Toc61115987"/>
      <w:bookmarkStart w:id="3013" w:name="_Toc67060753"/>
      <w:bookmarkStart w:id="3014" w:name="_Toc74814258"/>
      <w:bookmarkStart w:id="3015" w:name="_Toc76505681"/>
      <w:bookmarkStart w:id="3016" w:name="_Toc83113929"/>
      <w:bookmarkStart w:id="3017" w:name="_Toc89875051"/>
      <w:bookmarkStart w:id="3018" w:name="_Toc98705615"/>
      <w:bookmarkStart w:id="3019" w:name="_Toc130916378"/>
      <w:bookmarkStart w:id="3020" w:name="_Toc137304328"/>
      <w:bookmarkStart w:id="3021" w:name="_Toc138889775"/>
      <w:bookmarkStart w:id="3022" w:name="_Toc145088481"/>
      <w:bookmarkStart w:id="3023" w:name="_Toc145089445"/>
      <w:bookmarkStart w:id="3024" w:name="_Toc155235540"/>
      <w:r w:rsidRPr="007D061B">
        <w:t>6.3.2.2</w:t>
      </w:r>
      <w:r w:rsidRPr="007D061B">
        <w:tab/>
        <w:t>Minimum requirement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25" w:name="_Toc21095178"/>
      <w:bookmarkStart w:id="3026" w:name="_Toc29766711"/>
      <w:bookmarkStart w:id="3027" w:name="_Toc36040858"/>
      <w:bookmarkStart w:id="3028" w:name="_Toc37228268"/>
      <w:bookmarkStart w:id="3029" w:name="_Toc37228772"/>
      <w:bookmarkStart w:id="3030" w:name="_Toc37229276"/>
      <w:bookmarkStart w:id="3031" w:name="_Toc45906833"/>
      <w:bookmarkStart w:id="3032" w:name="_Toc61115988"/>
      <w:bookmarkStart w:id="3033" w:name="_Toc67060754"/>
      <w:bookmarkStart w:id="3034" w:name="_Toc74814259"/>
      <w:bookmarkStart w:id="3035" w:name="_Toc76505682"/>
      <w:bookmarkStart w:id="3036" w:name="_Toc83113930"/>
      <w:bookmarkStart w:id="3037" w:name="_Toc89875052"/>
      <w:bookmarkStart w:id="3038" w:name="_Toc98705616"/>
      <w:bookmarkStart w:id="3039" w:name="_Toc130916379"/>
      <w:bookmarkStart w:id="3040" w:name="_Toc137304329"/>
      <w:bookmarkStart w:id="3041" w:name="_Toc138889776"/>
      <w:bookmarkStart w:id="3042" w:name="_Toc145088482"/>
      <w:bookmarkStart w:id="3043" w:name="_Toc145089446"/>
      <w:bookmarkStart w:id="3044" w:name="_Toc155235541"/>
      <w:r w:rsidRPr="007D061B">
        <w:t>6.3.2.3</w:t>
      </w:r>
      <w:r w:rsidRPr="007D061B">
        <w:tab/>
        <w:t>Test purpose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45" w:name="_Toc21095179"/>
      <w:bookmarkStart w:id="3046" w:name="_Toc29766712"/>
      <w:bookmarkStart w:id="3047" w:name="_Toc36040859"/>
      <w:bookmarkStart w:id="3048" w:name="_Toc37228269"/>
      <w:bookmarkStart w:id="3049" w:name="_Toc37228773"/>
      <w:bookmarkStart w:id="3050" w:name="_Toc37229277"/>
      <w:bookmarkStart w:id="3051" w:name="_Toc45906834"/>
      <w:bookmarkStart w:id="3052" w:name="_Toc61115989"/>
      <w:bookmarkStart w:id="3053" w:name="_Toc67060755"/>
      <w:bookmarkStart w:id="3054" w:name="_Toc74814260"/>
      <w:bookmarkStart w:id="3055" w:name="_Toc76505683"/>
      <w:bookmarkStart w:id="3056" w:name="_Toc83113931"/>
      <w:bookmarkStart w:id="3057" w:name="_Toc89875053"/>
      <w:bookmarkStart w:id="3058" w:name="_Toc98705617"/>
      <w:bookmarkStart w:id="3059" w:name="_Toc130916380"/>
      <w:bookmarkStart w:id="3060" w:name="_Toc137304330"/>
      <w:bookmarkStart w:id="3061" w:name="_Toc138889777"/>
      <w:bookmarkStart w:id="3062" w:name="_Toc145088483"/>
      <w:bookmarkStart w:id="3063" w:name="_Toc145089447"/>
      <w:bookmarkStart w:id="3064" w:name="_Toc155235542"/>
      <w:r w:rsidRPr="007D061B">
        <w:t>6.3.2.4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20A16C7" w14:textId="77777777" w:rsidR="005432EB" w:rsidRPr="007D061B" w:rsidRDefault="005432EB" w:rsidP="005432EB">
      <w:pPr>
        <w:pStyle w:val="Heading5"/>
      </w:pPr>
      <w:bookmarkStart w:id="3065" w:name="_Toc21095180"/>
      <w:bookmarkStart w:id="3066" w:name="_Toc29766713"/>
      <w:bookmarkStart w:id="3067" w:name="_Toc36040860"/>
      <w:bookmarkStart w:id="3068" w:name="_Toc37228270"/>
      <w:bookmarkStart w:id="3069" w:name="_Toc37228774"/>
      <w:bookmarkStart w:id="3070" w:name="_Toc37229278"/>
      <w:bookmarkStart w:id="3071" w:name="_Toc45906835"/>
      <w:bookmarkStart w:id="3072" w:name="_Toc61115990"/>
      <w:bookmarkStart w:id="3073" w:name="_Toc67060756"/>
      <w:bookmarkStart w:id="3074" w:name="_Toc74814261"/>
      <w:bookmarkStart w:id="3075" w:name="_Toc76505684"/>
      <w:bookmarkStart w:id="3076" w:name="_Toc83113932"/>
      <w:bookmarkStart w:id="3077" w:name="_Toc89875054"/>
      <w:bookmarkStart w:id="3078" w:name="_Toc98705618"/>
      <w:bookmarkStart w:id="3079" w:name="_Toc130916381"/>
      <w:bookmarkStart w:id="3080" w:name="_Toc137304331"/>
      <w:bookmarkStart w:id="3081" w:name="_Toc138889778"/>
      <w:bookmarkStart w:id="3082" w:name="_Toc145088484"/>
      <w:bookmarkStart w:id="3083" w:name="_Toc145089448"/>
      <w:bookmarkStart w:id="3084" w:name="_Toc155235543"/>
      <w:r w:rsidRPr="007D061B">
        <w:t>6.3.2.4.1</w:t>
      </w:r>
      <w:r w:rsidRPr="007D061B">
        <w:tab/>
        <w:t>Initial conditions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085" w:name="_Toc21095181"/>
      <w:bookmarkStart w:id="3086" w:name="_Toc29766714"/>
      <w:bookmarkStart w:id="3087" w:name="_Toc36040861"/>
      <w:bookmarkStart w:id="3088" w:name="_Toc37228271"/>
      <w:bookmarkStart w:id="3089" w:name="_Toc37228775"/>
      <w:bookmarkStart w:id="3090" w:name="_Toc37229279"/>
      <w:bookmarkStart w:id="3091" w:name="_Toc45906836"/>
      <w:bookmarkStart w:id="3092" w:name="_Toc61115991"/>
      <w:bookmarkStart w:id="3093" w:name="_Toc67060757"/>
      <w:bookmarkStart w:id="3094" w:name="_Toc74814262"/>
      <w:bookmarkStart w:id="3095" w:name="_Toc76505685"/>
      <w:bookmarkStart w:id="3096" w:name="_Toc83113933"/>
      <w:bookmarkStart w:id="3097" w:name="_Toc89875055"/>
      <w:bookmarkStart w:id="3098" w:name="_Toc98705619"/>
      <w:bookmarkStart w:id="3099" w:name="_Toc130916382"/>
      <w:bookmarkStart w:id="3100" w:name="_Toc137304332"/>
      <w:bookmarkStart w:id="3101" w:name="_Toc138889779"/>
      <w:bookmarkStart w:id="3102" w:name="_Toc145088485"/>
      <w:bookmarkStart w:id="3103" w:name="_Toc145089449"/>
      <w:bookmarkStart w:id="3104" w:name="_Toc155235544"/>
      <w:r w:rsidRPr="007D061B">
        <w:t>6.3.2.4.2</w:t>
      </w:r>
      <w:r w:rsidRPr="007D061B">
        <w:tab/>
        <w:t>Procedure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05" w:name="_Toc21095182"/>
      <w:bookmarkStart w:id="3106" w:name="_Toc29766715"/>
      <w:bookmarkStart w:id="3107" w:name="_Toc36040862"/>
      <w:bookmarkStart w:id="3108" w:name="_Toc37228272"/>
      <w:bookmarkStart w:id="3109" w:name="_Toc37228776"/>
      <w:bookmarkStart w:id="3110" w:name="_Toc37229280"/>
      <w:bookmarkStart w:id="3111" w:name="_Toc45906837"/>
      <w:bookmarkStart w:id="3112" w:name="_Toc61115992"/>
      <w:bookmarkStart w:id="3113" w:name="_Toc67060758"/>
      <w:bookmarkStart w:id="3114" w:name="_Toc74814263"/>
      <w:bookmarkStart w:id="3115" w:name="_Toc76505686"/>
      <w:bookmarkStart w:id="3116" w:name="_Toc83113934"/>
      <w:bookmarkStart w:id="3117" w:name="_Toc89875056"/>
      <w:bookmarkStart w:id="3118" w:name="_Toc98705620"/>
      <w:bookmarkStart w:id="3119" w:name="_Toc130916383"/>
      <w:bookmarkStart w:id="3120" w:name="_Toc137304333"/>
      <w:bookmarkStart w:id="3121" w:name="_Toc138889780"/>
      <w:bookmarkStart w:id="3122" w:name="_Toc145088486"/>
      <w:bookmarkStart w:id="3123" w:name="_Toc145089450"/>
      <w:bookmarkStart w:id="3124" w:name="_Toc155235545"/>
      <w:r w:rsidRPr="007D061B">
        <w:t>6.3.2.5</w:t>
      </w:r>
      <w:r w:rsidRPr="007D061B">
        <w:tab/>
        <w:t>Test requirements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1BA7C0E" w14:textId="77777777" w:rsidR="005432EB" w:rsidRPr="007D061B" w:rsidRDefault="005432EB" w:rsidP="005432EB">
      <w:pPr>
        <w:pStyle w:val="Heading5"/>
      </w:pPr>
      <w:bookmarkStart w:id="3125" w:name="_Toc21095183"/>
      <w:bookmarkStart w:id="3126" w:name="_Toc29766716"/>
      <w:bookmarkStart w:id="3127" w:name="_Toc36040863"/>
      <w:bookmarkStart w:id="3128" w:name="_Toc37228273"/>
      <w:bookmarkStart w:id="3129" w:name="_Toc37228777"/>
      <w:bookmarkStart w:id="3130" w:name="_Toc37229281"/>
      <w:bookmarkStart w:id="3131" w:name="_Toc45906838"/>
      <w:bookmarkStart w:id="3132" w:name="_Toc61115993"/>
      <w:bookmarkStart w:id="3133" w:name="_Toc67060759"/>
      <w:bookmarkStart w:id="3134" w:name="_Toc74814264"/>
      <w:bookmarkStart w:id="3135" w:name="_Toc76505687"/>
      <w:bookmarkStart w:id="3136" w:name="_Toc83113935"/>
      <w:bookmarkStart w:id="3137" w:name="_Toc89875057"/>
      <w:bookmarkStart w:id="3138" w:name="_Toc98705621"/>
      <w:bookmarkStart w:id="3139" w:name="_Toc130916384"/>
      <w:bookmarkStart w:id="3140" w:name="_Toc137304334"/>
      <w:bookmarkStart w:id="3141" w:name="_Toc138889781"/>
      <w:bookmarkStart w:id="3142" w:name="_Toc145088487"/>
      <w:bookmarkStart w:id="3143" w:name="_Toc145089451"/>
      <w:bookmarkStart w:id="3144" w:name="_Toc155235546"/>
      <w:r w:rsidRPr="007D061B">
        <w:t>6.3.2.5.1</w:t>
      </w:r>
      <w:r w:rsidRPr="007D061B">
        <w:tab/>
        <w:t>UTRA FDD</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45" w:name="_Toc21095184"/>
      <w:bookmarkStart w:id="3146" w:name="_Toc29766717"/>
      <w:bookmarkStart w:id="3147" w:name="_Toc36040864"/>
      <w:bookmarkStart w:id="3148" w:name="_Toc37228274"/>
      <w:bookmarkStart w:id="3149" w:name="_Toc37228778"/>
      <w:bookmarkStart w:id="3150" w:name="_Toc37229282"/>
      <w:bookmarkStart w:id="3151" w:name="_Toc45906839"/>
      <w:bookmarkStart w:id="3152" w:name="_Toc61115994"/>
      <w:bookmarkStart w:id="3153" w:name="_Toc67060760"/>
      <w:bookmarkStart w:id="3154" w:name="_Toc74814265"/>
      <w:bookmarkStart w:id="3155" w:name="_Toc76505688"/>
      <w:bookmarkStart w:id="3156" w:name="_Toc83113936"/>
      <w:bookmarkStart w:id="3157" w:name="_Toc89875058"/>
      <w:bookmarkStart w:id="3158" w:name="_Toc98705622"/>
      <w:bookmarkStart w:id="3159" w:name="_Toc130916385"/>
      <w:bookmarkStart w:id="3160" w:name="_Toc137304335"/>
      <w:bookmarkStart w:id="3161" w:name="_Toc138889782"/>
      <w:bookmarkStart w:id="3162" w:name="_Toc145088488"/>
      <w:bookmarkStart w:id="3163" w:name="_Toc145089452"/>
      <w:bookmarkStart w:id="3164" w:name="_Toc155235547"/>
      <w:r w:rsidRPr="007D061B">
        <w:t>6.3.2.5.2</w:t>
      </w:r>
      <w:r w:rsidRPr="007D061B">
        <w:tab/>
        <w:t>UTRA TDD</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6332CA2E" w:rsidR="005432EB" w:rsidRPr="007D061B" w:rsidRDefault="005432EB" w:rsidP="005432EB">
      <w:pPr>
        <w:pStyle w:val="Heading3"/>
        <w:rPr>
          <w:lang w:eastAsia="zh-CN"/>
        </w:rPr>
      </w:pPr>
      <w:bookmarkStart w:id="3165" w:name="_Toc21095185"/>
      <w:bookmarkStart w:id="3166" w:name="_Toc29766718"/>
      <w:bookmarkStart w:id="3167" w:name="_Toc36040865"/>
      <w:bookmarkStart w:id="3168" w:name="_Toc37228275"/>
      <w:bookmarkStart w:id="3169" w:name="_Toc37228779"/>
      <w:bookmarkStart w:id="3170" w:name="_Toc37229283"/>
      <w:bookmarkStart w:id="3171" w:name="_Toc45906840"/>
      <w:bookmarkStart w:id="3172" w:name="_Toc61115995"/>
      <w:bookmarkStart w:id="3173" w:name="_Toc67060761"/>
      <w:bookmarkStart w:id="3174" w:name="_Toc74814266"/>
      <w:bookmarkStart w:id="3175" w:name="_Toc76505689"/>
      <w:bookmarkStart w:id="3176" w:name="_Toc83113937"/>
      <w:bookmarkStart w:id="3177" w:name="_Toc89875059"/>
      <w:bookmarkStart w:id="3178" w:name="_Toc98705623"/>
      <w:bookmarkStart w:id="3179" w:name="_Toc130916386"/>
      <w:bookmarkStart w:id="3180" w:name="_Toc137304336"/>
      <w:bookmarkStart w:id="3181" w:name="_Toc138889783"/>
      <w:bookmarkStart w:id="3182" w:name="_Toc145088489"/>
      <w:bookmarkStart w:id="3183" w:name="_Toc145089453"/>
      <w:bookmarkStart w:id="3184" w:name="_Toc155235548"/>
      <w:r w:rsidRPr="007D061B">
        <w:rPr>
          <w:lang w:eastAsia="zh-CN"/>
        </w:rPr>
        <w:t>6.3.3</w:t>
      </w:r>
      <w:r w:rsidRPr="007D061B">
        <w:rPr>
          <w:lang w:eastAsia="zh-CN"/>
        </w:rPr>
        <w:tab/>
        <w:t>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BA5D4E6" w14:textId="77777777" w:rsidR="005432EB" w:rsidRPr="007D061B" w:rsidRDefault="005432EB" w:rsidP="005432EB">
      <w:pPr>
        <w:pStyle w:val="Heading4"/>
      </w:pPr>
      <w:bookmarkStart w:id="3185" w:name="_Toc21095186"/>
      <w:bookmarkStart w:id="3186" w:name="_Toc29766719"/>
      <w:bookmarkStart w:id="3187" w:name="_Toc36040866"/>
      <w:bookmarkStart w:id="3188" w:name="_Toc37228276"/>
      <w:bookmarkStart w:id="3189" w:name="_Toc37228780"/>
      <w:bookmarkStart w:id="3190" w:name="_Toc37229284"/>
      <w:bookmarkStart w:id="3191" w:name="_Toc45906841"/>
      <w:bookmarkStart w:id="3192" w:name="_Toc61115996"/>
      <w:bookmarkStart w:id="3193" w:name="_Toc67060762"/>
      <w:bookmarkStart w:id="3194" w:name="_Toc74814267"/>
      <w:bookmarkStart w:id="3195" w:name="_Toc76505690"/>
      <w:bookmarkStart w:id="3196" w:name="_Toc83113938"/>
      <w:bookmarkStart w:id="3197" w:name="_Toc89875060"/>
      <w:bookmarkStart w:id="3198" w:name="_Toc98705624"/>
      <w:bookmarkStart w:id="3199" w:name="_Toc130916387"/>
      <w:bookmarkStart w:id="3200" w:name="_Toc137304337"/>
      <w:bookmarkStart w:id="3201" w:name="_Toc138889784"/>
      <w:bookmarkStart w:id="3202" w:name="_Toc145088490"/>
      <w:bookmarkStart w:id="3203" w:name="_Toc145089454"/>
      <w:bookmarkStart w:id="3204" w:name="_Toc155235549"/>
      <w:r w:rsidRPr="007D061B">
        <w:t>6.3.3.1</w:t>
      </w:r>
      <w:r w:rsidRPr="007D061B">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05" w:name="_Toc21095187"/>
      <w:bookmarkStart w:id="3206" w:name="_Toc29766720"/>
      <w:bookmarkStart w:id="3207" w:name="_Toc36040867"/>
      <w:bookmarkStart w:id="3208" w:name="_Toc37228277"/>
      <w:bookmarkStart w:id="3209" w:name="_Toc37228781"/>
      <w:bookmarkStart w:id="3210" w:name="_Toc37229285"/>
      <w:bookmarkStart w:id="3211" w:name="_Toc45906842"/>
      <w:bookmarkStart w:id="3212" w:name="_Toc61115997"/>
      <w:bookmarkStart w:id="3213" w:name="_Toc67060763"/>
      <w:bookmarkStart w:id="3214" w:name="_Toc74814268"/>
      <w:bookmarkStart w:id="3215" w:name="_Toc76505691"/>
      <w:bookmarkStart w:id="3216" w:name="_Toc83113939"/>
      <w:bookmarkStart w:id="3217" w:name="_Toc89875061"/>
      <w:bookmarkStart w:id="3218" w:name="_Toc98705625"/>
      <w:bookmarkStart w:id="3219" w:name="_Toc130916388"/>
      <w:bookmarkStart w:id="3220" w:name="_Toc137304338"/>
      <w:bookmarkStart w:id="3221" w:name="_Toc138889785"/>
      <w:bookmarkStart w:id="3222" w:name="_Toc145088491"/>
      <w:bookmarkStart w:id="3223" w:name="_Toc145089455"/>
      <w:bookmarkStart w:id="3224" w:name="_Toc155235550"/>
      <w:r w:rsidRPr="007D061B">
        <w:t>6.3.3.2</w:t>
      </w:r>
      <w:r w:rsidRPr="007D061B">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25" w:name="_Toc21095188"/>
      <w:bookmarkStart w:id="3226" w:name="_Toc29766721"/>
      <w:bookmarkStart w:id="3227" w:name="_Toc36040868"/>
      <w:bookmarkStart w:id="3228" w:name="_Toc37228278"/>
      <w:bookmarkStart w:id="3229" w:name="_Toc37228782"/>
      <w:bookmarkStart w:id="3230" w:name="_Toc37229286"/>
      <w:bookmarkStart w:id="3231" w:name="_Toc45906843"/>
      <w:bookmarkStart w:id="3232" w:name="_Toc61115998"/>
      <w:bookmarkStart w:id="3233" w:name="_Toc67060764"/>
      <w:bookmarkStart w:id="3234" w:name="_Toc74814269"/>
      <w:bookmarkStart w:id="3235" w:name="_Toc76505692"/>
      <w:bookmarkStart w:id="3236" w:name="_Toc83113940"/>
      <w:bookmarkStart w:id="3237" w:name="_Toc89875062"/>
      <w:bookmarkStart w:id="3238" w:name="_Toc98705626"/>
      <w:bookmarkStart w:id="3239" w:name="_Toc130916389"/>
      <w:bookmarkStart w:id="3240" w:name="_Toc137304339"/>
      <w:bookmarkStart w:id="3241" w:name="_Toc138889786"/>
      <w:bookmarkStart w:id="3242" w:name="_Toc145088492"/>
      <w:bookmarkStart w:id="3243" w:name="_Toc145089456"/>
      <w:bookmarkStart w:id="3244" w:name="_Toc155235551"/>
      <w:r w:rsidRPr="007D061B">
        <w:t>6.3.3.3</w:t>
      </w:r>
      <w:r w:rsidRPr="007D061B">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45" w:name="_Toc21095189"/>
      <w:bookmarkStart w:id="3246" w:name="_Toc29766722"/>
      <w:bookmarkStart w:id="3247" w:name="_Toc36040869"/>
      <w:bookmarkStart w:id="3248" w:name="_Toc37228279"/>
      <w:bookmarkStart w:id="3249" w:name="_Toc37228783"/>
      <w:bookmarkStart w:id="3250" w:name="_Toc37229287"/>
      <w:bookmarkStart w:id="3251" w:name="_Toc45906844"/>
      <w:bookmarkStart w:id="3252" w:name="_Toc61115999"/>
      <w:bookmarkStart w:id="3253" w:name="_Toc67060765"/>
      <w:bookmarkStart w:id="3254" w:name="_Toc74814270"/>
      <w:bookmarkStart w:id="3255" w:name="_Toc76505693"/>
      <w:bookmarkStart w:id="3256" w:name="_Toc83113941"/>
      <w:bookmarkStart w:id="3257" w:name="_Toc89875063"/>
      <w:bookmarkStart w:id="3258" w:name="_Toc98705627"/>
      <w:bookmarkStart w:id="3259" w:name="_Toc130916390"/>
      <w:bookmarkStart w:id="3260" w:name="_Toc137304340"/>
      <w:bookmarkStart w:id="3261" w:name="_Toc138889787"/>
      <w:bookmarkStart w:id="3262" w:name="_Toc145088493"/>
      <w:bookmarkStart w:id="3263" w:name="_Toc145089457"/>
      <w:bookmarkStart w:id="3264" w:name="_Toc155235552"/>
      <w:r w:rsidRPr="007D061B">
        <w:t>6.3.3.4</w:t>
      </w:r>
      <w:r w:rsidRPr="007D061B">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6B4DA74A" w14:textId="77777777" w:rsidR="005432EB" w:rsidRPr="007D061B" w:rsidRDefault="005432EB" w:rsidP="005432EB">
      <w:pPr>
        <w:pStyle w:val="Heading5"/>
      </w:pPr>
      <w:bookmarkStart w:id="3265" w:name="_Toc21095190"/>
      <w:bookmarkStart w:id="3266" w:name="_Toc29766723"/>
      <w:bookmarkStart w:id="3267" w:name="_Toc36040870"/>
      <w:bookmarkStart w:id="3268" w:name="_Toc37228280"/>
      <w:bookmarkStart w:id="3269" w:name="_Toc37228784"/>
      <w:bookmarkStart w:id="3270" w:name="_Toc37229288"/>
      <w:bookmarkStart w:id="3271" w:name="_Toc45906845"/>
      <w:bookmarkStart w:id="3272" w:name="_Toc61116000"/>
      <w:bookmarkStart w:id="3273" w:name="_Toc67060766"/>
      <w:bookmarkStart w:id="3274" w:name="_Toc74814271"/>
      <w:bookmarkStart w:id="3275" w:name="_Toc76505694"/>
      <w:bookmarkStart w:id="3276" w:name="_Toc83113942"/>
      <w:bookmarkStart w:id="3277" w:name="_Toc89875064"/>
      <w:bookmarkStart w:id="3278" w:name="_Toc98705628"/>
      <w:bookmarkStart w:id="3279" w:name="_Toc130916391"/>
      <w:bookmarkStart w:id="3280" w:name="_Toc137304341"/>
      <w:bookmarkStart w:id="3281" w:name="_Toc138889788"/>
      <w:bookmarkStart w:id="3282" w:name="_Toc145088494"/>
      <w:bookmarkStart w:id="3283" w:name="_Toc145089458"/>
      <w:bookmarkStart w:id="3284" w:name="_Toc155235553"/>
      <w:r w:rsidRPr="007D061B">
        <w:t>6.3.3.4.1</w:t>
      </w:r>
      <w:r w:rsidRPr="007D061B">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285" w:name="_Toc21095191"/>
      <w:bookmarkStart w:id="3286" w:name="_Toc29766724"/>
      <w:bookmarkStart w:id="3287" w:name="_Toc36040871"/>
      <w:bookmarkStart w:id="3288" w:name="_Toc37228281"/>
      <w:bookmarkStart w:id="3289" w:name="_Toc37228785"/>
      <w:bookmarkStart w:id="3290" w:name="_Toc37229289"/>
      <w:bookmarkStart w:id="3291" w:name="_Toc45906846"/>
      <w:bookmarkStart w:id="3292" w:name="_Toc61116001"/>
      <w:bookmarkStart w:id="3293" w:name="_Toc67060767"/>
      <w:bookmarkStart w:id="3294" w:name="_Toc74814272"/>
      <w:bookmarkStart w:id="3295" w:name="_Toc76505695"/>
      <w:bookmarkStart w:id="3296" w:name="_Toc83113943"/>
      <w:bookmarkStart w:id="3297" w:name="_Toc89875065"/>
      <w:bookmarkStart w:id="3298" w:name="_Toc98705629"/>
      <w:bookmarkStart w:id="3299" w:name="_Toc130916392"/>
      <w:bookmarkStart w:id="3300" w:name="_Toc137304342"/>
      <w:bookmarkStart w:id="3301" w:name="_Toc138889789"/>
      <w:bookmarkStart w:id="3302" w:name="_Toc145088495"/>
      <w:bookmarkStart w:id="3303" w:name="_Toc145089459"/>
      <w:bookmarkStart w:id="3304" w:name="_Toc155235554"/>
      <w:r w:rsidRPr="007D061B">
        <w:t>6.3.3.4.2</w:t>
      </w:r>
      <w:r w:rsidRPr="007D061B">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05" w:name="_Toc21095192"/>
      <w:bookmarkStart w:id="3306" w:name="_Toc29766725"/>
      <w:bookmarkStart w:id="3307" w:name="_Toc36040872"/>
      <w:bookmarkStart w:id="3308" w:name="_Toc37228282"/>
      <w:bookmarkStart w:id="3309" w:name="_Toc37228786"/>
      <w:bookmarkStart w:id="3310" w:name="_Toc37229290"/>
      <w:bookmarkStart w:id="3311" w:name="_Toc45906847"/>
      <w:bookmarkStart w:id="3312" w:name="_Toc61116002"/>
      <w:bookmarkStart w:id="3313" w:name="_Toc67060768"/>
      <w:bookmarkStart w:id="3314" w:name="_Toc74814273"/>
      <w:bookmarkStart w:id="3315" w:name="_Toc76505696"/>
      <w:bookmarkStart w:id="3316" w:name="_Toc83113944"/>
      <w:bookmarkStart w:id="3317" w:name="_Toc89875066"/>
      <w:bookmarkStart w:id="3318" w:name="_Toc98705630"/>
      <w:bookmarkStart w:id="3319" w:name="_Toc130916393"/>
      <w:bookmarkStart w:id="3320" w:name="_Toc137304343"/>
      <w:bookmarkStart w:id="3321" w:name="_Toc138889790"/>
      <w:bookmarkStart w:id="3322" w:name="_Toc145088496"/>
      <w:bookmarkStart w:id="3323" w:name="_Toc145089460"/>
      <w:bookmarkStart w:id="3324" w:name="_Toc155235555"/>
      <w:r w:rsidRPr="007D061B">
        <w:t>6.3.3.5</w:t>
      </w:r>
      <w:r w:rsidRPr="007D061B">
        <w:tab/>
        <w:t>Test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88C604D" w14:textId="77777777" w:rsidR="005432EB" w:rsidRPr="007D061B" w:rsidRDefault="005432EB" w:rsidP="005432EB">
      <w:pPr>
        <w:pStyle w:val="Heading5"/>
      </w:pPr>
      <w:bookmarkStart w:id="3325" w:name="_Toc21095193"/>
      <w:bookmarkStart w:id="3326" w:name="_Toc29766726"/>
      <w:bookmarkStart w:id="3327" w:name="_Toc36040873"/>
      <w:bookmarkStart w:id="3328" w:name="_Toc37228283"/>
      <w:bookmarkStart w:id="3329" w:name="_Toc37228787"/>
      <w:bookmarkStart w:id="3330" w:name="_Toc37229291"/>
      <w:bookmarkStart w:id="3331" w:name="_Toc45906848"/>
      <w:bookmarkStart w:id="3332" w:name="_Toc61116003"/>
      <w:bookmarkStart w:id="3333" w:name="_Toc67060769"/>
      <w:bookmarkStart w:id="3334" w:name="_Toc74814274"/>
      <w:bookmarkStart w:id="3335" w:name="_Toc76505697"/>
      <w:bookmarkStart w:id="3336" w:name="_Toc83113945"/>
      <w:bookmarkStart w:id="3337" w:name="_Toc89875067"/>
      <w:bookmarkStart w:id="3338" w:name="_Toc98705631"/>
      <w:bookmarkStart w:id="3339" w:name="_Toc130916394"/>
      <w:bookmarkStart w:id="3340" w:name="_Toc137304344"/>
      <w:bookmarkStart w:id="3341" w:name="_Toc138889791"/>
      <w:bookmarkStart w:id="3342" w:name="_Toc145088497"/>
      <w:bookmarkStart w:id="3343" w:name="_Toc145089461"/>
      <w:bookmarkStart w:id="3344" w:name="_Toc155235556"/>
      <w:r w:rsidRPr="007D061B">
        <w:t>6.3.3.5.1</w:t>
      </w:r>
      <w:r w:rsidRPr="007D061B">
        <w:tab/>
        <w:t>UTRA FDD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45" w:name="_Toc21095194"/>
      <w:bookmarkStart w:id="3346" w:name="_Toc29766727"/>
      <w:bookmarkStart w:id="3347" w:name="_Toc36040874"/>
      <w:bookmarkStart w:id="3348" w:name="_Toc37228284"/>
      <w:bookmarkStart w:id="3349" w:name="_Toc37228788"/>
      <w:bookmarkStart w:id="3350" w:name="_Toc37229292"/>
      <w:bookmarkStart w:id="3351" w:name="_Toc45906849"/>
      <w:bookmarkStart w:id="3352" w:name="_Toc61116004"/>
      <w:bookmarkStart w:id="3353" w:name="_Toc67060770"/>
      <w:bookmarkStart w:id="3354" w:name="_Toc74814275"/>
      <w:bookmarkStart w:id="3355" w:name="_Toc76505698"/>
      <w:bookmarkStart w:id="3356" w:name="_Toc83113946"/>
      <w:bookmarkStart w:id="3357" w:name="_Toc89875068"/>
      <w:bookmarkStart w:id="3358" w:name="_Toc98705632"/>
      <w:bookmarkStart w:id="3359" w:name="_Toc130916395"/>
      <w:bookmarkStart w:id="3360" w:name="_Toc137304345"/>
      <w:bookmarkStart w:id="3361" w:name="_Toc138889792"/>
      <w:bookmarkStart w:id="3362" w:name="_Toc145088498"/>
      <w:bookmarkStart w:id="3363" w:name="_Toc145089462"/>
      <w:bookmarkStart w:id="3364" w:name="_Toc155235557"/>
      <w:r w:rsidRPr="007D061B">
        <w:t>6.3.3.5.2</w:t>
      </w:r>
      <w:r w:rsidRPr="007D061B">
        <w:tab/>
        <w:t>UTRA TDD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65" w:name="_Toc21095195"/>
      <w:bookmarkStart w:id="3366" w:name="_Toc29766728"/>
      <w:bookmarkStart w:id="3367" w:name="_Toc36040875"/>
      <w:bookmarkStart w:id="3368" w:name="_Toc37228285"/>
      <w:bookmarkStart w:id="3369" w:name="_Toc37228789"/>
      <w:bookmarkStart w:id="3370" w:name="_Toc37229293"/>
      <w:bookmarkStart w:id="3371" w:name="_Toc45906850"/>
      <w:bookmarkStart w:id="3372" w:name="_Toc61116005"/>
      <w:bookmarkStart w:id="3373" w:name="_Toc67060771"/>
      <w:bookmarkStart w:id="3374" w:name="_Toc74814276"/>
      <w:bookmarkStart w:id="3375" w:name="_Toc76505699"/>
      <w:bookmarkStart w:id="3376" w:name="_Toc83113947"/>
      <w:bookmarkStart w:id="3377" w:name="_Toc89875069"/>
      <w:bookmarkStart w:id="3378" w:name="_Toc98705633"/>
      <w:bookmarkStart w:id="3379" w:name="_Toc130916396"/>
      <w:bookmarkStart w:id="3380" w:name="_Toc137304346"/>
      <w:bookmarkStart w:id="3381" w:name="_Toc138889793"/>
      <w:bookmarkStart w:id="3382" w:name="_Toc145088499"/>
      <w:bookmarkStart w:id="3383" w:name="_Toc145089463"/>
      <w:bookmarkStart w:id="3384" w:name="_Toc155235558"/>
      <w:r w:rsidRPr="007D061B">
        <w:rPr>
          <w:lang w:eastAsia="zh-CN"/>
        </w:rPr>
        <w:t>6.3.4</w:t>
      </w:r>
      <w:r w:rsidRPr="007D061B">
        <w:rPr>
          <w:lang w:eastAsia="zh-CN"/>
        </w:rPr>
        <w:tab/>
        <w:t>Total power dynamic range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05CE9F2" w14:textId="77777777" w:rsidR="005432EB" w:rsidRPr="007D061B" w:rsidRDefault="005432EB" w:rsidP="005432EB">
      <w:pPr>
        <w:pStyle w:val="Heading4"/>
      </w:pPr>
      <w:bookmarkStart w:id="3385" w:name="_Toc21095196"/>
      <w:bookmarkStart w:id="3386" w:name="_Toc29766729"/>
      <w:bookmarkStart w:id="3387" w:name="_Toc36040876"/>
      <w:bookmarkStart w:id="3388" w:name="_Toc37228286"/>
      <w:bookmarkStart w:id="3389" w:name="_Toc37228790"/>
      <w:bookmarkStart w:id="3390" w:name="_Toc37229294"/>
      <w:bookmarkStart w:id="3391" w:name="_Toc45906851"/>
      <w:bookmarkStart w:id="3392" w:name="_Toc61116006"/>
      <w:bookmarkStart w:id="3393" w:name="_Toc67060772"/>
      <w:bookmarkStart w:id="3394" w:name="_Toc74814277"/>
      <w:bookmarkStart w:id="3395" w:name="_Toc76505700"/>
      <w:bookmarkStart w:id="3396" w:name="_Toc83113948"/>
      <w:bookmarkStart w:id="3397" w:name="_Toc89875070"/>
      <w:bookmarkStart w:id="3398" w:name="_Toc98705634"/>
      <w:bookmarkStart w:id="3399" w:name="_Toc130916397"/>
      <w:bookmarkStart w:id="3400" w:name="_Toc137304347"/>
      <w:bookmarkStart w:id="3401" w:name="_Toc138889794"/>
      <w:bookmarkStart w:id="3402" w:name="_Toc145088500"/>
      <w:bookmarkStart w:id="3403" w:name="_Toc145089464"/>
      <w:bookmarkStart w:id="3404" w:name="_Toc155235559"/>
      <w:r w:rsidRPr="007D061B">
        <w:t>6.3.4.1</w:t>
      </w:r>
      <w:r w:rsidRPr="007D061B">
        <w:tab/>
        <w:t>Definition and applicability</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05" w:name="_Toc21095197"/>
      <w:bookmarkStart w:id="3406" w:name="_Toc29766730"/>
      <w:bookmarkStart w:id="3407" w:name="_Toc36040877"/>
      <w:bookmarkStart w:id="3408" w:name="_Toc37228287"/>
      <w:bookmarkStart w:id="3409" w:name="_Toc37228791"/>
      <w:bookmarkStart w:id="3410" w:name="_Toc37229295"/>
      <w:bookmarkStart w:id="3411" w:name="_Toc45906852"/>
      <w:bookmarkStart w:id="3412" w:name="_Toc61116007"/>
      <w:bookmarkStart w:id="3413" w:name="_Toc67060773"/>
      <w:bookmarkStart w:id="3414" w:name="_Toc74814278"/>
      <w:bookmarkStart w:id="3415" w:name="_Toc76505701"/>
      <w:bookmarkStart w:id="3416" w:name="_Toc83113949"/>
      <w:bookmarkStart w:id="3417" w:name="_Toc89875071"/>
      <w:bookmarkStart w:id="3418" w:name="_Toc98705635"/>
      <w:bookmarkStart w:id="3419" w:name="_Toc130916398"/>
      <w:bookmarkStart w:id="3420" w:name="_Toc137304348"/>
      <w:bookmarkStart w:id="3421" w:name="_Toc138889795"/>
      <w:bookmarkStart w:id="3422" w:name="_Toc145088501"/>
      <w:bookmarkStart w:id="3423" w:name="_Toc145089465"/>
      <w:bookmarkStart w:id="3424" w:name="_Toc155235560"/>
      <w:r w:rsidRPr="007D061B">
        <w:t>6.3.4.2</w:t>
      </w:r>
      <w:r w:rsidRPr="007D061B">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25" w:name="_Toc21095198"/>
      <w:bookmarkStart w:id="3426" w:name="_Toc29766731"/>
      <w:bookmarkStart w:id="3427" w:name="_Toc36040878"/>
      <w:bookmarkStart w:id="3428" w:name="_Toc37228288"/>
      <w:bookmarkStart w:id="3429" w:name="_Toc37228792"/>
      <w:bookmarkStart w:id="3430" w:name="_Toc37229296"/>
      <w:bookmarkStart w:id="3431" w:name="_Toc45906853"/>
      <w:bookmarkStart w:id="3432" w:name="_Toc61116008"/>
      <w:bookmarkStart w:id="3433" w:name="_Toc67060774"/>
      <w:bookmarkStart w:id="3434" w:name="_Toc74814279"/>
      <w:bookmarkStart w:id="3435" w:name="_Toc76505702"/>
      <w:bookmarkStart w:id="3436" w:name="_Toc83113950"/>
      <w:bookmarkStart w:id="3437" w:name="_Toc89875072"/>
      <w:bookmarkStart w:id="3438" w:name="_Toc98705636"/>
      <w:bookmarkStart w:id="3439" w:name="_Toc130916399"/>
      <w:bookmarkStart w:id="3440" w:name="_Toc137304349"/>
      <w:bookmarkStart w:id="3441" w:name="_Toc138889796"/>
      <w:bookmarkStart w:id="3442" w:name="_Toc145088502"/>
      <w:bookmarkStart w:id="3443" w:name="_Toc145089466"/>
      <w:bookmarkStart w:id="3444" w:name="_Toc155235561"/>
      <w:r w:rsidRPr="007D061B">
        <w:t>6.3.4.3</w:t>
      </w:r>
      <w:r w:rsidRPr="007D061B">
        <w:tab/>
        <w:t>Test purpose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45" w:name="_Toc21095199"/>
      <w:bookmarkStart w:id="3446" w:name="_Toc29766732"/>
      <w:bookmarkStart w:id="3447" w:name="_Toc36040879"/>
      <w:bookmarkStart w:id="3448" w:name="_Toc37228289"/>
      <w:bookmarkStart w:id="3449" w:name="_Toc37228793"/>
      <w:bookmarkStart w:id="3450" w:name="_Toc37229297"/>
      <w:bookmarkStart w:id="3451" w:name="_Toc45906854"/>
      <w:bookmarkStart w:id="3452" w:name="_Toc61116009"/>
      <w:bookmarkStart w:id="3453" w:name="_Toc67060775"/>
      <w:bookmarkStart w:id="3454" w:name="_Toc74814280"/>
      <w:bookmarkStart w:id="3455" w:name="_Toc76505703"/>
      <w:bookmarkStart w:id="3456" w:name="_Toc83113951"/>
      <w:bookmarkStart w:id="3457" w:name="_Toc89875073"/>
      <w:bookmarkStart w:id="3458" w:name="_Toc98705637"/>
      <w:bookmarkStart w:id="3459" w:name="_Toc130916400"/>
      <w:bookmarkStart w:id="3460" w:name="_Toc137304350"/>
      <w:bookmarkStart w:id="3461" w:name="_Toc138889797"/>
      <w:bookmarkStart w:id="3462" w:name="_Toc145088503"/>
      <w:bookmarkStart w:id="3463" w:name="_Toc145089467"/>
      <w:bookmarkStart w:id="3464" w:name="_Toc155235562"/>
      <w:r w:rsidRPr="007D061B">
        <w:t>6.3.4.4</w:t>
      </w:r>
      <w:r w:rsidRPr="007D061B">
        <w:tab/>
        <w:t>Method of test</w:t>
      </w:r>
      <w:bookmarkStart w:id="3465" w:name="_Toc21095200"/>
      <w:bookmarkStart w:id="3466" w:name="_Toc29766733"/>
      <w:bookmarkStart w:id="3467" w:name="_Toc36040880"/>
      <w:bookmarkStart w:id="3468" w:name="_Toc37228290"/>
      <w:bookmarkStart w:id="3469" w:name="_Toc37228794"/>
      <w:bookmarkStart w:id="3470" w:name="_Toc37229298"/>
      <w:bookmarkStart w:id="3471" w:name="_Toc45906855"/>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BFB65F3" w14:textId="3DBAA477" w:rsidR="005432EB" w:rsidRPr="007D061B" w:rsidRDefault="005432EB" w:rsidP="005432EB">
      <w:pPr>
        <w:pStyle w:val="Heading5"/>
      </w:pPr>
      <w:bookmarkStart w:id="3472" w:name="_Toc61116010"/>
      <w:bookmarkStart w:id="3473" w:name="_Toc67060776"/>
      <w:bookmarkStart w:id="3474" w:name="_Toc74814281"/>
      <w:bookmarkStart w:id="3475" w:name="_Toc76505704"/>
      <w:bookmarkStart w:id="3476" w:name="_Toc83113952"/>
      <w:bookmarkStart w:id="3477" w:name="_Toc89875074"/>
      <w:bookmarkStart w:id="3478" w:name="_Toc98705638"/>
      <w:bookmarkStart w:id="3479" w:name="_Toc130916401"/>
      <w:bookmarkStart w:id="3480" w:name="_Toc137304351"/>
      <w:bookmarkStart w:id="3481" w:name="_Toc138889798"/>
      <w:bookmarkStart w:id="3482" w:name="_Toc145088504"/>
      <w:bookmarkStart w:id="3483" w:name="_Toc145089468"/>
      <w:bookmarkStart w:id="3484" w:name="_Toc155235563"/>
      <w:r w:rsidRPr="007D061B">
        <w:t>6.3.4.4.1</w:t>
      </w:r>
      <w:r w:rsidRPr="007D061B">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3485" w:name="_Toc21095201"/>
      <w:bookmarkStart w:id="3486" w:name="_Toc29766734"/>
      <w:bookmarkStart w:id="3487" w:name="_Toc36040881"/>
      <w:bookmarkStart w:id="3488" w:name="_Toc37228291"/>
      <w:bookmarkStart w:id="3489" w:name="_Toc37228795"/>
      <w:bookmarkStart w:id="3490" w:name="_Toc37229299"/>
      <w:bookmarkStart w:id="3491" w:name="_Toc45906856"/>
      <w:bookmarkStart w:id="3492" w:name="_Toc61116011"/>
      <w:bookmarkStart w:id="3493" w:name="_Toc67060777"/>
      <w:bookmarkStart w:id="3494" w:name="_Toc74814282"/>
      <w:bookmarkStart w:id="3495" w:name="_Toc76505705"/>
      <w:bookmarkStart w:id="3496" w:name="_Toc83113953"/>
      <w:bookmarkStart w:id="3497" w:name="_Toc89875075"/>
      <w:bookmarkStart w:id="3498" w:name="_Toc98705639"/>
      <w:bookmarkStart w:id="3499" w:name="_Toc130916402"/>
      <w:bookmarkStart w:id="3500" w:name="_Toc137304352"/>
      <w:bookmarkStart w:id="3501" w:name="_Toc138889799"/>
      <w:bookmarkStart w:id="3502" w:name="_Toc145088505"/>
      <w:bookmarkStart w:id="3503" w:name="_Toc145089469"/>
      <w:bookmarkStart w:id="3504" w:name="_Toc155235564"/>
      <w:r w:rsidRPr="007D061B">
        <w:t>6.3.4.4.2</w:t>
      </w:r>
      <w:r w:rsidRPr="007D061B">
        <w:tab/>
        <w:t>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05" w:name="_Toc21095202"/>
      <w:bookmarkStart w:id="3506" w:name="_Toc29766735"/>
      <w:bookmarkStart w:id="3507" w:name="_Toc36040882"/>
      <w:bookmarkStart w:id="3508" w:name="_Toc37228292"/>
      <w:bookmarkStart w:id="3509" w:name="_Toc37228796"/>
      <w:bookmarkStart w:id="3510" w:name="_Toc37229300"/>
      <w:bookmarkStart w:id="3511" w:name="_Toc45906857"/>
      <w:bookmarkStart w:id="3512" w:name="_Toc61116012"/>
      <w:bookmarkStart w:id="3513" w:name="_Toc67060778"/>
      <w:bookmarkStart w:id="3514" w:name="_Toc74814283"/>
      <w:bookmarkStart w:id="3515" w:name="_Toc76505706"/>
      <w:bookmarkStart w:id="3516" w:name="_Toc83113954"/>
      <w:bookmarkStart w:id="3517" w:name="_Toc89875076"/>
      <w:bookmarkStart w:id="3518" w:name="_Toc98705640"/>
      <w:bookmarkStart w:id="3519" w:name="_Toc130916403"/>
      <w:bookmarkStart w:id="3520" w:name="_Toc137304353"/>
      <w:bookmarkStart w:id="3521" w:name="_Toc138889800"/>
      <w:bookmarkStart w:id="3522" w:name="_Toc145088506"/>
      <w:bookmarkStart w:id="3523" w:name="_Toc145089470"/>
      <w:bookmarkStart w:id="3524" w:name="_Toc155235565"/>
      <w:r w:rsidRPr="007D061B">
        <w:t>6.3.4.5</w:t>
      </w:r>
      <w:r w:rsidRPr="007D061B">
        <w:tab/>
        <w:t>Test requirements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6D4CB55" w14:textId="77777777" w:rsidR="005432EB" w:rsidRPr="007D061B" w:rsidRDefault="005432EB" w:rsidP="005432EB">
      <w:pPr>
        <w:pStyle w:val="Heading5"/>
      </w:pPr>
      <w:bookmarkStart w:id="3525" w:name="_Toc21095203"/>
      <w:bookmarkStart w:id="3526" w:name="_Toc29766736"/>
      <w:bookmarkStart w:id="3527" w:name="_Toc36040883"/>
      <w:bookmarkStart w:id="3528" w:name="_Toc37228293"/>
      <w:bookmarkStart w:id="3529" w:name="_Toc37228797"/>
      <w:bookmarkStart w:id="3530" w:name="_Toc37229301"/>
      <w:bookmarkStart w:id="3531" w:name="_Toc45906858"/>
      <w:bookmarkStart w:id="3532" w:name="_Toc61116013"/>
      <w:bookmarkStart w:id="3533" w:name="_Toc67060779"/>
      <w:bookmarkStart w:id="3534" w:name="_Toc74814284"/>
      <w:bookmarkStart w:id="3535" w:name="_Toc76505707"/>
      <w:bookmarkStart w:id="3536" w:name="_Toc83113955"/>
      <w:bookmarkStart w:id="3537" w:name="_Toc89875077"/>
      <w:bookmarkStart w:id="3538" w:name="_Toc98705641"/>
      <w:bookmarkStart w:id="3539" w:name="_Toc130916404"/>
      <w:bookmarkStart w:id="3540" w:name="_Toc137304354"/>
      <w:bookmarkStart w:id="3541" w:name="_Toc138889801"/>
      <w:bookmarkStart w:id="3542" w:name="_Toc145088507"/>
      <w:bookmarkStart w:id="3543" w:name="_Toc145089471"/>
      <w:bookmarkStart w:id="3544" w:name="_Toc155235566"/>
      <w:r w:rsidRPr="007D061B">
        <w:t>6.3.4.5.1</w:t>
      </w:r>
      <w:r w:rsidRPr="007D061B">
        <w:tab/>
        <w:t>UTRA FDD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45" w:name="_Toc21095204"/>
      <w:bookmarkStart w:id="3546" w:name="_Toc29766737"/>
      <w:bookmarkStart w:id="3547" w:name="_Toc36040884"/>
      <w:bookmarkStart w:id="3548" w:name="_Toc37228294"/>
      <w:bookmarkStart w:id="3549" w:name="_Toc37228798"/>
      <w:bookmarkStart w:id="3550" w:name="_Toc37229302"/>
      <w:bookmarkStart w:id="3551" w:name="_Toc45906859"/>
      <w:bookmarkStart w:id="3552" w:name="_Toc61116014"/>
      <w:bookmarkStart w:id="3553" w:name="_Toc67060780"/>
      <w:bookmarkStart w:id="3554" w:name="_Toc74814285"/>
      <w:bookmarkStart w:id="3555" w:name="_Toc76505708"/>
      <w:bookmarkStart w:id="3556" w:name="_Toc83113956"/>
      <w:bookmarkStart w:id="3557" w:name="_Toc89875078"/>
      <w:bookmarkStart w:id="3558" w:name="_Toc98705642"/>
      <w:bookmarkStart w:id="3559" w:name="_Toc130916405"/>
      <w:bookmarkStart w:id="3560" w:name="_Toc137304355"/>
      <w:bookmarkStart w:id="3561" w:name="_Toc138889802"/>
      <w:bookmarkStart w:id="3562" w:name="_Toc145088508"/>
      <w:bookmarkStart w:id="3563" w:name="_Toc145089472"/>
      <w:bookmarkStart w:id="3564" w:name="_Toc155235567"/>
      <w:r w:rsidRPr="007D061B">
        <w:t>6.3.4.5.2</w:t>
      </w:r>
      <w:r w:rsidRPr="007D061B">
        <w:tab/>
        <w:t>E-UTRA</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08215962" w:rsidR="005432EB" w:rsidRPr="007D061B" w:rsidRDefault="005432EB" w:rsidP="005432EB">
      <w:pPr>
        <w:pStyle w:val="TH"/>
      </w:pPr>
      <w:r w:rsidRPr="007D061B">
        <w:t>Table 6.3.4.5.2-1</w:t>
      </w:r>
      <w:r w:rsidR="000D7EFA">
        <w:t>:</w:t>
      </w:r>
      <w:r w:rsidRPr="007D061B">
        <w:t xml:space="preserve">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65" w:name="_Toc21095205"/>
      <w:bookmarkStart w:id="3566" w:name="_Toc29766738"/>
      <w:bookmarkStart w:id="3567" w:name="_Toc36040885"/>
      <w:bookmarkStart w:id="3568" w:name="_Toc37228295"/>
      <w:bookmarkStart w:id="3569" w:name="_Toc37228799"/>
      <w:bookmarkStart w:id="3570" w:name="_Toc37229303"/>
      <w:bookmarkStart w:id="3571" w:name="_Toc45906860"/>
      <w:bookmarkStart w:id="3572" w:name="_Toc61116015"/>
      <w:bookmarkStart w:id="3573" w:name="_Toc67060781"/>
      <w:bookmarkStart w:id="3574" w:name="_Toc74814286"/>
      <w:bookmarkStart w:id="3575" w:name="_Toc76505709"/>
      <w:bookmarkStart w:id="3576" w:name="_Toc83113957"/>
      <w:bookmarkStart w:id="3577" w:name="_Toc89875079"/>
      <w:bookmarkStart w:id="3578" w:name="_Toc98705643"/>
      <w:bookmarkStart w:id="3579" w:name="_Toc130916406"/>
      <w:bookmarkStart w:id="3580" w:name="_Toc137304356"/>
      <w:bookmarkStart w:id="3581" w:name="_Toc138889803"/>
      <w:bookmarkStart w:id="3582" w:name="_Toc145088509"/>
      <w:bookmarkStart w:id="3583" w:name="_Toc145089473"/>
      <w:bookmarkStart w:id="3584" w:name="_Toc155235568"/>
      <w:r w:rsidRPr="007D061B">
        <w:t>6.3.4.5.3</w:t>
      </w:r>
      <w:r w:rsidRPr="007D061B">
        <w:tab/>
        <w:t>NR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585" w:name="_Toc21095206"/>
      <w:bookmarkStart w:id="3586" w:name="_Toc29766739"/>
      <w:bookmarkStart w:id="3587" w:name="_Toc36040886"/>
      <w:bookmarkStart w:id="3588" w:name="_Toc37228296"/>
      <w:bookmarkStart w:id="3589" w:name="_Toc37228800"/>
      <w:bookmarkStart w:id="3590" w:name="_Toc37229304"/>
      <w:bookmarkStart w:id="3591" w:name="_Toc45906861"/>
      <w:bookmarkStart w:id="3592" w:name="_Toc61116016"/>
      <w:bookmarkStart w:id="3593" w:name="_Toc67060782"/>
      <w:bookmarkStart w:id="3594" w:name="_Toc74814287"/>
      <w:bookmarkStart w:id="3595" w:name="_Toc76505710"/>
      <w:bookmarkStart w:id="3596" w:name="_Toc83113958"/>
      <w:bookmarkStart w:id="3597" w:name="_Toc89875080"/>
      <w:bookmarkStart w:id="3598" w:name="_Toc98705644"/>
      <w:bookmarkStart w:id="3599" w:name="_Toc130916407"/>
      <w:bookmarkStart w:id="3600" w:name="_Toc137304357"/>
      <w:bookmarkStart w:id="3601" w:name="_Toc138889804"/>
      <w:bookmarkStart w:id="3602" w:name="_Toc145088510"/>
      <w:bookmarkStart w:id="3603" w:name="_Toc145089474"/>
      <w:bookmarkStart w:id="3604" w:name="_Toc155235569"/>
      <w:r w:rsidRPr="007D061B">
        <w:rPr>
          <w:lang w:eastAsia="zh-CN"/>
        </w:rPr>
        <w:t>6.3.5</w:t>
      </w:r>
      <w:r w:rsidRPr="007D061B">
        <w:rPr>
          <w:lang w:eastAsia="zh-CN"/>
        </w:rPr>
        <w:tab/>
        <w:t>IPDL time mask</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A6CB0E" w14:textId="77777777" w:rsidR="005432EB" w:rsidRPr="007D061B" w:rsidRDefault="005432EB" w:rsidP="005432EB">
      <w:pPr>
        <w:pStyle w:val="Heading4"/>
      </w:pPr>
      <w:bookmarkStart w:id="3605" w:name="_Toc21095207"/>
      <w:bookmarkStart w:id="3606" w:name="_Toc29766740"/>
      <w:bookmarkStart w:id="3607" w:name="_Toc36040887"/>
      <w:bookmarkStart w:id="3608" w:name="_Toc37228297"/>
      <w:bookmarkStart w:id="3609" w:name="_Toc37228801"/>
      <w:bookmarkStart w:id="3610" w:name="_Toc37229305"/>
      <w:bookmarkStart w:id="3611" w:name="_Toc45906862"/>
      <w:bookmarkStart w:id="3612" w:name="_Toc61116017"/>
      <w:bookmarkStart w:id="3613" w:name="_Toc67060783"/>
      <w:bookmarkStart w:id="3614" w:name="_Toc74814288"/>
      <w:bookmarkStart w:id="3615" w:name="_Toc76505711"/>
      <w:bookmarkStart w:id="3616" w:name="_Toc83113959"/>
      <w:bookmarkStart w:id="3617" w:name="_Toc89875081"/>
      <w:bookmarkStart w:id="3618" w:name="_Toc98705645"/>
      <w:bookmarkStart w:id="3619" w:name="_Toc130916408"/>
      <w:bookmarkStart w:id="3620" w:name="_Toc137304358"/>
      <w:bookmarkStart w:id="3621" w:name="_Toc138889805"/>
      <w:bookmarkStart w:id="3622" w:name="_Toc145088511"/>
      <w:bookmarkStart w:id="3623" w:name="_Toc145089475"/>
      <w:bookmarkStart w:id="3624" w:name="_Toc155235570"/>
      <w:r w:rsidRPr="007D061B">
        <w:t>6.3.5.1</w:t>
      </w:r>
      <w:r w:rsidRPr="007D061B">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5" w:name="_Toc21095208"/>
      <w:bookmarkStart w:id="3626" w:name="_Toc29766741"/>
      <w:bookmarkStart w:id="3627" w:name="_Toc36040888"/>
      <w:bookmarkStart w:id="3628" w:name="_Toc37228298"/>
      <w:bookmarkStart w:id="3629" w:name="_Toc37228802"/>
      <w:bookmarkStart w:id="3630" w:name="_Toc37229306"/>
      <w:bookmarkStart w:id="3631" w:name="_Toc45906863"/>
      <w:bookmarkStart w:id="3632" w:name="_Toc61116018"/>
      <w:bookmarkStart w:id="3633" w:name="_Toc67060784"/>
      <w:bookmarkStart w:id="3634" w:name="_Toc74814289"/>
      <w:bookmarkStart w:id="3635" w:name="_Toc76505712"/>
      <w:bookmarkStart w:id="3636" w:name="_Toc83113960"/>
      <w:bookmarkStart w:id="3637" w:name="_Toc89875082"/>
      <w:bookmarkStart w:id="3638" w:name="_Toc98705646"/>
      <w:bookmarkStart w:id="3639" w:name="_Toc130916409"/>
      <w:bookmarkStart w:id="3640" w:name="_Toc137304359"/>
      <w:bookmarkStart w:id="3641" w:name="_Toc138889806"/>
      <w:bookmarkStart w:id="3642" w:name="_Toc145088512"/>
      <w:bookmarkStart w:id="3643" w:name="_Toc145089476"/>
      <w:bookmarkStart w:id="3644" w:name="_Toc155235571"/>
      <w:r w:rsidRPr="007D061B">
        <w:t>6.3.5.2</w:t>
      </w:r>
      <w:r w:rsidRPr="007D061B">
        <w:tab/>
        <w:t>Minimum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45" w:name="_Toc21095209"/>
      <w:bookmarkStart w:id="3646" w:name="_Toc29766742"/>
      <w:bookmarkStart w:id="3647" w:name="_Toc36040889"/>
      <w:bookmarkStart w:id="3648" w:name="_Toc37228299"/>
      <w:bookmarkStart w:id="3649" w:name="_Toc37228803"/>
      <w:bookmarkStart w:id="3650" w:name="_Toc37229307"/>
      <w:bookmarkStart w:id="3651" w:name="_Toc45906864"/>
      <w:bookmarkStart w:id="3652" w:name="_Toc61116019"/>
      <w:bookmarkStart w:id="3653" w:name="_Toc67060785"/>
      <w:bookmarkStart w:id="3654" w:name="_Toc74814290"/>
      <w:bookmarkStart w:id="3655" w:name="_Toc76505713"/>
      <w:bookmarkStart w:id="3656" w:name="_Toc83113961"/>
      <w:bookmarkStart w:id="3657" w:name="_Toc89875083"/>
      <w:bookmarkStart w:id="3658" w:name="_Toc98705647"/>
      <w:bookmarkStart w:id="3659" w:name="_Toc130916410"/>
      <w:bookmarkStart w:id="3660" w:name="_Toc137304360"/>
      <w:bookmarkStart w:id="3661" w:name="_Toc138889807"/>
      <w:bookmarkStart w:id="3662" w:name="_Toc145088513"/>
      <w:bookmarkStart w:id="3663" w:name="_Toc145089477"/>
      <w:bookmarkStart w:id="3664" w:name="_Toc155235572"/>
      <w:r w:rsidRPr="007D061B">
        <w:t>6.3.5.3</w:t>
      </w:r>
      <w:r w:rsidRPr="007D061B">
        <w:tab/>
        <w:t>Test purpose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65" w:name="_Toc21095210"/>
      <w:bookmarkStart w:id="3666" w:name="_Toc29766743"/>
      <w:bookmarkStart w:id="3667" w:name="_Toc36040890"/>
      <w:bookmarkStart w:id="3668" w:name="_Toc37228300"/>
      <w:bookmarkStart w:id="3669" w:name="_Toc37228804"/>
      <w:bookmarkStart w:id="3670" w:name="_Toc37229308"/>
      <w:bookmarkStart w:id="3671" w:name="_Toc45906865"/>
      <w:bookmarkStart w:id="3672" w:name="_Toc61116020"/>
      <w:bookmarkStart w:id="3673" w:name="_Toc67060786"/>
      <w:bookmarkStart w:id="3674" w:name="_Toc74814291"/>
      <w:bookmarkStart w:id="3675" w:name="_Toc76505714"/>
      <w:bookmarkStart w:id="3676" w:name="_Toc83113962"/>
      <w:bookmarkStart w:id="3677" w:name="_Toc89875084"/>
      <w:bookmarkStart w:id="3678" w:name="_Toc98705648"/>
      <w:bookmarkStart w:id="3679" w:name="_Toc130916411"/>
      <w:bookmarkStart w:id="3680" w:name="_Toc137304361"/>
      <w:bookmarkStart w:id="3681" w:name="_Toc138889808"/>
      <w:bookmarkStart w:id="3682" w:name="_Toc145088514"/>
      <w:bookmarkStart w:id="3683" w:name="_Toc145089478"/>
      <w:bookmarkStart w:id="3684" w:name="_Toc155235573"/>
      <w:r w:rsidRPr="007D061B">
        <w:t>6.3.5.4</w:t>
      </w:r>
      <w:r w:rsidRPr="007D061B">
        <w:tab/>
        <w:t>Method of test</w:t>
      </w:r>
      <w:bookmarkStart w:id="3685" w:name="_Toc21095211"/>
      <w:bookmarkStart w:id="3686" w:name="_Toc29766744"/>
      <w:bookmarkStart w:id="3687" w:name="_Toc36040891"/>
      <w:bookmarkStart w:id="3688" w:name="_Toc37228301"/>
      <w:bookmarkStart w:id="3689" w:name="_Toc37228805"/>
      <w:bookmarkStart w:id="3690" w:name="_Toc37229309"/>
      <w:bookmarkStart w:id="3691" w:name="_Toc45906866"/>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7729766" w14:textId="4A4C13B8" w:rsidR="005432EB" w:rsidRPr="007D061B" w:rsidRDefault="005432EB" w:rsidP="005432EB">
      <w:pPr>
        <w:pStyle w:val="Heading5"/>
      </w:pPr>
      <w:bookmarkStart w:id="3692" w:name="_Toc61116021"/>
      <w:bookmarkStart w:id="3693" w:name="_Toc67060787"/>
      <w:bookmarkStart w:id="3694" w:name="_Toc74814292"/>
      <w:bookmarkStart w:id="3695" w:name="_Toc76505715"/>
      <w:bookmarkStart w:id="3696" w:name="_Toc83113963"/>
      <w:bookmarkStart w:id="3697" w:name="_Toc89875085"/>
      <w:bookmarkStart w:id="3698" w:name="_Toc98705649"/>
      <w:bookmarkStart w:id="3699" w:name="_Toc130916412"/>
      <w:bookmarkStart w:id="3700" w:name="_Toc137304362"/>
      <w:bookmarkStart w:id="3701" w:name="_Toc138889809"/>
      <w:bookmarkStart w:id="3702" w:name="_Toc145088515"/>
      <w:bookmarkStart w:id="3703" w:name="_Toc145089479"/>
      <w:bookmarkStart w:id="3704" w:name="_Toc155235574"/>
      <w:r w:rsidRPr="007D061B">
        <w:t>6.3.5.4.1</w:t>
      </w:r>
      <w:r w:rsidRPr="007D061B">
        <w:tab/>
        <w:t>Initial conditions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05" w:name="_Toc21095212"/>
      <w:bookmarkStart w:id="3706" w:name="_Toc29766745"/>
      <w:bookmarkStart w:id="3707" w:name="_Toc36040892"/>
      <w:bookmarkStart w:id="3708" w:name="_Toc37228302"/>
      <w:bookmarkStart w:id="3709" w:name="_Toc37228806"/>
      <w:bookmarkStart w:id="3710" w:name="_Toc37229310"/>
      <w:bookmarkStart w:id="3711" w:name="_Toc45906867"/>
      <w:bookmarkStart w:id="3712" w:name="_Toc61116022"/>
      <w:bookmarkStart w:id="3713" w:name="_Toc67060788"/>
      <w:bookmarkStart w:id="3714" w:name="_Toc74814293"/>
      <w:bookmarkStart w:id="3715" w:name="_Toc76505716"/>
      <w:bookmarkStart w:id="3716" w:name="_Toc83113964"/>
      <w:bookmarkStart w:id="3717" w:name="_Toc89875086"/>
      <w:bookmarkStart w:id="3718" w:name="_Toc98705650"/>
      <w:bookmarkStart w:id="3719" w:name="_Toc130916413"/>
      <w:bookmarkStart w:id="3720" w:name="_Toc137304363"/>
      <w:bookmarkStart w:id="3721" w:name="_Toc138889810"/>
      <w:bookmarkStart w:id="3722" w:name="_Toc145088516"/>
      <w:bookmarkStart w:id="3723" w:name="_Toc145089480"/>
      <w:bookmarkStart w:id="3724" w:name="_Toc155235575"/>
      <w:r w:rsidRPr="007D061B">
        <w:t>6.3.5.4.2</w:t>
      </w:r>
      <w:r w:rsidRPr="007D061B">
        <w:tab/>
        <w:t>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25" w:name="_Toc21095213"/>
      <w:bookmarkStart w:id="3726" w:name="_Toc29766746"/>
      <w:bookmarkStart w:id="3727" w:name="_Toc36040893"/>
      <w:bookmarkStart w:id="3728" w:name="_Toc37228303"/>
      <w:bookmarkStart w:id="3729" w:name="_Toc37228807"/>
      <w:bookmarkStart w:id="3730" w:name="_Toc37229311"/>
      <w:bookmarkStart w:id="3731" w:name="_Toc45906868"/>
      <w:bookmarkStart w:id="3732" w:name="_Toc61116023"/>
      <w:bookmarkStart w:id="3733" w:name="_Toc67060789"/>
      <w:bookmarkStart w:id="3734" w:name="_Toc74814294"/>
      <w:bookmarkStart w:id="3735" w:name="_Toc76505717"/>
      <w:bookmarkStart w:id="3736" w:name="_Toc83113965"/>
      <w:bookmarkStart w:id="3737" w:name="_Toc89875087"/>
      <w:bookmarkStart w:id="3738" w:name="_Toc98705651"/>
      <w:bookmarkStart w:id="3739" w:name="_Toc130916414"/>
      <w:bookmarkStart w:id="3740" w:name="_Toc137304364"/>
      <w:bookmarkStart w:id="3741" w:name="_Toc138889811"/>
      <w:bookmarkStart w:id="3742" w:name="_Toc145088517"/>
      <w:bookmarkStart w:id="3743" w:name="_Toc145089481"/>
      <w:bookmarkStart w:id="3744" w:name="_Toc155235576"/>
      <w:r w:rsidRPr="007D061B">
        <w:t>6.3.5.5</w:t>
      </w:r>
      <w:r w:rsidRPr="007D061B">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7pt;height:149pt" o:ole="">
            <v:imagedata r:id="rId29" o:title=""/>
          </v:shape>
          <o:OLEObject Type="Embed" ProgID="Word.Picture.8" ShapeID="_x0000_i1031" DrawAspect="Content" ObjectID="_1766323336"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45" w:name="_Toc21095214"/>
      <w:bookmarkStart w:id="3746" w:name="_Toc29766747"/>
      <w:bookmarkStart w:id="3747" w:name="_Toc36040894"/>
      <w:bookmarkStart w:id="3748" w:name="_Toc37228304"/>
      <w:bookmarkStart w:id="3749" w:name="_Toc37228808"/>
      <w:bookmarkStart w:id="3750" w:name="_Toc37229312"/>
      <w:bookmarkStart w:id="3751" w:name="_Toc45906869"/>
      <w:bookmarkStart w:id="3752" w:name="_Toc61116024"/>
      <w:bookmarkStart w:id="3753" w:name="_Toc67060790"/>
      <w:bookmarkStart w:id="3754" w:name="_Toc74814295"/>
      <w:bookmarkStart w:id="3755" w:name="_Toc76505718"/>
      <w:bookmarkStart w:id="3756" w:name="_Toc83113966"/>
      <w:bookmarkStart w:id="3757" w:name="_Toc89875088"/>
      <w:bookmarkStart w:id="3758" w:name="_Toc98705652"/>
      <w:bookmarkStart w:id="3759" w:name="_Toc130916415"/>
      <w:bookmarkStart w:id="3760" w:name="_Toc137304365"/>
      <w:bookmarkStart w:id="3761" w:name="_Toc138889812"/>
      <w:bookmarkStart w:id="3762" w:name="_Toc145088518"/>
      <w:bookmarkStart w:id="3763" w:name="_Toc145089482"/>
      <w:bookmarkStart w:id="3764" w:name="_Toc155235577"/>
      <w:r w:rsidRPr="007D061B">
        <w:rPr>
          <w:lang w:eastAsia="zh-CN"/>
        </w:rPr>
        <w:t>6.3.6</w:t>
      </w:r>
      <w:r w:rsidRPr="007D061B">
        <w:rPr>
          <w:lang w:eastAsia="zh-CN"/>
        </w:rPr>
        <w:tab/>
        <w:t>RE Power control dynamic range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C8ED13C" w14:textId="77777777" w:rsidR="005432EB" w:rsidRPr="007D061B" w:rsidRDefault="005432EB" w:rsidP="005432EB">
      <w:pPr>
        <w:pStyle w:val="Heading4"/>
      </w:pPr>
      <w:bookmarkStart w:id="3765" w:name="_Toc21095215"/>
      <w:bookmarkStart w:id="3766" w:name="_Toc29766748"/>
      <w:bookmarkStart w:id="3767" w:name="_Toc36040895"/>
      <w:bookmarkStart w:id="3768" w:name="_Toc37228305"/>
      <w:bookmarkStart w:id="3769" w:name="_Toc37228809"/>
      <w:bookmarkStart w:id="3770" w:name="_Toc37229313"/>
      <w:bookmarkStart w:id="3771" w:name="_Toc45906870"/>
      <w:bookmarkStart w:id="3772" w:name="_Toc61116025"/>
      <w:bookmarkStart w:id="3773" w:name="_Toc67060791"/>
      <w:bookmarkStart w:id="3774" w:name="_Toc74814296"/>
      <w:bookmarkStart w:id="3775" w:name="_Toc76505719"/>
      <w:bookmarkStart w:id="3776" w:name="_Toc83113967"/>
      <w:bookmarkStart w:id="3777" w:name="_Toc89875089"/>
      <w:bookmarkStart w:id="3778" w:name="_Toc98705653"/>
      <w:bookmarkStart w:id="3779" w:name="_Toc130916416"/>
      <w:bookmarkStart w:id="3780" w:name="_Toc137304366"/>
      <w:bookmarkStart w:id="3781" w:name="_Toc138889813"/>
      <w:bookmarkStart w:id="3782" w:name="_Toc145088519"/>
      <w:bookmarkStart w:id="3783" w:name="_Toc145089483"/>
      <w:bookmarkStart w:id="3784" w:name="_Toc155235578"/>
      <w:r w:rsidRPr="007D061B">
        <w:t>6.3.6.1</w:t>
      </w:r>
      <w:r w:rsidRPr="007D061B">
        <w:tab/>
        <w:t>Definition and applicability</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785" w:name="_Toc21095216"/>
      <w:bookmarkStart w:id="3786" w:name="_Toc29766749"/>
      <w:bookmarkStart w:id="3787" w:name="_Toc36040896"/>
      <w:bookmarkStart w:id="3788" w:name="_Toc37228306"/>
      <w:bookmarkStart w:id="3789" w:name="_Toc37228810"/>
      <w:bookmarkStart w:id="3790" w:name="_Toc37229314"/>
      <w:bookmarkStart w:id="3791" w:name="_Toc45906871"/>
      <w:bookmarkStart w:id="3792" w:name="_Toc61116026"/>
      <w:bookmarkStart w:id="3793" w:name="_Toc67060792"/>
      <w:bookmarkStart w:id="3794" w:name="_Toc74814297"/>
      <w:bookmarkStart w:id="3795" w:name="_Toc76505720"/>
      <w:bookmarkStart w:id="3796" w:name="_Toc83113968"/>
      <w:bookmarkStart w:id="3797" w:name="_Toc89875090"/>
      <w:bookmarkStart w:id="3798" w:name="_Toc98705654"/>
      <w:bookmarkStart w:id="3799" w:name="_Toc130916417"/>
      <w:bookmarkStart w:id="3800" w:name="_Toc137304367"/>
      <w:bookmarkStart w:id="3801" w:name="_Toc138889814"/>
      <w:bookmarkStart w:id="3802" w:name="_Toc145088520"/>
      <w:bookmarkStart w:id="3803" w:name="_Toc145089484"/>
      <w:bookmarkStart w:id="3804" w:name="_Toc155235579"/>
      <w:r w:rsidRPr="007D061B">
        <w:t>6.3.6.2</w:t>
      </w:r>
      <w:r w:rsidRPr="007D061B">
        <w:tab/>
        <w:t>Minimum requirement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05" w:name="_Toc21095217"/>
      <w:bookmarkStart w:id="3806" w:name="_Toc29766750"/>
      <w:bookmarkStart w:id="3807" w:name="_Toc36040897"/>
      <w:bookmarkStart w:id="3808" w:name="_Toc37228307"/>
      <w:bookmarkStart w:id="3809" w:name="_Toc37228811"/>
      <w:bookmarkStart w:id="3810" w:name="_Toc37229315"/>
      <w:bookmarkStart w:id="3811" w:name="_Toc45906872"/>
      <w:bookmarkStart w:id="3812" w:name="_Toc61116027"/>
      <w:bookmarkStart w:id="3813" w:name="_Toc67060793"/>
      <w:bookmarkStart w:id="3814" w:name="_Toc74814298"/>
      <w:bookmarkStart w:id="3815" w:name="_Toc76505721"/>
      <w:bookmarkStart w:id="3816" w:name="_Toc83113969"/>
      <w:bookmarkStart w:id="3817" w:name="_Toc89875091"/>
      <w:bookmarkStart w:id="3818" w:name="_Toc98705655"/>
      <w:bookmarkStart w:id="3819" w:name="_Toc130916418"/>
      <w:bookmarkStart w:id="3820" w:name="_Toc137304368"/>
      <w:bookmarkStart w:id="3821" w:name="_Toc138889815"/>
      <w:bookmarkStart w:id="3822" w:name="_Toc145088521"/>
      <w:bookmarkStart w:id="3823" w:name="_Toc145089485"/>
      <w:bookmarkStart w:id="3824" w:name="_Toc155235580"/>
      <w:r w:rsidRPr="007D061B">
        <w:t>6.3.6.3</w:t>
      </w:r>
      <w:r w:rsidRPr="007D061B">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25" w:name="_Toc21095218"/>
      <w:bookmarkStart w:id="3826" w:name="_Toc29766751"/>
      <w:bookmarkStart w:id="3827" w:name="_Toc36040898"/>
      <w:bookmarkStart w:id="3828" w:name="_Toc37228308"/>
      <w:bookmarkStart w:id="3829" w:name="_Toc37228812"/>
      <w:bookmarkStart w:id="3830" w:name="_Toc37229316"/>
      <w:bookmarkStart w:id="3831" w:name="_Toc45906873"/>
      <w:bookmarkStart w:id="3832" w:name="_Toc61116028"/>
      <w:bookmarkStart w:id="3833" w:name="_Toc67060794"/>
      <w:bookmarkStart w:id="3834" w:name="_Toc74814299"/>
      <w:bookmarkStart w:id="3835" w:name="_Toc76505722"/>
      <w:bookmarkStart w:id="3836" w:name="_Toc83113970"/>
      <w:bookmarkStart w:id="3837" w:name="_Toc89875092"/>
      <w:bookmarkStart w:id="3838" w:name="_Toc98705656"/>
      <w:bookmarkStart w:id="3839" w:name="_Toc130916419"/>
      <w:bookmarkStart w:id="3840" w:name="_Toc137304369"/>
      <w:bookmarkStart w:id="3841" w:name="_Toc138889816"/>
      <w:bookmarkStart w:id="3842" w:name="_Toc145088522"/>
      <w:bookmarkStart w:id="3843" w:name="_Toc145089486"/>
      <w:bookmarkStart w:id="3844" w:name="_Toc155235581"/>
      <w:r w:rsidRPr="007D061B">
        <w:rPr>
          <w:lang w:eastAsia="zh-CN"/>
        </w:rPr>
        <w:t>6.4</w:t>
      </w:r>
      <w:r w:rsidRPr="007D061B">
        <w:rPr>
          <w:lang w:eastAsia="zh-CN"/>
        </w:rPr>
        <w:tab/>
        <w:t>Transmit ON/OFF power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8FFCB08" w14:textId="77777777" w:rsidR="005432EB" w:rsidRPr="007D061B" w:rsidRDefault="005432EB" w:rsidP="005432EB">
      <w:pPr>
        <w:pStyle w:val="Heading3"/>
      </w:pPr>
      <w:bookmarkStart w:id="3845" w:name="_Toc21095219"/>
      <w:bookmarkStart w:id="3846" w:name="_Toc29766752"/>
      <w:bookmarkStart w:id="3847" w:name="_Toc36040899"/>
      <w:bookmarkStart w:id="3848" w:name="_Toc37228309"/>
      <w:bookmarkStart w:id="3849" w:name="_Toc37228813"/>
      <w:bookmarkStart w:id="3850" w:name="_Toc37229317"/>
      <w:bookmarkStart w:id="3851" w:name="_Toc45906874"/>
      <w:bookmarkStart w:id="3852" w:name="_Toc61116029"/>
      <w:bookmarkStart w:id="3853" w:name="_Toc67060795"/>
      <w:bookmarkStart w:id="3854" w:name="_Toc74814300"/>
      <w:bookmarkStart w:id="3855" w:name="_Toc76505723"/>
      <w:bookmarkStart w:id="3856" w:name="_Toc83113971"/>
      <w:bookmarkStart w:id="3857" w:name="_Toc89875093"/>
      <w:bookmarkStart w:id="3858" w:name="_Toc98705657"/>
      <w:bookmarkStart w:id="3859" w:name="_Toc130916420"/>
      <w:bookmarkStart w:id="3860" w:name="_Toc137304370"/>
      <w:bookmarkStart w:id="3861" w:name="_Toc138889817"/>
      <w:bookmarkStart w:id="3862" w:name="_Toc145088523"/>
      <w:bookmarkStart w:id="3863" w:name="_Toc145089487"/>
      <w:bookmarkStart w:id="3864" w:name="_Toc155235582"/>
      <w:r w:rsidRPr="007D061B">
        <w:t>6.4.1</w:t>
      </w:r>
      <w:r w:rsidRPr="007D061B">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65" w:name="_Toc21095220"/>
      <w:bookmarkStart w:id="3866" w:name="_Toc29766753"/>
      <w:bookmarkStart w:id="3867" w:name="_Toc36040900"/>
      <w:bookmarkStart w:id="3868" w:name="_Toc37228310"/>
      <w:bookmarkStart w:id="3869" w:name="_Toc37228814"/>
      <w:bookmarkStart w:id="3870" w:name="_Toc37229318"/>
      <w:bookmarkStart w:id="3871" w:name="_Toc45906875"/>
      <w:bookmarkStart w:id="3872" w:name="_Toc61116030"/>
      <w:bookmarkStart w:id="3873" w:name="_Toc67060796"/>
      <w:bookmarkStart w:id="3874" w:name="_Toc74814301"/>
      <w:bookmarkStart w:id="3875" w:name="_Toc76505724"/>
      <w:bookmarkStart w:id="3876" w:name="_Toc83113972"/>
      <w:bookmarkStart w:id="3877" w:name="_Toc89875094"/>
      <w:bookmarkStart w:id="3878" w:name="_Toc98705658"/>
      <w:bookmarkStart w:id="3879" w:name="_Toc130916421"/>
      <w:bookmarkStart w:id="3880" w:name="_Toc137304371"/>
      <w:bookmarkStart w:id="3881" w:name="_Toc138889818"/>
      <w:bookmarkStart w:id="3882" w:name="_Toc145088524"/>
      <w:bookmarkStart w:id="3883" w:name="_Toc145089488"/>
      <w:bookmarkStart w:id="3884" w:name="_Toc155235583"/>
      <w:r w:rsidRPr="007D061B">
        <w:t>6.4.2</w:t>
      </w:r>
      <w:r w:rsidRPr="007D061B">
        <w:tab/>
        <w:t>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14ECB15" w14:textId="77777777" w:rsidR="005432EB" w:rsidRPr="007D061B" w:rsidRDefault="005432EB" w:rsidP="005432EB">
      <w:pPr>
        <w:pStyle w:val="Heading4"/>
      </w:pPr>
      <w:bookmarkStart w:id="3885" w:name="_Toc21095221"/>
      <w:bookmarkStart w:id="3886" w:name="_Toc29766754"/>
      <w:bookmarkStart w:id="3887" w:name="_Toc36040901"/>
      <w:bookmarkStart w:id="3888" w:name="_Toc37228311"/>
      <w:bookmarkStart w:id="3889" w:name="_Toc37228815"/>
      <w:bookmarkStart w:id="3890" w:name="_Toc37229319"/>
      <w:bookmarkStart w:id="3891" w:name="_Toc45906876"/>
      <w:bookmarkStart w:id="3892" w:name="_Toc61116031"/>
      <w:bookmarkStart w:id="3893" w:name="_Toc67060797"/>
      <w:bookmarkStart w:id="3894" w:name="_Toc74814302"/>
      <w:bookmarkStart w:id="3895" w:name="_Toc76505725"/>
      <w:bookmarkStart w:id="3896" w:name="_Toc83113973"/>
      <w:bookmarkStart w:id="3897" w:name="_Toc89875095"/>
      <w:bookmarkStart w:id="3898" w:name="_Toc98705659"/>
      <w:bookmarkStart w:id="3899" w:name="_Toc130916422"/>
      <w:bookmarkStart w:id="3900" w:name="_Toc137304372"/>
      <w:bookmarkStart w:id="3901" w:name="_Toc138889819"/>
      <w:bookmarkStart w:id="3902" w:name="_Toc145088525"/>
      <w:bookmarkStart w:id="3903" w:name="_Toc145089489"/>
      <w:bookmarkStart w:id="3904" w:name="_Toc155235584"/>
      <w:r w:rsidRPr="007D061B">
        <w:t>6.4.2.1</w:t>
      </w:r>
      <w:r w:rsidRPr="007D061B">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05" w:name="_Toc21095222"/>
      <w:bookmarkStart w:id="3906" w:name="_Toc29766755"/>
      <w:bookmarkStart w:id="3907" w:name="_Toc36040902"/>
      <w:bookmarkStart w:id="3908" w:name="_Toc37228312"/>
      <w:bookmarkStart w:id="3909" w:name="_Toc37228816"/>
      <w:bookmarkStart w:id="3910" w:name="_Toc37229320"/>
      <w:bookmarkStart w:id="3911" w:name="_Toc45906877"/>
      <w:bookmarkStart w:id="3912" w:name="_Toc61116032"/>
      <w:bookmarkStart w:id="3913" w:name="_Toc67060798"/>
      <w:bookmarkStart w:id="3914" w:name="_Toc74814303"/>
      <w:bookmarkStart w:id="3915" w:name="_Toc76505726"/>
      <w:bookmarkStart w:id="3916" w:name="_Toc83113974"/>
      <w:bookmarkStart w:id="3917" w:name="_Toc89875096"/>
      <w:bookmarkStart w:id="3918" w:name="_Toc98705660"/>
      <w:bookmarkStart w:id="3919" w:name="_Toc130916423"/>
      <w:bookmarkStart w:id="3920" w:name="_Toc137304373"/>
      <w:bookmarkStart w:id="3921" w:name="_Toc138889820"/>
      <w:bookmarkStart w:id="3922" w:name="_Toc145088526"/>
      <w:bookmarkStart w:id="3923" w:name="_Toc145089490"/>
      <w:bookmarkStart w:id="3924" w:name="_Toc155235585"/>
      <w:r w:rsidRPr="007D061B">
        <w:t>6.4.2.2</w:t>
      </w:r>
      <w:r w:rsidRPr="007D061B">
        <w:tab/>
        <w:t>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25" w:name="_Toc21095223"/>
      <w:bookmarkStart w:id="3926" w:name="_Toc29766756"/>
      <w:bookmarkStart w:id="3927" w:name="_Toc36040903"/>
      <w:bookmarkStart w:id="3928" w:name="_Toc37228313"/>
      <w:bookmarkStart w:id="3929" w:name="_Toc37228817"/>
      <w:bookmarkStart w:id="3930" w:name="_Toc37229321"/>
      <w:bookmarkStart w:id="3931" w:name="_Toc45906878"/>
      <w:bookmarkStart w:id="3932" w:name="_Toc61116033"/>
      <w:bookmarkStart w:id="3933" w:name="_Toc67060799"/>
      <w:bookmarkStart w:id="3934" w:name="_Toc74814304"/>
      <w:bookmarkStart w:id="3935" w:name="_Toc76505727"/>
      <w:bookmarkStart w:id="3936" w:name="_Toc83113975"/>
      <w:bookmarkStart w:id="3937" w:name="_Toc89875097"/>
      <w:bookmarkStart w:id="3938" w:name="_Toc98705661"/>
      <w:bookmarkStart w:id="3939" w:name="_Toc130916424"/>
      <w:bookmarkStart w:id="3940" w:name="_Toc137304374"/>
      <w:bookmarkStart w:id="3941" w:name="_Toc138889821"/>
      <w:bookmarkStart w:id="3942" w:name="_Toc145088527"/>
      <w:bookmarkStart w:id="3943" w:name="_Toc145089491"/>
      <w:bookmarkStart w:id="3944" w:name="_Toc155235586"/>
      <w:r w:rsidRPr="007D061B">
        <w:t>6.4.2.3</w:t>
      </w:r>
      <w:r w:rsidRPr="007D061B">
        <w:tab/>
        <w:t>Test purpose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45" w:name="_Toc21095224"/>
      <w:bookmarkStart w:id="3946" w:name="_Toc29766757"/>
      <w:bookmarkStart w:id="3947" w:name="_Toc36040904"/>
      <w:bookmarkStart w:id="3948" w:name="_Toc37228314"/>
      <w:bookmarkStart w:id="3949" w:name="_Toc37228818"/>
      <w:bookmarkStart w:id="3950" w:name="_Toc37229322"/>
      <w:bookmarkStart w:id="3951" w:name="_Toc45906879"/>
      <w:bookmarkStart w:id="3952" w:name="_Toc61116034"/>
      <w:bookmarkStart w:id="3953" w:name="_Toc67060800"/>
      <w:bookmarkStart w:id="3954" w:name="_Toc74814305"/>
      <w:bookmarkStart w:id="3955" w:name="_Toc76505728"/>
      <w:bookmarkStart w:id="3956" w:name="_Toc83113976"/>
      <w:bookmarkStart w:id="3957" w:name="_Toc89875098"/>
      <w:bookmarkStart w:id="3958" w:name="_Toc98705662"/>
      <w:bookmarkStart w:id="3959" w:name="_Toc130916425"/>
      <w:bookmarkStart w:id="3960" w:name="_Toc137304375"/>
      <w:bookmarkStart w:id="3961" w:name="_Toc138889822"/>
      <w:bookmarkStart w:id="3962" w:name="_Toc145088528"/>
      <w:bookmarkStart w:id="3963" w:name="_Toc145089492"/>
      <w:bookmarkStart w:id="3964" w:name="_Toc155235587"/>
      <w:r w:rsidRPr="007D061B">
        <w:t>6.4.2.4</w:t>
      </w:r>
      <w:r w:rsidRPr="007D061B">
        <w:tab/>
        <w:t>Method of test</w:t>
      </w:r>
      <w:bookmarkStart w:id="3965" w:name="_Toc21095225"/>
      <w:bookmarkStart w:id="3966" w:name="_Toc29766758"/>
      <w:bookmarkStart w:id="3967" w:name="_Toc36040905"/>
      <w:bookmarkStart w:id="3968" w:name="_Toc37228315"/>
      <w:bookmarkStart w:id="3969" w:name="_Toc37228819"/>
      <w:bookmarkStart w:id="3970" w:name="_Toc37229323"/>
      <w:bookmarkStart w:id="3971" w:name="_Toc45906880"/>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15E5F98" w14:textId="1DA13095" w:rsidR="005432EB" w:rsidRPr="007D061B" w:rsidRDefault="005432EB" w:rsidP="005432EB">
      <w:pPr>
        <w:pStyle w:val="Heading5"/>
      </w:pPr>
      <w:bookmarkStart w:id="3972" w:name="_Toc61116035"/>
      <w:bookmarkStart w:id="3973" w:name="_Toc67060801"/>
      <w:bookmarkStart w:id="3974" w:name="_Toc74814306"/>
      <w:bookmarkStart w:id="3975" w:name="_Toc76505729"/>
      <w:bookmarkStart w:id="3976" w:name="_Toc83113977"/>
      <w:bookmarkStart w:id="3977" w:name="_Toc89875099"/>
      <w:bookmarkStart w:id="3978" w:name="_Toc98705663"/>
      <w:bookmarkStart w:id="3979" w:name="_Toc130916426"/>
      <w:bookmarkStart w:id="3980" w:name="_Toc137304376"/>
      <w:bookmarkStart w:id="3981" w:name="_Toc138889823"/>
      <w:bookmarkStart w:id="3982" w:name="_Toc145088529"/>
      <w:bookmarkStart w:id="3983" w:name="_Toc145089493"/>
      <w:bookmarkStart w:id="3984" w:name="_Toc155235588"/>
      <w:r w:rsidRPr="007D061B">
        <w:t>6.4.2.4.1</w:t>
      </w:r>
      <w:r w:rsidRPr="007D061B">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985" w:name="_Toc21095226"/>
      <w:bookmarkStart w:id="3986" w:name="_Toc29766759"/>
      <w:bookmarkStart w:id="3987" w:name="_Toc36040906"/>
      <w:bookmarkStart w:id="3988" w:name="_Toc37228316"/>
      <w:bookmarkStart w:id="3989" w:name="_Toc37228820"/>
      <w:bookmarkStart w:id="3990" w:name="_Toc37229324"/>
      <w:bookmarkStart w:id="3991" w:name="_Toc45906881"/>
      <w:bookmarkStart w:id="3992" w:name="_Toc61116036"/>
      <w:bookmarkStart w:id="3993" w:name="_Toc67060802"/>
      <w:bookmarkStart w:id="3994" w:name="_Toc74814307"/>
      <w:bookmarkStart w:id="3995" w:name="_Toc76505730"/>
      <w:bookmarkStart w:id="3996" w:name="_Toc83113978"/>
      <w:bookmarkStart w:id="3997" w:name="_Toc89875100"/>
      <w:bookmarkStart w:id="3998" w:name="_Toc98705664"/>
      <w:bookmarkStart w:id="3999" w:name="_Toc130916427"/>
      <w:bookmarkStart w:id="4000" w:name="_Toc137304377"/>
      <w:bookmarkStart w:id="4001" w:name="_Toc138889824"/>
      <w:bookmarkStart w:id="4002" w:name="_Toc145088530"/>
      <w:bookmarkStart w:id="4003" w:name="_Toc145089494"/>
      <w:bookmarkStart w:id="4004" w:name="_Toc155235589"/>
      <w:r w:rsidRPr="007D061B">
        <w:t>6.4.2.4.2</w:t>
      </w:r>
      <w:r w:rsidRPr="007D061B">
        <w:tab/>
        <w:t>Procedure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05" w:name="_Toc21095227"/>
      <w:bookmarkStart w:id="4006" w:name="_Toc29766760"/>
      <w:bookmarkStart w:id="4007" w:name="_Toc36040907"/>
      <w:bookmarkStart w:id="4008" w:name="_Toc37228317"/>
      <w:bookmarkStart w:id="4009" w:name="_Toc37228821"/>
      <w:bookmarkStart w:id="4010" w:name="_Toc37229325"/>
      <w:bookmarkStart w:id="4011" w:name="_Toc45906882"/>
      <w:bookmarkStart w:id="4012" w:name="_Toc61116037"/>
      <w:bookmarkStart w:id="4013" w:name="_Toc67060803"/>
      <w:bookmarkStart w:id="4014" w:name="_Toc74814308"/>
      <w:bookmarkStart w:id="4015" w:name="_Toc76505731"/>
      <w:bookmarkStart w:id="4016" w:name="_Toc83113979"/>
      <w:bookmarkStart w:id="4017" w:name="_Toc89875101"/>
      <w:bookmarkStart w:id="4018" w:name="_Toc98705665"/>
      <w:bookmarkStart w:id="4019" w:name="_Toc130916428"/>
      <w:bookmarkStart w:id="4020" w:name="_Toc137304378"/>
      <w:bookmarkStart w:id="4021" w:name="_Toc138889825"/>
      <w:bookmarkStart w:id="4022" w:name="_Toc145088531"/>
      <w:bookmarkStart w:id="4023" w:name="_Toc145089495"/>
      <w:bookmarkStart w:id="4024" w:name="_Toc155235590"/>
      <w:r w:rsidRPr="007D061B">
        <w:t>6.4.2.5</w:t>
      </w:r>
      <w:r w:rsidRPr="007D061B">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25" w:name="_Toc21095228"/>
      <w:bookmarkStart w:id="4026" w:name="_Toc29766761"/>
      <w:bookmarkStart w:id="4027" w:name="_Toc36040908"/>
      <w:bookmarkStart w:id="4028" w:name="_Toc37228318"/>
      <w:bookmarkStart w:id="4029" w:name="_Toc37228822"/>
      <w:bookmarkStart w:id="4030" w:name="_Toc37229326"/>
      <w:bookmarkStart w:id="4031" w:name="_Toc45906883"/>
      <w:bookmarkStart w:id="4032" w:name="_Toc61116038"/>
      <w:bookmarkStart w:id="4033" w:name="_Toc67060804"/>
      <w:bookmarkStart w:id="4034" w:name="_Toc74814309"/>
      <w:bookmarkStart w:id="4035" w:name="_Toc76505732"/>
      <w:bookmarkStart w:id="4036" w:name="_Toc83113980"/>
      <w:bookmarkStart w:id="4037" w:name="_Toc89875102"/>
      <w:bookmarkStart w:id="4038" w:name="_Toc98705666"/>
      <w:bookmarkStart w:id="4039" w:name="_Toc130916429"/>
      <w:bookmarkStart w:id="4040" w:name="_Toc137304379"/>
      <w:bookmarkStart w:id="4041" w:name="_Toc138889826"/>
      <w:bookmarkStart w:id="4042" w:name="_Toc145088532"/>
      <w:bookmarkStart w:id="4043" w:name="_Toc145089496"/>
      <w:bookmarkStart w:id="4044" w:name="_Toc155235591"/>
      <w:r w:rsidRPr="007D061B">
        <w:t>6.4.3</w:t>
      </w:r>
      <w:r w:rsidRPr="007D061B">
        <w:tab/>
        <w:t>Transmitter transient period</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5600766" w14:textId="77777777" w:rsidR="005432EB" w:rsidRPr="007D061B" w:rsidRDefault="005432EB" w:rsidP="005432EB">
      <w:pPr>
        <w:pStyle w:val="Heading4"/>
      </w:pPr>
      <w:bookmarkStart w:id="4045" w:name="_Toc21095229"/>
      <w:bookmarkStart w:id="4046" w:name="_Toc29766762"/>
      <w:bookmarkStart w:id="4047" w:name="_Toc36040909"/>
      <w:bookmarkStart w:id="4048" w:name="_Toc37228319"/>
      <w:bookmarkStart w:id="4049" w:name="_Toc37228823"/>
      <w:bookmarkStart w:id="4050" w:name="_Toc37229327"/>
      <w:bookmarkStart w:id="4051" w:name="_Toc45906884"/>
      <w:bookmarkStart w:id="4052" w:name="_Toc61116039"/>
      <w:bookmarkStart w:id="4053" w:name="_Toc67060805"/>
      <w:bookmarkStart w:id="4054" w:name="_Toc74814310"/>
      <w:bookmarkStart w:id="4055" w:name="_Toc76505733"/>
      <w:bookmarkStart w:id="4056" w:name="_Toc83113981"/>
      <w:bookmarkStart w:id="4057" w:name="_Toc89875103"/>
      <w:bookmarkStart w:id="4058" w:name="_Toc98705667"/>
      <w:bookmarkStart w:id="4059" w:name="_Toc130916430"/>
      <w:bookmarkStart w:id="4060" w:name="_Toc137304380"/>
      <w:bookmarkStart w:id="4061" w:name="_Toc138889827"/>
      <w:bookmarkStart w:id="4062" w:name="_Toc145088533"/>
      <w:bookmarkStart w:id="4063" w:name="_Toc145089497"/>
      <w:bookmarkStart w:id="4064" w:name="_Toc155235592"/>
      <w:r w:rsidRPr="007D061B">
        <w:t>6.4.3.1</w:t>
      </w:r>
      <w:r w:rsidRPr="007D061B">
        <w:tab/>
        <w:t>Definition and applicability</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65pt;height:211pt" o:ole="">
            <v:imagedata r:id="rId31" o:title="" croptop="6311f" cropleft="2026f" cropright="2877f"/>
          </v:shape>
          <o:OLEObject Type="Embed" ProgID="Word.Picture.8" ShapeID="_x0000_i1032" DrawAspect="Content" ObjectID="_1766323337"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65" w:name="_Toc21095230"/>
      <w:bookmarkStart w:id="4066" w:name="_Toc29766763"/>
      <w:bookmarkStart w:id="4067" w:name="_Toc36040910"/>
      <w:bookmarkStart w:id="4068" w:name="_Toc37228320"/>
      <w:bookmarkStart w:id="4069" w:name="_Toc37228824"/>
      <w:bookmarkStart w:id="4070" w:name="_Toc37229328"/>
      <w:bookmarkStart w:id="4071" w:name="_Toc45906885"/>
      <w:bookmarkStart w:id="4072" w:name="_Toc61116040"/>
      <w:bookmarkStart w:id="4073" w:name="_Toc67060806"/>
      <w:bookmarkStart w:id="4074" w:name="_Toc74814311"/>
      <w:bookmarkStart w:id="4075" w:name="_Toc76505734"/>
      <w:bookmarkStart w:id="4076" w:name="_Toc83113982"/>
      <w:bookmarkStart w:id="4077" w:name="_Toc89875104"/>
      <w:bookmarkStart w:id="4078" w:name="_Toc98705668"/>
      <w:bookmarkStart w:id="4079" w:name="_Toc130916431"/>
      <w:bookmarkStart w:id="4080" w:name="_Toc137304381"/>
      <w:bookmarkStart w:id="4081" w:name="_Toc138889828"/>
      <w:bookmarkStart w:id="4082" w:name="_Toc145088534"/>
      <w:bookmarkStart w:id="4083" w:name="_Toc145089498"/>
      <w:bookmarkStart w:id="4084" w:name="_Toc155235593"/>
      <w:r w:rsidRPr="007D061B">
        <w:t>6.4.3.2</w:t>
      </w:r>
      <w:r w:rsidRPr="007D061B">
        <w:tab/>
        <w:t>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085" w:name="_Toc21095231"/>
      <w:bookmarkStart w:id="4086" w:name="_Toc29766764"/>
      <w:bookmarkStart w:id="4087" w:name="_Toc36040911"/>
      <w:bookmarkStart w:id="4088" w:name="_Toc37228321"/>
      <w:bookmarkStart w:id="4089" w:name="_Toc37228825"/>
      <w:bookmarkStart w:id="4090" w:name="_Toc37229329"/>
      <w:bookmarkStart w:id="4091" w:name="_Toc45906886"/>
      <w:bookmarkStart w:id="4092" w:name="_Toc61116041"/>
      <w:bookmarkStart w:id="4093" w:name="_Toc67060807"/>
      <w:bookmarkStart w:id="4094" w:name="_Toc74814312"/>
      <w:bookmarkStart w:id="4095" w:name="_Toc76505735"/>
      <w:bookmarkStart w:id="4096" w:name="_Toc83113983"/>
      <w:bookmarkStart w:id="4097" w:name="_Toc89875105"/>
      <w:bookmarkStart w:id="4098" w:name="_Toc98705669"/>
      <w:bookmarkStart w:id="4099" w:name="_Toc130916432"/>
      <w:bookmarkStart w:id="4100" w:name="_Toc137304382"/>
      <w:bookmarkStart w:id="4101" w:name="_Toc138889829"/>
      <w:bookmarkStart w:id="4102" w:name="_Toc145088535"/>
      <w:bookmarkStart w:id="4103" w:name="_Toc145089499"/>
      <w:bookmarkStart w:id="4104" w:name="_Toc155235594"/>
      <w:r w:rsidRPr="007D061B">
        <w:t>6.4.3.3</w:t>
      </w:r>
      <w:r w:rsidRPr="007D061B">
        <w:tab/>
        <w:t>Test purpose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05" w:name="_Toc21095232"/>
      <w:bookmarkStart w:id="4106" w:name="_Toc29766765"/>
      <w:bookmarkStart w:id="4107" w:name="_Toc36040912"/>
      <w:bookmarkStart w:id="4108" w:name="_Toc37228322"/>
      <w:bookmarkStart w:id="4109" w:name="_Toc37228826"/>
      <w:bookmarkStart w:id="4110" w:name="_Toc37229330"/>
      <w:bookmarkStart w:id="4111" w:name="_Toc45906887"/>
      <w:bookmarkStart w:id="4112" w:name="_Toc61116042"/>
      <w:bookmarkStart w:id="4113" w:name="_Toc67060808"/>
      <w:bookmarkStart w:id="4114" w:name="_Toc74814313"/>
      <w:bookmarkStart w:id="4115" w:name="_Toc76505736"/>
      <w:bookmarkStart w:id="4116" w:name="_Toc83113984"/>
      <w:bookmarkStart w:id="4117" w:name="_Toc89875106"/>
      <w:bookmarkStart w:id="4118" w:name="_Toc98705670"/>
      <w:bookmarkStart w:id="4119" w:name="_Toc130916433"/>
      <w:bookmarkStart w:id="4120" w:name="_Toc137304383"/>
      <w:bookmarkStart w:id="4121" w:name="_Toc138889830"/>
      <w:bookmarkStart w:id="4122" w:name="_Toc145088536"/>
      <w:bookmarkStart w:id="4123" w:name="_Toc145089500"/>
      <w:bookmarkStart w:id="4124" w:name="_Toc155235595"/>
      <w:r w:rsidRPr="007D061B">
        <w:t>6.4.3.4</w:t>
      </w:r>
      <w:r w:rsidRPr="007D061B">
        <w:tab/>
        <w:t>Method of test</w:t>
      </w:r>
      <w:bookmarkStart w:id="4125" w:name="_Toc21095233"/>
      <w:bookmarkStart w:id="4126" w:name="_Toc29766766"/>
      <w:bookmarkStart w:id="4127" w:name="_Toc36040913"/>
      <w:bookmarkStart w:id="4128" w:name="_Toc37228323"/>
      <w:bookmarkStart w:id="4129" w:name="_Toc37228827"/>
      <w:bookmarkStart w:id="4130" w:name="_Toc37229331"/>
      <w:bookmarkStart w:id="4131" w:name="_Toc45906888"/>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4C809" w14:textId="72DBE220" w:rsidR="005432EB" w:rsidRPr="007D061B" w:rsidRDefault="005432EB" w:rsidP="005432EB">
      <w:pPr>
        <w:pStyle w:val="Heading5"/>
      </w:pPr>
      <w:bookmarkStart w:id="4132" w:name="_Toc61116043"/>
      <w:bookmarkStart w:id="4133" w:name="_Toc67060809"/>
      <w:bookmarkStart w:id="4134" w:name="_Toc74814314"/>
      <w:bookmarkStart w:id="4135" w:name="_Toc76505737"/>
      <w:bookmarkStart w:id="4136" w:name="_Toc83113985"/>
      <w:bookmarkStart w:id="4137" w:name="_Toc89875107"/>
      <w:bookmarkStart w:id="4138" w:name="_Toc98705671"/>
      <w:bookmarkStart w:id="4139" w:name="_Toc130916434"/>
      <w:bookmarkStart w:id="4140" w:name="_Toc137304384"/>
      <w:bookmarkStart w:id="4141" w:name="_Toc138889831"/>
      <w:bookmarkStart w:id="4142" w:name="_Toc145088537"/>
      <w:bookmarkStart w:id="4143" w:name="_Toc145089501"/>
      <w:bookmarkStart w:id="4144" w:name="_Toc155235596"/>
      <w:r w:rsidRPr="007D061B">
        <w:t>6.4.3.4.1</w:t>
      </w:r>
      <w:r w:rsidRPr="007D061B">
        <w:tab/>
        <w:t>Initial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45" w:name="_Toc21095234"/>
      <w:bookmarkStart w:id="4146" w:name="_Toc29766767"/>
      <w:bookmarkStart w:id="4147" w:name="_Toc36040914"/>
      <w:bookmarkStart w:id="4148" w:name="_Toc37228324"/>
      <w:bookmarkStart w:id="4149" w:name="_Toc37228828"/>
      <w:bookmarkStart w:id="4150" w:name="_Toc37229332"/>
      <w:bookmarkStart w:id="4151" w:name="_Toc45906889"/>
      <w:bookmarkStart w:id="4152" w:name="_Toc61116044"/>
      <w:bookmarkStart w:id="4153" w:name="_Toc67060810"/>
      <w:bookmarkStart w:id="4154" w:name="_Toc74814315"/>
      <w:bookmarkStart w:id="4155" w:name="_Toc76505738"/>
      <w:bookmarkStart w:id="4156" w:name="_Toc83113986"/>
      <w:bookmarkStart w:id="4157" w:name="_Toc89875108"/>
      <w:bookmarkStart w:id="4158" w:name="_Toc98705672"/>
      <w:bookmarkStart w:id="4159" w:name="_Toc130916435"/>
      <w:bookmarkStart w:id="4160" w:name="_Toc137304385"/>
      <w:bookmarkStart w:id="4161" w:name="_Toc138889832"/>
      <w:bookmarkStart w:id="4162" w:name="_Toc145088538"/>
      <w:bookmarkStart w:id="4163" w:name="_Toc145089502"/>
      <w:bookmarkStart w:id="4164" w:name="_Toc155235597"/>
      <w:r w:rsidRPr="007D061B">
        <w:t>6.4.3.4.2</w:t>
      </w:r>
      <w:r w:rsidRPr="007D061B">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65" w:name="_Toc21095235"/>
      <w:bookmarkStart w:id="4166" w:name="_Toc29766768"/>
      <w:bookmarkStart w:id="4167" w:name="_Toc36040915"/>
      <w:bookmarkStart w:id="4168" w:name="_Toc37228325"/>
      <w:bookmarkStart w:id="4169" w:name="_Toc37228829"/>
      <w:bookmarkStart w:id="4170" w:name="_Toc37229333"/>
      <w:bookmarkStart w:id="4171" w:name="_Toc45906890"/>
      <w:bookmarkStart w:id="4172" w:name="_Toc61116045"/>
      <w:bookmarkStart w:id="4173" w:name="_Toc67060811"/>
      <w:bookmarkStart w:id="4174" w:name="_Toc74814316"/>
      <w:bookmarkStart w:id="4175" w:name="_Toc76505739"/>
      <w:bookmarkStart w:id="4176" w:name="_Toc83113987"/>
      <w:bookmarkStart w:id="4177" w:name="_Toc89875109"/>
      <w:bookmarkStart w:id="4178" w:name="_Toc98705673"/>
      <w:bookmarkStart w:id="4179" w:name="_Toc130916436"/>
      <w:bookmarkStart w:id="4180" w:name="_Toc137304386"/>
      <w:bookmarkStart w:id="4181" w:name="_Toc138889833"/>
      <w:bookmarkStart w:id="4182" w:name="_Toc145088539"/>
      <w:bookmarkStart w:id="4183" w:name="_Toc145089503"/>
      <w:bookmarkStart w:id="4184" w:name="_Toc155235598"/>
      <w:r w:rsidRPr="007D061B">
        <w:t>6.4.3.5</w:t>
      </w:r>
      <w:r w:rsidRPr="007D061B">
        <w:tab/>
        <w:t>Test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721AD596" w14:textId="77777777" w:rsidR="005432EB" w:rsidRPr="007D061B" w:rsidRDefault="005432EB" w:rsidP="005432EB">
      <w:pPr>
        <w:pStyle w:val="Heading5"/>
      </w:pPr>
      <w:bookmarkStart w:id="4185" w:name="_Toc21095236"/>
      <w:bookmarkStart w:id="4186" w:name="_Toc29766769"/>
      <w:bookmarkStart w:id="4187" w:name="_Toc36040916"/>
      <w:bookmarkStart w:id="4188" w:name="_Toc37228326"/>
      <w:bookmarkStart w:id="4189" w:name="_Toc37228830"/>
      <w:bookmarkStart w:id="4190" w:name="_Toc37229334"/>
      <w:bookmarkStart w:id="4191" w:name="_Toc45906891"/>
      <w:bookmarkStart w:id="4192" w:name="_Toc61116046"/>
      <w:bookmarkStart w:id="4193" w:name="_Toc67060812"/>
      <w:bookmarkStart w:id="4194" w:name="_Toc74814317"/>
      <w:bookmarkStart w:id="4195" w:name="_Toc76505740"/>
      <w:bookmarkStart w:id="4196" w:name="_Toc83113988"/>
      <w:bookmarkStart w:id="4197" w:name="_Toc89875110"/>
      <w:bookmarkStart w:id="4198" w:name="_Toc98705674"/>
      <w:bookmarkStart w:id="4199" w:name="_Toc130916437"/>
      <w:bookmarkStart w:id="4200" w:name="_Toc137304387"/>
      <w:bookmarkStart w:id="4201" w:name="_Toc138889834"/>
      <w:bookmarkStart w:id="4202" w:name="_Toc145088540"/>
      <w:bookmarkStart w:id="4203" w:name="_Toc145089504"/>
      <w:bookmarkStart w:id="4204" w:name="_Toc155235599"/>
      <w:r w:rsidRPr="007D061B">
        <w:t>6.4.3.5.1</w:t>
      </w:r>
      <w:r w:rsidRPr="007D061B">
        <w:tab/>
        <w:t>MSR operation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05" w:name="_Toc21095237"/>
      <w:bookmarkStart w:id="4206" w:name="_Toc29766770"/>
      <w:bookmarkStart w:id="4207" w:name="_Toc36040917"/>
      <w:bookmarkStart w:id="4208" w:name="_Toc37228327"/>
      <w:bookmarkStart w:id="4209" w:name="_Toc37228831"/>
      <w:bookmarkStart w:id="4210" w:name="_Toc37229335"/>
      <w:bookmarkStart w:id="4211" w:name="_Toc45906892"/>
      <w:bookmarkStart w:id="4212" w:name="_Toc61116047"/>
      <w:bookmarkStart w:id="4213" w:name="_Toc67060813"/>
      <w:bookmarkStart w:id="4214" w:name="_Toc74814318"/>
      <w:bookmarkStart w:id="4215" w:name="_Toc76505741"/>
      <w:bookmarkStart w:id="4216" w:name="_Toc83113989"/>
      <w:bookmarkStart w:id="4217" w:name="_Toc89875111"/>
      <w:bookmarkStart w:id="4218" w:name="_Toc98705675"/>
      <w:bookmarkStart w:id="4219" w:name="_Toc130916438"/>
      <w:bookmarkStart w:id="4220" w:name="_Toc137304388"/>
      <w:bookmarkStart w:id="4221" w:name="_Toc138889835"/>
      <w:bookmarkStart w:id="4222" w:name="_Toc145088541"/>
      <w:bookmarkStart w:id="4223" w:name="_Toc145089505"/>
      <w:bookmarkStart w:id="4224" w:name="_Toc155235600"/>
      <w:r w:rsidRPr="007D061B">
        <w:t>6.4.3.5.1</w:t>
      </w:r>
      <w:r w:rsidRPr="007D061B">
        <w:tab/>
        <w:t>UTRA TDD operation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25" w:name="_Toc21095238"/>
      <w:bookmarkStart w:id="4226" w:name="_Toc29766771"/>
      <w:bookmarkStart w:id="4227" w:name="_Toc36040918"/>
      <w:bookmarkStart w:id="4228" w:name="_Toc37228328"/>
      <w:bookmarkStart w:id="4229" w:name="_Toc37228832"/>
      <w:bookmarkStart w:id="4230" w:name="_Toc37229336"/>
      <w:bookmarkStart w:id="4231" w:name="_Toc45906893"/>
      <w:bookmarkStart w:id="4232" w:name="_Toc61116048"/>
      <w:bookmarkStart w:id="4233" w:name="_Toc67060814"/>
      <w:bookmarkStart w:id="4234" w:name="_Toc74814319"/>
      <w:bookmarkStart w:id="4235" w:name="_Toc76505742"/>
      <w:bookmarkStart w:id="4236" w:name="_Toc83113990"/>
      <w:bookmarkStart w:id="4237" w:name="_Toc89875112"/>
      <w:bookmarkStart w:id="4238" w:name="_Toc98705676"/>
      <w:bookmarkStart w:id="4239" w:name="_Toc130916439"/>
      <w:bookmarkStart w:id="4240" w:name="_Toc137304389"/>
      <w:bookmarkStart w:id="4241" w:name="_Toc138889836"/>
      <w:bookmarkStart w:id="4242" w:name="_Toc145088542"/>
      <w:bookmarkStart w:id="4243" w:name="_Toc145089506"/>
      <w:bookmarkStart w:id="4244" w:name="_Toc155235601"/>
      <w:r w:rsidRPr="007D061B">
        <w:t>6.4.3.5.1</w:t>
      </w:r>
      <w:r w:rsidRPr="007D061B">
        <w:tab/>
        <w:t>E-UTRA operation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45" w:name="_Toc21095239"/>
      <w:bookmarkStart w:id="4246" w:name="_Toc29766772"/>
      <w:bookmarkStart w:id="4247" w:name="_Toc36040919"/>
      <w:bookmarkStart w:id="4248" w:name="_Toc37228329"/>
      <w:bookmarkStart w:id="4249" w:name="_Toc37228833"/>
      <w:bookmarkStart w:id="4250" w:name="_Toc37229337"/>
      <w:bookmarkStart w:id="4251" w:name="_Toc45906894"/>
      <w:bookmarkStart w:id="4252" w:name="_Toc61116049"/>
      <w:bookmarkStart w:id="4253" w:name="_Toc67060815"/>
      <w:bookmarkStart w:id="4254" w:name="_Toc74814320"/>
      <w:bookmarkStart w:id="4255" w:name="_Toc76505743"/>
      <w:bookmarkStart w:id="4256" w:name="_Toc83113991"/>
      <w:bookmarkStart w:id="4257" w:name="_Toc89875113"/>
      <w:bookmarkStart w:id="4258" w:name="_Toc98705677"/>
      <w:bookmarkStart w:id="4259" w:name="_Toc130916440"/>
      <w:bookmarkStart w:id="4260" w:name="_Toc137304390"/>
      <w:bookmarkStart w:id="4261" w:name="_Toc138889837"/>
      <w:bookmarkStart w:id="4262" w:name="_Toc145088543"/>
      <w:bookmarkStart w:id="4263" w:name="_Toc145089507"/>
      <w:bookmarkStart w:id="4264" w:name="_Toc155235602"/>
      <w:r w:rsidRPr="007D061B">
        <w:rPr>
          <w:lang w:eastAsia="zh-CN"/>
        </w:rPr>
        <w:t>6.5</w:t>
      </w:r>
      <w:r w:rsidRPr="007D061B">
        <w:rPr>
          <w:lang w:eastAsia="zh-CN"/>
        </w:rPr>
        <w:tab/>
        <w:t>Transmitted signal quality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F46935A" w14:textId="77777777" w:rsidR="005432EB" w:rsidRPr="007D061B" w:rsidRDefault="005432EB" w:rsidP="005432EB">
      <w:pPr>
        <w:pStyle w:val="Heading3"/>
      </w:pPr>
      <w:bookmarkStart w:id="4265" w:name="_Toc21095240"/>
      <w:bookmarkStart w:id="4266" w:name="_Toc29766773"/>
      <w:bookmarkStart w:id="4267" w:name="_Toc36040920"/>
      <w:bookmarkStart w:id="4268" w:name="_Toc37228330"/>
      <w:bookmarkStart w:id="4269" w:name="_Toc37228834"/>
      <w:bookmarkStart w:id="4270" w:name="_Toc37229338"/>
      <w:bookmarkStart w:id="4271" w:name="_Toc45906895"/>
      <w:bookmarkStart w:id="4272" w:name="_Toc61116050"/>
      <w:bookmarkStart w:id="4273" w:name="_Toc67060816"/>
      <w:bookmarkStart w:id="4274" w:name="_Toc74814321"/>
      <w:bookmarkStart w:id="4275" w:name="_Toc76505744"/>
      <w:bookmarkStart w:id="4276" w:name="_Toc83113992"/>
      <w:bookmarkStart w:id="4277" w:name="_Toc89875114"/>
      <w:bookmarkStart w:id="4278" w:name="_Toc98705678"/>
      <w:bookmarkStart w:id="4279" w:name="_Toc130916441"/>
      <w:bookmarkStart w:id="4280" w:name="_Toc137304391"/>
      <w:bookmarkStart w:id="4281" w:name="_Toc138889838"/>
      <w:bookmarkStart w:id="4282" w:name="_Toc145088544"/>
      <w:bookmarkStart w:id="4283" w:name="_Toc145089508"/>
      <w:bookmarkStart w:id="4284" w:name="_Toc155235603"/>
      <w:r w:rsidRPr="007D061B">
        <w:t>6.5.1</w:t>
      </w:r>
      <w:r w:rsidRPr="007D061B">
        <w:tab/>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285" w:name="_Toc21095241"/>
      <w:bookmarkStart w:id="4286" w:name="_Toc29766774"/>
      <w:bookmarkStart w:id="4287" w:name="_Toc36040921"/>
      <w:bookmarkStart w:id="4288" w:name="_Toc37228331"/>
      <w:bookmarkStart w:id="4289" w:name="_Toc37228835"/>
      <w:bookmarkStart w:id="4290" w:name="_Toc37229339"/>
      <w:bookmarkStart w:id="4291" w:name="_Toc45906896"/>
      <w:bookmarkStart w:id="4292" w:name="_Toc61116051"/>
      <w:bookmarkStart w:id="4293" w:name="_Toc67060817"/>
      <w:bookmarkStart w:id="4294" w:name="_Toc74814322"/>
      <w:bookmarkStart w:id="4295" w:name="_Toc76505745"/>
      <w:bookmarkStart w:id="4296" w:name="_Toc83113993"/>
      <w:bookmarkStart w:id="4297" w:name="_Toc89875115"/>
      <w:bookmarkStart w:id="4298" w:name="_Toc98705679"/>
      <w:bookmarkStart w:id="4299" w:name="_Toc130916442"/>
      <w:bookmarkStart w:id="4300" w:name="_Toc137304392"/>
      <w:bookmarkStart w:id="4301" w:name="_Toc138889839"/>
      <w:bookmarkStart w:id="4302" w:name="_Toc145088545"/>
      <w:bookmarkStart w:id="4303" w:name="_Toc145089509"/>
      <w:bookmarkStart w:id="4304" w:name="_Toc155235604"/>
      <w:r w:rsidRPr="007D061B">
        <w:t>6.5.2</w:t>
      </w:r>
      <w:r w:rsidRPr="007D061B">
        <w:tab/>
        <w:t>Frequency error</w:t>
      </w:r>
      <w:bookmarkStart w:id="4305" w:name="_Toc21095242"/>
      <w:bookmarkStart w:id="4306" w:name="_Toc29766775"/>
      <w:bookmarkStart w:id="4307" w:name="_Toc36040922"/>
      <w:bookmarkStart w:id="4308" w:name="_Toc37228332"/>
      <w:bookmarkStart w:id="4309" w:name="_Toc37228836"/>
      <w:bookmarkStart w:id="4310" w:name="_Toc37229340"/>
      <w:bookmarkStart w:id="4311" w:name="_Toc45906897"/>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D6FAD72" w14:textId="72576F77" w:rsidR="005432EB" w:rsidRPr="007D061B" w:rsidRDefault="005432EB" w:rsidP="005432EB">
      <w:pPr>
        <w:pStyle w:val="Heading4"/>
      </w:pPr>
      <w:bookmarkStart w:id="4312" w:name="_Toc61116052"/>
      <w:bookmarkStart w:id="4313" w:name="_Toc67060818"/>
      <w:bookmarkStart w:id="4314" w:name="_Toc74814323"/>
      <w:bookmarkStart w:id="4315" w:name="_Toc76505746"/>
      <w:bookmarkStart w:id="4316" w:name="_Toc83113994"/>
      <w:bookmarkStart w:id="4317" w:name="_Toc89875116"/>
      <w:bookmarkStart w:id="4318" w:name="_Toc98705680"/>
      <w:bookmarkStart w:id="4319" w:name="_Toc130916443"/>
      <w:bookmarkStart w:id="4320" w:name="_Toc137304393"/>
      <w:bookmarkStart w:id="4321" w:name="_Toc138889840"/>
      <w:bookmarkStart w:id="4322" w:name="_Toc145088546"/>
      <w:bookmarkStart w:id="4323" w:name="_Toc145089510"/>
      <w:bookmarkStart w:id="4324" w:name="_Toc155235605"/>
      <w:r w:rsidRPr="007D061B">
        <w:t>6.5.2.1</w:t>
      </w:r>
      <w:r w:rsidRPr="007D061B">
        <w:tab/>
        <w:t>Definition and applicability</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25" w:name="_Toc21095243"/>
      <w:bookmarkStart w:id="4326" w:name="_Toc29766776"/>
      <w:bookmarkStart w:id="4327" w:name="_Toc36040923"/>
      <w:bookmarkStart w:id="4328" w:name="_Toc37228333"/>
      <w:bookmarkStart w:id="4329" w:name="_Toc37228837"/>
      <w:bookmarkStart w:id="4330" w:name="_Toc37229341"/>
      <w:bookmarkStart w:id="4331" w:name="_Toc45906898"/>
      <w:bookmarkStart w:id="4332" w:name="_Toc61116053"/>
      <w:bookmarkStart w:id="4333" w:name="_Toc67060819"/>
      <w:bookmarkStart w:id="4334" w:name="_Toc74814324"/>
      <w:bookmarkStart w:id="4335" w:name="_Toc76505747"/>
      <w:bookmarkStart w:id="4336" w:name="_Toc83113995"/>
      <w:bookmarkStart w:id="4337" w:name="_Toc89875117"/>
      <w:bookmarkStart w:id="4338" w:name="_Toc98705681"/>
      <w:bookmarkStart w:id="4339" w:name="_Toc130916444"/>
      <w:bookmarkStart w:id="4340" w:name="_Toc137304394"/>
      <w:bookmarkStart w:id="4341" w:name="_Toc138889841"/>
      <w:bookmarkStart w:id="4342" w:name="_Toc145088547"/>
      <w:bookmarkStart w:id="4343" w:name="_Toc145089511"/>
      <w:bookmarkStart w:id="4344" w:name="_Toc155235606"/>
      <w:r w:rsidRPr="007D061B">
        <w:t>6.5.2.2</w:t>
      </w:r>
      <w:r w:rsidRPr="007D061B">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45" w:name="_Toc21095244"/>
      <w:bookmarkStart w:id="4346" w:name="_Toc29766777"/>
      <w:bookmarkStart w:id="4347" w:name="_Toc36040924"/>
      <w:bookmarkStart w:id="4348" w:name="_Toc37228334"/>
      <w:bookmarkStart w:id="4349" w:name="_Toc37228838"/>
      <w:bookmarkStart w:id="4350" w:name="_Toc37229342"/>
      <w:bookmarkStart w:id="4351" w:name="_Toc45906899"/>
      <w:bookmarkStart w:id="4352" w:name="_Toc61116054"/>
      <w:bookmarkStart w:id="4353" w:name="_Toc67060820"/>
      <w:bookmarkStart w:id="4354" w:name="_Toc74814325"/>
      <w:bookmarkStart w:id="4355" w:name="_Toc76505748"/>
      <w:bookmarkStart w:id="4356" w:name="_Toc83113996"/>
      <w:bookmarkStart w:id="4357" w:name="_Toc89875118"/>
      <w:bookmarkStart w:id="4358" w:name="_Toc98705682"/>
      <w:bookmarkStart w:id="4359" w:name="_Toc130916445"/>
      <w:bookmarkStart w:id="4360" w:name="_Toc137304395"/>
      <w:bookmarkStart w:id="4361" w:name="_Toc138889842"/>
      <w:bookmarkStart w:id="4362" w:name="_Toc145088548"/>
      <w:bookmarkStart w:id="4363" w:name="_Toc145089512"/>
      <w:bookmarkStart w:id="4364" w:name="_Toc155235607"/>
      <w:r w:rsidRPr="007D061B">
        <w:t>6.5.2.3</w:t>
      </w:r>
      <w:r w:rsidRPr="007D061B">
        <w:tab/>
        <w:t>Test purpose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65" w:name="_Toc21095245"/>
      <w:bookmarkStart w:id="4366" w:name="_Toc29766778"/>
      <w:bookmarkStart w:id="4367" w:name="_Toc36040925"/>
      <w:bookmarkStart w:id="4368" w:name="_Toc37228335"/>
      <w:bookmarkStart w:id="4369" w:name="_Toc37228839"/>
      <w:bookmarkStart w:id="4370" w:name="_Toc37229343"/>
      <w:bookmarkStart w:id="4371" w:name="_Toc45906900"/>
      <w:bookmarkStart w:id="4372" w:name="_Toc61116055"/>
      <w:bookmarkStart w:id="4373" w:name="_Toc67060821"/>
      <w:bookmarkStart w:id="4374" w:name="_Toc74814326"/>
      <w:bookmarkStart w:id="4375" w:name="_Toc76505749"/>
      <w:bookmarkStart w:id="4376" w:name="_Toc83113997"/>
      <w:bookmarkStart w:id="4377" w:name="_Toc89875119"/>
      <w:bookmarkStart w:id="4378" w:name="_Toc98705683"/>
      <w:bookmarkStart w:id="4379" w:name="_Toc130916446"/>
      <w:bookmarkStart w:id="4380" w:name="_Toc137304396"/>
      <w:bookmarkStart w:id="4381" w:name="_Toc138889843"/>
      <w:bookmarkStart w:id="4382" w:name="_Toc145088549"/>
      <w:bookmarkStart w:id="4383" w:name="_Toc145089513"/>
      <w:bookmarkStart w:id="4384" w:name="_Toc155235608"/>
      <w:r w:rsidRPr="007D061B">
        <w:t>6.5.2.4</w:t>
      </w:r>
      <w:r w:rsidRPr="007D061B">
        <w:tab/>
        <w:t>Method of test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385" w:name="_Toc21095246"/>
      <w:bookmarkStart w:id="4386" w:name="_Toc29766779"/>
      <w:bookmarkStart w:id="4387" w:name="_Toc36040926"/>
      <w:bookmarkStart w:id="4388" w:name="_Toc37228336"/>
      <w:bookmarkStart w:id="4389" w:name="_Toc37228840"/>
      <w:bookmarkStart w:id="4390" w:name="_Toc37229344"/>
      <w:bookmarkStart w:id="4391" w:name="_Toc45906901"/>
      <w:bookmarkStart w:id="4392" w:name="_Toc61116056"/>
      <w:bookmarkStart w:id="4393" w:name="_Toc67060822"/>
      <w:bookmarkStart w:id="4394" w:name="_Toc74814327"/>
      <w:bookmarkStart w:id="4395" w:name="_Toc76505750"/>
      <w:bookmarkStart w:id="4396" w:name="_Toc83113998"/>
      <w:bookmarkStart w:id="4397" w:name="_Toc89875120"/>
      <w:bookmarkStart w:id="4398" w:name="_Toc98705684"/>
      <w:bookmarkStart w:id="4399" w:name="_Toc130916447"/>
      <w:bookmarkStart w:id="4400" w:name="_Toc137304397"/>
      <w:bookmarkStart w:id="4401" w:name="_Toc138889844"/>
      <w:bookmarkStart w:id="4402" w:name="_Toc145088550"/>
      <w:bookmarkStart w:id="4403" w:name="_Toc145089514"/>
      <w:bookmarkStart w:id="4404" w:name="_Toc155235609"/>
      <w:r w:rsidRPr="007D061B">
        <w:t>6.5.2.5</w:t>
      </w:r>
      <w:r w:rsidRPr="007D061B">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88F983" w14:textId="77777777" w:rsidR="005432EB" w:rsidRPr="007D061B" w:rsidRDefault="005432EB" w:rsidP="005432EB">
      <w:pPr>
        <w:pStyle w:val="Heading5"/>
      </w:pPr>
      <w:bookmarkStart w:id="4405" w:name="_Toc21095247"/>
      <w:bookmarkStart w:id="4406" w:name="_Toc29766780"/>
      <w:bookmarkStart w:id="4407" w:name="_Toc36040927"/>
      <w:bookmarkStart w:id="4408" w:name="_Toc37228337"/>
      <w:bookmarkStart w:id="4409" w:name="_Toc37228841"/>
      <w:bookmarkStart w:id="4410" w:name="_Toc37229345"/>
      <w:bookmarkStart w:id="4411" w:name="_Toc45906902"/>
      <w:bookmarkStart w:id="4412" w:name="_Toc61116057"/>
      <w:bookmarkStart w:id="4413" w:name="_Toc67060823"/>
      <w:bookmarkStart w:id="4414" w:name="_Toc74814328"/>
      <w:bookmarkStart w:id="4415" w:name="_Toc76505751"/>
      <w:bookmarkStart w:id="4416" w:name="_Toc83113999"/>
      <w:bookmarkStart w:id="4417" w:name="_Toc89875121"/>
      <w:bookmarkStart w:id="4418" w:name="_Toc98705685"/>
      <w:bookmarkStart w:id="4419" w:name="_Toc130916448"/>
      <w:bookmarkStart w:id="4420" w:name="_Toc137304398"/>
      <w:bookmarkStart w:id="4421" w:name="_Toc138889845"/>
      <w:bookmarkStart w:id="4422" w:name="_Toc145088551"/>
      <w:bookmarkStart w:id="4423" w:name="_Toc145089515"/>
      <w:bookmarkStart w:id="4424" w:name="_Toc155235610"/>
      <w:r w:rsidRPr="007D061B">
        <w:t>6.5.2.5.1</w:t>
      </w:r>
      <w:r w:rsidRPr="007D061B">
        <w:tab/>
        <w:t>UTRA FDD test requirement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25" w:name="_Toc21095248"/>
      <w:bookmarkStart w:id="4426" w:name="_Toc29766781"/>
      <w:bookmarkStart w:id="4427" w:name="_Toc36040928"/>
      <w:bookmarkStart w:id="4428" w:name="_Toc37228338"/>
      <w:bookmarkStart w:id="4429" w:name="_Toc37228842"/>
      <w:bookmarkStart w:id="4430" w:name="_Toc37229346"/>
      <w:bookmarkStart w:id="4431" w:name="_Toc45906903"/>
      <w:bookmarkStart w:id="4432" w:name="_Toc61116058"/>
      <w:bookmarkStart w:id="4433" w:name="_Toc67060824"/>
      <w:bookmarkStart w:id="4434" w:name="_Toc74814329"/>
      <w:bookmarkStart w:id="4435" w:name="_Toc76505752"/>
      <w:bookmarkStart w:id="4436" w:name="_Toc83114000"/>
      <w:bookmarkStart w:id="4437" w:name="_Toc89875122"/>
      <w:bookmarkStart w:id="4438" w:name="_Toc98705686"/>
      <w:bookmarkStart w:id="4439" w:name="_Toc130916449"/>
      <w:bookmarkStart w:id="4440" w:name="_Toc137304399"/>
      <w:bookmarkStart w:id="4441" w:name="_Toc138889846"/>
      <w:bookmarkStart w:id="4442" w:name="_Toc145088552"/>
      <w:bookmarkStart w:id="4443" w:name="_Toc145089516"/>
      <w:bookmarkStart w:id="4444" w:name="_Toc155235611"/>
      <w:r w:rsidRPr="007D061B">
        <w:t>6.5.2.5.2</w:t>
      </w:r>
      <w:r w:rsidRPr="007D061B">
        <w:tab/>
        <w:t>UTRA TDD test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45" w:name="_Toc21095249"/>
      <w:bookmarkStart w:id="4446" w:name="_Toc29766782"/>
      <w:bookmarkStart w:id="4447" w:name="_Toc36040929"/>
      <w:bookmarkStart w:id="4448" w:name="_Toc37228339"/>
      <w:bookmarkStart w:id="4449" w:name="_Toc37228843"/>
      <w:bookmarkStart w:id="4450" w:name="_Toc37229347"/>
      <w:bookmarkStart w:id="4451" w:name="_Toc45906904"/>
      <w:bookmarkStart w:id="4452" w:name="_Toc61116059"/>
      <w:bookmarkStart w:id="4453" w:name="_Toc67060825"/>
      <w:bookmarkStart w:id="4454" w:name="_Toc74814330"/>
      <w:bookmarkStart w:id="4455" w:name="_Toc76505753"/>
      <w:bookmarkStart w:id="4456" w:name="_Toc83114001"/>
      <w:bookmarkStart w:id="4457" w:name="_Toc89875123"/>
      <w:bookmarkStart w:id="4458" w:name="_Toc98705687"/>
      <w:bookmarkStart w:id="4459" w:name="_Toc130916450"/>
      <w:bookmarkStart w:id="4460" w:name="_Toc137304400"/>
      <w:bookmarkStart w:id="4461" w:name="_Toc138889847"/>
      <w:bookmarkStart w:id="4462" w:name="_Toc145088553"/>
      <w:bookmarkStart w:id="4463" w:name="_Toc145089517"/>
      <w:bookmarkStart w:id="4464" w:name="_Toc155235612"/>
      <w:r w:rsidRPr="007D061B">
        <w:t>6.5.2.5.3</w:t>
      </w:r>
      <w:r w:rsidRPr="007D061B">
        <w:tab/>
        <w:t>E-UTRA and NR test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65" w:name="_Toc21095250"/>
      <w:bookmarkStart w:id="4466" w:name="_Toc29766783"/>
      <w:bookmarkStart w:id="4467" w:name="_Toc36040930"/>
      <w:bookmarkStart w:id="4468" w:name="_Toc37228340"/>
      <w:bookmarkStart w:id="4469" w:name="_Toc37228844"/>
      <w:bookmarkStart w:id="4470" w:name="_Toc37229348"/>
      <w:bookmarkStart w:id="4471" w:name="_Toc45906905"/>
      <w:bookmarkStart w:id="4472" w:name="_Toc61116060"/>
      <w:bookmarkStart w:id="4473" w:name="_Toc67060826"/>
      <w:bookmarkStart w:id="4474" w:name="_Toc74814331"/>
      <w:bookmarkStart w:id="4475" w:name="_Toc76505754"/>
      <w:bookmarkStart w:id="4476" w:name="_Toc83114002"/>
      <w:bookmarkStart w:id="4477" w:name="_Toc89875124"/>
      <w:bookmarkStart w:id="4478" w:name="_Toc98705688"/>
      <w:bookmarkStart w:id="4479" w:name="_Toc130916451"/>
      <w:bookmarkStart w:id="4480" w:name="_Toc137304401"/>
      <w:bookmarkStart w:id="4481" w:name="_Toc138889848"/>
      <w:bookmarkStart w:id="4482" w:name="_Toc145088554"/>
      <w:bookmarkStart w:id="4483" w:name="_Toc145089518"/>
      <w:bookmarkStart w:id="4484" w:name="_Toc155235613"/>
      <w:r w:rsidRPr="007D061B">
        <w:t>6.5.3</w:t>
      </w:r>
      <w:r w:rsidRPr="007D061B">
        <w:tab/>
        <w:t>Time alignment error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0D85FF" w14:textId="77777777" w:rsidR="005432EB" w:rsidRPr="007D061B" w:rsidRDefault="005432EB" w:rsidP="005432EB">
      <w:pPr>
        <w:pStyle w:val="Heading4"/>
      </w:pPr>
      <w:bookmarkStart w:id="4485" w:name="_Toc21095251"/>
      <w:bookmarkStart w:id="4486" w:name="_Toc29766784"/>
      <w:bookmarkStart w:id="4487" w:name="_Toc36040931"/>
      <w:bookmarkStart w:id="4488" w:name="_Toc37228341"/>
      <w:bookmarkStart w:id="4489" w:name="_Toc37228845"/>
      <w:bookmarkStart w:id="4490" w:name="_Toc37229349"/>
      <w:bookmarkStart w:id="4491" w:name="_Toc45906906"/>
      <w:bookmarkStart w:id="4492" w:name="_Toc61116061"/>
      <w:bookmarkStart w:id="4493" w:name="_Toc67060827"/>
      <w:bookmarkStart w:id="4494" w:name="_Toc74814332"/>
      <w:bookmarkStart w:id="4495" w:name="_Toc76505755"/>
      <w:bookmarkStart w:id="4496" w:name="_Toc83114003"/>
      <w:bookmarkStart w:id="4497" w:name="_Toc89875125"/>
      <w:bookmarkStart w:id="4498" w:name="_Toc98705689"/>
      <w:bookmarkStart w:id="4499" w:name="_Toc130916452"/>
      <w:bookmarkStart w:id="4500" w:name="_Toc137304402"/>
      <w:bookmarkStart w:id="4501" w:name="_Toc138889849"/>
      <w:bookmarkStart w:id="4502" w:name="_Toc145088555"/>
      <w:bookmarkStart w:id="4503" w:name="_Toc145089519"/>
      <w:bookmarkStart w:id="4504" w:name="_Toc155235614"/>
      <w:r w:rsidRPr="007D061B">
        <w:t>6.5.3.1</w:t>
      </w:r>
      <w:r w:rsidRPr="007D061B">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05" w:name="_Toc21095252"/>
      <w:bookmarkStart w:id="4506" w:name="_Toc29766785"/>
      <w:bookmarkStart w:id="4507" w:name="_Toc36040932"/>
      <w:bookmarkStart w:id="4508" w:name="_Toc37228342"/>
      <w:bookmarkStart w:id="4509" w:name="_Toc37228846"/>
      <w:bookmarkStart w:id="4510" w:name="_Toc37229350"/>
      <w:bookmarkStart w:id="4511" w:name="_Toc45906907"/>
      <w:bookmarkStart w:id="4512" w:name="_Toc61116062"/>
      <w:bookmarkStart w:id="4513" w:name="_Toc67060828"/>
      <w:bookmarkStart w:id="4514" w:name="_Toc74814333"/>
      <w:bookmarkStart w:id="4515" w:name="_Toc76505756"/>
      <w:bookmarkStart w:id="4516" w:name="_Toc83114004"/>
      <w:bookmarkStart w:id="4517" w:name="_Toc89875126"/>
      <w:bookmarkStart w:id="4518" w:name="_Toc98705690"/>
      <w:bookmarkStart w:id="4519" w:name="_Toc130916453"/>
      <w:bookmarkStart w:id="4520" w:name="_Toc137304403"/>
      <w:bookmarkStart w:id="4521" w:name="_Toc138889850"/>
      <w:bookmarkStart w:id="4522" w:name="_Toc145088556"/>
      <w:bookmarkStart w:id="4523" w:name="_Toc145089520"/>
      <w:bookmarkStart w:id="4524" w:name="_Toc155235615"/>
      <w:r w:rsidRPr="007D061B">
        <w:t>6.5.3.2</w:t>
      </w:r>
      <w:r w:rsidRPr="007D061B">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25" w:name="_Toc21095253"/>
      <w:bookmarkStart w:id="4526" w:name="_Toc29766786"/>
      <w:bookmarkStart w:id="4527" w:name="_Toc36040933"/>
      <w:bookmarkStart w:id="4528" w:name="_Toc37228343"/>
      <w:bookmarkStart w:id="4529" w:name="_Toc37228847"/>
      <w:bookmarkStart w:id="4530" w:name="_Toc37229351"/>
      <w:bookmarkStart w:id="4531" w:name="_Toc45906908"/>
      <w:bookmarkStart w:id="4532" w:name="_Toc61116063"/>
      <w:bookmarkStart w:id="4533" w:name="_Toc67060829"/>
      <w:bookmarkStart w:id="4534" w:name="_Toc74814334"/>
      <w:bookmarkStart w:id="4535" w:name="_Toc76505757"/>
      <w:bookmarkStart w:id="4536" w:name="_Toc83114005"/>
      <w:bookmarkStart w:id="4537" w:name="_Toc89875127"/>
      <w:bookmarkStart w:id="4538" w:name="_Toc98705691"/>
      <w:bookmarkStart w:id="4539" w:name="_Toc130916454"/>
      <w:bookmarkStart w:id="4540" w:name="_Toc137304404"/>
      <w:bookmarkStart w:id="4541" w:name="_Toc138889851"/>
      <w:bookmarkStart w:id="4542" w:name="_Toc145088557"/>
      <w:bookmarkStart w:id="4543" w:name="_Toc145089521"/>
      <w:bookmarkStart w:id="4544" w:name="_Toc155235616"/>
      <w:r w:rsidRPr="007D061B">
        <w:t>6.5.3.3</w:t>
      </w:r>
      <w:r w:rsidRPr="007D061B">
        <w:tab/>
        <w:t>Test purpose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45" w:name="_Toc21095254"/>
      <w:bookmarkStart w:id="4546" w:name="_Toc29766787"/>
      <w:bookmarkStart w:id="4547" w:name="_Toc36040934"/>
      <w:bookmarkStart w:id="4548" w:name="_Toc37228344"/>
      <w:bookmarkStart w:id="4549" w:name="_Toc37228848"/>
      <w:bookmarkStart w:id="4550" w:name="_Toc37229352"/>
      <w:bookmarkStart w:id="4551" w:name="_Toc45906909"/>
      <w:bookmarkStart w:id="4552" w:name="_Toc61116064"/>
      <w:bookmarkStart w:id="4553" w:name="_Toc67060830"/>
      <w:bookmarkStart w:id="4554" w:name="_Toc74814335"/>
      <w:bookmarkStart w:id="4555" w:name="_Toc76505758"/>
      <w:bookmarkStart w:id="4556" w:name="_Toc83114006"/>
      <w:bookmarkStart w:id="4557" w:name="_Toc89875128"/>
      <w:bookmarkStart w:id="4558" w:name="_Toc98705692"/>
      <w:bookmarkStart w:id="4559" w:name="_Toc130916455"/>
      <w:bookmarkStart w:id="4560" w:name="_Toc137304405"/>
      <w:bookmarkStart w:id="4561" w:name="_Toc138889852"/>
      <w:bookmarkStart w:id="4562" w:name="_Toc145088558"/>
      <w:bookmarkStart w:id="4563" w:name="_Toc145089522"/>
      <w:bookmarkStart w:id="4564" w:name="_Toc155235617"/>
      <w:r w:rsidRPr="007D061B">
        <w:t>6.5.3.4</w:t>
      </w:r>
      <w:r w:rsidRPr="007D061B">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960C089" w14:textId="77777777" w:rsidR="005432EB" w:rsidRPr="007D061B" w:rsidRDefault="005432EB" w:rsidP="005432EB">
      <w:pPr>
        <w:pStyle w:val="Heading5"/>
      </w:pPr>
      <w:bookmarkStart w:id="4565" w:name="_Toc21095255"/>
      <w:bookmarkStart w:id="4566" w:name="_Toc29766788"/>
      <w:bookmarkStart w:id="4567" w:name="_Toc36040935"/>
      <w:bookmarkStart w:id="4568" w:name="_Toc37228345"/>
      <w:bookmarkStart w:id="4569" w:name="_Toc37228849"/>
      <w:bookmarkStart w:id="4570" w:name="_Toc37229353"/>
      <w:bookmarkStart w:id="4571" w:name="_Toc45906910"/>
      <w:bookmarkStart w:id="4572" w:name="_Toc61116065"/>
      <w:bookmarkStart w:id="4573" w:name="_Toc67060831"/>
      <w:bookmarkStart w:id="4574" w:name="_Toc74814336"/>
      <w:bookmarkStart w:id="4575" w:name="_Toc76505759"/>
      <w:bookmarkStart w:id="4576" w:name="_Toc83114007"/>
      <w:bookmarkStart w:id="4577" w:name="_Toc89875129"/>
      <w:bookmarkStart w:id="4578" w:name="_Toc98705693"/>
      <w:bookmarkStart w:id="4579" w:name="_Toc130916456"/>
      <w:bookmarkStart w:id="4580" w:name="_Toc137304406"/>
      <w:bookmarkStart w:id="4581" w:name="_Toc138889853"/>
      <w:bookmarkStart w:id="4582" w:name="_Toc145088559"/>
      <w:bookmarkStart w:id="4583" w:name="_Toc145089523"/>
      <w:bookmarkStart w:id="4584" w:name="_Toc155235618"/>
      <w:r w:rsidRPr="007D061B">
        <w:t>6.5.3.4.1</w:t>
      </w:r>
      <w:r w:rsidRPr="007D061B">
        <w:tab/>
        <w:t>Initial conditions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585" w:name="_Toc21095256"/>
      <w:bookmarkStart w:id="4586" w:name="_Toc29766789"/>
      <w:bookmarkStart w:id="4587" w:name="_Toc36040936"/>
      <w:bookmarkStart w:id="4588" w:name="_Toc37228346"/>
      <w:bookmarkStart w:id="4589" w:name="_Toc37228850"/>
      <w:bookmarkStart w:id="4590" w:name="_Toc37229354"/>
      <w:bookmarkStart w:id="4591" w:name="_Toc45906911"/>
      <w:bookmarkStart w:id="4592" w:name="_Toc61116066"/>
      <w:bookmarkStart w:id="4593" w:name="_Toc67060832"/>
      <w:bookmarkStart w:id="4594" w:name="_Toc74814337"/>
      <w:bookmarkStart w:id="4595" w:name="_Toc76505760"/>
      <w:bookmarkStart w:id="4596" w:name="_Toc83114008"/>
      <w:bookmarkStart w:id="4597" w:name="_Toc89875130"/>
      <w:bookmarkStart w:id="4598" w:name="_Toc98705694"/>
      <w:bookmarkStart w:id="4599" w:name="_Toc130916457"/>
      <w:bookmarkStart w:id="4600" w:name="_Toc137304407"/>
      <w:bookmarkStart w:id="4601" w:name="_Toc138889854"/>
      <w:bookmarkStart w:id="4602" w:name="_Toc145088560"/>
      <w:bookmarkStart w:id="4603" w:name="_Toc145089524"/>
      <w:bookmarkStart w:id="4604" w:name="_Toc155235619"/>
      <w:r w:rsidRPr="007D061B">
        <w:t>6.5.3.4.2</w:t>
      </w:r>
      <w:r w:rsidRPr="007D061B">
        <w:tab/>
        <w:t>Procedure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05" w:name="_Toc21095257"/>
      <w:bookmarkStart w:id="4606" w:name="_Toc29766790"/>
      <w:bookmarkStart w:id="4607" w:name="_Toc36040937"/>
      <w:bookmarkStart w:id="4608" w:name="_Toc37228347"/>
      <w:bookmarkStart w:id="4609" w:name="_Toc37228851"/>
      <w:bookmarkStart w:id="4610" w:name="_Toc37229355"/>
      <w:bookmarkStart w:id="4611" w:name="_Toc45906912"/>
      <w:bookmarkStart w:id="4612" w:name="_Toc61116067"/>
      <w:bookmarkStart w:id="4613" w:name="_Toc67060833"/>
      <w:bookmarkStart w:id="4614" w:name="_Toc74814338"/>
      <w:bookmarkStart w:id="4615" w:name="_Toc76505761"/>
      <w:bookmarkStart w:id="4616" w:name="_Toc83114009"/>
      <w:bookmarkStart w:id="4617" w:name="_Toc89875131"/>
      <w:bookmarkStart w:id="4618" w:name="_Toc98705695"/>
      <w:bookmarkStart w:id="4619" w:name="_Toc130916458"/>
      <w:bookmarkStart w:id="4620" w:name="_Toc137304408"/>
      <w:bookmarkStart w:id="4621" w:name="_Toc138889855"/>
      <w:bookmarkStart w:id="4622" w:name="_Toc145088561"/>
      <w:bookmarkStart w:id="4623" w:name="_Toc145089525"/>
      <w:bookmarkStart w:id="4624" w:name="_Toc155235620"/>
      <w:r w:rsidRPr="007D061B">
        <w:t>6.5.3.5</w:t>
      </w:r>
      <w:r w:rsidRPr="007D061B">
        <w:tab/>
        <w:t>Test requirement</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346C8395" w14:textId="77777777" w:rsidR="005432EB" w:rsidRPr="007D061B" w:rsidRDefault="005432EB" w:rsidP="005432EB">
      <w:pPr>
        <w:pStyle w:val="Heading5"/>
      </w:pPr>
      <w:bookmarkStart w:id="4625" w:name="_Toc21095258"/>
      <w:bookmarkStart w:id="4626" w:name="_Toc29766791"/>
      <w:bookmarkStart w:id="4627" w:name="_Toc36040938"/>
      <w:bookmarkStart w:id="4628" w:name="_Toc37228348"/>
      <w:bookmarkStart w:id="4629" w:name="_Toc37228852"/>
      <w:bookmarkStart w:id="4630" w:name="_Toc37229356"/>
      <w:bookmarkStart w:id="4631" w:name="_Toc45906913"/>
      <w:bookmarkStart w:id="4632" w:name="_Toc61116068"/>
      <w:bookmarkStart w:id="4633" w:name="_Toc67060834"/>
      <w:bookmarkStart w:id="4634" w:name="_Toc74814339"/>
      <w:bookmarkStart w:id="4635" w:name="_Toc76505762"/>
      <w:bookmarkStart w:id="4636" w:name="_Toc83114010"/>
      <w:bookmarkStart w:id="4637" w:name="_Toc89875132"/>
      <w:bookmarkStart w:id="4638" w:name="_Toc98705696"/>
      <w:bookmarkStart w:id="4639" w:name="_Toc130916459"/>
      <w:bookmarkStart w:id="4640" w:name="_Toc137304409"/>
      <w:bookmarkStart w:id="4641" w:name="_Toc138889856"/>
      <w:bookmarkStart w:id="4642" w:name="_Toc145088562"/>
      <w:bookmarkStart w:id="4643" w:name="_Toc145089526"/>
      <w:bookmarkStart w:id="4644" w:name="_Toc155235621"/>
      <w:r w:rsidRPr="007D061B">
        <w:t>6.5.3.5.1</w:t>
      </w:r>
      <w:r w:rsidRPr="007D061B">
        <w:tab/>
        <w:t>UTRA FDD test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45" w:name="_Toc21095259"/>
      <w:bookmarkStart w:id="4646" w:name="_Toc29766792"/>
      <w:bookmarkStart w:id="4647" w:name="_Toc36040939"/>
      <w:bookmarkStart w:id="4648" w:name="_Toc37228349"/>
      <w:bookmarkStart w:id="4649" w:name="_Toc37228853"/>
      <w:bookmarkStart w:id="4650" w:name="_Toc37229357"/>
      <w:bookmarkStart w:id="4651" w:name="_Toc45906914"/>
      <w:bookmarkStart w:id="4652" w:name="_Toc61116069"/>
      <w:bookmarkStart w:id="4653" w:name="_Toc67060835"/>
      <w:bookmarkStart w:id="4654" w:name="_Toc74814340"/>
      <w:bookmarkStart w:id="4655" w:name="_Toc76505763"/>
      <w:bookmarkStart w:id="4656" w:name="_Toc83114011"/>
      <w:bookmarkStart w:id="4657" w:name="_Toc89875133"/>
      <w:bookmarkStart w:id="4658" w:name="_Toc98705697"/>
      <w:bookmarkStart w:id="4659" w:name="_Toc130916460"/>
      <w:bookmarkStart w:id="4660" w:name="_Toc137304410"/>
      <w:bookmarkStart w:id="4661" w:name="_Toc138889857"/>
      <w:bookmarkStart w:id="4662" w:name="_Toc145088563"/>
      <w:bookmarkStart w:id="4663" w:name="_Toc145089527"/>
      <w:bookmarkStart w:id="4664" w:name="_Toc155235622"/>
      <w:r w:rsidRPr="007D061B">
        <w:t>6.5.3.5.2</w:t>
      </w:r>
      <w:r w:rsidRPr="007D061B">
        <w:tab/>
        <w:t>UTRA TDD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65" w:name="_Toc21095260"/>
      <w:bookmarkStart w:id="4666" w:name="_Toc29766793"/>
      <w:bookmarkStart w:id="4667" w:name="_Toc36040940"/>
      <w:bookmarkStart w:id="4668" w:name="_Toc37228350"/>
      <w:bookmarkStart w:id="4669" w:name="_Toc37228854"/>
      <w:bookmarkStart w:id="4670" w:name="_Toc37229358"/>
      <w:bookmarkStart w:id="4671" w:name="_Toc45906915"/>
      <w:bookmarkStart w:id="4672" w:name="_Toc61116070"/>
      <w:bookmarkStart w:id="4673" w:name="_Toc67060836"/>
      <w:bookmarkStart w:id="4674" w:name="_Toc74814341"/>
      <w:bookmarkStart w:id="4675" w:name="_Toc76505764"/>
      <w:bookmarkStart w:id="4676" w:name="_Toc83114012"/>
      <w:bookmarkStart w:id="4677" w:name="_Toc89875134"/>
      <w:bookmarkStart w:id="4678" w:name="_Toc98705698"/>
      <w:bookmarkStart w:id="4679" w:name="_Toc130916461"/>
      <w:bookmarkStart w:id="4680" w:name="_Toc137304411"/>
      <w:bookmarkStart w:id="4681" w:name="_Toc138889858"/>
      <w:bookmarkStart w:id="4682" w:name="_Toc145088564"/>
      <w:bookmarkStart w:id="4683" w:name="_Toc145089528"/>
      <w:bookmarkStart w:id="4684" w:name="_Toc155235623"/>
      <w:r w:rsidRPr="007D061B">
        <w:t>6.5.3.5.3</w:t>
      </w:r>
      <w:r w:rsidRPr="007D061B">
        <w:tab/>
        <w:t>E-UTRA test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685" w:name="_Toc21095261"/>
      <w:bookmarkStart w:id="4686" w:name="_Toc29766794"/>
      <w:bookmarkStart w:id="4687" w:name="_Toc36040941"/>
      <w:bookmarkStart w:id="4688" w:name="_Toc37228351"/>
      <w:bookmarkStart w:id="4689" w:name="_Toc37228855"/>
      <w:bookmarkStart w:id="4690" w:name="_Toc37229359"/>
      <w:bookmarkStart w:id="4691" w:name="_Toc45906916"/>
      <w:bookmarkStart w:id="4692" w:name="_Toc61116071"/>
      <w:bookmarkStart w:id="4693" w:name="_Toc67060837"/>
      <w:bookmarkStart w:id="4694" w:name="_Toc74814342"/>
      <w:bookmarkStart w:id="4695" w:name="_Toc76505765"/>
      <w:bookmarkStart w:id="4696" w:name="_Toc83114013"/>
      <w:bookmarkStart w:id="4697" w:name="_Toc89875135"/>
      <w:bookmarkStart w:id="4698" w:name="_Toc98705699"/>
      <w:bookmarkStart w:id="4699" w:name="_Toc130916462"/>
      <w:bookmarkStart w:id="4700" w:name="_Toc137304412"/>
      <w:bookmarkStart w:id="4701" w:name="_Toc138889859"/>
      <w:bookmarkStart w:id="4702" w:name="_Toc145088565"/>
      <w:bookmarkStart w:id="4703" w:name="_Toc145089529"/>
      <w:bookmarkStart w:id="4704" w:name="_Toc155235624"/>
      <w:r w:rsidRPr="007D061B">
        <w:t>6.5.3.5.4</w:t>
      </w:r>
      <w:r w:rsidRPr="007D061B">
        <w:tab/>
        <w:t>NR test requirement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05" w:name="_Toc21095262"/>
      <w:bookmarkStart w:id="4706" w:name="_Toc29766795"/>
      <w:bookmarkStart w:id="4707" w:name="_Toc36040942"/>
      <w:bookmarkStart w:id="4708" w:name="_Toc37228352"/>
      <w:bookmarkStart w:id="4709" w:name="_Toc37228856"/>
      <w:bookmarkStart w:id="4710" w:name="_Toc37229360"/>
      <w:bookmarkStart w:id="4711" w:name="_Toc45906917"/>
      <w:bookmarkStart w:id="4712" w:name="_Toc61116072"/>
      <w:bookmarkStart w:id="4713" w:name="_Toc67060838"/>
      <w:bookmarkStart w:id="4714" w:name="_Toc74814343"/>
      <w:bookmarkStart w:id="4715" w:name="_Toc76505766"/>
      <w:bookmarkStart w:id="4716" w:name="_Toc83114014"/>
      <w:bookmarkStart w:id="4717" w:name="_Toc89875136"/>
      <w:bookmarkStart w:id="4718" w:name="_Toc98705700"/>
      <w:bookmarkStart w:id="4719" w:name="_Toc130916463"/>
      <w:bookmarkStart w:id="4720" w:name="_Toc137304413"/>
      <w:bookmarkStart w:id="4721" w:name="_Toc138889860"/>
      <w:bookmarkStart w:id="4722" w:name="_Toc145088566"/>
      <w:bookmarkStart w:id="4723" w:name="_Toc145089530"/>
      <w:bookmarkStart w:id="4724" w:name="_Toc155235625"/>
      <w:r w:rsidRPr="007D061B">
        <w:t>6.5.4</w:t>
      </w:r>
      <w:r w:rsidRPr="007D061B">
        <w:tab/>
        <w:t>Modulation quality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E2674C5" w14:textId="77777777" w:rsidR="005432EB" w:rsidRPr="007D061B" w:rsidRDefault="005432EB" w:rsidP="005432EB">
      <w:pPr>
        <w:pStyle w:val="Heading4"/>
        <w:rPr>
          <w:lang w:eastAsia="ja-JP"/>
        </w:rPr>
      </w:pPr>
      <w:bookmarkStart w:id="4725" w:name="_Toc21095263"/>
      <w:bookmarkStart w:id="4726" w:name="_Toc29766796"/>
      <w:bookmarkStart w:id="4727" w:name="_Toc36040943"/>
      <w:bookmarkStart w:id="4728" w:name="_Toc37228353"/>
      <w:bookmarkStart w:id="4729" w:name="_Toc37228857"/>
      <w:bookmarkStart w:id="4730" w:name="_Toc37229361"/>
      <w:bookmarkStart w:id="4731" w:name="_Toc45906918"/>
      <w:bookmarkStart w:id="4732" w:name="_Toc61116073"/>
      <w:bookmarkStart w:id="4733" w:name="_Toc67060839"/>
      <w:bookmarkStart w:id="4734" w:name="_Toc74814344"/>
      <w:bookmarkStart w:id="4735" w:name="_Toc76505767"/>
      <w:bookmarkStart w:id="4736" w:name="_Toc83114015"/>
      <w:bookmarkStart w:id="4737" w:name="_Toc89875137"/>
      <w:bookmarkStart w:id="4738" w:name="_Toc98705701"/>
      <w:bookmarkStart w:id="4739" w:name="_Toc130916464"/>
      <w:bookmarkStart w:id="4740" w:name="_Toc137304414"/>
      <w:bookmarkStart w:id="4741" w:name="_Toc138889861"/>
      <w:bookmarkStart w:id="4742" w:name="_Toc145088567"/>
      <w:bookmarkStart w:id="4743" w:name="_Toc145089531"/>
      <w:bookmarkStart w:id="4744" w:name="_Toc155235626"/>
      <w:r w:rsidRPr="007D061B">
        <w:t>6.5.4.1</w:t>
      </w:r>
      <w:r w:rsidRPr="007D061B">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45" w:name="_Toc21095264"/>
      <w:bookmarkStart w:id="4746" w:name="_Toc29766797"/>
      <w:bookmarkStart w:id="4747" w:name="_Toc36040944"/>
      <w:bookmarkStart w:id="4748" w:name="_Toc37228354"/>
      <w:bookmarkStart w:id="4749" w:name="_Toc37228858"/>
      <w:bookmarkStart w:id="4750" w:name="_Toc37229362"/>
      <w:bookmarkStart w:id="4751" w:name="_Toc45906919"/>
      <w:bookmarkStart w:id="4752" w:name="_Toc61116074"/>
      <w:bookmarkStart w:id="4753" w:name="_Toc67060840"/>
      <w:bookmarkStart w:id="4754" w:name="_Toc74814345"/>
      <w:bookmarkStart w:id="4755" w:name="_Toc76505768"/>
      <w:bookmarkStart w:id="4756" w:name="_Toc83114016"/>
      <w:bookmarkStart w:id="4757" w:name="_Toc89875138"/>
      <w:bookmarkStart w:id="4758" w:name="_Toc98705702"/>
      <w:bookmarkStart w:id="4759" w:name="_Toc130916465"/>
      <w:bookmarkStart w:id="4760" w:name="_Toc137304415"/>
      <w:bookmarkStart w:id="4761" w:name="_Toc138889862"/>
      <w:bookmarkStart w:id="4762" w:name="_Toc145088568"/>
      <w:bookmarkStart w:id="4763" w:name="_Toc145089532"/>
      <w:bookmarkStart w:id="4764" w:name="_Toc155235627"/>
      <w:r w:rsidRPr="007D061B">
        <w:t>6.5.4.2</w:t>
      </w:r>
      <w:r w:rsidRPr="007D061B">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65" w:name="_Toc21095265"/>
      <w:bookmarkStart w:id="4766" w:name="_Toc29766798"/>
      <w:bookmarkStart w:id="4767" w:name="_Toc36040945"/>
      <w:bookmarkStart w:id="4768" w:name="_Toc37228355"/>
      <w:bookmarkStart w:id="4769" w:name="_Toc37228859"/>
      <w:bookmarkStart w:id="4770" w:name="_Toc37229363"/>
      <w:bookmarkStart w:id="4771" w:name="_Toc45906920"/>
      <w:bookmarkStart w:id="4772" w:name="_Toc61116075"/>
      <w:bookmarkStart w:id="4773" w:name="_Toc67060841"/>
      <w:bookmarkStart w:id="4774" w:name="_Toc74814346"/>
      <w:bookmarkStart w:id="4775" w:name="_Toc76505769"/>
      <w:bookmarkStart w:id="4776" w:name="_Toc83114017"/>
      <w:bookmarkStart w:id="4777" w:name="_Toc89875139"/>
      <w:bookmarkStart w:id="4778" w:name="_Toc98705703"/>
      <w:bookmarkStart w:id="4779" w:name="_Toc130916466"/>
      <w:bookmarkStart w:id="4780" w:name="_Toc137304416"/>
      <w:bookmarkStart w:id="4781" w:name="_Toc138889863"/>
      <w:bookmarkStart w:id="4782" w:name="_Toc145088569"/>
      <w:bookmarkStart w:id="4783" w:name="_Toc145089533"/>
      <w:bookmarkStart w:id="4784" w:name="_Toc155235628"/>
      <w:r w:rsidRPr="007D061B">
        <w:t>6.5.4.3</w:t>
      </w:r>
      <w:r w:rsidRPr="007D061B">
        <w:tab/>
        <w:t>Test purpose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785" w:name="_Toc21095266"/>
      <w:bookmarkStart w:id="4786" w:name="_Toc29766799"/>
      <w:bookmarkStart w:id="4787" w:name="_Toc36040946"/>
      <w:bookmarkStart w:id="4788" w:name="_Toc37228356"/>
      <w:bookmarkStart w:id="4789" w:name="_Toc37228860"/>
      <w:bookmarkStart w:id="4790" w:name="_Toc37229364"/>
      <w:bookmarkStart w:id="4791" w:name="_Toc45906921"/>
      <w:bookmarkStart w:id="4792" w:name="_Toc61116076"/>
      <w:bookmarkStart w:id="4793" w:name="_Toc67060842"/>
      <w:bookmarkStart w:id="4794" w:name="_Toc74814347"/>
      <w:bookmarkStart w:id="4795" w:name="_Toc76505770"/>
      <w:bookmarkStart w:id="4796" w:name="_Toc83114018"/>
      <w:bookmarkStart w:id="4797" w:name="_Toc89875140"/>
      <w:bookmarkStart w:id="4798" w:name="_Toc98705704"/>
      <w:bookmarkStart w:id="4799" w:name="_Toc130916467"/>
      <w:bookmarkStart w:id="4800" w:name="_Toc137304417"/>
      <w:bookmarkStart w:id="4801" w:name="_Toc138889864"/>
      <w:bookmarkStart w:id="4802" w:name="_Toc145088570"/>
      <w:bookmarkStart w:id="4803" w:name="_Toc145089534"/>
      <w:bookmarkStart w:id="4804" w:name="_Toc155235629"/>
      <w:r w:rsidRPr="007D061B">
        <w:t>6.5.4.4</w:t>
      </w:r>
      <w:r w:rsidRPr="007D061B">
        <w:tab/>
        <w:t>UTRA FDD 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873B2AE" w14:textId="77777777" w:rsidR="005432EB" w:rsidRPr="007D061B" w:rsidRDefault="005432EB" w:rsidP="005432EB">
      <w:pPr>
        <w:pStyle w:val="Heading5"/>
      </w:pPr>
      <w:bookmarkStart w:id="4805" w:name="_Toc21095267"/>
      <w:bookmarkStart w:id="4806" w:name="_Toc29766800"/>
      <w:bookmarkStart w:id="4807" w:name="_Toc36040947"/>
      <w:bookmarkStart w:id="4808" w:name="_Toc37228357"/>
      <w:bookmarkStart w:id="4809" w:name="_Toc37228861"/>
      <w:bookmarkStart w:id="4810" w:name="_Toc37229365"/>
      <w:bookmarkStart w:id="4811" w:name="_Toc45906922"/>
      <w:bookmarkStart w:id="4812" w:name="_Toc61116077"/>
      <w:bookmarkStart w:id="4813" w:name="_Toc67060843"/>
      <w:bookmarkStart w:id="4814" w:name="_Toc74814348"/>
      <w:bookmarkStart w:id="4815" w:name="_Toc76505771"/>
      <w:bookmarkStart w:id="4816" w:name="_Toc83114019"/>
      <w:bookmarkStart w:id="4817" w:name="_Toc89875141"/>
      <w:bookmarkStart w:id="4818" w:name="_Toc98705705"/>
      <w:bookmarkStart w:id="4819" w:name="_Toc130916468"/>
      <w:bookmarkStart w:id="4820" w:name="_Toc137304418"/>
      <w:bookmarkStart w:id="4821" w:name="_Toc138889865"/>
      <w:bookmarkStart w:id="4822" w:name="_Toc145088571"/>
      <w:bookmarkStart w:id="4823" w:name="_Toc145089535"/>
      <w:bookmarkStart w:id="4824" w:name="_Toc155235630"/>
      <w:r w:rsidRPr="007D061B">
        <w:t>6.5.4.4.1</w:t>
      </w:r>
      <w:r w:rsidRPr="007D061B">
        <w:tab/>
        <w:t>Initial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25" w:name="_Toc21095268"/>
      <w:bookmarkStart w:id="4826" w:name="_Toc29766801"/>
      <w:bookmarkStart w:id="4827" w:name="_Toc36040948"/>
      <w:bookmarkStart w:id="4828" w:name="_Toc37228358"/>
      <w:bookmarkStart w:id="4829" w:name="_Toc37228862"/>
      <w:bookmarkStart w:id="4830" w:name="_Toc37229366"/>
      <w:bookmarkStart w:id="4831" w:name="_Toc45906923"/>
      <w:bookmarkStart w:id="4832" w:name="_Toc61116078"/>
      <w:bookmarkStart w:id="4833" w:name="_Toc67060844"/>
      <w:bookmarkStart w:id="4834" w:name="_Toc74814349"/>
      <w:bookmarkStart w:id="4835" w:name="_Toc76505772"/>
      <w:bookmarkStart w:id="4836" w:name="_Toc83114020"/>
      <w:bookmarkStart w:id="4837" w:name="_Toc89875142"/>
      <w:bookmarkStart w:id="4838" w:name="_Toc98705706"/>
      <w:bookmarkStart w:id="4839" w:name="_Toc130916469"/>
      <w:bookmarkStart w:id="4840" w:name="_Toc137304419"/>
      <w:bookmarkStart w:id="4841" w:name="_Toc138889866"/>
      <w:bookmarkStart w:id="4842" w:name="_Toc145088572"/>
      <w:bookmarkStart w:id="4843" w:name="_Toc145089536"/>
      <w:bookmarkStart w:id="4844" w:name="_Toc155235631"/>
      <w:r w:rsidRPr="007D061B">
        <w:t>6.5.4.4.2</w:t>
      </w:r>
      <w:r w:rsidRPr="007D061B">
        <w:tab/>
        <w:t>Procedure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4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4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46" w:name="_Toc21095269"/>
      <w:bookmarkStart w:id="4847" w:name="_Toc29766802"/>
      <w:bookmarkStart w:id="4848" w:name="_Toc36040949"/>
      <w:bookmarkStart w:id="4849" w:name="_Toc37228359"/>
      <w:bookmarkStart w:id="4850" w:name="_Toc37228863"/>
      <w:bookmarkStart w:id="4851" w:name="_Toc37229367"/>
      <w:bookmarkStart w:id="4852" w:name="_Toc45906924"/>
      <w:bookmarkStart w:id="4853" w:name="_Toc61116079"/>
      <w:bookmarkStart w:id="4854" w:name="_Toc67060845"/>
      <w:bookmarkStart w:id="4855" w:name="_Toc74814350"/>
      <w:bookmarkStart w:id="4856" w:name="_Toc76505773"/>
      <w:bookmarkStart w:id="4857" w:name="_Toc83114021"/>
      <w:bookmarkStart w:id="4858" w:name="_Toc89875143"/>
      <w:bookmarkStart w:id="4859" w:name="_Toc98705707"/>
      <w:bookmarkStart w:id="4860" w:name="_Toc130916470"/>
      <w:bookmarkStart w:id="4861" w:name="_Toc137304420"/>
      <w:bookmarkStart w:id="4862" w:name="_Toc138889867"/>
      <w:bookmarkStart w:id="4863" w:name="_Toc145088573"/>
      <w:bookmarkStart w:id="4864" w:name="_Toc145089537"/>
      <w:bookmarkStart w:id="4865" w:name="_Toc155235632"/>
      <w:r w:rsidRPr="007D061B">
        <w:t>6.5.4.5</w:t>
      </w:r>
      <w:r w:rsidRPr="007D061B">
        <w:tab/>
        <w:t>UTRA TDD 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8A677E1" w14:textId="77777777" w:rsidR="005432EB" w:rsidRPr="007D061B" w:rsidRDefault="005432EB" w:rsidP="005432EB">
      <w:pPr>
        <w:pStyle w:val="Heading5"/>
      </w:pPr>
      <w:bookmarkStart w:id="4866" w:name="_Toc21095270"/>
      <w:bookmarkStart w:id="4867" w:name="_Toc29766803"/>
      <w:bookmarkStart w:id="4868" w:name="_Toc36040950"/>
      <w:bookmarkStart w:id="4869" w:name="_Toc37228360"/>
      <w:bookmarkStart w:id="4870" w:name="_Toc37228864"/>
      <w:bookmarkStart w:id="4871" w:name="_Toc37229368"/>
      <w:bookmarkStart w:id="4872" w:name="_Toc45906925"/>
      <w:bookmarkStart w:id="4873" w:name="_Toc61116080"/>
      <w:bookmarkStart w:id="4874" w:name="_Toc67060846"/>
      <w:bookmarkStart w:id="4875" w:name="_Toc74814351"/>
      <w:bookmarkStart w:id="4876" w:name="_Toc76505774"/>
      <w:bookmarkStart w:id="4877" w:name="_Toc83114022"/>
      <w:bookmarkStart w:id="4878" w:name="_Toc89875144"/>
      <w:bookmarkStart w:id="4879" w:name="_Toc98705708"/>
      <w:bookmarkStart w:id="4880" w:name="_Toc130916471"/>
      <w:bookmarkStart w:id="4881" w:name="_Toc137304421"/>
      <w:bookmarkStart w:id="4882" w:name="_Toc138889868"/>
      <w:bookmarkStart w:id="4883" w:name="_Toc145088574"/>
      <w:bookmarkStart w:id="4884" w:name="_Toc145089538"/>
      <w:bookmarkStart w:id="4885" w:name="_Toc155235633"/>
      <w:r w:rsidRPr="007D061B">
        <w:t>6.5.4.5.1</w:t>
      </w:r>
      <w:r w:rsidRPr="007D061B">
        <w:tab/>
        <w:t>Initial conditions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886" w:name="_Toc21095271"/>
      <w:bookmarkStart w:id="4887" w:name="_Toc29766804"/>
      <w:bookmarkStart w:id="4888" w:name="_Toc36040951"/>
      <w:bookmarkStart w:id="4889" w:name="_Toc37228361"/>
      <w:bookmarkStart w:id="4890" w:name="_Toc37228865"/>
      <w:bookmarkStart w:id="4891" w:name="_Toc37229369"/>
      <w:bookmarkStart w:id="4892" w:name="_Toc45906926"/>
      <w:bookmarkStart w:id="4893" w:name="_Toc61116081"/>
      <w:bookmarkStart w:id="4894" w:name="_Toc67060847"/>
      <w:bookmarkStart w:id="4895" w:name="_Toc74814352"/>
      <w:bookmarkStart w:id="4896" w:name="_Toc76505775"/>
      <w:bookmarkStart w:id="4897" w:name="_Toc83114023"/>
      <w:bookmarkStart w:id="4898" w:name="_Toc89875145"/>
      <w:bookmarkStart w:id="4899" w:name="_Toc98705709"/>
      <w:bookmarkStart w:id="4900" w:name="_Toc130916472"/>
      <w:bookmarkStart w:id="4901" w:name="_Toc137304422"/>
      <w:bookmarkStart w:id="4902" w:name="_Toc138889869"/>
      <w:bookmarkStart w:id="4903" w:name="_Toc145088575"/>
      <w:bookmarkStart w:id="4904" w:name="_Toc145089539"/>
      <w:bookmarkStart w:id="4905" w:name="_Toc155235634"/>
      <w:r w:rsidRPr="007D061B">
        <w:t>6.5.4.5.2</w:t>
      </w:r>
      <w:r w:rsidRPr="007D061B">
        <w:tab/>
        <w:t>Procedure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06" w:name="_Toc21095272"/>
      <w:bookmarkStart w:id="4907" w:name="_Toc29766805"/>
      <w:bookmarkStart w:id="4908" w:name="_Toc36040952"/>
      <w:bookmarkStart w:id="4909" w:name="_Toc37228362"/>
      <w:bookmarkStart w:id="4910" w:name="_Toc37228866"/>
      <w:bookmarkStart w:id="4911" w:name="_Toc37229370"/>
      <w:bookmarkStart w:id="4912" w:name="_Toc45906927"/>
      <w:bookmarkStart w:id="4913" w:name="_Toc61116082"/>
      <w:bookmarkStart w:id="4914" w:name="_Toc67060848"/>
      <w:bookmarkStart w:id="4915" w:name="_Toc74814353"/>
      <w:bookmarkStart w:id="4916" w:name="_Toc76505776"/>
      <w:bookmarkStart w:id="4917" w:name="_Toc83114024"/>
      <w:bookmarkStart w:id="4918" w:name="_Toc89875146"/>
      <w:bookmarkStart w:id="4919" w:name="_Toc98705710"/>
      <w:bookmarkStart w:id="4920" w:name="_Toc130916473"/>
      <w:bookmarkStart w:id="4921" w:name="_Toc137304423"/>
      <w:bookmarkStart w:id="4922" w:name="_Toc138889870"/>
      <w:bookmarkStart w:id="4923" w:name="_Toc145088576"/>
      <w:bookmarkStart w:id="4924" w:name="_Toc145089540"/>
      <w:bookmarkStart w:id="4925" w:name="_Toc155235635"/>
      <w:r w:rsidRPr="007D061B">
        <w:t>6.5.4.6</w:t>
      </w:r>
      <w:r w:rsidRPr="007D061B">
        <w:tab/>
        <w:t>E-UTRA and NR method of test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387CDA0" w14:textId="77777777" w:rsidR="005432EB" w:rsidRPr="007D061B" w:rsidRDefault="005432EB" w:rsidP="005432EB">
      <w:pPr>
        <w:pStyle w:val="Heading5"/>
      </w:pPr>
      <w:bookmarkStart w:id="4926" w:name="_Toc21095273"/>
      <w:bookmarkStart w:id="4927" w:name="_Toc29766806"/>
      <w:bookmarkStart w:id="4928" w:name="_Toc36040953"/>
      <w:bookmarkStart w:id="4929" w:name="_Toc37228363"/>
      <w:bookmarkStart w:id="4930" w:name="_Toc37228867"/>
      <w:bookmarkStart w:id="4931" w:name="_Toc37229371"/>
      <w:bookmarkStart w:id="4932" w:name="_Toc45906928"/>
      <w:bookmarkStart w:id="4933" w:name="_Toc61116083"/>
      <w:bookmarkStart w:id="4934" w:name="_Toc67060849"/>
      <w:bookmarkStart w:id="4935" w:name="_Toc74814354"/>
      <w:bookmarkStart w:id="4936" w:name="_Toc76505777"/>
      <w:bookmarkStart w:id="4937" w:name="_Toc83114025"/>
      <w:bookmarkStart w:id="4938" w:name="_Toc89875147"/>
      <w:bookmarkStart w:id="4939" w:name="_Toc98705711"/>
      <w:bookmarkStart w:id="4940" w:name="_Toc130916474"/>
      <w:bookmarkStart w:id="4941" w:name="_Toc137304424"/>
      <w:bookmarkStart w:id="4942" w:name="_Toc138889871"/>
      <w:bookmarkStart w:id="4943" w:name="_Toc145088577"/>
      <w:bookmarkStart w:id="4944" w:name="_Toc145089541"/>
      <w:bookmarkStart w:id="4945" w:name="_Toc155235636"/>
      <w:r w:rsidRPr="007D061B">
        <w:t>6.5.4.6.1</w:t>
      </w:r>
      <w:r w:rsidRPr="007D061B">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46" w:name="_Toc21095274"/>
      <w:bookmarkStart w:id="4947" w:name="_Toc29766807"/>
      <w:bookmarkStart w:id="4948" w:name="_Toc36040954"/>
      <w:bookmarkStart w:id="4949" w:name="_Toc37228364"/>
      <w:bookmarkStart w:id="4950" w:name="_Toc37228868"/>
      <w:bookmarkStart w:id="4951" w:name="_Toc37229372"/>
      <w:bookmarkStart w:id="4952" w:name="_Toc45906929"/>
      <w:bookmarkStart w:id="4953" w:name="_Toc61116084"/>
      <w:bookmarkStart w:id="4954" w:name="_Toc67060850"/>
      <w:bookmarkStart w:id="4955" w:name="_Toc74814355"/>
      <w:bookmarkStart w:id="4956" w:name="_Toc76505778"/>
      <w:bookmarkStart w:id="4957" w:name="_Toc83114026"/>
      <w:bookmarkStart w:id="4958" w:name="_Toc89875148"/>
      <w:bookmarkStart w:id="4959" w:name="_Toc98705712"/>
      <w:bookmarkStart w:id="4960" w:name="_Toc130916475"/>
      <w:bookmarkStart w:id="4961" w:name="_Toc137304425"/>
      <w:bookmarkStart w:id="4962" w:name="_Toc138889872"/>
      <w:bookmarkStart w:id="4963" w:name="_Toc145088578"/>
      <w:bookmarkStart w:id="4964" w:name="_Toc145089542"/>
      <w:bookmarkStart w:id="4965" w:name="_Toc155235637"/>
      <w:r w:rsidRPr="007D061B">
        <w:t>6.5.4.6.2</w:t>
      </w:r>
      <w:r w:rsidRPr="007D061B">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966" w:name="_Toc21095275"/>
      <w:bookmarkStart w:id="4967" w:name="_Toc29766808"/>
      <w:bookmarkStart w:id="4968" w:name="_Toc36040955"/>
      <w:bookmarkStart w:id="4969" w:name="_Toc37228365"/>
      <w:bookmarkStart w:id="4970" w:name="_Toc37228869"/>
      <w:bookmarkStart w:id="4971" w:name="_Toc37229373"/>
      <w:bookmarkStart w:id="4972" w:name="_Toc45906930"/>
      <w:bookmarkStart w:id="4973" w:name="_Toc61116085"/>
      <w:bookmarkStart w:id="4974" w:name="_Toc67060851"/>
      <w:bookmarkStart w:id="4975" w:name="_Toc74814356"/>
      <w:bookmarkStart w:id="4976" w:name="_Toc76505779"/>
      <w:bookmarkStart w:id="4977" w:name="_Toc83114027"/>
      <w:bookmarkStart w:id="4978" w:name="_Toc89875149"/>
      <w:bookmarkStart w:id="4979" w:name="_Toc98705713"/>
      <w:bookmarkStart w:id="4980" w:name="_Toc130916476"/>
      <w:bookmarkStart w:id="4981" w:name="_Toc137304426"/>
      <w:bookmarkStart w:id="4982" w:name="_Toc138889873"/>
      <w:bookmarkStart w:id="4983" w:name="_Toc145088579"/>
      <w:bookmarkStart w:id="4984" w:name="_Toc145089543"/>
      <w:bookmarkStart w:id="4985" w:name="_Toc155235638"/>
      <w:r w:rsidRPr="007D061B">
        <w:t>6.5.4.7</w:t>
      </w:r>
      <w:r w:rsidRPr="007D061B">
        <w:tab/>
        <w:t>Test Requirements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ECD9F97" w14:textId="77777777" w:rsidR="005432EB" w:rsidRPr="007D061B" w:rsidRDefault="005432EB" w:rsidP="005432EB">
      <w:pPr>
        <w:pStyle w:val="Heading5"/>
      </w:pPr>
      <w:bookmarkStart w:id="4986" w:name="_Toc21095276"/>
      <w:bookmarkStart w:id="4987" w:name="_Toc29766809"/>
      <w:bookmarkStart w:id="4988" w:name="_Toc36040956"/>
      <w:bookmarkStart w:id="4989" w:name="_Toc37228366"/>
      <w:bookmarkStart w:id="4990" w:name="_Toc37228870"/>
      <w:bookmarkStart w:id="4991" w:name="_Toc37229374"/>
      <w:bookmarkStart w:id="4992" w:name="_Toc45906931"/>
      <w:bookmarkStart w:id="4993" w:name="_Toc61116086"/>
      <w:bookmarkStart w:id="4994" w:name="_Toc67060852"/>
      <w:bookmarkStart w:id="4995" w:name="_Toc74814357"/>
      <w:bookmarkStart w:id="4996" w:name="_Toc76505780"/>
      <w:bookmarkStart w:id="4997" w:name="_Toc83114028"/>
      <w:bookmarkStart w:id="4998" w:name="_Toc89875150"/>
      <w:bookmarkStart w:id="4999" w:name="_Toc98705714"/>
      <w:bookmarkStart w:id="5000" w:name="_Toc130916477"/>
      <w:bookmarkStart w:id="5001" w:name="_Toc137304427"/>
      <w:bookmarkStart w:id="5002" w:name="_Toc138889874"/>
      <w:bookmarkStart w:id="5003" w:name="_Toc145088580"/>
      <w:bookmarkStart w:id="5004" w:name="_Toc145089544"/>
      <w:bookmarkStart w:id="5005" w:name="_Toc155235639"/>
      <w:r w:rsidRPr="007D061B">
        <w:t>6.5.4.7.1</w:t>
      </w:r>
      <w:r w:rsidRPr="007D061B">
        <w:tab/>
        <w:t>UTRA FDD test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06" w:name="_Toc21095277"/>
      <w:bookmarkStart w:id="5007" w:name="_Toc29766810"/>
      <w:bookmarkStart w:id="5008" w:name="_Toc36040957"/>
      <w:bookmarkStart w:id="5009" w:name="_Toc37228367"/>
      <w:bookmarkStart w:id="5010" w:name="_Toc37228871"/>
      <w:bookmarkStart w:id="5011" w:name="_Toc37229375"/>
      <w:bookmarkStart w:id="5012" w:name="_Toc45906932"/>
      <w:bookmarkStart w:id="5013" w:name="_Toc61116087"/>
      <w:bookmarkStart w:id="5014" w:name="_Toc67060853"/>
      <w:bookmarkStart w:id="5015" w:name="_Toc74814358"/>
      <w:bookmarkStart w:id="5016" w:name="_Toc76505781"/>
      <w:bookmarkStart w:id="5017" w:name="_Toc83114029"/>
      <w:bookmarkStart w:id="5018" w:name="_Toc89875151"/>
      <w:bookmarkStart w:id="5019" w:name="_Toc98705715"/>
      <w:bookmarkStart w:id="5020" w:name="_Toc130916478"/>
      <w:bookmarkStart w:id="5021" w:name="_Toc137304428"/>
      <w:bookmarkStart w:id="5022" w:name="_Toc138889875"/>
      <w:bookmarkStart w:id="5023" w:name="_Toc145088581"/>
      <w:bookmarkStart w:id="5024" w:name="_Toc145089545"/>
      <w:bookmarkStart w:id="5025" w:name="_Toc155235640"/>
      <w:r w:rsidRPr="007D061B">
        <w:t>6.5.4.7.2</w:t>
      </w:r>
      <w:r w:rsidRPr="007D061B">
        <w:tab/>
        <w:t>UTRA TDD 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26" w:name="_Toc21095278"/>
      <w:bookmarkStart w:id="5027" w:name="_Toc29766811"/>
      <w:bookmarkStart w:id="5028" w:name="_Toc36040958"/>
      <w:bookmarkStart w:id="5029" w:name="_Toc37228368"/>
      <w:bookmarkStart w:id="5030" w:name="_Toc37228872"/>
      <w:bookmarkStart w:id="5031" w:name="_Toc37229376"/>
      <w:bookmarkStart w:id="5032" w:name="_Toc45906933"/>
      <w:bookmarkStart w:id="5033" w:name="_Toc61116088"/>
      <w:bookmarkStart w:id="5034" w:name="_Toc67060854"/>
      <w:bookmarkStart w:id="5035" w:name="_Toc74814359"/>
      <w:bookmarkStart w:id="5036" w:name="_Toc76505782"/>
      <w:bookmarkStart w:id="5037" w:name="_Toc83114030"/>
      <w:bookmarkStart w:id="5038" w:name="_Toc89875152"/>
      <w:bookmarkStart w:id="5039" w:name="_Toc98705716"/>
      <w:bookmarkStart w:id="5040" w:name="_Toc130916479"/>
      <w:bookmarkStart w:id="5041" w:name="_Toc137304429"/>
      <w:bookmarkStart w:id="5042" w:name="_Toc138889876"/>
      <w:bookmarkStart w:id="5043" w:name="_Toc145088582"/>
      <w:bookmarkStart w:id="5044" w:name="_Toc145089546"/>
      <w:bookmarkStart w:id="5045" w:name="_Toc155235641"/>
      <w:r w:rsidRPr="007D061B">
        <w:t>6.5.4.7.3</w:t>
      </w:r>
      <w:r w:rsidRPr="007D061B">
        <w:tab/>
        <w:t>E-UTRA and NR test requirement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46" w:name="_Toc21095279"/>
      <w:bookmarkStart w:id="5047" w:name="_Toc29766812"/>
      <w:bookmarkStart w:id="5048" w:name="_Toc36040959"/>
      <w:bookmarkStart w:id="5049" w:name="_Toc37228369"/>
      <w:bookmarkStart w:id="5050" w:name="_Toc37228873"/>
      <w:bookmarkStart w:id="5051" w:name="_Toc37229377"/>
      <w:bookmarkStart w:id="5052" w:name="_Toc45906934"/>
      <w:bookmarkStart w:id="5053" w:name="_Toc61116089"/>
      <w:bookmarkStart w:id="5054" w:name="_Toc67060855"/>
      <w:bookmarkStart w:id="5055" w:name="_Toc74814360"/>
      <w:bookmarkStart w:id="5056" w:name="_Toc76505783"/>
      <w:bookmarkStart w:id="5057" w:name="_Toc83114031"/>
      <w:bookmarkStart w:id="5058" w:name="_Toc89875153"/>
      <w:bookmarkStart w:id="5059" w:name="_Toc98705717"/>
      <w:bookmarkStart w:id="5060" w:name="_Toc130916480"/>
      <w:bookmarkStart w:id="5061" w:name="_Toc137304430"/>
      <w:bookmarkStart w:id="5062" w:name="_Toc138889877"/>
      <w:bookmarkStart w:id="5063" w:name="_Toc145088583"/>
      <w:bookmarkStart w:id="5064" w:name="_Toc145089547"/>
      <w:bookmarkStart w:id="5065" w:name="_Toc155235642"/>
      <w:r w:rsidRPr="007D061B">
        <w:rPr>
          <w:lang w:eastAsia="zh-CN"/>
        </w:rPr>
        <w:t>6.6</w:t>
      </w:r>
      <w:r w:rsidRPr="007D061B">
        <w:rPr>
          <w:lang w:eastAsia="zh-CN"/>
        </w:rPr>
        <w:tab/>
        <w:t>Unwanted Emissions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B58BD" w14:textId="77777777" w:rsidR="005432EB" w:rsidRPr="007D061B" w:rsidRDefault="005432EB" w:rsidP="005432EB">
      <w:pPr>
        <w:pStyle w:val="Heading3"/>
      </w:pPr>
      <w:bookmarkStart w:id="5066" w:name="_Toc21095280"/>
      <w:bookmarkStart w:id="5067" w:name="_Toc29766813"/>
      <w:bookmarkStart w:id="5068" w:name="_Toc36040960"/>
      <w:bookmarkStart w:id="5069" w:name="_Toc37228370"/>
      <w:bookmarkStart w:id="5070" w:name="_Toc37228874"/>
      <w:bookmarkStart w:id="5071" w:name="_Toc37229378"/>
      <w:bookmarkStart w:id="5072" w:name="_Toc45906935"/>
      <w:bookmarkStart w:id="5073" w:name="_Toc61116090"/>
      <w:bookmarkStart w:id="5074" w:name="_Toc67060856"/>
      <w:bookmarkStart w:id="5075" w:name="_Toc74814361"/>
      <w:bookmarkStart w:id="5076" w:name="_Toc76505784"/>
      <w:bookmarkStart w:id="5077" w:name="_Toc83114032"/>
      <w:bookmarkStart w:id="5078" w:name="_Toc89875154"/>
      <w:bookmarkStart w:id="5079" w:name="_Toc98705718"/>
      <w:bookmarkStart w:id="5080" w:name="_Toc130916481"/>
      <w:bookmarkStart w:id="5081" w:name="_Toc137304431"/>
      <w:bookmarkStart w:id="5082" w:name="_Toc138889878"/>
      <w:bookmarkStart w:id="5083" w:name="_Toc145088584"/>
      <w:bookmarkStart w:id="5084" w:name="_Toc145089548"/>
      <w:bookmarkStart w:id="5085" w:name="_Toc155235643"/>
      <w:r w:rsidRPr="007D061B">
        <w:t>6.6.1</w:t>
      </w:r>
      <w:r w:rsidRPr="007D061B">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086" w:name="_Toc21095281"/>
      <w:bookmarkStart w:id="5087" w:name="_Toc29766814"/>
      <w:bookmarkStart w:id="5088" w:name="_Toc36040961"/>
      <w:bookmarkStart w:id="5089" w:name="_Toc37228371"/>
      <w:bookmarkStart w:id="5090" w:name="_Toc37228875"/>
      <w:bookmarkStart w:id="5091" w:name="_Toc37229379"/>
      <w:bookmarkStart w:id="5092" w:name="_Toc45906936"/>
      <w:bookmarkStart w:id="5093" w:name="_Toc61116091"/>
      <w:bookmarkStart w:id="5094" w:name="_Toc67060857"/>
      <w:bookmarkStart w:id="5095" w:name="_Toc74814362"/>
      <w:bookmarkStart w:id="5096" w:name="_Toc76505785"/>
      <w:bookmarkStart w:id="5097" w:name="_Toc83114033"/>
      <w:bookmarkStart w:id="5098" w:name="_Toc89875155"/>
      <w:bookmarkStart w:id="5099" w:name="_Toc98705719"/>
      <w:bookmarkStart w:id="5100" w:name="_Toc130916482"/>
      <w:bookmarkStart w:id="5101" w:name="_Toc137304432"/>
      <w:bookmarkStart w:id="5102" w:name="_Toc138889879"/>
      <w:bookmarkStart w:id="5103" w:name="_Toc145088585"/>
      <w:bookmarkStart w:id="5104" w:name="_Toc145089549"/>
      <w:bookmarkStart w:id="5105" w:name="_Toc155235644"/>
      <w:r w:rsidRPr="007D061B">
        <w:t>6.6.2</w:t>
      </w:r>
      <w:r w:rsidRPr="007D061B">
        <w:tab/>
        <w:t>Occupied bandwidth</w:t>
      </w:r>
      <w:bookmarkStart w:id="5106" w:name="_Toc21095282"/>
      <w:bookmarkStart w:id="5107" w:name="_Toc29766815"/>
      <w:bookmarkStart w:id="5108" w:name="_Toc36040962"/>
      <w:bookmarkStart w:id="5109" w:name="_Toc37228372"/>
      <w:bookmarkStart w:id="5110" w:name="_Toc37228876"/>
      <w:bookmarkStart w:id="5111" w:name="_Toc37229380"/>
      <w:bookmarkStart w:id="5112" w:name="_Toc45906937"/>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A4CFCD8" w14:textId="36DA411F" w:rsidR="005432EB" w:rsidRPr="007D061B" w:rsidRDefault="005432EB" w:rsidP="005432EB">
      <w:pPr>
        <w:pStyle w:val="Heading4"/>
      </w:pPr>
      <w:bookmarkStart w:id="5113" w:name="_Toc61116092"/>
      <w:bookmarkStart w:id="5114" w:name="_Toc67060858"/>
      <w:bookmarkStart w:id="5115" w:name="_Toc74814363"/>
      <w:bookmarkStart w:id="5116" w:name="_Toc76505786"/>
      <w:bookmarkStart w:id="5117" w:name="_Toc83114034"/>
      <w:bookmarkStart w:id="5118" w:name="_Toc89875156"/>
      <w:bookmarkStart w:id="5119" w:name="_Toc98705720"/>
      <w:bookmarkStart w:id="5120" w:name="_Toc130916483"/>
      <w:bookmarkStart w:id="5121" w:name="_Toc137304433"/>
      <w:bookmarkStart w:id="5122" w:name="_Toc138889880"/>
      <w:bookmarkStart w:id="5123" w:name="_Toc145088586"/>
      <w:bookmarkStart w:id="5124" w:name="_Toc145089550"/>
      <w:bookmarkStart w:id="5125" w:name="_Toc155235645"/>
      <w:r w:rsidRPr="007D061B">
        <w:t>6.6.2.1</w:t>
      </w:r>
      <w:r w:rsidRPr="007D061B">
        <w:tab/>
        <w:t>Definition and applicability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26" w:name="_Toc21095283"/>
      <w:bookmarkStart w:id="5127" w:name="_Toc29766816"/>
      <w:bookmarkStart w:id="5128" w:name="_Toc36040963"/>
      <w:bookmarkStart w:id="5129" w:name="_Toc37228373"/>
      <w:bookmarkStart w:id="5130" w:name="_Toc37228877"/>
      <w:bookmarkStart w:id="5131" w:name="_Toc37229381"/>
      <w:bookmarkStart w:id="5132" w:name="_Toc45906938"/>
      <w:bookmarkStart w:id="5133" w:name="_Toc61116093"/>
      <w:bookmarkStart w:id="5134" w:name="_Toc67060859"/>
      <w:bookmarkStart w:id="5135" w:name="_Toc74814364"/>
      <w:bookmarkStart w:id="5136" w:name="_Toc76505787"/>
      <w:bookmarkStart w:id="5137" w:name="_Toc83114035"/>
      <w:bookmarkStart w:id="5138" w:name="_Toc89875157"/>
      <w:bookmarkStart w:id="5139" w:name="_Toc98705721"/>
      <w:bookmarkStart w:id="5140" w:name="_Toc130916484"/>
      <w:bookmarkStart w:id="5141" w:name="_Toc137304434"/>
      <w:bookmarkStart w:id="5142" w:name="_Toc138889881"/>
      <w:bookmarkStart w:id="5143" w:name="_Toc145088587"/>
      <w:bookmarkStart w:id="5144" w:name="_Toc145089551"/>
      <w:bookmarkStart w:id="5145" w:name="_Toc155235646"/>
      <w:r w:rsidRPr="007D061B">
        <w:t>6.6.2.2</w:t>
      </w:r>
      <w:r w:rsidRPr="007D061B">
        <w:tab/>
        <w:t>Minimum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46" w:name="_Toc21095284"/>
      <w:bookmarkStart w:id="5147" w:name="_Toc29766817"/>
      <w:bookmarkStart w:id="5148" w:name="_Toc36040964"/>
      <w:bookmarkStart w:id="5149" w:name="_Toc37228374"/>
      <w:bookmarkStart w:id="5150" w:name="_Toc37228878"/>
      <w:bookmarkStart w:id="5151" w:name="_Toc37229382"/>
      <w:bookmarkStart w:id="5152" w:name="_Toc45906939"/>
      <w:bookmarkStart w:id="5153" w:name="_Toc61116094"/>
      <w:bookmarkStart w:id="5154" w:name="_Toc67060860"/>
      <w:bookmarkStart w:id="5155" w:name="_Toc74814365"/>
      <w:bookmarkStart w:id="5156" w:name="_Toc76505788"/>
      <w:bookmarkStart w:id="5157" w:name="_Toc83114036"/>
      <w:bookmarkStart w:id="5158" w:name="_Toc89875158"/>
      <w:bookmarkStart w:id="5159" w:name="_Toc98705722"/>
      <w:bookmarkStart w:id="5160" w:name="_Toc130916485"/>
      <w:bookmarkStart w:id="5161" w:name="_Toc137304435"/>
      <w:bookmarkStart w:id="5162" w:name="_Toc138889882"/>
      <w:bookmarkStart w:id="5163" w:name="_Toc145088588"/>
      <w:bookmarkStart w:id="5164" w:name="_Toc145089552"/>
      <w:bookmarkStart w:id="5165" w:name="_Toc155235647"/>
      <w:r w:rsidRPr="007D061B">
        <w:t>6.6.2.3</w:t>
      </w:r>
      <w:r w:rsidRPr="007D061B">
        <w:tab/>
        <w:t>Test purpose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66" w:name="_Toc21095285"/>
      <w:bookmarkStart w:id="5167" w:name="_Toc29766818"/>
      <w:bookmarkStart w:id="5168" w:name="_Toc36040965"/>
      <w:bookmarkStart w:id="5169" w:name="_Toc37228375"/>
      <w:bookmarkStart w:id="5170" w:name="_Toc37228879"/>
      <w:bookmarkStart w:id="5171" w:name="_Toc37229383"/>
      <w:bookmarkStart w:id="5172" w:name="_Toc45906940"/>
      <w:bookmarkStart w:id="5173" w:name="_Toc61116095"/>
      <w:bookmarkStart w:id="5174" w:name="_Toc67060861"/>
      <w:bookmarkStart w:id="5175" w:name="_Toc74814366"/>
      <w:bookmarkStart w:id="5176" w:name="_Toc76505789"/>
      <w:bookmarkStart w:id="5177" w:name="_Toc83114037"/>
      <w:bookmarkStart w:id="5178" w:name="_Toc89875159"/>
      <w:bookmarkStart w:id="5179" w:name="_Toc98705723"/>
      <w:bookmarkStart w:id="5180" w:name="_Toc130916486"/>
      <w:bookmarkStart w:id="5181" w:name="_Toc137304436"/>
      <w:bookmarkStart w:id="5182" w:name="_Toc138889883"/>
      <w:bookmarkStart w:id="5183" w:name="_Toc145088589"/>
      <w:bookmarkStart w:id="5184" w:name="_Toc145089553"/>
      <w:bookmarkStart w:id="5185" w:name="_Toc155235648"/>
      <w:r w:rsidRPr="007D061B">
        <w:t>6.6.2.4</w:t>
      </w:r>
      <w:r w:rsidRPr="007D061B">
        <w:tab/>
        <w:t>Method of test</w:t>
      </w:r>
      <w:bookmarkStart w:id="5186" w:name="_Toc21095286"/>
      <w:bookmarkStart w:id="5187" w:name="_Toc29766819"/>
      <w:bookmarkStart w:id="5188" w:name="_Toc36040966"/>
      <w:bookmarkStart w:id="5189" w:name="_Toc37228376"/>
      <w:bookmarkStart w:id="5190" w:name="_Toc37228880"/>
      <w:bookmarkStart w:id="5191" w:name="_Toc37229384"/>
      <w:bookmarkStart w:id="5192" w:name="_Toc45906941"/>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EE3767F" w14:textId="1E2122C5" w:rsidR="005432EB" w:rsidRPr="007D061B" w:rsidRDefault="005432EB" w:rsidP="005432EB">
      <w:pPr>
        <w:pStyle w:val="Heading5"/>
      </w:pPr>
      <w:bookmarkStart w:id="5193" w:name="_Toc61116096"/>
      <w:bookmarkStart w:id="5194" w:name="_Toc67060862"/>
      <w:bookmarkStart w:id="5195" w:name="_Toc74814367"/>
      <w:bookmarkStart w:id="5196" w:name="_Toc76505790"/>
      <w:bookmarkStart w:id="5197" w:name="_Toc83114038"/>
      <w:bookmarkStart w:id="5198" w:name="_Toc89875160"/>
      <w:bookmarkStart w:id="5199" w:name="_Toc98705724"/>
      <w:bookmarkStart w:id="5200" w:name="_Toc130916487"/>
      <w:bookmarkStart w:id="5201" w:name="_Toc137304437"/>
      <w:bookmarkStart w:id="5202" w:name="_Toc138889884"/>
      <w:bookmarkStart w:id="5203" w:name="_Toc145088590"/>
      <w:bookmarkStart w:id="5204" w:name="_Toc145089554"/>
      <w:bookmarkStart w:id="5205" w:name="_Toc155235649"/>
      <w:r w:rsidRPr="007D061B">
        <w:t>6.6.2.4.1</w:t>
      </w:r>
      <w:r w:rsidRPr="007D061B">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06" w:name="_Toc21095287"/>
      <w:bookmarkStart w:id="5207" w:name="_Toc29766820"/>
      <w:bookmarkStart w:id="5208" w:name="_Toc36040967"/>
      <w:bookmarkStart w:id="5209" w:name="_Toc37228377"/>
      <w:bookmarkStart w:id="5210" w:name="_Toc37228881"/>
      <w:bookmarkStart w:id="5211" w:name="_Toc37229385"/>
      <w:bookmarkStart w:id="5212" w:name="_Toc45906942"/>
      <w:bookmarkStart w:id="5213" w:name="_Toc61116097"/>
      <w:bookmarkStart w:id="5214" w:name="_Toc67060863"/>
      <w:bookmarkStart w:id="5215" w:name="_Toc74814368"/>
      <w:bookmarkStart w:id="5216" w:name="_Toc76505791"/>
      <w:bookmarkStart w:id="5217" w:name="_Toc83114039"/>
      <w:bookmarkStart w:id="5218" w:name="_Toc89875161"/>
      <w:bookmarkStart w:id="5219" w:name="_Toc98705725"/>
      <w:bookmarkStart w:id="5220" w:name="_Toc130916488"/>
      <w:bookmarkStart w:id="5221" w:name="_Toc137304438"/>
      <w:bookmarkStart w:id="5222" w:name="_Toc138889885"/>
      <w:bookmarkStart w:id="5223" w:name="_Toc145088591"/>
      <w:bookmarkStart w:id="5224" w:name="_Toc145089555"/>
      <w:bookmarkStart w:id="5225" w:name="_Toc155235650"/>
      <w:r w:rsidRPr="007D061B">
        <w:t>6.6.2.4.2</w:t>
      </w:r>
      <w:r w:rsidRPr="007D061B">
        <w:tab/>
        <w:t>Procedure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9E7DC5">
        <w:trPr>
          <w:trHeight w:val="495"/>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6D061AAB" w:rsidR="005432EB" w:rsidRPr="002375B6" w:rsidRDefault="000B693D" w:rsidP="0001143E">
            <w:pPr>
              <w:pStyle w:val="TAC"/>
              <w:rPr>
                <w:lang w:eastAsia="zh-CN"/>
              </w:rPr>
            </w:pPr>
            <w:r>
              <w:rPr>
                <w:rFonts w:eastAsia="SimSun"/>
                <w:lang w:eastAsia="zh-CN"/>
              </w:rPr>
              <w:pict w14:anchorId="1F185F5E">
                <v:shape id="_x0000_i1033" type="#_x0000_t75" style="width:56.35pt;height:9.4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0B693D">
              <w:rPr>
                <w:rFonts w:eastAsia="SimSun"/>
                <w:lang w:eastAsia="zh-CN"/>
              </w:rPr>
              <w:pict w14:anchorId="346ADC4D">
                <v:shape id="_x0000_i1034" type="#_x0000_t75" style="width:56.35pt;height:20.65pt" equationxml="&lt;">
                  <v:imagedata r:id="rId36"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3A43CB02" w:rsidR="005432EB" w:rsidRPr="009E7DC5" w:rsidRDefault="005432EB" w:rsidP="0001143E">
            <w:pPr>
              <w:pStyle w:val="TAC"/>
            </w:pPr>
            <w:r w:rsidRPr="009E7DC5">
              <w:rPr>
                <w:rFonts w:eastAsia="SimSun"/>
                <w:lang w:eastAsia="zh-CN"/>
              </w:rPr>
              <w:t>[</w:t>
            </w:r>
            <w:r w:rsidR="000B693D">
              <w:rPr>
                <w:rFonts w:eastAsia="SimSun"/>
                <w:lang w:eastAsia="zh-CN"/>
              </w:rPr>
              <w:pict w14:anchorId="029239F0">
                <v:shape id="_x0000_i1035" type="#_x0000_t75" style="width:73.25pt;height:18.15pt" equationxml="&lt;">
                  <v:imagedata r:id="rId36" o:title="" chromakey="white"/>
                </v:shape>
              </w:pict>
            </w:r>
            <w:r w:rsidRPr="009E7DC5">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26" w:name="_Toc21095288"/>
      <w:bookmarkStart w:id="5227" w:name="_Toc29766821"/>
      <w:bookmarkStart w:id="5228" w:name="_Toc36040968"/>
      <w:bookmarkStart w:id="5229" w:name="_Toc37228378"/>
      <w:bookmarkStart w:id="5230" w:name="_Toc37228882"/>
      <w:bookmarkStart w:id="5231" w:name="_Toc37229386"/>
      <w:bookmarkStart w:id="5232" w:name="_Toc45906943"/>
      <w:bookmarkStart w:id="5233" w:name="_Toc61116098"/>
      <w:bookmarkStart w:id="5234" w:name="_Toc67060864"/>
      <w:bookmarkStart w:id="5235" w:name="_Toc74814369"/>
      <w:bookmarkStart w:id="5236" w:name="_Toc76505792"/>
      <w:bookmarkStart w:id="5237" w:name="_Toc83114040"/>
      <w:bookmarkStart w:id="5238" w:name="_Toc89875162"/>
      <w:bookmarkStart w:id="5239" w:name="_Toc98705726"/>
      <w:bookmarkStart w:id="5240" w:name="_Toc130916489"/>
      <w:bookmarkStart w:id="5241" w:name="_Toc137304439"/>
      <w:bookmarkStart w:id="5242" w:name="_Toc138889886"/>
      <w:bookmarkStart w:id="5243" w:name="_Toc145088592"/>
      <w:bookmarkStart w:id="5244" w:name="_Toc145089556"/>
      <w:bookmarkStart w:id="5245" w:name="_Toc155235651"/>
      <w:r w:rsidRPr="007D061B">
        <w:t>6.6.2.5</w:t>
      </w:r>
      <w:r w:rsidRPr="007D061B">
        <w:tab/>
        <w:t>Test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A9C86F4" w14:textId="77777777" w:rsidR="005432EB" w:rsidRPr="007D061B" w:rsidRDefault="005432EB" w:rsidP="005432EB">
      <w:pPr>
        <w:pStyle w:val="Heading5"/>
      </w:pPr>
      <w:bookmarkStart w:id="5246" w:name="_Toc21095289"/>
      <w:bookmarkStart w:id="5247" w:name="_Toc29766822"/>
      <w:bookmarkStart w:id="5248" w:name="_Toc36040969"/>
      <w:bookmarkStart w:id="5249" w:name="_Toc37228379"/>
      <w:bookmarkStart w:id="5250" w:name="_Toc37228883"/>
      <w:bookmarkStart w:id="5251" w:name="_Toc37229387"/>
      <w:bookmarkStart w:id="5252" w:name="_Toc45906944"/>
      <w:bookmarkStart w:id="5253" w:name="_Toc61116099"/>
      <w:bookmarkStart w:id="5254" w:name="_Toc67060865"/>
      <w:bookmarkStart w:id="5255" w:name="_Toc74814370"/>
      <w:bookmarkStart w:id="5256" w:name="_Toc76505793"/>
      <w:bookmarkStart w:id="5257" w:name="_Toc83114041"/>
      <w:bookmarkStart w:id="5258" w:name="_Toc89875163"/>
      <w:bookmarkStart w:id="5259" w:name="_Toc98705727"/>
      <w:bookmarkStart w:id="5260" w:name="_Toc130916490"/>
      <w:bookmarkStart w:id="5261" w:name="_Toc137304440"/>
      <w:bookmarkStart w:id="5262" w:name="_Toc138889887"/>
      <w:bookmarkStart w:id="5263" w:name="_Toc145088593"/>
      <w:bookmarkStart w:id="5264" w:name="_Toc145089557"/>
      <w:bookmarkStart w:id="5265" w:name="_Toc155235652"/>
      <w:r w:rsidRPr="007D061B">
        <w:t>6.6.2.5.1</w:t>
      </w:r>
      <w:r w:rsidRPr="007D061B">
        <w:tab/>
        <w:t>MSR</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66" w:name="_Toc21095290"/>
      <w:bookmarkStart w:id="5267" w:name="_Toc29766823"/>
      <w:bookmarkStart w:id="5268" w:name="_Toc36040970"/>
      <w:bookmarkStart w:id="5269" w:name="_Toc37228380"/>
      <w:bookmarkStart w:id="5270" w:name="_Toc37228884"/>
      <w:bookmarkStart w:id="5271" w:name="_Toc37229388"/>
      <w:bookmarkStart w:id="5272" w:name="_Toc45906945"/>
      <w:bookmarkStart w:id="5273" w:name="_Toc61116100"/>
      <w:bookmarkStart w:id="5274" w:name="_Toc67060866"/>
      <w:bookmarkStart w:id="5275" w:name="_Toc74814371"/>
      <w:bookmarkStart w:id="5276" w:name="_Toc76505794"/>
      <w:bookmarkStart w:id="5277" w:name="_Toc83114042"/>
      <w:bookmarkStart w:id="5278" w:name="_Toc89875164"/>
      <w:bookmarkStart w:id="5279" w:name="_Toc98705728"/>
      <w:bookmarkStart w:id="5280" w:name="_Toc130916491"/>
      <w:bookmarkStart w:id="5281" w:name="_Toc137304441"/>
      <w:bookmarkStart w:id="5282" w:name="_Toc138889888"/>
      <w:bookmarkStart w:id="5283" w:name="_Toc145088594"/>
      <w:bookmarkStart w:id="5284" w:name="_Toc145089558"/>
      <w:bookmarkStart w:id="5285" w:name="_Toc155235653"/>
      <w:r w:rsidRPr="007D061B">
        <w:t>6.6.2.5.2</w:t>
      </w:r>
      <w:r w:rsidRPr="007D061B">
        <w:tab/>
        <w:t>UTRA FDD</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286" w:name="_Toc21095291"/>
      <w:bookmarkStart w:id="5287" w:name="_Toc29766824"/>
      <w:bookmarkStart w:id="5288" w:name="_Toc36040971"/>
      <w:bookmarkStart w:id="5289" w:name="_Toc37228381"/>
      <w:bookmarkStart w:id="5290" w:name="_Toc37228885"/>
      <w:bookmarkStart w:id="5291" w:name="_Toc37229389"/>
      <w:bookmarkStart w:id="5292" w:name="_Toc45906946"/>
      <w:bookmarkStart w:id="5293" w:name="_Toc61116101"/>
      <w:bookmarkStart w:id="5294" w:name="_Toc67060867"/>
      <w:bookmarkStart w:id="5295" w:name="_Toc74814372"/>
      <w:bookmarkStart w:id="5296" w:name="_Toc76505795"/>
      <w:bookmarkStart w:id="5297" w:name="_Toc83114043"/>
      <w:bookmarkStart w:id="5298" w:name="_Toc89875165"/>
      <w:bookmarkStart w:id="5299" w:name="_Toc98705729"/>
      <w:bookmarkStart w:id="5300" w:name="_Toc130916492"/>
      <w:bookmarkStart w:id="5301" w:name="_Toc137304442"/>
      <w:bookmarkStart w:id="5302" w:name="_Toc138889889"/>
      <w:bookmarkStart w:id="5303" w:name="_Toc145088595"/>
      <w:bookmarkStart w:id="5304" w:name="_Toc145089559"/>
      <w:bookmarkStart w:id="5305" w:name="_Toc155235654"/>
      <w:r w:rsidRPr="007D061B">
        <w:t>6.6.2.5.3</w:t>
      </w:r>
      <w:r w:rsidRPr="007D061B">
        <w:tab/>
        <w:t>UTRA TDD</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06" w:name="_Toc21095292"/>
      <w:bookmarkStart w:id="5307" w:name="_Toc29766825"/>
      <w:bookmarkStart w:id="5308" w:name="_Toc36040972"/>
      <w:bookmarkStart w:id="5309" w:name="_Toc37228382"/>
      <w:bookmarkStart w:id="5310" w:name="_Toc37228886"/>
      <w:bookmarkStart w:id="5311" w:name="_Toc37229390"/>
      <w:bookmarkStart w:id="5312" w:name="_Toc45906947"/>
      <w:bookmarkStart w:id="5313" w:name="_Toc61116102"/>
      <w:bookmarkStart w:id="5314" w:name="_Toc67060868"/>
      <w:bookmarkStart w:id="5315" w:name="_Toc74814373"/>
      <w:bookmarkStart w:id="5316" w:name="_Toc76505796"/>
      <w:bookmarkStart w:id="5317" w:name="_Toc83114044"/>
      <w:bookmarkStart w:id="5318" w:name="_Toc89875166"/>
      <w:bookmarkStart w:id="5319" w:name="_Toc98705730"/>
      <w:bookmarkStart w:id="5320" w:name="_Toc130916493"/>
      <w:bookmarkStart w:id="5321" w:name="_Toc137304443"/>
      <w:bookmarkStart w:id="5322" w:name="_Toc138889890"/>
      <w:bookmarkStart w:id="5323" w:name="_Toc145088596"/>
      <w:bookmarkStart w:id="5324" w:name="_Toc145089560"/>
      <w:bookmarkStart w:id="5325" w:name="_Toc155235655"/>
      <w:r w:rsidRPr="007D061B">
        <w:t>6.6.2.5.4</w:t>
      </w:r>
      <w:r w:rsidRPr="007D061B">
        <w:tab/>
        <w:t>E-UTRA</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26" w:name="_Toc21095293"/>
      <w:bookmarkStart w:id="5327" w:name="_Toc29766826"/>
      <w:bookmarkStart w:id="5328" w:name="_Toc36040973"/>
      <w:bookmarkStart w:id="5329" w:name="_Toc37228383"/>
      <w:bookmarkStart w:id="5330" w:name="_Toc37228887"/>
      <w:bookmarkStart w:id="5331" w:name="_Toc37229391"/>
      <w:bookmarkStart w:id="5332" w:name="_Toc45906948"/>
      <w:bookmarkStart w:id="5333" w:name="_Toc61116103"/>
      <w:bookmarkStart w:id="5334" w:name="_Toc67060869"/>
      <w:bookmarkStart w:id="5335" w:name="_Toc74814374"/>
      <w:bookmarkStart w:id="5336" w:name="_Toc76505797"/>
      <w:bookmarkStart w:id="5337" w:name="_Toc83114045"/>
      <w:bookmarkStart w:id="5338" w:name="_Toc89875167"/>
      <w:bookmarkStart w:id="5339" w:name="_Toc98705731"/>
      <w:bookmarkStart w:id="5340" w:name="_Toc130916494"/>
      <w:bookmarkStart w:id="5341" w:name="_Toc137304444"/>
      <w:bookmarkStart w:id="5342" w:name="_Toc138889891"/>
      <w:bookmarkStart w:id="5343" w:name="_Toc145088597"/>
      <w:bookmarkStart w:id="5344" w:name="_Toc145089561"/>
      <w:bookmarkStart w:id="5345" w:name="_Toc155235656"/>
      <w:r w:rsidRPr="007D061B">
        <w:t>6.6.3</w:t>
      </w:r>
      <w:r w:rsidRPr="007D061B">
        <w:tab/>
        <w:t>Adjacent Channel Leakage power Ratio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0CB5A70" w14:textId="77777777" w:rsidR="005432EB" w:rsidRPr="007D061B" w:rsidRDefault="005432EB" w:rsidP="005432EB">
      <w:pPr>
        <w:pStyle w:val="Heading4"/>
      </w:pPr>
      <w:bookmarkStart w:id="5346" w:name="_Toc21095294"/>
      <w:bookmarkStart w:id="5347" w:name="_Toc29766827"/>
      <w:bookmarkStart w:id="5348" w:name="_Toc36040974"/>
      <w:bookmarkStart w:id="5349" w:name="_Toc37228384"/>
      <w:bookmarkStart w:id="5350" w:name="_Toc37228888"/>
      <w:bookmarkStart w:id="5351" w:name="_Toc37229392"/>
      <w:bookmarkStart w:id="5352" w:name="_Toc45906949"/>
      <w:bookmarkStart w:id="5353" w:name="_Toc61116104"/>
      <w:bookmarkStart w:id="5354" w:name="_Toc67060870"/>
      <w:bookmarkStart w:id="5355" w:name="_Toc74814375"/>
      <w:bookmarkStart w:id="5356" w:name="_Toc76505798"/>
      <w:bookmarkStart w:id="5357" w:name="_Toc83114046"/>
      <w:bookmarkStart w:id="5358" w:name="_Toc89875168"/>
      <w:bookmarkStart w:id="5359" w:name="_Toc98705732"/>
      <w:bookmarkStart w:id="5360" w:name="_Toc130916495"/>
      <w:bookmarkStart w:id="5361" w:name="_Toc137304445"/>
      <w:bookmarkStart w:id="5362" w:name="_Toc138889892"/>
      <w:bookmarkStart w:id="5363" w:name="_Toc145088598"/>
      <w:bookmarkStart w:id="5364" w:name="_Toc145089562"/>
      <w:bookmarkStart w:id="5365" w:name="_Toc155235657"/>
      <w:r w:rsidRPr="007D061B">
        <w:t>6.6.3.1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66" w:name="_Toc21095295"/>
      <w:bookmarkStart w:id="5367" w:name="_Toc29766828"/>
      <w:bookmarkStart w:id="5368" w:name="_Toc36040975"/>
      <w:bookmarkStart w:id="5369" w:name="_Toc37228385"/>
      <w:bookmarkStart w:id="5370" w:name="_Toc37228889"/>
      <w:bookmarkStart w:id="5371" w:name="_Toc37229393"/>
      <w:bookmarkStart w:id="5372" w:name="_Toc45906950"/>
      <w:bookmarkStart w:id="5373" w:name="_Toc61116105"/>
      <w:bookmarkStart w:id="5374" w:name="_Toc67060871"/>
      <w:bookmarkStart w:id="5375" w:name="_Toc74814376"/>
      <w:bookmarkStart w:id="5376" w:name="_Toc76505799"/>
      <w:bookmarkStart w:id="5377" w:name="_Toc83114047"/>
      <w:bookmarkStart w:id="5378" w:name="_Toc89875169"/>
      <w:bookmarkStart w:id="5379" w:name="_Toc98705733"/>
      <w:bookmarkStart w:id="5380" w:name="_Toc130916496"/>
      <w:bookmarkStart w:id="5381" w:name="_Toc137304446"/>
      <w:bookmarkStart w:id="5382" w:name="_Toc138889893"/>
      <w:bookmarkStart w:id="5383" w:name="_Toc145088599"/>
      <w:bookmarkStart w:id="5384" w:name="_Toc145089563"/>
      <w:bookmarkStart w:id="5385" w:name="_Toc155235658"/>
      <w:r w:rsidRPr="007D061B">
        <w:t>6.6.3.2</w:t>
      </w:r>
      <w:r w:rsidRPr="007D061B">
        <w:tab/>
        <w:t>Minimum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86" w:name="_Toc21095296"/>
      <w:bookmarkStart w:id="5387" w:name="_Toc29766829"/>
      <w:bookmarkStart w:id="5388" w:name="_Toc36040976"/>
      <w:bookmarkStart w:id="5389" w:name="_Toc37228386"/>
      <w:bookmarkStart w:id="5390" w:name="_Toc37228890"/>
      <w:bookmarkStart w:id="5391" w:name="_Toc37229394"/>
      <w:bookmarkStart w:id="5392" w:name="_Toc45906951"/>
      <w:bookmarkStart w:id="5393" w:name="_Toc61116106"/>
      <w:bookmarkStart w:id="5394" w:name="_Toc67060872"/>
      <w:bookmarkStart w:id="5395" w:name="_Toc74814377"/>
      <w:bookmarkStart w:id="5396" w:name="_Toc76505800"/>
      <w:bookmarkStart w:id="5397" w:name="_Toc83114048"/>
      <w:bookmarkStart w:id="5398" w:name="_Toc89875170"/>
      <w:bookmarkStart w:id="5399" w:name="_Toc98705734"/>
      <w:bookmarkStart w:id="5400" w:name="_Toc130916497"/>
      <w:bookmarkStart w:id="5401" w:name="_Toc137304447"/>
      <w:bookmarkStart w:id="5402" w:name="_Toc138889894"/>
      <w:bookmarkStart w:id="5403" w:name="_Toc145088600"/>
      <w:bookmarkStart w:id="5404" w:name="_Toc145089564"/>
      <w:bookmarkStart w:id="5405" w:name="_Toc155235659"/>
      <w:r w:rsidRPr="007D061B">
        <w:t>6.6.3.3</w:t>
      </w:r>
      <w:r w:rsidRPr="007D061B">
        <w:tab/>
        <w:t>Test purpose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06" w:name="_Toc21095297"/>
      <w:bookmarkStart w:id="5407" w:name="_Toc29766830"/>
      <w:bookmarkStart w:id="5408" w:name="_Toc36040977"/>
      <w:bookmarkStart w:id="5409" w:name="_Toc37228387"/>
      <w:bookmarkStart w:id="5410" w:name="_Toc37228891"/>
      <w:bookmarkStart w:id="5411" w:name="_Toc37229395"/>
      <w:bookmarkStart w:id="5412" w:name="_Toc45906952"/>
      <w:bookmarkStart w:id="5413" w:name="_Toc61116107"/>
      <w:bookmarkStart w:id="5414" w:name="_Toc67060873"/>
      <w:bookmarkStart w:id="5415" w:name="_Toc74814378"/>
      <w:bookmarkStart w:id="5416" w:name="_Toc76505801"/>
      <w:bookmarkStart w:id="5417" w:name="_Toc83114049"/>
      <w:bookmarkStart w:id="5418" w:name="_Toc89875171"/>
      <w:bookmarkStart w:id="5419" w:name="_Toc98705735"/>
      <w:bookmarkStart w:id="5420" w:name="_Toc130916498"/>
      <w:bookmarkStart w:id="5421" w:name="_Toc137304448"/>
      <w:bookmarkStart w:id="5422" w:name="_Toc138889895"/>
      <w:bookmarkStart w:id="5423" w:name="_Toc145088601"/>
      <w:bookmarkStart w:id="5424" w:name="_Toc145089565"/>
      <w:bookmarkStart w:id="5425" w:name="_Toc155235660"/>
      <w:r w:rsidRPr="007D061B">
        <w:t>6.6.3.4</w:t>
      </w:r>
      <w:r w:rsidRPr="007D061B">
        <w:tab/>
        <w:t>Method of test</w:t>
      </w:r>
      <w:bookmarkStart w:id="5426" w:name="_Toc21095298"/>
      <w:bookmarkStart w:id="5427" w:name="_Toc29766831"/>
      <w:bookmarkStart w:id="5428" w:name="_Toc36040978"/>
      <w:bookmarkStart w:id="5429" w:name="_Toc37228388"/>
      <w:bookmarkStart w:id="5430" w:name="_Toc37228892"/>
      <w:bookmarkStart w:id="5431" w:name="_Toc37229396"/>
      <w:bookmarkStart w:id="5432" w:name="_Toc45906953"/>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4DF259B9" w14:textId="1505299D" w:rsidR="005432EB" w:rsidRPr="007D061B" w:rsidRDefault="005432EB" w:rsidP="005432EB">
      <w:pPr>
        <w:pStyle w:val="Heading5"/>
      </w:pPr>
      <w:bookmarkStart w:id="5433" w:name="_Toc61116108"/>
      <w:bookmarkStart w:id="5434" w:name="_Toc67060874"/>
      <w:bookmarkStart w:id="5435" w:name="_Toc74814379"/>
      <w:bookmarkStart w:id="5436" w:name="_Toc76505802"/>
      <w:bookmarkStart w:id="5437" w:name="_Toc83114050"/>
      <w:bookmarkStart w:id="5438" w:name="_Toc89875172"/>
      <w:bookmarkStart w:id="5439" w:name="_Toc98705736"/>
      <w:bookmarkStart w:id="5440" w:name="_Toc130916499"/>
      <w:bookmarkStart w:id="5441" w:name="_Toc137304449"/>
      <w:bookmarkStart w:id="5442" w:name="_Toc138889896"/>
      <w:bookmarkStart w:id="5443" w:name="_Toc145088602"/>
      <w:bookmarkStart w:id="5444" w:name="_Toc145089566"/>
      <w:bookmarkStart w:id="5445" w:name="_Toc155235661"/>
      <w:r w:rsidRPr="007D061B">
        <w:t>6.6.3.4.1</w:t>
      </w:r>
      <w:r w:rsidRPr="007D061B">
        <w:tab/>
        <w:t>Initial conditions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46" w:name="_Toc21095299"/>
      <w:bookmarkStart w:id="5447" w:name="_Toc29766832"/>
      <w:bookmarkStart w:id="5448" w:name="_Toc36040979"/>
      <w:bookmarkStart w:id="5449" w:name="_Toc37228389"/>
      <w:bookmarkStart w:id="5450" w:name="_Toc37228893"/>
      <w:bookmarkStart w:id="5451" w:name="_Toc37229397"/>
      <w:bookmarkStart w:id="5452" w:name="_Toc45906954"/>
      <w:bookmarkStart w:id="5453" w:name="_Toc61116109"/>
      <w:bookmarkStart w:id="5454" w:name="_Toc67060875"/>
      <w:bookmarkStart w:id="5455" w:name="_Toc74814380"/>
      <w:bookmarkStart w:id="5456" w:name="_Toc76505803"/>
      <w:bookmarkStart w:id="5457" w:name="_Toc83114051"/>
      <w:bookmarkStart w:id="5458" w:name="_Toc89875173"/>
      <w:bookmarkStart w:id="5459" w:name="_Toc98705737"/>
      <w:bookmarkStart w:id="5460" w:name="_Toc130916500"/>
      <w:bookmarkStart w:id="5461" w:name="_Toc137304450"/>
      <w:bookmarkStart w:id="5462" w:name="_Toc138889897"/>
      <w:bookmarkStart w:id="5463" w:name="_Toc145088603"/>
      <w:bookmarkStart w:id="5464" w:name="_Toc145089567"/>
      <w:bookmarkStart w:id="5465" w:name="_Toc155235662"/>
      <w:r w:rsidRPr="007D061B">
        <w:t>6.6.3.4.2</w:t>
      </w:r>
      <w:r w:rsidRPr="007D061B">
        <w:tab/>
        <w:t>Procedure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66" w:name="_Toc21095300"/>
      <w:bookmarkStart w:id="5467" w:name="_Toc29766833"/>
      <w:bookmarkStart w:id="5468" w:name="_Toc36040980"/>
      <w:bookmarkStart w:id="5469" w:name="_Toc37228390"/>
      <w:bookmarkStart w:id="5470" w:name="_Toc37228894"/>
      <w:bookmarkStart w:id="5471" w:name="_Toc37229398"/>
      <w:bookmarkStart w:id="5472" w:name="_Toc45906955"/>
      <w:bookmarkStart w:id="5473" w:name="_Toc61116110"/>
      <w:bookmarkStart w:id="5474" w:name="_Toc67060876"/>
      <w:bookmarkStart w:id="5475" w:name="_Toc74814381"/>
      <w:bookmarkStart w:id="5476" w:name="_Toc76505804"/>
      <w:bookmarkStart w:id="5477" w:name="_Toc83114052"/>
      <w:bookmarkStart w:id="5478" w:name="_Toc89875174"/>
      <w:bookmarkStart w:id="5479" w:name="_Toc98705738"/>
      <w:bookmarkStart w:id="5480" w:name="_Toc130916501"/>
      <w:bookmarkStart w:id="5481" w:name="_Toc137304451"/>
      <w:bookmarkStart w:id="5482" w:name="_Toc138889898"/>
      <w:bookmarkStart w:id="5483" w:name="_Toc145088604"/>
      <w:bookmarkStart w:id="5484" w:name="_Toc145089568"/>
      <w:bookmarkStart w:id="5485" w:name="_Toc155235663"/>
      <w:r w:rsidRPr="007D061B">
        <w:t>6.6.3.5</w:t>
      </w:r>
      <w:r w:rsidRPr="007D061B">
        <w:tab/>
        <w:t>Test requirements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2AA4983" w14:textId="77777777" w:rsidR="005432EB" w:rsidRPr="007D061B" w:rsidRDefault="005432EB" w:rsidP="005432EB">
      <w:pPr>
        <w:pStyle w:val="Heading5"/>
      </w:pPr>
      <w:bookmarkStart w:id="5486" w:name="_Toc21095301"/>
      <w:bookmarkStart w:id="5487" w:name="_Toc29766834"/>
      <w:bookmarkStart w:id="5488" w:name="_Toc36040981"/>
      <w:bookmarkStart w:id="5489" w:name="_Toc37228391"/>
      <w:bookmarkStart w:id="5490" w:name="_Toc37228895"/>
      <w:bookmarkStart w:id="5491" w:name="_Toc37229399"/>
      <w:bookmarkStart w:id="5492" w:name="_Toc45906956"/>
      <w:bookmarkStart w:id="5493" w:name="_Toc61116111"/>
      <w:bookmarkStart w:id="5494" w:name="_Toc67060877"/>
      <w:bookmarkStart w:id="5495" w:name="_Toc74814382"/>
      <w:bookmarkStart w:id="5496" w:name="_Toc76505805"/>
      <w:bookmarkStart w:id="5497" w:name="_Toc83114053"/>
      <w:bookmarkStart w:id="5498" w:name="_Toc89875175"/>
      <w:bookmarkStart w:id="5499" w:name="_Toc98705739"/>
      <w:bookmarkStart w:id="5500" w:name="_Toc130916502"/>
      <w:bookmarkStart w:id="5501" w:name="_Toc137304452"/>
      <w:bookmarkStart w:id="5502" w:name="_Toc138889899"/>
      <w:bookmarkStart w:id="5503" w:name="_Toc145088605"/>
      <w:bookmarkStart w:id="5504" w:name="_Toc145089569"/>
      <w:bookmarkStart w:id="5505" w:name="_Toc155235664"/>
      <w:r w:rsidRPr="007D061B">
        <w:t>6.6.3.5.1</w:t>
      </w:r>
      <w:r w:rsidRPr="007D061B">
        <w:tab/>
        <w:t>General Requirements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0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06"/>
    </w:p>
    <w:p w14:paraId="2A05E980" w14:textId="77777777" w:rsidR="005432EB" w:rsidRPr="007D061B" w:rsidRDefault="005432EB" w:rsidP="005432EB">
      <w:pPr>
        <w:pStyle w:val="Heading5"/>
      </w:pPr>
      <w:bookmarkStart w:id="5507" w:name="_Toc21095302"/>
      <w:bookmarkStart w:id="5508" w:name="_Toc29766835"/>
      <w:bookmarkStart w:id="5509" w:name="_Toc36040982"/>
      <w:bookmarkStart w:id="5510" w:name="_Toc37228392"/>
      <w:bookmarkStart w:id="5511" w:name="_Toc37228896"/>
      <w:bookmarkStart w:id="5512" w:name="_Toc37229400"/>
      <w:bookmarkStart w:id="5513" w:name="_Toc45906957"/>
      <w:bookmarkStart w:id="5514" w:name="_Toc61116112"/>
      <w:bookmarkStart w:id="5515" w:name="_Toc67060878"/>
      <w:bookmarkStart w:id="5516" w:name="_Toc74814383"/>
      <w:bookmarkStart w:id="5517" w:name="_Toc76505806"/>
      <w:bookmarkStart w:id="5518" w:name="_Toc83114054"/>
      <w:bookmarkStart w:id="5519" w:name="_Toc89875176"/>
      <w:bookmarkStart w:id="5520" w:name="_Toc98705740"/>
      <w:bookmarkStart w:id="5521" w:name="_Toc130916503"/>
      <w:bookmarkStart w:id="5522" w:name="_Toc137304453"/>
      <w:bookmarkStart w:id="5523" w:name="_Toc138889900"/>
      <w:bookmarkStart w:id="5524" w:name="_Toc145088606"/>
      <w:bookmarkStart w:id="5525" w:name="_Toc145089570"/>
      <w:bookmarkStart w:id="5526" w:name="_Toc155235665"/>
      <w:r w:rsidRPr="007D061B">
        <w:t>6.6.3.5.2</w:t>
      </w:r>
      <w:r w:rsidRPr="007D061B">
        <w:tab/>
        <w:t>Absolute Limits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5432EB" w:rsidRPr="007D061B" w14:paraId="6C19254A" w14:textId="77777777" w:rsidTr="009E7DC5">
        <w:trPr>
          <w:cantSplit/>
          <w:jc w:val="center"/>
        </w:trPr>
        <w:tc>
          <w:tcPr>
            <w:tcW w:w="2792" w:type="dxa"/>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9E7DC5">
        <w:trPr>
          <w:cantSplit/>
          <w:jc w:val="center"/>
        </w:trPr>
        <w:tc>
          <w:tcPr>
            <w:tcW w:w="2792" w:type="dxa"/>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9E7DC5">
        <w:trPr>
          <w:cantSplit/>
          <w:jc w:val="center"/>
        </w:trPr>
        <w:tc>
          <w:tcPr>
            <w:tcW w:w="2792" w:type="dxa"/>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9E7DC5">
        <w:trPr>
          <w:cantSplit/>
          <w:jc w:val="center"/>
        </w:trPr>
        <w:tc>
          <w:tcPr>
            <w:tcW w:w="2792" w:type="dxa"/>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9E7DC5">
        <w:trPr>
          <w:cantSplit/>
          <w:jc w:val="center"/>
        </w:trPr>
        <w:tc>
          <w:tcPr>
            <w:tcW w:w="2792" w:type="dxa"/>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27" w:name="_Toc21095303"/>
      <w:bookmarkStart w:id="5528" w:name="_Toc29766836"/>
      <w:bookmarkStart w:id="5529" w:name="_Toc36040983"/>
      <w:bookmarkStart w:id="5530" w:name="_Toc37228393"/>
      <w:bookmarkStart w:id="5531" w:name="_Toc37228897"/>
      <w:bookmarkStart w:id="5532" w:name="_Toc37229401"/>
      <w:bookmarkStart w:id="5533" w:name="_Toc45906958"/>
      <w:bookmarkStart w:id="5534" w:name="_Toc61116113"/>
      <w:bookmarkStart w:id="5535" w:name="_Toc67060879"/>
      <w:bookmarkStart w:id="5536" w:name="_Toc74814384"/>
      <w:bookmarkStart w:id="5537" w:name="_Toc76505807"/>
      <w:bookmarkStart w:id="5538" w:name="_Toc83114055"/>
      <w:bookmarkStart w:id="5539" w:name="_Toc89875177"/>
      <w:bookmarkStart w:id="5540" w:name="_Toc98705741"/>
      <w:bookmarkStart w:id="5541" w:name="_Toc130916504"/>
      <w:bookmarkStart w:id="5542" w:name="_Toc137304454"/>
      <w:bookmarkStart w:id="5543" w:name="_Toc138889901"/>
      <w:bookmarkStart w:id="5544" w:name="_Toc145088607"/>
      <w:bookmarkStart w:id="5545" w:name="_Toc145089571"/>
      <w:bookmarkStart w:id="5546" w:name="_Toc155235666"/>
      <w:r w:rsidRPr="007D061B">
        <w:t>6.6.3.5.3</w:t>
      </w:r>
      <w:r w:rsidRPr="007D061B">
        <w:tab/>
        <w:t>MSR</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9E7DC5">
        <w:trPr>
          <w:cantSplit/>
          <w:jc w:val="center"/>
        </w:trPr>
        <w:tc>
          <w:tcPr>
            <w:tcW w:w="1558" w:type="dxa"/>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9E7DC5">
        <w:trPr>
          <w:cantSplit/>
          <w:jc w:val="center"/>
        </w:trPr>
        <w:tc>
          <w:tcPr>
            <w:tcW w:w="1558" w:type="dxa"/>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Pr>
          <w:p w14:paraId="0F05EE20" w14:textId="77777777" w:rsidR="005432EB" w:rsidRPr="007D061B" w:rsidRDefault="005432EB" w:rsidP="0001143E">
            <w:pPr>
              <w:pStyle w:val="TAC"/>
              <w:rPr>
                <w:rFonts w:cs="Arial"/>
              </w:rPr>
            </w:pPr>
            <w:r w:rsidRPr="007D061B">
              <w:rPr>
                <w:rFonts w:cs="Arial"/>
              </w:rPr>
              <w:t>2.5 MHz</w:t>
            </w:r>
          </w:p>
        </w:tc>
        <w:tc>
          <w:tcPr>
            <w:tcW w:w="1842" w:type="dxa"/>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9E7DC5">
        <w:trPr>
          <w:cantSplit/>
          <w:jc w:val="center"/>
        </w:trPr>
        <w:tc>
          <w:tcPr>
            <w:tcW w:w="1558" w:type="dxa"/>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Pr>
          <w:p w14:paraId="5C618508" w14:textId="77777777" w:rsidR="005432EB" w:rsidRPr="007D061B" w:rsidRDefault="005432EB" w:rsidP="0001143E">
            <w:pPr>
              <w:pStyle w:val="TAC"/>
              <w:rPr>
                <w:rFonts w:cs="Arial"/>
              </w:rPr>
            </w:pPr>
            <w:r w:rsidRPr="007D061B">
              <w:rPr>
                <w:rFonts w:cs="Arial"/>
              </w:rPr>
              <w:t>7.5 MHz</w:t>
            </w:r>
          </w:p>
        </w:tc>
        <w:tc>
          <w:tcPr>
            <w:tcW w:w="1842" w:type="dxa"/>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C79CD" w:rsidRPr="007D061B" w14:paraId="3EB7A1FF" w14:textId="77777777" w:rsidTr="009E7DC5">
        <w:trPr>
          <w:cantSplit/>
          <w:jc w:val="center"/>
        </w:trPr>
        <w:tc>
          <w:tcPr>
            <w:tcW w:w="1174" w:type="dxa"/>
            <w:tcBorders>
              <w:bottom w:val="single" w:sz="4" w:space="0" w:color="auto"/>
            </w:tcBorders>
          </w:tcPr>
          <w:p w14:paraId="6ED93578" w14:textId="77777777" w:rsidR="002C79CD" w:rsidRPr="007D061B" w:rsidRDefault="002C79CD" w:rsidP="002C79CD">
            <w:pPr>
              <w:pStyle w:val="TAH"/>
              <w:rPr>
                <w:rFonts w:cs="v5.0.0"/>
              </w:rPr>
            </w:pPr>
            <w:r w:rsidRPr="007D061B">
              <w:rPr>
                <w:rFonts w:cs="v5.0.0"/>
              </w:rPr>
              <w:t>Band Category</w:t>
            </w:r>
          </w:p>
        </w:tc>
        <w:tc>
          <w:tcPr>
            <w:tcW w:w="1533" w:type="dxa"/>
            <w:tcBorders>
              <w:bottom w:val="single" w:sz="4" w:space="0" w:color="auto"/>
            </w:tcBorders>
          </w:tcPr>
          <w:p w14:paraId="1DE5359B" w14:textId="40866049" w:rsidR="002C79CD" w:rsidRPr="007D061B" w:rsidRDefault="002C79CD" w:rsidP="002C79CD">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Borders>
              <w:bottom w:val="single" w:sz="4" w:space="0" w:color="auto"/>
            </w:tcBorders>
          </w:tcPr>
          <w:p w14:paraId="7D463C45" w14:textId="7A920C47" w:rsidR="002C79CD" w:rsidRPr="007D061B" w:rsidRDefault="002C79CD" w:rsidP="002C79CD">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Borders>
              <w:bottom w:val="single" w:sz="4" w:space="0" w:color="auto"/>
            </w:tcBorders>
          </w:tcPr>
          <w:p w14:paraId="0A830F6B" w14:textId="77777777" w:rsidR="002C79CD" w:rsidRPr="007D061B" w:rsidRDefault="002C79CD" w:rsidP="002C79CD">
            <w:pPr>
              <w:pStyle w:val="TAH"/>
              <w:rPr>
                <w:rFonts w:cs="v5.0.0"/>
              </w:rPr>
            </w:pPr>
            <w:r w:rsidRPr="007D061B">
              <w:rPr>
                <w:rFonts w:cs="v5.0.0"/>
              </w:rPr>
              <w:t>Assumed adjacent channel carrier (informative)</w:t>
            </w:r>
          </w:p>
        </w:tc>
        <w:tc>
          <w:tcPr>
            <w:tcW w:w="2023" w:type="dxa"/>
            <w:tcBorders>
              <w:bottom w:val="single" w:sz="4" w:space="0" w:color="auto"/>
            </w:tcBorders>
          </w:tcPr>
          <w:p w14:paraId="60F32228" w14:textId="77777777" w:rsidR="002C79CD" w:rsidRPr="007D061B" w:rsidRDefault="002C79CD" w:rsidP="002C79CD">
            <w:pPr>
              <w:pStyle w:val="TAH"/>
              <w:rPr>
                <w:rFonts w:cs="v5.0.0"/>
              </w:rPr>
            </w:pPr>
            <w:r w:rsidRPr="007D061B">
              <w:rPr>
                <w:rFonts w:cs="v5.0.0"/>
              </w:rPr>
              <w:t>Filter on the adjacent channel frequency and corresponding filter bandwidth</w:t>
            </w:r>
          </w:p>
        </w:tc>
        <w:tc>
          <w:tcPr>
            <w:tcW w:w="912" w:type="dxa"/>
            <w:tcBorders>
              <w:bottom w:val="single" w:sz="4" w:space="0" w:color="auto"/>
            </w:tcBorders>
          </w:tcPr>
          <w:p w14:paraId="6A7251C3" w14:textId="77777777" w:rsidR="002C79CD" w:rsidRPr="007D061B" w:rsidRDefault="002C79CD" w:rsidP="002C79CD">
            <w:pPr>
              <w:pStyle w:val="TAH"/>
              <w:rPr>
                <w:rFonts w:cs="v5.0.0"/>
              </w:rPr>
            </w:pPr>
            <w:r w:rsidRPr="007D061B">
              <w:rPr>
                <w:rFonts w:cs="v5.0.0"/>
              </w:rPr>
              <w:t>CACLR limit</w:t>
            </w:r>
          </w:p>
        </w:tc>
      </w:tr>
      <w:tr w:rsidR="005432EB" w:rsidRPr="007D061B" w14:paraId="250857D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5CE8CA7"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367426D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2103DCE8"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2C3E63FC"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4C1FAEFF"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0D6F9054"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0C00A6BC"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100920F7"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0563DCC"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79BE0C4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0AEB062C"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35BBEF25"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6C2ABACF"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3E4D8F4F"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9E7DC5">
        <w:trPr>
          <w:cantSplit/>
          <w:jc w:val="center"/>
        </w:trPr>
        <w:tc>
          <w:tcPr>
            <w:tcW w:w="9530" w:type="dxa"/>
            <w:gridSpan w:val="6"/>
            <w:tcBorders>
              <w:top w:val="single" w:sz="4" w:space="0" w:color="auto"/>
            </w:tcBorders>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C79CD"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75B02669" w:rsidR="002C79CD" w:rsidRPr="007D061B" w:rsidRDefault="002C79CD" w:rsidP="002C79CD">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CE14ED">
              <w:t>ub-block gap</w:t>
            </w:r>
            <w:r w:rsidRPr="00B86A5E">
              <w:t xml:space="preserve"> or </w:t>
            </w:r>
            <w:r w:rsidRPr="00CE14ED">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B79D66D" w:rsidR="002C79CD" w:rsidRPr="007D061B" w:rsidRDefault="002C79CD" w:rsidP="002C79CD">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C79CD" w:rsidRPr="007D061B" w:rsidRDefault="002C79CD" w:rsidP="002C79CD">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C79CD" w:rsidRPr="007D061B" w:rsidRDefault="002C79CD" w:rsidP="002C79CD">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C79CD" w:rsidRPr="007D061B" w:rsidRDefault="002C79CD" w:rsidP="002C79CD">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C79CD" w:rsidRPr="007D061B" w:rsidRDefault="002C79CD" w:rsidP="002C79CD">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9E7DC5">
        <w:trPr>
          <w:cantSplit/>
          <w:jc w:val="center"/>
        </w:trPr>
        <w:tc>
          <w:tcPr>
            <w:tcW w:w="9610" w:type="dxa"/>
            <w:gridSpan w:val="2"/>
            <w:tcBorders>
              <w:top w:val="single" w:sz="4" w:space="0" w:color="auto"/>
            </w:tcBorders>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47" w:name="_Toc21095304"/>
      <w:bookmarkStart w:id="5548" w:name="_Toc29766837"/>
      <w:bookmarkStart w:id="5549" w:name="_Toc36040984"/>
      <w:bookmarkStart w:id="5550" w:name="_Toc37228394"/>
      <w:bookmarkStart w:id="5551" w:name="_Toc37228898"/>
      <w:bookmarkStart w:id="5552" w:name="_Toc37229402"/>
      <w:bookmarkStart w:id="5553" w:name="_Toc45906959"/>
      <w:bookmarkStart w:id="5554" w:name="_Toc61116114"/>
      <w:bookmarkStart w:id="5555" w:name="_Toc67060880"/>
      <w:bookmarkStart w:id="5556" w:name="_Toc74814385"/>
      <w:bookmarkStart w:id="5557" w:name="_Toc76505808"/>
      <w:bookmarkStart w:id="5558" w:name="_Toc83114056"/>
      <w:bookmarkStart w:id="5559" w:name="_Toc89875178"/>
      <w:bookmarkStart w:id="5560" w:name="_Toc98705742"/>
      <w:bookmarkStart w:id="5561" w:name="_Toc130916505"/>
      <w:bookmarkStart w:id="5562" w:name="_Toc137304455"/>
      <w:bookmarkStart w:id="5563" w:name="_Toc138889902"/>
      <w:bookmarkStart w:id="5564" w:name="_Toc145088608"/>
      <w:bookmarkStart w:id="5565" w:name="_Toc145089572"/>
      <w:bookmarkStart w:id="5566" w:name="_Toc155235667"/>
      <w:r w:rsidRPr="007D061B">
        <w:t>6.6.3.5.4</w:t>
      </w:r>
      <w:r w:rsidRPr="007D061B">
        <w:tab/>
        <w:t>UTRA FDD</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61420F66" w14:textId="77777777" w:rsidR="005432EB" w:rsidRPr="007D061B" w:rsidRDefault="005432EB" w:rsidP="0001143E">
            <w:pPr>
              <w:pStyle w:val="TAC"/>
              <w:rPr>
                <w:rFonts w:cs="Arial"/>
              </w:rPr>
            </w:pPr>
            <w:r w:rsidRPr="007D061B">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27323D1D" w14:textId="77777777" w:rsidR="005432EB" w:rsidRPr="007D061B" w:rsidRDefault="005432EB" w:rsidP="0001143E">
            <w:pPr>
              <w:pStyle w:val="TAC"/>
              <w:rPr>
                <w:rFonts w:cs="Arial"/>
              </w:rPr>
            </w:pPr>
            <w:r w:rsidRPr="007D061B">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9E7DC5">
        <w:trPr>
          <w:jc w:val="center"/>
        </w:trPr>
        <w:tc>
          <w:tcPr>
            <w:tcW w:w="6613" w:type="dxa"/>
            <w:gridSpan w:val="2"/>
            <w:tcBorders>
              <w:top w:val="single" w:sz="4" w:space="0" w:color="auto"/>
            </w:tcBorders>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196CD6C2"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F77821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6C6280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742760AD"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25B4C868"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379057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9E7DC5">
        <w:trPr>
          <w:cantSplit/>
          <w:jc w:val="center"/>
        </w:trPr>
        <w:tc>
          <w:tcPr>
            <w:tcW w:w="9683" w:type="dxa"/>
            <w:gridSpan w:val="5"/>
            <w:tcBorders>
              <w:top w:val="single" w:sz="4" w:space="0" w:color="auto"/>
            </w:tcBorders>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1D81C15B"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15E36EE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5121E875"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9E7DC5">
        <w:trPr>
          <w:cantSplit/>
          <w:jc w:val="center"/>
        </w:trPr>
        <w:tc>
          <w:tcPr>
            <w:tcW w:w="1955" w:type="dxa"/>
            <w:tcBorders>
              <w:top w:val="single" w:sz="4" w:space="0" w:color="auto"/>
            </w:tcBorders>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Borders>
              <w:top w:val="single" w:sz="4" w:space="0" w:color="auto"/>
            </w:tcBorders>
          </w:tcPr>
          <w:p w14:paraId="712052A2"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tcBorders>
          </w:tcPr>
          <w:p w14:paraId="000F170D"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tcBorders>
          </w:tcPr>
          <w:p w14:paraId="5DF40D7C"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tcBorders>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9E7DC5">
        <w:trPr>
          <w:cantSplit/>
          <w:jc w:val="center"/>
        </w:trPr>
        <w:tc>
          <w:tcPr>
            <w:tcW w:w="7605" w:type="dxa"/>
            <w:gridSpan w:val="2"/>
            <w:tcBorders>
              <w:top w:val="single" w:sz="4" w:space="0" w:color="auto"/>
            </w:tcBorders>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67" w:name="_Toc21095305"/>
      <w:bookmarkStart w:id="5568" w:name="_Toc29766838"/>
      <w:bookmarkStart w:id="5569" w:name="_Toc36040985"/>
      <w:bookmarkStart w:id="5570" w:name="_Toc37228395"/>
      <w:bookmarkStart w:id="5571" w:name="_Toc37228899"/>
      <w:bookmarkStart w:id="5572" w:name="_Toc37229403"/>
      <w:bookmarkStart w:id="5573" w:name="_Toc45906960"/>
      <w:bookmarkStart w:id="5574" w:name="_Toc61116115"/>
      <w:bookmarkStart w:id="5575" w:name="_Toc67060881"/>
      <w:bookmarkStart w:id="5576" w:name="_Toc74814386"/>
      <w:bookmarkStart w:id="5577" w:name="_Toc76505809"/>
      <w:bookmarkStart w:id="5578" w:name="_Toc83114057"/>
      <w:bookmarkStart w:id="5579" w:name="_Toc89875179"/>
      <w:bookmarkStart w:id="5580" w:name="_Toc98705743"/>
      <w:bookmarkStart w:id="5581" w:name="_Toc130916506"/>
      <w:bookmarkStart w:id="5582" w:name="_Toc137304456"/>
      <w:bookmarkStart w:id="5583" w:name="_Toc138889903"/>
      <w:bookmarkStart w:id="5584" w:name="_Toc145088609"/>
      <w:bookmarkStart w:id="5585" w:name="_Toc145089573"/>
      <w:bookmarkStart w:id="5586" w:name="_Toc155235668"/>
      <w:r w:rsidRPr="007D061B">
        <w:t>6.6.3.5.5</w:t>
      </w:r>
      <w:r w:rsidRPr="007D061B">
        <w:tab/>
        <w:t>UTRA TDD, 1,28Mcps option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Borders>
              <w:top w:val="single" w:sz="4" w:space="0" w:color="auto"/>
              <w:left w:val="single" w:sz="4" w:space="0" w:color="auto"/>
              <w:bottom w:val="single" w:sz="4" w:space="0" w:color="auto"/>
              <w:right w:val="single" w:sz="4" w:space="0" w:color="auto"/>
            </w:tcBorders>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2078D6AF" w14:textId="77777777" w:rsidR="005432EB" w:rsidRPr="007D061B" w:rsidRDefault="005432EB" w:rsidP="0001143E">
            <w:pPr>
              <w:pStyle w:val="TAC"/>
              <w:rPr>
                <w:rFonts w:cs="v4.2.0"/>
              </w:rPr>
            </w:pPr>
            <w:r w:rsidRPr="007D061B">
              <w:rPr>
                <w:rFonts w:cs="v4.2.0"/>
              </w:rPr>
              <w:t>1,6 MHz</w:t>
            </w:r>
          </w:p>
        </w:tc>
        <w:tc>
          <w:tcPr>
            <w:tcW w:w="2360" w:type="dxa"/>
            <w:tcBorders>
              <w:top w:val="single" w:sz="4" w:space="0" w:color="auto"/>
              <w:left w:val="single" w:sz="4" w:space="0" w:color="auto"/>
              <w:bottom w:val="single" w:sz="4" w:space="0" w:color="auto"/>
              <w:right w:val="single" w:sz="4" w:space="0" w:color="auto"/>
            </w:tcBorders>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9E7DC5">
        <w:trPr>
          <w:jc w:val="center"/>
        </w:trPr>
        <w:tc>
          <w:tcPr>
            <w:tcW w:w="4253" w:type="dxa"/>
            <w:tcBorders>
              <w:top w:val="single" w:sz="4" w:space="0" w:color="auto"/>
            </w:tcBorders>
          </w:tcPr>
          <w:p w14:paraId="33F139FC" w14:textId="77777777" w:rsidR="005432EB" w:rsidRPr="007D061B" w:rsidRDefault="005432EB" w:rsidP="0001143E">
            <w:pPr>
              <w:pStyle w:val="TAC"/>
              <w:rPr>
                <w:rFonts w:cs="v4.2.0"/>
              </w:rPr>
            </w:pPr>
            <w:r w:rsidRPr="007D061B">
              <w:rPr>
                <w:rFonts w:cs="v4.2.0"/>
              </w:rPr>
              <w:t>3,2 MHz</w:t>
            </w:r>
          </w:p>
        </w:tc>
        <w:tc>
          <w:tcPr>
            <w:tcW w:w="2360" w:type="dxa"/>
            <w:tcBorders>
              <w:top w:val="single" w:sz="4" w:space="0" w:color="auto"/>
            </w:tcBorders>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587" w:name="_Toc21095306"/>
      <w:bookmarkStart w:id="5588" w:name="_Toc29766839"/>
      <w:bookmarkStart w:id="5589" w:name="_Toc36040986"/>
      <w:bookmarkStart w:id="5590" w:name="_Toc37228396"/>
      <w:bookmarkStart w:id="5591" w:name="_Toc37228900"/>
      <w:bookmarkStart w:id="5592" w:name="_Toc37229404"/>
      <w:bookmarkStart w:id="5593" w:name="_Toc45906961"/>
      <w:bookmarkStart w:id="5594" w:name="_Toc61116116"/>
      <w:bookmarkStart w:id="5595" w:name="_Toc67060882"/>
      <w:bookmarkStart w:id="5596" w:name="_Toc74814387"/>
      <w:bookmarkStart w:id="5597" w:name="_Toc76505810"/>
      <w:bookmarkStart w:id="5598" w:name="_Toc83114058"/>
      <w:bookmarkStart w:id="5599" w:name="_Toc89875180"/>
      <w:bookmarkStart w:id="5600" w:name="_Toc98705744"/>
      <w:bookmarkStart w:id="5601" w:name="_Toc130916507"/>
      <w:bookmarkStart w:id="5602" w:name="_Toc137304457"/>
      <w:bookmarkStart w:id="5603" w:name="_Toc138889904"/>
      <w:bookmarkStart w:id="5604" w:name="_Toc145088610"/>
      <w:bookmarkStart w:id="5605" w:name="_Toc145089574"/>
      <w:bookmarkStart w:id="5606" w:name="_Toc155235669"/>
      <w:r w:rsidRPr="007D061B">
        <w:t>6.6.3.5.6</w:t>
      </w:r>
      <w:r w:rsidRPr="007D061B">
        <w:tab/>
        <w:t>E-UTRA</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07" w:name="OLE_LINK105"/>
      <w:bookmarkStart w:id="560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4" w:space="0" w:color="auto"/>
              <w:left w:val="single" w:sz="4" w:space="0" w:color="auto"/>
              <w:bottom w:val="single" w:sz="4" w:space="0" w:color="auto"/>
              <w:right w:val="single" w:sz="4"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4"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9E7DC5">
        <w:trPr>
          <w:cantSplit/>
          <w:jc w:val="center"/>
        </w:trPr>
        <w:tc>
          <w:tcPr>
            <w:tcW w:w="2596" w:type="dxa"/>
            <w:tcBorders>
              <w:top w:val="single" w:sz="4" w:space="0" w:color="auto"/>
              <w:left w:val="single" w:sz="4" w:space="0" w:color="auto"/>
              <w:bottom w:val="single" w:sz="4" w:space="0" w:color="auto"/>
              <w:right w:val="single" w:sz="4"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9E7DC5">
        <w:trPr>
          <w:cantSplit/>
          <w:jc w:val="center"/>
        </w:trPr>
        <w:tc>
          <w:tcPr>
            <w:tcW w:w="2596" w:type="dxa"/>
            <w:tcBorders>
              <w:top w:val="single" w:sz="4"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07"/>
      <w:bookmarkEnd w:id="560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09" w:name="_Toc21095307"/>
      <w:bookmarkStart w:id="5610" w:name="_Toc29766840"/>
      <w:bookmarkStart w:id="5611" w:name="_Toc36040987"/>
      <w:bookmarkStart w:id="5612" w:name="_Toc37228397"/>
      <w:bookmarkStart w:id="5613" w:name="_Toc37228901"/>
      <w:bookmarkStart w:id="5614" w:name="_Toc37229405"/>
      <w:bookmarkStart w:id="5615" w:name="_Toc45906962"/>
      <w:bookmarkStart w:id="5616" w:name="_Toc61116117"/>
      <w:bookmarkStart w:id="5617" w:name="_Toc67060883"/>
      <w:bookmarkStart w:id="5618" w:name="_Toc74814388"/>
      <w:bookmarkStart w:id="5619" w:name="_Toc76505811"/>
      <w:bookmarkStart w:id="5620" w:name="_Toc83114059"/>
      <w:bookmarkStart w:id="5621" w:name="_Toc89875181"/>
      <w:bookmarkStart w:id="5622" w:name="_Toc98705745"/>
      <w:bookmarkStart w:id="5623" w:name="_Toc130916508"/>
      <w:bookmarkStart w:id="5624" w:name="_Toc137304458"/>
      <w:bookmarkStart w:id="5625" w:name="_Toc138889905"/>
      <w:bookmarkStart w:id="5626" w:name="_Toc145088611"/>
      <w:bookmarkStart w:id="5627" w:name="_Toc145089575"/>
      <w:bookmarkStart w:id="5628" w:name="_Toc155235670"/>
      <w:r w:rsidRPr="007D061B">
        <w:t>6.6.4</w:t>
      </w:r>
      <w:r w:rsidRPr="007D061B">
        <w:tab/>
        <w:t>Spectrum emission mask</w:t>
      </w:r>
      <w:bookmarkStart w:id="5629" w:name="_Toc21095308"/>
      <w:bookmarkStart w:id="5630" w:name="_Toc29766841"/>
      <w:bookmarkStart w:id="5631" w:name="_Toc36040988"/>
      <w:bookmarkStart w:id="5632" w:name="_Toc37228398"/>
      <w:bookmarkStart w:id="5633" w:name="_Toc37228902"/>
      <w:bookmarkStart w:id="5634" w:name="_Toc37229406"/>
      <w:bookmarkStart w:id="5635" w:name="_Toc45906963"/>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B289B39" w14:textId="08873B59" w:rsidR="005432EB" w:rsidRPr="007D061B" w:rsidRDefault="005432EB" w:rsidP="005432EB">
      <w:pPr>
        <w:pStyle w:val="Heading4"/>
      </w:pPr>
      <w:bookmarkStart w:id="5636" w:name="_Toc61116118"/>
      <w:bookmarkStart w:id="5637" w:name="_Toc67060884"/>
      <w:bookmarkStart w:id="5638" w:name="_Toc74814389"/>
      <w:bookmarkStart w:id="5639" w:name="_Toc76505812"/>
      <w:bookmarkStart w:id="5640" w:name="_Toc83114060"/>
      <w:bookmarkStart w:id="5641" w:name="_Toc89875182"/>
      <w:bookmarkStart w:id="5642" w:name="_Toc98705746"/>
      <w:bookmarkStart w:id="5643" w:name="_Toc130916509"/>
      <w:bookmarkStart w:id="5644" w:name="_Toc137304459"/>
      <w:bookmarkStart w:id="5645" w:name="_Toc138889906"/>
      <w:bookmarkStart w:id="5646" w:name="_Toc145088612"/>
      <w:bookmarkStart w:id="5647" w:name="_Toc145089576"/>
      <w:bookmarkStart w:id="5648" w:name="_Toc155235671"/>
      <w:r w:rsidRPr="007D061B">
        <w:t>6.6.4.1</w:t>
      </w:r>
      <w:r w:rsidRPr="007D061B">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49" w:name="_Toc21095309"/>
      <w:bookmarkStart w:id="5650" w:name="_Toc29766842"/>
      <w:bookmarkStart w:id="5651" w:name="_Toc36040989"/>
      <w:bookmarkStart w:id="5652" w:name="_Toc37228399"/>
      <w:bookmarkStart w:id="5653" w:name="_Toc37228903"/>
      <w:bookmarkStart w:id="5654" w:name="_Toc37229407"/>
      <w:bookmarkStart w:id="5655" w:name="_Toc45906964"/>
      <w:bookmarkStart w:id="5656" w:name="_Toc61116119"/>
      <w:bookmarkStart w:id="5657" w:name="_Toc67060885"/>
      <w:bookmarkStart w:id="5658" w:name="_Toc74814390"/>
      <w:bookmarkStart w:id="5659" w:name="_Toc76505813"/>
      <w:bookmarkStart w:id="5660" w:name="_Toc83114061"/>
      <w:bookmarkStart w:id="5661" w:name="_Toc89875183"/>
      <w:bookmarkStart w:id="5662" w:name="_Toc98705747"/>
      <w:bookmarkStart w:id="5663" w:name="_Toc130916510"/>
      <w:bookmarkStart w:id="5664" w:name="_Toc137304460"/>
      <w:bookmarkStart w:id="5665" w:name="_Toc138889907"/>
      <w:bookmarkStart w:id="5666" w:name="_Toc145088613"/>
      <w:bookmarkStart w:id="5667" w:name="_Toc145089577"/>
      <w:bookmarkStart w:id="5668" w:name="_Toc155235672"/>
      <w:r w:rsidRPr="007D061B">
        <w:t>6.6.4.2</w:t>
      </w:r>
      <w:r w:rsidRPr="007D061B">
        <w:tab/>
        <w:t>Minimum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69" w:name="_Toc21095310"/>
      <w:bookmarkStart w:id="5670" w:name="_Toc29766843"/>
      <w:bookmarkStart w:id="5671" w:name="_Toc36040990"/>
      <w:bookmarkStart w:id="5672" w:name="_Toc37228400"/>
      <w:bookmarkStart w:id="5673" w:name="_Toc37228904"/>
      <w:bookmarkStart w:id="5674" w:name="_Toc37229408"/>
      <w:bookmarkStart w:id="5675" w:name="_Toc45906965"/>
      <w:bookmarkStart w:id="5676" w:name="_Toc61116120"/>
      <w:bookmarkStart w:id="5677" w:name="_Toc67060886"/>
      <w:bookmarkStart w:id="5678" w:name="_Toc74814391"/>
      <w:bookmarkStart w:id="5679" w:name="_Toc76505814"/>
      <w:bookmarkStart w:id="5680" w:name="_Toc83114062"/>
      <w:bookmarkStart w:id="5681" w:name="_Toc89875184"/>
      <w:bookmarkStart w:id="5682" w:name="_Toc98705748"/>
      <w:bookmarkStart w:id="5683" w:name="_Toc130916511"/>
      <w:bookmarkStart w:id="5684" w:name="_Toc137304461"/>
      <w:bookmarkStart w:id="5685" w:name="_Toc138889908"/>
      <w:bookmarkStart w:id="5686" w:name="_Toc145088614"/>
      <w:bookmarkStart w:id="5687" w:name="_Toc145089578"/>
      <w:bookmarkStart w:id="5688" w:name="_Toc155235673"/>
      <w:r w:rsidRPr="007D061B">
        <w:t>6.6.4.3</w:t>
      </w:r>
      <w:r w:rsidRPr="007D061B">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689" w:name="_Toc21095311"/>
      <w:bookmarkStart w:id="5690" w:name="_Toc29766844"/>
      <w:bookmarkStart w:id="5691" w:name="_Toc36040991"/>
      <w:bookmarkStart w:id="5692" w:name="_Toc37228401"/>
      <w:bookmarkStart w:id="5693" w:name="_Toc37228905"/>
      <w:bookmarkStart w:id="5694" w:name="_Toc37229409"/>
      <w:bookmarkStart w:id="5695" w:name="_Toc45906966"/>
      <w:bookmarkStart w:id="5696" w:name="_Toc61116121"/>
      <w:bookmarkStart w:id="5697" w:name="_Toc67060887"/>
      <w:bookmarkStart w:id="5698" w:name="_Toc74814392"/>
      <w:bookmarkStart w:id="5699" w:name="_Toc76505815"/>
      <w:bookmarkStart w:id="5700" w:name="_Toc83114063"/>
      <w:bookmarkStart w:id="5701" w:name="_Toc89875185"/>
      <w:bookmarkStart w:id="5702" w:name="_Toc98705749"/>
      <w:bookmarkStart w:id="5703" w:name="_Toc130916512"/>
      <w:bookmarkStart w:id="5704" w:name="_Toc137304462"/>
      <w:bookmarkStart w:id="5705" w:name="_Toc138889909"/>
      <w:bookmarkStart w:id="5706" w:name="_Toc145088615"/>
      <w:bookmarkStart w:id="5707" w:name="_Toc145089579"/>
      <w:bookmarkStart w:id="5708" w:name="_Toc155235674"/>
      <w:r w:rsidRPr="007D061B">
        <w:t>6.6.4.4</w:t>
      </w:r>
      <w:r w:rsidRPr="007D061B">
        <w:tab/>
        <w:t>Method of test</w:t>
      </w:r>
      <w:bookmarkStart w:id="5709" w:name="_Toc21095312"/>
      <w:bookmarkStart w:id="5710" w:name="_Toc29766845"/>
      <w:bookmarkStart w:id="5711" w:name="_Toc36040992"/>
      <w:bookmarkStart w:id="5712" w:name="_Toc37228402"/>
      <w:bookmarkStart w:id="5713" w:name="_Toc37228906"/>
      <w:bookmarkStart w:id="5714" w:name="_Toc37229410"/>
      <w:bookmarkStart w:id="5715" w:name="_Toc45906967"/>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AAD3BA5" w14:textId="620FE9EC" w:rsidR="005432EB" w:rsidRPr="007D061B" w:rsidRDefault="005432EB" w:rsidP="005432EB">
      <w:pPr>
        <w:pStyle w:val="Heading5"/>
      </w:pPr>
      <w:bookmarkStart w:id="5716" w:name="_Toc61116122"/>
      <w:bookmarkStart w:id="5717" w:name="_Toc67060888"/>
      <w:bookmarkStart w:id="5718" w:name="_Toc74814393"/>
      <w:bookmarkStart w:id="5719" w:name="_Toc76505816"/>
      <w:bookmarkStart w:id="5720" w:name="_Toc83114064"/>
      <w:bookmarkStart w:id="5721" w:name="_Toc89875186"/>
      <w:bookmarkStart w:id="5722" w:name="_Toc98705750"/>
      <w:bookmarkStart w:id="5723" w:name="_Toc130916513"/>
      <w:bookmarkStart w:id="5724" w:name="_Toc137304463"/>
      <w:bookmarkStart w:id="5725" w:name="_Toc138889910"/>
      <w:bookmarkStart w:id="5726" w:name="_Toc145088616"/>
      <w:bookmarkStart w:id="5727" w:name="_Toc145089580"/>
      <w:bookmarkStart w:id="5728" w:name="_Toc155235675"/>
      <w:r w:rsidRPr="007D061B">
        <w:t>6.6.4.4.1</w:t>
      </w:r>
      <w:r w:rsidRPr="007D061B">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29" w:name="_Toc21095313"/>
      <w:bookmarkStart w:id="5730" w:name="_Toc29766846"/>
      <w:bookmarkStart w:id="5731" w:name="_Toc36040993"/>
      <w:bookmarkStart w:id="5732" w:name="_Toc37228403"/>
      <w:bookmarkStart w:id="5733" w:name="_Toc37228907"/>
      <w:bookmarkStart w:id="5734" w:name="_Toc37229411"/>
      <w:bookmarkStart w:id="5735" w:name="_Toc45906968"/>
      <w:bookmarkStart w:id="5736" w:name="_Toc61116123"/>
      <w:bookmarkStart w:id="5737" w:name="_Toc67060889"/>
      <w:bookmarkStart w:id="5738" w:name="_Toc74814394"/>
      <w:bookmarkStart w:id="5739" w:name="_Toc76505817"/>
      <w:bookmarkStart w:id="5740" w:name="_Toc83114065"/>
      <w:bookmarkStart w:id="5741" w:name="_Toc89875187"/>
      <w:bookmarkStart w:id="5742" w:name="_Toc98705751"/>
      <w:bookmarkStart w:id="5743" w:name="_Toc130916514"/>
      <w:bookmarkStart w:id="5744" w:name="_Toc137304464"/>
      <w:bookmarkStart w:id="5745" w:name="_Toc138889911"/>
      <w:bookmarkStart w:id="5746" w:name="_Toc145088617"/>
      <w:bookmarkStart w:id="5747" w:name="_Toc145089581"/>
      <w:bookmarkStart w:id="5748" w:name="_Toc155235676"/>
      <w:r w:rsidRPr="007D061B">
        <w:t>6.6.4.4.2</w:t>
      </w:r>
      <w:r w:rsidRPr="007D061B">
        <w:tab/>
        <w:t>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49" w:name="_Toc21095314"/>
      <w:bookmarkStart w:id="5750" w:name="_Toc29766847"/>
      <w:bookmarkStart w:id="5751" w:name="_Toc36040994"/>
      <w:bookmarkStart w:id="5752" w:name="_Toc37228404"/>
      <w:bookmarkStart w:id="5753" w:name="_Toc37228908"/>
      <w:bookmarkStart w:id="5754" w:name="_Toc37229412"/>
      <w:bookmarkStart w:id="5755" w:name="_Toc45906969"/>
      <w:bookmarkStart w:id="5756" w:name="_Toc61116124"/>
      <w:bookmarkStart w:id="5757" w:name="_Toc67060890"/>
      <w:bookmarkStart w:id="5758" w:name="_Toc74814395"/>
      <w:bookmarkStart w:id="5759" w:name="_Toc76505818"/>
      <w:bookmarkStart w:id="5760" w:name="_Toc83114066"/>
      <w:bookmarkStart w:id="5761" w:name="_Toc89875188"/>
      <w:bookmarkStart w:id="5762" w:name="_Toc98705752"/>
      <w:bookmarkStart w:id="5763" w:name="_Toc130916515"/>
      <w:bookmarkStart w:id="5764" w:name="_Toc137304465"/>
      <w:bookmarkStart w:id="5765" w:name="_Toc138889912"/>
      <w:bookmarkStart w:id="5766" w:name="_Toc145088618"/>
      <w:bookmarkStart w:id="5767" w:name="_Toc145089582"/>
      <w:bookmarkStart w:id="5768" w:name="_Toc155235677"/>
      <w:r w:rsidRPr="007D061B">
        <w:t>6.6.4.5</w:t>
      </w:r>
      <w:r w:rsidRPr="007D061B">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D669FE" w14:textId="77777777" w:rsidR="005432EB" w:rsidRPr="007D061B" w:rsidRDefault="005432EB" w:rsidP="005432EB">
      <w:pPr>
        <w:pStyle w:val="Heading5"/>
      </w:pPr>
      <w:bookmarkStart w:id="5769" w:name="_Toc21095315"/>
      <w:bookmarkStart w:id="5770" w:name="_Toc29766848"/>
      <w:bookmarkStart w:id="5771" w:name="_Toc36040995"/>
      <w:bookmarkStart w:id="5772" w:name="_Toc37228405"/>
      <w:bookmarkStart w:id="5773" w:name="_Toc37228909"/>
      <w:bookmarkStart w:id="5774" w:name="_Toc37229413"/>
      <w:bookmarkStart w:id="5775" w:name="_Toc45906970"/>
      <w:bookmarkStart w:id="5776" w:name="_Toc61116125"/>
      <w:bookmarkStart w:id="5777" w:name="_Toc67060891"/>
      <w:bookmarkStart w:id="5778" w:name="_Toc74814396"/>
      <w:bookmarkStart w:id="5779" w:name="_Toc76505819"/>
      <w:bookmarkStart w:id="5780" w:name="_Toc83114067"/>
      <w:bookmarkStart w:id="5781" w:name="_Toc89875189"/>
      <w:bookmarkStart w:id="5782" w:name="_Toc98705753"/>
      <w:bookmarkStart w:id="5783" w:name="_Toc130916516"/>
      <w:bookmarkStart w:id="5784" w:name="_Toc137304466"/>
      <w:bookmarkStart w:id="5785" w:name="_Toc138889913"/>
      <w:bookmarkStart w:id="5786" w:name="_Toc145088619"/>
      <w:bookmarkStart w:id="5787" w:name="_Toc145089583"/>
      <w:bookmarkStart w:id="5788" w:name="_Toc155235678"/>
      <w:r w:rsidRPr="007D061B">
        <w:t>6.6.4.5.1</w:t>
      </w:r>
      <w:r w:rsidRPr="007D061B">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789" w:name="_Toc21095316"/>
      <w:bookmarkStart w:id="5790" w:name="_Toc29766849"/>
      <w:bookmarkStart w:id="5791" w:name="_Toc36040996"/>
      <w:bookmarkStart w:id="5792" w:name="_Toc37228406"/>
      <w:bookmarkStart w:id="5793" w:name="_Toc37228910"/>
      <w:bookmarkStart w:id="5794" w:name="_Toc37229414"/>
      <w:bookmarkStart w:id="5795" w:name="_Toc45906971"/>
      <w:bookmarkStart w:id="5796" w:name="_Toc61116126"/>
      <w:bookmarkStart w:id="5797" w:name="_Toc67060892"/>
      <w:bookmarkStart w:id="5798" w:name="_Toc74814397"/>
      <w:bookmarkStart w:id="5799" w:name="_Toc76505820"/>
      <w:bookmarkStart w:id="5800" w:name="_Toc83114068"/>
      <w:bookmarkStart w:id="5801" w:name="_Toc89875190"/>
      <w:bookmarkStart w:id="5802" w:name="_Toc98705754"/>
      <w:bookmarkStart w:id="5803" w:name="_Toc130916517"/>
      <w:bookmarkStart w:id="5804" w:name="_Toc137304467"/>
      <w:bookmarkStart w:id="5805" w:name="_Toc138889914"/>
      <w:bookmarkStart w:id="5806" w:name="_Toc145088620"/>
      <w:bookmarkStart w:id="5807" w:name="_Toc145089584"/>
      <w:bookmarkStart w:id="5808" w:name="_Toc155235679"/>
      <w:r w:rsidRPr="007D061B">
        <w:t>6.6.4.5.2</w:t>
      </w:r>
      <w:r w:rsidRPr="007D061B">
        <w:tab/>
        <w:t>Basic Limits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3pt" o:ole="" fillcolor="window">
                  <v:imagedata r:id="rId37" o:title=""/>
                </v:shape>
                <o:OLEObject Type="Embed" ProgID="Equation.3" ShapeID="_x0000_i1036" DrawAspect="Content" ObjectID="_1766323338"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3pt" o:ole="" fillcolor="window">
                  <v:imagedata r:id="rId39" o:title=""/>
                </v:shape>
                <o:OLEObject Type="Embed" ProgID="Equation.3" ShapeID="_x0000_i1037" DrawAspect="Content" ObjectID="_1766323339"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3pt" o:ole="" fillcolor="window">
                  <v:imagedata r:id="rId41" o:title=""/>
                </v:shape>
                <o:OLEObject Type="Embed" ProgID="Equation.3" ShapeID="_x0000_i1038" DrawAspect="Content" ObjectID="_1766323340"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3pt" o:ole="" fillcolor="window">
                  <v:imagedata r:id="rId43" o:title=""/>
                </v:shape>
                <o:OLEObject Type="Embed" ProgID="Equation.3" ShapeID="_x0000_i1039" DrawAspect="Content" ObjectID="_1766323341"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35pt;height:36.3pt;mso-wrap-style:square;mso-position-horizontal-relative:page;mso-position-vertical-relative:page" o:ole="">
                  <v:fill o:detectmouseclick="t"/>
                  <v:imagedata r:id="rId45" o:title=""/>
                </v:shape>
                <o:OLEObject Type="Embed" ProgID="Equation.3" ShapeID="对象 220" DrawAspect="Content" ObjectID="_1766323342"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35pt;height:36.3pt;mso-wrap-style:square;mso-position-horizontal-relative:page;mso-position-vertical-relative:page" o:ole="">
                  <v:fill o:detectmouseclick="t"/>
                  <v:imagedata r:id="rId47" o:title=""/>
                </v:shape>
                <o:OLEObject Type="Embed" ProgID="Equation.3" ShapeID="对象 221" DrawAspect="Content" ObjectID="_1766323343"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65pt;height:31.3pt" o:ole="" fillcolor="window">
                  <v:imagedata r:id="rId49" o:title=""/>
                </v:shape>
                <o:OLEObject Type="Embed" ProgID="Equation.3" ShapeID="_x0000_i1042" DrawAspect="Content" ObjectID="_1766323344"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7pt;height:31.3pt" o:ole="" fillcolor="window">
                  <v:imagedata r:id="rId51" o:title=""/>
                </v:shape>
                <o:OLEObject Type="Embed" ProgID="Equation.3" ShapeID="_x0000_i1043" DrawAspect="Content" ObjectID="_1766323345"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31.3pt" o:ole="" fillcolor="window">
                  <v:imagedata r:id="rId53" o:title=""/>
                </v:shape>
                <o:OLEObject Type="Embed" ProgID="Equation.3" ShapeID="_x0000_i1044" DrawAspect="Content" ObjectID="_1766323346"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35pt;mso-wrap-style:square;mso-position-horizontal-relative:page;mso-position-vertical-relative:page" o:ole="">
                  <v:fill o:detectmouseclick="t"/>
                  <v:imagedata r:id="rId55" o:title=""/>
                </v:shape>
                <o:OLEObject Type="Embed" ProgID="Equation.3" ShapeID="对象 222" DrawAspect="Content" ObjectID="_1766323347"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65pt;height:31.3pt" o:ole="" fillcolor="window">
                  <v:imagedata r:id="rId57" o:title=""/>
                </v:shape>
                <o:OLEObject Type="Embed" ProgID="Equation.3" ShapeID="_x0000_i1046" DrawAspect="Content" ObjectID="_1766323348"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09" w:name="_Toc21095317"/>
      <w:bookmarkStart w:id="5810" w:name="_Toc29766850"/>
      <w:bookmarkStart w:id="5811" w:name="_Toc36040997"/>
      <w:bookmarkStart w:id="5812" w:name="_Toc37228407"/>
      <w:bookmarkStart w:id="5813" w:name="_Toc37228911"/>
      <w:bookmarkStart w:id="5814" w:name="_Toc37229415"/>
      <w:bookmarkStart w:id="5815" w:name="_Toc45906972"/>
      <w:bookmarkStart w:id="5816" w:name="_Toc61116127"/>
      <w:bookmarkStart w:id="5817" w:name="_Toc67060893"/>
      <w:bookmarkStart w:id="5818" w:name="_Toc74814398"/>
      <w:bookmarkStart w:id="5819" w:name="_Toc76505821"/>
      <w:bookmarkStart w:id="5820" w:name="_Toc83114069"/>
      <w:bookmarkStart w:id="5821" w:name="_Toc89875191"/>
      <w:bookmarkStart w:id="5822" w:name="_Toc98705755"/>
      <w:bookmarkStart w:id="5823" w:name="_Toc130916518"/>
      <w:bookmarkStart w:id="5824" w:name="_Toc137304468"/>
      <w:bookmarkStart w:id="5825" w:name="_Toc138889915"/>
      <w:bookmarkStart w:id="5826" w:name="_Toc145088621"/>
      <w:bookmarkStart w:id="5827" w:name="_Toc145089585"/>
      <w:bookmarkStart w:id="5828" w:name="_Toc155235680"/>
      <w:r w:rsidRPr="007D061B">
        <w:t>6.6.5</w:t>
      </w:r>
      <w:r w:rsidRPr="007D061B">
        <w:tab/>
        <w:t>Operating band unwanted emission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A583794" w14:textId="77777777" w:rsidR="005432EB" w:rsidRPr="007D061B" w:rsidRDefault="005432EB" w:rsidP="005432EB">
      <w:pPr>
        <w:pStyle w:val="Heading4"/>
      </w:pPr>
      <w:bookmarkStart w:id="5829" w:name="_Toc21095318"/>
      <w:bookmarkStart w:id="5830" w:name="_Toc29766851"/>
      <w:bookmarkStart w:id="5831" w:name="_Toc36040998"/>
      <w:bookmarkStart w:id="5832" w:name="_Toc37228408"/>
      <w:bookmarkStart w:id="5833" w:name="_Toc37228912"/>
      <w:bookmarkStart w:id="5834" w:name="_Toc37229416"/>
      <w:bookmarkStart w:id="5835" w:name="_Toc45906973"/>
      <w:bookmarkStart w:id="5836" w:name="_Toc61116128"/>
      <w:bookmarkStart w:id="5837" w:name="_Toc67060894"/>
      <w:bookmarkStart w:id="5838" w:name="_Toc74814399"/>
      <w:bookmarkStart w:id="5839" w:name="_Toc76505822"/>
      <w:bookmarkStart w:id="5840" w:name="_Toc83114070"/>
      <w:bookmarkStart w:id="5841" w:name="_Toc89875192"/>
      <w:bookmarkStart w:id="5842" w:name="_Toc98705756"/>
      <w:bookmarkStart w:id="5843" w:name="_Toc130916519"/>
      <w:bookmarkStart w:id="5844" w:name="_Toc137304469"/>
      <w:bookmarkStart w:id="5845" w:name="_Toc138889916"/>
      <w:bookmarkStart w:id="5846" w:name="_Toc145088622"/>
      <w:bookmarkStart w:id="5847" w:name="_Toc145089586"/>
      <w:bookmarkStart w:id="5848" w:name="_Toc155235681"/>
      <w:r w:rsidRPr="007D061B">
        <w:t>6.6.5.1</w:t>
      </w:r>
      <w:r w:rsidRPr="007D061B">
        <w:tab/>
        <w:t>Definition and applicability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5849" w:name="_Toc21095319"/>
      <w:bookmarkStart w:id="5850" w:name="_Toc29766852"/>
      <w:bookmarkStart w:id="5851" w:name="_Toc36040999"/>
      <w:bookmarkStart w:id="5852" w:name="_Toc37228409"/>
      <w:bookmarkStart w:id="5853" w:name="_Toc37228913"/>
      <w:bookmarkStart w:id="5854" w:name="_Toc37229417"/>
      <w:bookmarkStart w:id="5855" w:name="_Toc45906974"/>
      <w:bookmarkStart w:id="5856" w:name="_Toc61116129"/>
      <w:bookmarkStart w:id="5857" w:name="_Toc67060895"/>
      <w:bookmarkStart w:id="5858" w:name="_Toc74814400"/>
      <w:bookmarkStart w:id="5859" w:name="_Toc76505823"/>
      <w:bookmarkStart w:id="5860" w:name="_Toc83114071"/>
      <w:bookmarkStart w:id="5861" w:name="_Toc89875193"/>
      <w:bookmarkStart w:id="5862" w:name="_Toc98705757"/>
      <w:bookmarkStart w:id="5863" w:name="_Toc130916520"/>
      <w:bookmarkStart w:id="5864" w:name="_Toc137304470"/>
      <w:bookmarkStart w:id="5865" w:name="_Toc138889917"/>
      <w:bookmarkStart w:id="5866" w:name="_Toc145088623"/>
      <w:bookmarkStart w:id="5867" w:name="_Toc145089587"/>
      <w:bookmarkStart w:id="5868" w:name="_Toc155235682"/>
      <w:r w:rsidRPr="007D061B">
        <w:t>6.6.5.2</w:t>
      </w:r>
      <w:r w:rsidRPr="007D061B">
        <w:tab/>
        <w:t>Minimum requirement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69" w:name="_Toc21095320"/>
      <w:bookmarkStart w:id="5870" w:name="_Toc29766853"/>
      <w:bookmarkStart w:id="5871" w:name="_Toc36041000"/>
      <w:bookmarkStart w:id="5872" w:name="_Toc37228410"/>
      <w:bookmarkStart w:id="5873" w:name="_Toc37228914"/>
      <w:bookmarkStart w:id="5874" w:name="_Toc37229418"/>
      <w:bookmarkStart w:id="5875" w:name="_Toc45906975"/>
      <w:bookmarkStart w:id="5876" w:name="_Toc61116130"/>
      <w:bookmarkStart w:id="5877" w:name="_Toc67060896"/>
      <w:bookmarkStart w:id="5878" w:name="_Toc74814401"/>
      <w:bookmarkStart w:id="5879" w:name="_Toc76505824"/>
      <w:bookmarkStart w:id="5880" w:name="_Toc83114072"/>
      <w:bookmarkStart w:id="5881" w:name="_Toc89875194"/>
      <w:bookmarkStart w:id="5882" w:name="_Toc98705758"/>
      <w:bookmarkStart w:id="5883" w:name="_Toc130916521"/>
      <w:bookmarkStart w:id="5884" w:name="_Toc137304471"/>
      <w:bookmarkStart w:id="5885" w:name="_Toc138889918"/>
      <w:bookmarkStart w:id="5886" w:name="_Toc145088624"/>
      <w:bookmarkStart w:id="5887" w:name="_Toc145089588"/>
      <w:bookmarkStart w:id="5888" w:name="_Toc155235683"/>
      <w:r w:rsidRPr="007D061B">
        <w:t>6.6.5.3</w:t>
      </w:r>
      <w:r w:rsidRPr="007D061B">
        <w:tab/>
        <w:t>Test purpose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889" w:name="_Toc21095321"/>
      <w:bookmarkStart w:id="5890" w:name="_Toc29766854"/>
      <w:bookmarkStart w:id="5891" w:name="_Toc36041001"/>
      <w:bookmarkStart w:id="5892" w:name="_Toc37228411"/>
      <w:bookmarkStart w:id="5893" w:name="_Toc37228915"/>
      <w:bookmarkStart w:id="5894" w:name="_Toc37229419"/>
      <w:bookmarkStart w:id="5895" w:name="_Toc45906976"/>
      <w:bookmarkStart w:id="5896" w:name="_Toc61116131"/>
      <w:bookmarkStart w:id="5897" w:name="_Toc67060897"/>
      <w:bookmarkStart w:id="5898" w:name="_Toc74814402"/>
      <w:bookmarkStart w:id="5899" w:name="_Toc76505825"/>
      <w:bookmarkStart w:id="5900" w:name="_Toc83114073"/>
      <w:bookmarkStart w:id="5901" w:name="_Toc89875195"/>
      <w:bookmarkStart w:id="5902" w:name="_Toc98705759"/>
      <w:bookmarkStart w:id="5903" w:name="_Toc130916522"/>
      <w:bookmarkStart w:id="5904" w:name="_Toc137304472"/>
      <w:bookmarkStart w:id="5905" w:name="_Toc138889919"/>
      <w:bookmarkStart w:id="5906" w:name="_Toc145088625"/>
      <w:bookmarkStart w:id="5907" w:name="_Toc145089589"/>
      <w:bookmarkStart w:id="5908" w:name="_Toc155235684"/>
      <w:r w:rsidRPr="007D061B">
        <w:t>6.6.5.4</w:t>
      </w:r>
      <w:r w:rsidRPr="007D061B">
        <w:tab/>
        <w:t>Method of test</w:t>
      </w:r>
      <w:bookmarkStart w:id="5909" w:name="_Toc21095322"/>
      <w:bookmarkStart w:id="5910" w:name="_Toc29766855"/>
      <w:bookmarkStart w:id="5911" w:name="_Toc36041002"/>
      <w:bookmarkStart w:id="5912" w:name="_Toc37228412"/>
      <w:bookmarkStart w:id="5913" w:name="_Toc37228916"/>
      <w:bookmarkStart w:id="5914" w:name="_Toc37229420"/>
      <w:bookmarkStart w:id="5915" w:name="_Toc45906977"/>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D3DFA32" w14:textId="10A65D9F" w:rsidR="005432EB" w:rsidRPr="007D061B" w:rsidRDefault="005432EB" w:rsidP="005432EB">
      <w:pPr>
        <w:pStyle w:val="Heading5"/>
      </w:pPr>
      <w:bookmarkStart w:id="5916" w:name="_Toc61116132"/>
      <w:bookmarkStart w:id="5917" w:name="_Toc67060898"/>
      <w:bookmarkStart w:id="5918" w:name="_Toc74814403"/>
      <w:bookmarkStart w:id="5919" w:name="_Toc76505826"/>
      <w:bookmarkStart w:id="5920" w:name="_Toc83114074"/>
      <w:bookmarkStart w:id="5921" w:name="_Toc89875196"/>
      <w:bookmarkStart w:id="5922" w:name="_Toc98705760"/>
      <w:bookmarkStart w:id="5923" w:name="_Toc130916523"/>
      <w:bookmarkStart w:id="5924" w:name="_Toc137304473"/>
      <w:bookmarkStart w:id="5925" w:name="_Toc138889920"/>
      <w:bookmarkStart w:id="5926" w:name="_Toc145088626"/>
      <w:bookmarkStart w:id="5927" w:name="_Toc145089590"/>
      <w:bookmarkStart w:id="5928" w:name="_Toc155235685"/>
      <w:r w:rsidRPr="007D061B">
        <w:t>6.6.5.4.1</w:t>
      </w:r>
      <w:r w:rsidRPr="007D061B">
        <w:tab/>
        <w:t>Initial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929" w:name="_Toc21095323"/>
      <w:bookmarkStart w:id="5930" w:name="_Toc29766856"/>
      <w:bookmarkStart w:id="5931" w:name="_Toc36041003"/>
      <w:bookmarkStart w:id="5932" w:name="_Toc37228413"/>
      <w:bookmarkStart w:id="5933" w:name="_Toc37228917"/>
      <w:bookmarkStart w:id="5934" w:name="_Toc37229421"/>
      <w:bookmarkStart w:id="5935" w:name="_Toc45906978"/>
      <w:bookmarkStart w:id="5936" w:name="_Toc61116133"/>
      <w:bookmarkStart w:id="5937" w:name="_Toc67060899"/>
      <w:bookmarkStart w:id="5938" w:name="_Toc74814404"/>
      <w:bookmarkStart w:id="5939" w:name="_Toc76505827"/>
      <w:bookmarkStart w:id="5940" w:name="_Toc83114075"/>
      <w:bookmarkStart w:id="5941" w:name="_Toc89875197"/>
      <w:bookmarkStart w:id="5942" w:name="_Toc98705761"/>
      <w:bookmarkStart w:id="5943" w:name="_Toc130916524"/>
      <w:bookmarkStart w:id="5944" w:name="_Toc137304474"/>
      <w:bookmarkStart w:id="5945" w:name="_Toc138889921"/>
      <w:bookmarkStart w:id="5946" w:name="_Toc145088627"/>
      <w:bookmarkStart w:id="5947" w:name="_Toc145089591"/>
      <w:bookmarkStart w:id="5948" w:name="_Toc155235686"/>
      <w:r w:rsidRPr="007D061B">
        <w:t>6.6.5.4.2</w:t>
      </w:r>
      <w:r w:rsidRPr="007D061B">
        <w:tab/>
        <w:t>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49" w:name="_Toc21095324"/>
      <w:bookmarkStart w:id="5950" w:name="_Toc29766857"/>
      <w:bookmarkStart w:id="5951" w:name="_Toc36041004"/>
      <w:bookmarkStart w:id="5952" w:name="_Toc37228414"/>
      <w:bookmarkStart w:id="5953" w:name="_Toc37228918"/>
      <w:bookmarkStart w:id="5954" w:name="_Toc37229422"/>
      <w:bookmarkStart w:id="5955" w:name="_Toc45906979"/>
      <w:bookmarkStart w:id="5956" w:name="_Toc61116134"/>
      <w:bookmarkStart w:id="5957" w:name="_Toc67060900"/>
      <w:bookmarkStart w:id="5958" w:name="_Toc74814405"/>
      <w:bookmarkStart w:id="5959" w:name="_Toc76505828"/>
      <w:bookmarkStart w:id="5960" w:name="_Toc83114076"/>
      <w:bookmarkStart w:id="5961" w:name="_Toc89875198"/>
      <w:bookmarkStart w:id="5962" w:name="_Toc98705762"/>
      <w:bookmarkStart w:id="5963" w:name="_Toc130916525"/>
      <w:bookmarkStart w:id="5964" w:name="_Toc137304475"/>
      <w:bookmarkStart w:id="5965" w:name="_Toc138889922"/>
      <w:bookmarkStart w:id="5966" w:name="_Toc145088628"/>
      <w:bookmarkStart w:id="5967" w:name="_Toc145089592"/>
      <w:bookmarkStart w:id="5968" w:name="_Toc155235687"/>
      <w:r w:rsidRPr="007D061B">
        <w:t>6.6.5.5</w:t>
      </w:r>
      <w:r w:rsidRPr="007D061B">
        <w:tab/>
        <w:t>Test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8025B" w14:textId="77777777" w:rsidR="005432EB" w:rsidRPr="007D061B" w:rsidRDefault="005432EB" w:rsidP="005432EB">
      <w:pPr>
        <w:pStyle w:val="Heading5"/>
      </w:pPr>
      <w:bookmarkStart w:id="5969" w:name="_Toc21095325"/>
      <w:bookmarkStart w:id="5970" w:name="_Toc29766858"/>
      <w:bookmarkStart w:id="5971" w:name="_Toc36041005"/>
      <w:bookmarkStart w:id="5972" w:name="_Toc37228415"/>
      <w:bookmarkStart w:id="5973" w:name="_Toc37228919"/>
      <w:bookmarkStart w:id="5974" w:name="_Toc37229423"/>
      <w:bookmarkStart w:id="5975" w:name="_Toc45906980"/>
      <w:bookmarkStart w:id="5976" w:name="_Toc61116135"/>
      <w:bookmarkStart w:id="5977" w:name="_Toc67060901"/>
      <w:bookmarkStart w:id="5978" w:name="_Toc74814406"/>
      <w:bookmarkStart w:id="5979" w:name="_Toc76505829"/>
      <w:bookmarkStart w:id="5980" w:name="_Toc83114077"/>
      <w:bookmarkStart w:id="5981" w:name="_Toc89875199"/>
      <w:bookmarkStart w:id="5982" w:name="_Toc98705763"/>
      <w:bookmarkStart w:id="5983" w:name="_Toc130916526"/>
      <w:bookmarkStart w:id="5984" w:name="_Toc137304476"/>
      <w:bookmarkStart w:id="5985" w:name="_Toc138889923"/>
      <w:bookmarkStart w:id="5986" w:name="_Toc145088629"/>
      <w:bookmarkStart w:id="5987" w:name="_Toc145089593"/>
      <w:bookmarkStart w:id="5988" w:name="_Toc155235688"/>
      <w:r w:rsidRPr="007D061B">
        <w:t>6.6.5.5.1</w:t>
      </w:r>
      <w:r w:rsidRPr="007D061B">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989" w:name="_Toc21095326"/>
      <w:bookmarkStart w:id="5990" w:name="_Toc29766859"/>
      <w:bookmarkStart w:id="5991" w:name="_Toc36041006"/>
      <w:bookmarkStart w:id="5992" w:name="_Toc37228416"/>
      <w:bookmarkStart w:id="5993" w:name="_Toc37228920"/>
      <w:bookmarkStart w:id="5994" w:name="_Toc37229424"/>
      <w:bookmarkStart w:id="5995" w:name="_Toc45906981"/>
      <w:bookmarkStart w:id="5996" w:name="_Toc61116136"/>
      <w:bookmarkStart w:id="5997" w:name="_Toc67060902"/>
      <w:bookmarkStart w:id="5998" w:name="_Toc74814407"/>
      <w:bookmarkStart w:id="5999" w:name="_Toc76505830"/>
      <w:bookmarkStart w:id="6000" w:name="_Toc83114078"/>
      <w:bookmarkStart w:id="6001" w:name="_Toc89875200"/>
      <w:bookmarkStart w:id="6002" w:name="_Toc98705764"/>
      <w:bookmarkStart w:id="6003" w:name="_Toc130916527"/>
      <w:bookmarkStart w:id="6004" w:name="_Toc137304477"/>
      <w:bookmarkStart w:id="6005" w:name="_Toc138889924"/>
      <w:bookmarkStart w:id="6006" w:name="_Toc145088630"/>
      <w:bookmarkStart w:id="6007" w:name="_Toc145089594"/>
      <w:bookmarkStart w:id="6008" w:name="_Toc155235689"/>
      <w:r w:rsidRPr="007D061B">
        <w:t>6.6.5.5.2</w:t>
      </w:r>
      <w:r w:rsidRPr="007D061B">
        <w:tab/>
        <w:t>Basic Limits for MSR Band Categories 1 and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09" w:name="_Hlk534357754"/>
      <w:r w:rsidRPr="007D061B">
        <w:rPr>
          <w:i/>
        </w:rPr>
        <w:t>basic limits</w:t>
      </w:r>
      <w:r w:rsidRPr="007D061B">
        <w:t xml:space="preserve"> are</w:t>
      </w:r>
      <w:bookmarkEnd w:id="600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10" w:name="_Hlk534357796"/>
      <w:r w:rsidRPr="007D061B">
        <w:t xml:space="preserve">a combined </w:t>
      </w:r>
      <w:r w:rsidRPr="007D061B">
        <w:rPr>
          <w:i/>
        </w:rPr>
        <w:t xml:space="preserve">basic </w:t>
      </w:r>
      <w:r w:rsidRPr="007D061B">
        <w:t>limit shall be applied which is the cumulative sum of</w:t>
      </w:r>
      <w:bookmarkEnd w:id="601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11" w:name="_Hlk534357824"/>
      <w:r w:rsidRPr="007D061B">
        <w:rPr>
          <w:i/>
        </w:rPr>
        <w:t xml:space="preserve">basic </w:t>
      </w:r>
      <w:bookmarkEnd w:id="601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12" w:name="_Hlk534357861"/>
      <w:r w:rsidRPr="007D061B">
        <w:t xml:space="preserve">a combined </w:t>
      </w:r>
      <w:r w:rsidRPr="007D061B">
        <w:rPr>
          <w:i/>
        </w:rPr>
        <w:t>basic limit</w:t>
      </w:r>
      <w:r w:rsidRPr="007D061B">
        <w:t xml:space="preserve"> shall be applied which is the cumulative sum of</w:t>
      </w:r>
      <w:bookmarkEnd w:id="601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65pt;height:31.3pt" o:ole="" fillcolor="window">
                  <v:imagedata r:id="rId59" o:title=""/>
                </v:shape>
                <o:OLEObject Type="Embed" ProgID="Equation.DSMT4" ShapeID="_x0000_i1047" DrawAspect="Content" ObjectID="_1766323349" r:id="rId60"/>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65pt;height:31.3pt" o:ole="" fillcolor="window">
                  <v:imagedata r:id="rId61" o:title=""/>
                </v:shape>
                <o:OLEObject Type="Embed" ProgID="Equation.3" ShapeID="_x0000_i1048" DrawAspect="Content" ObjectID="_1766323350" r:id="rId62"/>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6013" w:name="_Hlk510517866"/>
      <w:r w:rsidRPr="00C42459">
        <w:t xml:space="preserve">WA BS OBUE in BC1 and BC3 bands </w:t>
      </w:r>
      <w:r w:rsidRPr="00C42459">
        <w:rPr>
          <w:rFonts w:cs="Arial"/>
        </w:rPr>
        <w:t>≤</w:t>
      </w:r>
      <w:r w:rsidRPr="00C42459">
        <w:t> 1 GHz - option 1</w:t>
      </w:r>
      <w:bookmarkEnd w:id="601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35pt;height:31.3pt" o:ole="" fillcolor="window">
                  <v:imagedata r:id="rId63" o:title=""/>
                </v:shape>
                <o:OLEObject Type="Embed" ProgID="Equation.3" ShapeID="_x0000_i1049" DrawAspect="Content" ObjectID="_1766323351" r:id="rId64"/>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35pt;height:31.3pt" o:ole="" fillcolor="window">
                  <v:imagedata r:id="rId63" o:title=""/>
                </v:shape>
                <o:OLEObject Type="Embed" ProgID="Equation.3" ShapeID="_x0000_i1050" DrawAspect="Content" ObjectID="_1766323352" r:id="rId65"/>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35pt;height:41.3pt;mso-wrap-style:square;mso-position-horizontal-relative:page;mso-position-vertical-relative:page" o:ole="">
                  <v:fill o:detectmouseclick="t"/>
                  <v:imagedata r:id="rId66" o:title=""/>
                </v:shape>
                <o:OLEObject Type="Embed" ProgID="Equation.3" ShapeID="_x0000_i1051" DrawAspect="Content" ObjectID="_1766323353" r:id="rId67"/>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35pt;height:41.3pt;mso-wrap-style:square;mso-position-horizontal-relative:page;mso-position-vertical-relative:page" o:ole="">
                  <v:fill o:detectmouseclick="t"/>
                  <v:imagedata r:id="rId68" o:title=""/>
                </v:shape>
                <o:OLEObject Type="Embed" ProgID="Equation.3" ShapeID="_x0000_i1052" DrawAspect="Content" ObjectID="_1766323354" r:id="rId69"/>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3pt;height:41.3pt;mso-wrap-style:square;mso-position-horizontal-relative:page;mso-position-vertical-relative:page" o:ole="">
                  <v:fill o:detectmouseclick="t"/>
                  <v:imagedata r:id="rId70" o:title=""/>
                </v:shape>
                <o:OLEObject Type="Embed" ProgID="Equation.3" ShapeID="_x0000_i1053" DrawAspect="Content" ObjectID="_1766323355" r:id="rId71"/>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2.7pt;height:41.3pt;mso-wrap-style:square;mso-position-horizontal-relative:page;mso-position-vertical-relative:page" o:ole="">
                  <v:fill o:detectmouseclick="t"/>
                  <v:imagedata r:id="rId72" o:title=""/>
                </v:shape>
                <o:OLEObject Type="Embed" ProgID="Equation.3" ShapeID="_x0000_i1054" DrawAspect="Content" ObjectID="_1766323356" r:id="rId73"/>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01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1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3pt;height:25.65pt" o:ole="">
                  <v:imagedata r:id="rId74" o:title=""/>
                </v:shape>
                <o:OLEObject Type="Embed" ProgID="Equation.DSMT4" ShapeID="_x0000_i1055" DrawAspect="Content" ObjectID="_1766323357" r:id="rId75"/>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65pt;height:25.65pt" o:ole="" fillcolor="window">
                  <v:imagedata r:id="rId76" o:title=""/>
                </v:shape>
                <o:OLEObject Type="Embed" ProgID="Equation.DSMT4" ShapeID="_x0000_i1056" DrawAspect="Content" ObjectID="_1766323358" r:id="rId77"/>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3pt;height:25.65pt" o:ole="">
                  <v:imagedata r:id="rId78" o:title=""/>
                </v:shape>
                <o:OLEObject Type="Embed" ProgID="Equation.DSMT4" ShapeID="_x0000_i1057" DrawAspect="Content" ObjectID="_1766323359" r:id="rId79"/>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65pt;height:25.65pt" o:ole="" fillcolor="window">
                  <v:imagedata r:id="rId80" o:title=""/>
                </v:shape>
                <o:OLEObject Type="Embed" ProgID="Equation.DSMT4" ShapeID="_x0000_i1058" DrawAspect="Content" ObjectID="_1766323360" r:id="rId81"/>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01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1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3pt;height:25.65pt" o:ole="">
                  <v:imagedata r:id="rId82" o:title=""/>
                </v:shape>
                <o:OLEObject Type="Embed" ProgID="Equation.3" ShapeID="_x0000_i1059" DrawAspect="Content" ObjectID="_1766323361" r:id="rId83"/>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3pt;height:25.65pt" o:ole="">
                  <v:imagedata r:id="rId84" o:title=""/>
                </v:shape>
                <o:OLEObject Type="Embed" ProgID="Equation.3" ShapeID="_x0000_i1060" DrawAspect="Content" ObjectID="_1766323362" r:id="rId85"/>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16" w:name="_Toc21095327"/>
      <w:bookmarkStart w:id="6017" w:name="_Toc29766860"/>
      <w:bookmarkStart w:id="6018" w:name="_Toc36041007"/>
      <w:bookmarkStart w:id="6019" w:name="_Toc37228417"/>
      <w:bookmarkStart w:id="6020" w:name="_Toc37228921"/>
      <w:bookmarkStart w:id="6021" w:name="_Toc37229425"/>
      <w:bookmarkStart w:id="6022" w:name="_Toc45906982"/>
      <w:bookmarkStart w:id="6023" w:name="_Toc61116137"/>
      <w:bookmarkStart w:id="6024" w:name="_Toc67060903"/>
      <w:bookmarkStart w:id="6025" w:name="_Toc74814408"/>
      <w:bookmarkStart w:id="6026" w:name="_Toc76505831"/>
      <w:bookmarkStart w:id="6027" w:name="_Toc83114079"/>
      <w:bookmarkStart w:id="6028" w:name="_Toc89875201"/>
      <w:bookmarkStart w:id="6029" w:name="_Toc98705765"/>
      <w:bookmarkStart w:id="6030" w:name="_Toc130916528"/>
      <w:bookmarkStart w:id="6031" w:name="_Toc137304478"/>
      <w:bookmarkStart w:id="6032" w:name="_Toc138889925"/>
      <w:bookmarkStart w:id="6033" w:name="_Toc145088631"/>
      <w:bookmarkStart w:id="6034" w:name="_Toc145089595"/>
      <w:bookmarkStart w:id="6035" w:name="_Toc155235690"/>
      <w:r w:rsidRPr="007D061B">
        <w:t>6.6.5.5.3</w:t>
      </w:r>
      <w:r w:rsidRPr="007D061B">
        <w:tab/>
        <w:t>Basic Limits for MSR Band Category 2</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65pt;height:25.65pt" o:ole="" fillcolor="window">
                  <v:imagedata r:id="rId86" o:title=""/>
                </v:shape>
                <o:OLEObject Type="Embed" ProgID="Equation.DSMT4" ShapeID="_x0000_i1061" DrawAspect="Content" ObjectID="_1766323363" r:id="rId87"/>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0.7pt;mso-wrap-style:square;mso-position-horizontal-relative:page;mso-position-vertical-relative:page" o:ole="">
                  <v:fill o:detectmouseclick="t"/>
                  <v:imagedata r:id="rId88" o:title=""/>
                </v:shape>
                <o:OLEObject Type="Embed" ProgID="Equation.3" ShapeID="_x0000_i1062" DrawAspect="Content" ObjectID="_1766323364" r:id="rId89"/>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65pt;height:40.7pt;mso-wrap-style:square;mso-position-horizontal-relative:page;mso-position-vertical-relative:page" o:ole="">
                  <v:fill o:detectmouseclick="t"/>
                  <v:imagedata r:id="rId90" o:title=""/>
                </v:shape>
                <o:OLEObject Type="Embed" ProgID="Equation.3" ShapeID="_x0000_i1063" DrawAspect="Content" ObjectID="_1766323365" r:id="rId91"/>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3pt;height:41.3pt;mso-wrap-style:square;mso-position-horizontal-relative:page;mso-position-vertical-relative:page" o:ole="">
                  <v:fill o:detectmouseclick="t"/>
                  <v:imagedata r:id="rId92" o:title=""/>
                </v:shape>
                <o:OLEObject Type="Embed" ProgID="Equation.3" ShapeID="_x0000_i1064" DrawAspect="Content" ObjectID="_1766323366" r:id="rId93"/>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2.7pt;height:41.3pt;mso-wrap-style:square;mso-position-horizontal-relative:page;mso-position-vertical-relative:page" o:ole="">
                  <v:fill o:detectmouseclick="t"/>
                  <v:imagedata r:id="rId94" o:title=""/>
                </v:shape>
                <o:OLEObject Type="Embed" ProgID="Equation.3" ShapeID="_x0000_i1065" DrawAspect="Content" ObjectID="_1766323367" r:id="rId95"/>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60.3pt;height:25.65pt;mso-wrap-style:square;mso-position-horizontal-relative:page;mso-position-vertical-relative:page" o:ole="">
                  <v:fill o:detectmouseclick="t"/>
                  <v:imagedata r:id="rId96" o:title=""/>
                </v:shape>
                <o:OLEObject Type="Embed" ProgID="Equation.3" ShapeID="_x0000_i1066" DrawAspect="Content" ObjectID="_1766323368" r:id="rId97">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65pt;height:25.65pt" o:ole="" fillcolor="window">
                  <v:imagedata r:id="rId98" o:title=""/>
                </v:shape>
                <o:OLEObject Type="Embed" ProgID="Equation.DSMT4" ShapeID="_x0000_i1067" DrawAspect="Content" ObjectID="_1766323369" r:id="rId99"/>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5pt;height:41.3pt;mso-wrap-style:square;mso-position-horizontal-relative:page;mso-position-vertical-relative:page" o:ole="">
                  <v:fill o:detectmouseclick="t"/>
                  <v:imagedata r:id="rId100" o:title=""/>
                </v:shape>
                <o:OLEObject Type="Embed" ProgID="Equation.3" ShapeID="_x0000_i1068" DrawAspect="Content" ObjectID="_1766323370" r:id="rId101"/>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1.3pt;mso-wrap-style:square;mso-position-horizontal-relative:page;mso-position-vertical-relative:page" o:ole="">
                  <v:fill o:detectmouseclick="t"/>
                  <v:imagedata r:id="rId102" o:title=""/>
                </v:shape>
                <o:OLEObject Type="Embed" ProgID="Equation.3" ShapeID="_x0000_i1069" DrawAspect="Content" ObjectID="_1766323371" r:id="rId103"/>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35pt;height:36.3pt;mso-wrap-style:square;mso-position-horizontal-relative:page;mso-position-vertical-relative:page" o:ole="">
                  <v:fill o:detectmouseclick="t"/>
                  <v:imagedata r:id="rId104" o:title=""/>
                </v:shape>
                <o:OLEObject Type="Embed" ProgID="Equation.3" ShapeID="_x0000_i1070" DrawAspect="Content" ObjectID="_1766323372" r:id="rId105"/>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35pt;height:36.3pt;mso-wrap-style:square;mso-position-horizontal-relative:page;mso-position-vertical-relative:page" o:ole="">
                  <v:fill o:detectmouseclick="t"/>
                  <v:imagedata r:id="rId106" o:title=""/>
                </v:shape>
                <o:OLEObject Type="Embed" ProgID="Equation.3" ShapeID="_x0000_i1071" DrawAspect="Content" ObjectID="_1766323373" r:id="rId107"/>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65pt" o:ole="">
                  <v:imagedata r:id="rId108" o:title=""/>
                </v:shape>
                <o:OLEObject Type="Embed" ProgID="Equation.3" ShapeID="_x0000_i1072" DrawAspect="Content" ObjectID="_1766323374" r:id="rId109"/>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2.7pt;height:25.65pt;mso-wrap-style:square;mso-position-horizontal-relative:page;mso-position-vertical-relative:page" o:ole="">
                  <v:fill o:detectmouseclick="t"/>
                  <v:imagedata r:id="rId110" o:title=""/>
                </v:shape>
                <o:OLEObject Type="Embed" ProgID="Equation.3" ShapeID="_x0000_i1073" DrawAspect="Content" ObjectID="_1766323375" r:id="rId111"/>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30.7pt;mso-wrap-style:square;mso-position-horizontal-relative:page;mso-position-vertical-relative:page" o:ole="">
                  <v:fill o:detectmouseclick="t"/>
                  <v:imagedata r:id="rId112" o:title=""/>
                </v:shape>
                <o:OLEObject Type="Embed" ProgID="Equation.3" ShapeID="_x0000_i1074" DrawAspect="Content" ObjectID="_1766323376" r:id="rId113"/>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36" w:name="_Toc21095328"/>
      <w:bookmarkStart w:id="6037" w:name="_Toc29766861"/>
      <w:bookmarkStart w:id="6038" w:name="_Toc36041008"/>
      <w:bookmarkStart w:id="6039" w:name="_Toc37228418"/>
      <w:bookmarkStart w:id="6040" w:name="_Toc37228922"/>
      <w:bookmarkStart w:id="6041" w:name="_Toc37229426"/>
      <w:bookmarkStart w:id="6042" w:name="_Toc45906983"/>
      <w:bookmarkStart w:id="6043" w:name="_Toc61116138"/>
      <w:bookmarkStart w:id="6044" w:name="_Toc67060904"/>
      <w:bookmarkStart w:id="6045" w:name="_Toc74814409"/>
      <w:bookmarkStart w:id="6046" w:name="_Toc76505832"/>
      <w:bookmarkStart w:id="6047" w:name="_Toc83114080"/>
      <w:bookmarkStart w:id="6048" w:name="_Toc89875202"/>
      <w:bookmarkStart w:id="6049" w:name="_Toc98705766"/>
      <w:bookmarkStart w:id="6050" w:name="_Toc130916529"/>
      <w:bookmarkStart w:id="6051" w:name="_Toc137304479"/>
      <w:bookmarkStart w:id="6052" w:name="_Toc138889926"/>
      <w:bookmarkStart w:id="6053" w:name="_Toc145088632"/>
      <w:bookmarkStart w:id="6054" w:name="_Toc145089596"/>
      <w:bookmarkStart w:id="6055" w:name="_Toc155235691"/>
      <w:r w:rsidRPr="007D061B">
        <w:t>6.6.5.5.4</w:t>
      </w:r>
      <w:r w:rsidRPr="007D061B">
        <w:tab/>
        <w:t>Basic Limits for MSR Additional requirements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56" w:name="_Toc21095329"/>
      <w:bookmarkStart w:id="6057" w:name="_Toc29766862"/>
      <w:bookmarkStart w:id="6058" w:name="_Toc36041009"/>
      <w:bookmarkStart w:id="6059" w:name="_Toc37228419"/>
      <w:bookmarkStart w:id="6060" w:name="_Toc37228923"/>
      <w:bookmarkStart w:id="6061" w:name="_Toc37229427"/>
      <w:bookmarkStart w:id="6062" w:name="_Toc45906984"/>
      <w:bookmarkStart w:id="6063" w:name="_Toc61116139"/>
      <w:bookmarkStart w:id="6064" w:name="_Toc67060905"/>
      <w:bookmarkStart w:id="6065" w:name="_Toc74814410"/>
      <w:bookmarkStart w:id="6066" w:name="_Toc76505833"/>
      <w:bookmarkStart w:id="6067" w:name="_Toc83114081"/>
      <w:bookmarkStart w:id="6068" w:name="_Toc89875203"/>
      <w:bookmarkStart w:id="6069" w:name="_Toc98705767"/>
      <w:bookmarkStart w:id="6070" w:name="_Toc130916530"/>
      <w:bookmarkStart w:id="6071" w:name="_Toc137304480"/>
      <w:bookmarkStart w:id="6072" w:name="_Toc138889927"/>
      <w:bookmarkStart w:id="6073" w:name="_Toc145088633"/>
      <w:bookmarkStart w:id="6074" w:name="_Toc145089597"/>
      <w:bookmarkStart w:id="6075" w:name="_Toc155235692"/>
      <w:r w:rsidRPr="007D061B">
        <w:t>6.6.5.5.5</w:t>
      </w:r>
      <w:r w:rsidRPr="007D061B">
        <w:tab/>
        <w:t>Basic Limits for E-UTRA</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65pt" o:ole="" fillcolor="window">
                  <v:imagedata r:id="rId114" o:title=""/>
                </v:shape>
                <o:OLEObject Type="Embed" ProgID="Equation.3" ShapeID="_x0000_i1075" DrawAspect="Content" ObjectID="_1766323377"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65pt" o:ole="" fillcolor="window">
                  <v:imagedata r:id="rId116" o:title=""/>
                </v:shape>
                <o:OLEObject Type="Embed" ProgID="Equation.3" ShapeID="_x0000_i1076" DrawAspect="Content" ObjectID="_1766323378"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7.75pt;height:25.65pt" o:ole="" fillcolor="window">
                  <v:imagedata r:id="rId118" o:title=""/>
                </v:shape>
                <o:OLEObject Type="Embed" ProgID="Equation.3" ShapeID="_x0000_i1077" DrawAspect="Content" ObjectID="_1766323379"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65pt" o:ole="" fillcolor="window">
                  <v:imagedata r:id="rId120" o:title=""/>
                </v:shape>
                <o:OLEObject Type="Embed" ProgID="Equation.3" ShapeID="_x0000_i1078" DrawAspect="Content" ObjectID="_1766323380"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65pt" o:ole="" fillcolor="window">
                  <v:imagedata r:id="rId122" o:title=""/>
                </v:shape>
                <o:OLEObject Type="Embed" ProgID="Equation.3" ShapeID="_x0000_i1079" DrawAspect="Content" ObjectID="_1766323381"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7pt" o:ole="" fillcolor="window">
                  <v:imagedata r:id="rId116" o:title=""/>
                </v:shape>
                <o:OLEObject Type="Embed" ProgID="Equation.3" ShapeID="_x0000_i1080" DrawAspect="Content" ObjectID="_1766323382"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7pt" o:ole="" fillcolor="window">
                  <v:imagedata r:id="rId125" o:title=""/>
                </v:shape>
                <o:OLEObject Type="Embed" ProgID="Equation.3" ShapeID="_x0000_i1081" DrawAspect="Content" ObjectID="_1766323383"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7.75pt;height:30.7pt" o:ole="" fillcolor="window">
                  <v:imagedata r:id="rId127" o:title=""/>
                </v:shape>
                <o:OLEObject Type="Embed" ProgID="Equation.3" ShapeID="_x0000_i1082" DrawAspect="Content" ObjectID="_1766323384"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7.75pt;height:30.7pt" o:ole="" fillcolor="window">
                  <v:imagedata r:id="rId129" o:title=""/>
                </v:shape>
                <o:OLEObject Type="Embed" ProgID="Equation.3" ShapeID="_x0000_i1083" DrawAspect="Content" ObjectID="_1766323385"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7pt" o:ole="" fillcolor="window">
                  <v:imagedata r:id="rId131" o:title=""/>
                </v:shape>
                <o:OLEObject Type="Embed" ProgID="Equation.3" ShapeID="_x0000_i1084" DrawAspect="Content" ObjectID="_1766323386"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75pt;height:30.7pt" o:ole="" fillcolor="window">
                  <v:imagedata r:id="rId133" o:title=""/>
                </v:shape>
                <o:OLEObject Type="Embed" ProgID="Equation.3" ShapeID="_x0000_i1085" DrawAspect="Content" ObjectID="_1766323387"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7.7pt;height:30.7pt" o:ole="" fillcolor="window">
                  <v:imagedata r:id="rId63" o:title=""/>
                </v:shape>
                <o:OLEObject Type="Embed" ProgID="Equation.3" ShapeID="_x0000_i1086" DrawAspect="Content" ObjectID="_1766323388"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7pt" o:ole="" fillcolor="window">
                  <v:imagedata r:id="rId136" o:title=""/>
                </v:shape>
                <o:OLEObject Type="Embed" ProgID="Equation.3" ShapeID="_x0000_i1087" DrawAspect="Content" ObjectID="_1766323389"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7pt" o:ole="" fillcolor="window">
                  <v:imagedata r:id="rId138" o:title=""/>
                </v:shape>
                <o:OLEObject Type="Embed" ProgID="Equation.3" ShapeID="_x0000_i1088" DrawAspect="Content" ObjectID="_1766323390"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7pt" o:ole="" fillcolor="window">
                  <v:imagedata r:id="rId140" o:title=""/>
                </v:shape>
                <o:OLEObject Type="Embed" ProgID="Equation.3" ShapeID="_x0000_i1089" DrawAspect="Content" ObjectID="_1766323391"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7pt" o:ole="" fillcolor="window">
                  <v:imagedata r:id="rId142" o:title=""/>
                </v:shape>
                <o:OLEObject Type="Embed" ProgID="Equation.3" ShapeID="_x0000_i1090" DrawAspect="Content" ObjectID="_1766323392"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7.75pt;height:30.7pt" o:ole="" fillcolor="window">
                  <v:imagedata r:id="rId144" o:title=""/>
                </v:shape>
                <o:OLEObject Type="Embed" ProgID="Equation.3" ShapeID="_x0000_i1091" DrawAspect="Content" ObjectID="_1766323393"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7.75pt;height:30.7pt" o:ole="" fillcolor="window">
                  <v:imagedata r:id="rId146" o:title=""/>
                </v:shape>
                <o:OLEObject Type="Embed" ProgID="Equation.3" ShapeID="_x0000_i1092" DrawAspect="Content" ObjectID="_1766323394"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65pt;height:31.3pt" o:ole="" fillcolor="window">
                  <v:imagedata r:id="rId148" o:title=""/>
                </v:shape>
                <o:OLEObject Type="Embed" ProgID="Equation.3" ShapeID="_x0000_i1093" DrawAspect="Content" ObjectID="_1766323395"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35pt;height:31.3pt" o:ole="" fillcolor="window">
                  <v:imagedata r:id="rId150" o:title=""/>
                </v:shape>
                <o:OLEObject Type="Embed" ProgID="Equation.3" ShapeID="_x0000_i1094" DrawAspect="Content" ObjectID="_1766323396"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7.7pt;height:31.3pt" o:ole="" fillcolor="window">
                  <v:imagedata r:id="rId152" o:title=""/>
                </v:shape>
                <o:OLEObject Type="Embed" ProgID="Equation.3" ShapeID="_x0000_i1095" DrawAspect="Content" ObjectID="_1766323397"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35pt;height:21.3pt" o:ole="" fillcolor="window">
                  <v:imagedata r:id="rId154" o:title=""/>
                </v:shape>
                <o:OLEObject Type="Embed" ProgID="Equation.3" ShapeID="_x0000_i1096" DrawAspect="Content" ObjectID="_1766323398"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35pt;height:31.3pt" o:ole="" fillcolor="window">
                  <v:imagedata r:id="rId156" o:title=""/>
                </v:shape>
                <o:OLEObject Type="Embed" ProgID="Equation.3" ShapeID="_x0000_i1097" DrawAspect="Content" ObjectID="_1766323399"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7.7pt;height:31.3pt" o:ole="" fillcolor="window">
                  <v:imagedata r:id="rId158" o:title=""/>
                </v:shape>
                <o:OLEObject Type="Embed" ProgID="Equation.3" ShapeID="_x0000_i1098" DrawAspect="Content" ObjectID="_1766323400"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35pt;height:21.3pt" o:ole="" fillcolor="window">
                  <v:imagedata r:id="rId160" o:title=""/>
                </v:shape>
                <o:OLEObject Type="Embed" ProgID="Equation.3" ShapeID="_x0000_i1099" DrawAspect="Content" ObjectID="_1766323401"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3pt;height:30.7pt" o:ole="">
                  <v:imagedata r:id="rId162" o:title=""/>
                </v:shape>
                <o:OLEObject Type="Embed" ProgID="Equation.DSMT4" ShapeID="_x0000_i1100" DrawAspect="Content" ObjectID="_1766323402"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7pt" o:ole="" fillcolor="window">
                  <v:imagedata r:id="rId164" o:title=""/>
                </v:shape>
                <o:OLEObject Type="Embed" ProgID="Equation.3" ShapeID="_x0000_i1101" DrawAspect="Content" ObjectID="_1766323403"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3pt;height:30.7pt" o:ole="">
                  <v:imagedata r:id="rId166" o:title=""/>
                </v:shape>
                <o:OLEObject Type="Embed" ProgID="Equation.DSMT4" ShapeID="_x0000_i1102" DrawAspect="Content" ObjectID="_1766323404"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7pt" o:ole="" fillcolor="window">
                  <v:imagedata r:id="rId168" o:title=""/>
                </v:shape>
                <o:OLEObject Type="Embed" ProgID="Equation.3" ShapeID="_x0000_i1103" DrawAspect="Content" ObjectID="_1766323405"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65pt;height:30.7pt" o:ole="">
                  <v:imagedata r:id="rId170" o:title=""/>
                </v:shape>
                <o:OLEObject Type="Embed" ProgID="Equation.DSMT4" ShapeID="_x0000_i1104" DrawAspect="Content" ObjectID="_1766323406"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7pt" o:ole="" fillcolor="window">
                  <v:imagedata r:id="rId172" o:title=""/>
                </v:shape>
                <o:OLEObject Type="Embed" ProgID="Equation.3" ShapeID="_x0000_i1105" DrawAspect="Content" ObjectID="_1766323407"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7pt;height:41.3pt;mso-wrap-style:square;mso-position-horizontal-relative:page;mso-position-vertical-relative:page" o:ole="">
                  <v:fill o:detectmouseclick="t"/>
                  <v:imagedata r:id="rId174" o:title=""/>
                </v:shape>
                <o:OLEObject Type="Embed" ProgID="Equation.3" ShapeID="对象 202" DrawAspect="Content" ObjectID="_1766323408"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7pt;height:41.3pt;mso-wrap-style:square;mso-position-horizontal-relative:page;mso-position-vertical-relative:page" o:ole="">
                  <v:fill o:detectmouseclick="t"/>
                  <v:imagedata r:id="rId176" o:title=""/>
                </v:shape>
                <o:OLEObject Type="Embed" ProgID="Equation.3" ShapeID="对象 203" DrawAspect="Content" ObjectID="_1766323409"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1pt;height:30.7pt" o:ole="">
                  <v:imagedata r:id="rId178" o:title=""/>
                </v:shape>
                <o:OLEObject Type="Embed" ProgID="Equation.DSMT4" ShapeID="_x0000_i1108" DrawAspect="Content" ObjectID="_1766323410"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1pt;height:30.7pt" o:ole="">
                  <v:imagedata r:id="rId180" o:title=""/>
                </v:shape>
                <o:OLEObject Type="Embed" ProgID="Equation.DSMT4" ShapeID="_x0000_i1109" DrawAspect="Content" ObjectID="_1766323411"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35pt;height:41.3pt;mso-wrap-style:square;mso-position-horizontal-relative:page;mso-position-vertical-relative:page" o:ole="">
                  <v:fill o:detectmouseclick="t"/>
                  <v:imagedata r:id="rId182" o:title=""/>
                </v:shape>
                <o:OLEObject Type="Embed" ProgID="Equation.3" ShapeID="对象 204" DrawAspect="Content" ObjectID="_1766323412"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35pt;height:41.3pt;mso-wrap-style:square;mso-position-horizontal-relative:page;mso-position-vertical-relative:page" o:ole="">
                  <v:fill o:detectmouseclick="t"/>
                  <v:imagedata r:id="rId184" o:title=""/>
                </v:shape>
                <o:OLEObject Type="Embed" ProgID="Equation.3" ShapeID="对象 206" DrawAspect="Content" ObjectID="_1766323413"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7pt" o:ole="">
                  <v:imagedata r:id="rId186" o:title=""/>
                </v:shape>
                <o:OLEObject Type="Embed" ProgID="Equation.DSMT4" ShapeID="_x0000_i1112" DrawAspect="Content" ObjectID="_1766323414"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7pt" o:ole="">
                  <v:imagedata r:id="rId188" o:title=""/>
                </v:shape>
                <o:OLEObject Type="Embed" ProgID="Equation.DSMT4" ShapeID="_x0000_i1113" DrawAspect="Content" ObjectID="_1766323415"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7.75pt;height:41.3pt;mso-wrap-style:square;mso-position-horizontal-relative:page;mso-position-vertical-relative:page" o:ole="">
                  <v:fill o:detectmouseclick="t"/>
                  <v:imagedata r:id="rId190" o:title=""/>
                </v:shape>
                <o:OLEObject Type="Embed" ProgID="Equation.3" ShapeID="对象 208" DrawAspect="Content" ObjectID="_1766323416"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7.75pt;height:41.3pt;mso-wrap-style:square;mso-position-horizontal-relative:page;mso-position-vertical-relative:page" o:ole="">
                  <v:fill o:detectmouseclick="t"/>
                  <v:imagedata r:id="rId192" o:title=""/>
                </v:shape>
                <o:OLEObject Type="Embed" ProgID="Equation.3" ShapeID="对象 207" DrawAspect="Content" ObjectID="_1766323417"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7pt" o:ole="">
                  <v:imagedata r:id="rId194" o:title=""/>
                </v:shape>
                <o:OLEObject Type="Embed" ProgID="Equation.DSMT4" ShapeID="_x0000_i1116" DrawAspect="Content" ObjectID="_1766323418"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7pt" o:ole="">
                  <v:imagedata r:id="rId196" o:title=""/>
                </v:shape>
                <o:OLEObject Type="Embed" ProgID="Equation.DSMT4" ShapeID="_x0000_i1117" DrawAspect="Content" ObjectID="_1766323419"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076" w:name="_Toc21095330"/>
      <w:bookmarkStart w:id="6077" w:name="_Toc29766863"/>
      <w:bookmarkStart w:id="6078" w:name="_Toc36041010"/>
      <w:bookmarkStart w:id="6079" w:name="_Toc37228420"/>
      <w:bookmarkStart w:id="6080" w:name="_Toc37228924"/>
      <w:bookmarkStart w:id="6081" w:name="_Toc37229428"/>
      <w:bookmarkStart w:id="6082" w:name="_Toc45906985"/>
      <w:bookmarkStart w:id="6083" w:name="_Toc61116140"/>
      <w:bookmarkStart w:id="6084" w:name="_Toc67060906"/>
      <w:bookmarkStart w:id="6085" w:name="_Toc74814411"/>
      <w:bookmarkStart w:id="6086" w:name="_Toc76505834"/>
      <w:bookmarkStart w:id="6087" w:name="_Toc83114082"/>
      <w:bookmarkStart w:id="6088" w:name="_Toc89875204"/>
      <w:bookmarkStart w:id="6089" w:name="_Toc98705768"/>
      <w:bookmarkStart w:id="6090" w:name="_Toc130916531"/>
      <w:bookmarkStart w:id="6091" w:name="_Toc137304481"/>
      <w:bookmarkStart w:id="6092" w:name="_Toc138889928"/>
      <w:bookmarkStart w:id="6093" w:name="_Toc145088634"/>
      <w:bookmarkStart w:id="6094" w:name="_Toc145089598"/>
      <w:bookmarkStart w:id="6095" w:name="_Toc155235693"/>
      <w:r w:rsidRPr="007D061B">
        <w:t>6.6.6</w:t>
      </w:r>
      <w:r w:rsidRPr="007D061B">
        <w:tab/>
        <w:t>Spurious emission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6E7BBA4" w14:textId="77777777" w:rsidR="005432EB" w:rsidRPr="007D061B" w:rsidRDefault="005432EB" w:rsidP="005432EB">
      <w:pPr>
        <w:pStyle w:val="Heading4"/>
      </w:pPr>
      <w:bookmarkStart w:id="6096" w:name="_Toc21095331"/>
      <w:bookmarkStart w:id="6097" w:name="_Toc29766864"/>
      <w:bookmarkStart w:id="6098" w:name="_Toc36041011"/>
      <w:bookmarkStart w:id="6099" w:name="_Toc37228421"/>
      <w:bookmarkStart w:id="6100" w:name="_Toc37228925"/>
      <w:bookmarkStart w:id="6101" w:name="_Toc37229429"/>
      <w:bookmarkStart w:id="6102" w:name="_Toc45906986"/>
      <w:bookmarkStart w:id="6103" w:name="_Toc61116141"/>
      <w:bookmarkStart w:id="6104" w:name="_Toc67060907"/>
      <w:bookmarkStart w:id="6105" w:name="_Toc74814412"/>
      <w:bookmarkStart w:id="6106" w:name="_Toc76505835"/>
      <w:bookmarkStart w:id="6107" w:name="_Toc83114083"/>
      <w:bookmarkStart w:id="6108" w:name="_Toc89875205"/>
      <w:bookmarkStart w:id="6109" w:name="_Toc98705769"/>
      <w:bookmarkStart w:id="6110" w:name="_Toc130916532"/>
      <w:bookmarkStart w:id="6111" w:name="_Toc137304482"/>
      <w:bookmarkStart w:id="6112" w:name="_Toc138889929"/>
      <w:bookmarkStart w:id="6113" w:name="_Toc145088635"/>
      <w:bookmarkStart w:id="6114" w:name="_Toc145089599"/>
      <w:bookmarkStart w:id="6115" w:name="_Toc155235694"/>
      <w:r w:rsidRPr="007D061B">
        <w:t>6.6.6.1</w:t>
      </w:r>
      <w:r w:rsidRPr="007D061B">
        <w:tab/>
        <w:t>Definition and applicability</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116" w:name="_Toc21095332"/>
      <w:bookmarkStart w:id="6117" w:name="_Toc29766865"/>
      <w:bookmarkStart w:id="6118" w:name="_Toc36041012"/>
      <w:bookmarkStart w:id="6119" w:name="_Toc37228422"/>
      <w:bookmarkStart w:id="6120" w:name="_Toc37228926"/>
      <w:bookmarkStart w:id="6121" w:name="_Toc37229430"/>
      <w:bookmarkStart w:id="6122" w:name="_Toc45906987"/>
      <w:bookmarkStart w:id="6123" w:name="_Toc61116142"/>
      <w:bookmarkStart w:id="6124" w:name="_Toc67060908"/>
      <w:bookmarkStart w:id="6125" w:name="_Toc74814413"/>
      <w:bookmarkStart w:id="6126" w:name="_Toc76505836"/>
      <w:bookmarkStart w:id="6127" w:name="_Toc83114084"/>
      <w:bookmarkStart w:id="6128" w:name="_Toc89875206"/>
      <w:bookmarkStart w:id="6129" w:name="_Toc98705770"/>
      <w:bookmarkStart w:id="6130" w:name="_Toc130916533"/>
      <w:bookmarkStart w:id="6131" w:name="_Toc137304483"/>
      <w:bookmarkStart w:id="6132" w:name="_Toc138889930"/>
      <w:bookmarkStart w:id="6133" w:name="_Toc145088636"/>
      <w:bookmarkStart w:id="6134" w:name="_Toc145089600"/>
      <w:bookmarkStart w:id="6135" w:name="_Toc155235695"/>
      <w:r w:rsidRPr="007D061B">
        <w:t>6.6.6.2</w:t>
      </w:r>
      <w:r w:rsidRPr="007D061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36" w:name="_Toc21095333"/>
      <w:bookmarkStart w:id="6137" w:name="_Toc29766866"/>
      <w:bookmarkStart w:id="6138" w:name="_Toc36041013"/>
      <w:bookmarkStart w:id="6139" w:name="_Toc37228423"/>
      <w:bookmarkStart w:id="6140" w:name="_Toc37228927"/>
      <w:bookmarkStart w:id="6141" w:name="_Toc37229431"/>
      <w:bookmarkStart w:id="6142" w:name="_Toc45906988"/>
      <w:bookmarkStart w:id="6143" w:name="_Toc61116143"/>
      <w:bookmarkStart w:id="6144" w:name="_Toc67060909"/>
      <w:bookmarkStart w:id="6145" w:name="_Toc74814414"/>
      <w:bookmarkStart w:id="6146" w:name="_Toc76505837"/>
      <w:bookmarkStart w:id="6147" w:name="_Toc83114085"/>
      <w:bookmarkStart w:id="6148" w:name="_Toc89875207"/>
      <w:bookmarkStart w:id="6149" w:name="_Toc98705771"/>
      <w:bookmarkStart w:id="6150" w:name="_Toc130916534"/>
      <w:bookmarkStart w:id="6151" w:name="_Toc137304484"/>
      <w:bookmarkStart w:id="6152" w:name="_Toc138889931"/>
      <w:bookmarkStart w:id="6153" w:name="_Toc145088637"/>
      <w:bookmarkStart w:id="6154" w:name="_Toc145089601"/>
      <w:bookmarkStart w:id="6155" w:name="_Toc155235696"/>
      <w:r w:rsidRPr="007D061B">
        <w:t>6.6.2.3</w:t>
      </w:r>
      <w:r w:rsidRPr="007D061B">
        <w:tab/>
        <w:t>Test purpose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56" w:name="_Toc21095334"/>
      <w:bookmarkStart w:id="6157" w:name="_Toc29766867"/>
      <w:bookmarkStart w:id="6158" w:name="_Toc36041014"/>
      <w:bookmarkStart w:id="6159" w:name="_Toc37228424"/>
      <w:bookmarkStart w:id="6160" w:name="_Toc37228928"/>
      <w:bookmarkStart w:id="6161" w:name="_Toc37229432"/>
      <w:bookmarkStart w:id="6162" w:name="_Toc45906989"/>
      <w:bookmarkStart w:id="6163" w:name="_Toc61116144"/>
      <w:bookmarkStart w:id="6164" w:name="_Toc67060910"/>
      <w:bookmarkStart w:id="6165" w:name="_Toc74814415"/>
      <w:bookmarkStart w:id="6166" w:name="_Toc76505838"/>
      <w:bookmarkStart w:id="6167" w:name="_Toc83114086"/>
      <w:bookmarkStart w:id="6168" w:name="_Toc89875208"/>
      <w:bookmarkStart w:id="6169" w:name="_Toc98705772"/>
      <w:bookmarkStart w:id="6170" w:name="_Toc130916535"/>
      <w:bookmarkStart w:id="6171" w:name="_Toc137304485"/>
      <w:bookmarkStart w:id="6172" w:name="_Toc138889932"/>
      <w:bookmarkStart w:id="6173" w:name="_Toc145088638"/>
      <w:bookmarkStart w:id="6174" w:name="_Toc145089602"/>
      <w:bookmarkStart w:id="6175" w:name="_Toc155235697"/>
      <w:r w:rsidRPr="007D061B">
        <w:t>6.6.6.4</w:t>
      </w:r>
      <w:r w:rsidRPr="007D061B">
        <w:tab/>
        <w:t>Method of test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2386E81" w14:textId="77777777" w:rsidR="005432EB" w:rsidRPr="007D061B" w:rsidRDefault="005432EB" w:rsidP="005432EB">
      <w:pPr>
        <w:pStyle w:val="Heading5"/>
      </w:pPr>
      <w:bookmarkStart w:id="6176" w:name="_Toc21095335"/>
      <w:bookmarkStart w:id="6177" w:name="_Toc29766868"/>
      <w:bookmarkStart w:id="6178" w:name="_Toc36041015"/>
      <w:bookmarkStart w:id="6179" w:name="_Toc37228425"/>
      <w:bookmarkStart w:id="6180" w:name="_Toc37228929"/>
      <w:bookmarkStart w:id="6181" w:name="_Toc37229433"/>
      <w:bookmarkStart w:id="6182" w:name="_Toc45906990"/>
      <w:bookmarkStart w:id="6183" w:name="_Toc61116145"/>
      <w:bookmarkStart w:id="6184" w:name="_Toc67060911"/>
      <w:bookmarkStart w:id="6185" w:name="_Toc74814416"/>
      <w:bookmarkStart w:id="6186" w:name="_Toc76505839"/>
      <w:bookmarkStart w:id="6187" w:name="_Toc83114087"/>
      <w:bookmarkStart w:id="6188" w:name="_Toc89875209"/>
      <w:bookmarkStart w:id="6189" w:name="_Toc98705773"/>
      <w:bookmarkStart w:id="6190" w:name="_Toc130916536"/>
      <w:bookmarkStart w:id="6191" w:name="_Toc137304486"/>
      <w:bookmarkStart w:id="6192" w:name="_Toc138889933"/>
      <w:bookmarkStart w:id="6193" w:name="_Toc145088639"/>
      <w:bookmarkStart w:id="6194" w:name="_Toc145089603"/>
      <w:bookmarkStart w:id="6195" w:name="_Toc155235698"/>
      <w:r w:rsidRPr="007D061B">
        <w:t>6.6.6.4.1</w:t>
      </w:r>
      <w:r w:rsidRPr="007D061B">
        <w:tab/>
        <w:t>Initial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19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19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19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19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198" w:name="_Toc21095336"/>
      <w:bookmarkStart w:id="6199" w:name="_Toc29766869"/>
      <w:bookmarkStart w:id="6200" w:name="_Toc36041016"/>
      <w:bookmarkStart w:id="6201" w:name="_Toc37228426"/>
      <w:bookmarkStart w:id="6202" w:name="_Toc37228930"/>
      <w:bookmarkStart w:id="6203" w:name="_Toc37229434"/>
      <w:bookmarkStart w:id="6204" w:name="_Toc45906991"/>
      <w:bookmarkStart w:id="6205" w:name="_Toc61116146"/>
      <w:bookmarkStart w:id="6206" w:name="_Toc67060912"/>
      <w:bookmarkStart w:id="6207" w:name="_Toc74814417"/>
      <w:bookmarkStart w:id="6208" w:name="_Toc76505840"/>
      <w:bookmarkStart w:id="6209" w:name="_Toc83114088"/>
      <w:bookmarkStart w:id="6210" w:name="_Toc89875210"/>
      <w:bookmarkStart w:id="6211" w:name="_Toc98705774"/>
      <w:bookmarkStart w:id="6212" w:name="_Toc130916537"/>
      <w:bookmarkStart w:id="6213" w:name="_Toc137304487"/>
      <w:bookmarkStart w:id="6214" w:name="_Toc138889934"/>
      <w:bookmarkStart w:id="6215" w:name="_Toc145088640"/>
      <w:bookmarkStart w:id="6216" w:name="_Toc145089604"/>
      <w:bookmarkStart w:id="6217" w:name="_Toc155235699"/>
      <w:r w:rsidRPr="007D061B">
        <w:t>6.6.6.4.2</w:t>
      </w:r>
      <w:r w:rsidRPr="007D061B">
        <w:tab/>
        <w:t>Procedure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18" w:name="_Toc21095337"/>
      <w:bookmarkStart w:id="6219" w:name="_Toc29766870"/>
      <w:bookmarkStart w:id="6220" w:name="_Toc36041017"/>
      <w:bookmarkStart w:id="6221" w:name="_Toc37228427"/>
      <w:bookmarkStart w:id="6222" w:name="_Toc37228931"/>
      <w:bookmarkStart w:id="6223" w:name="_Toc37229435"/>
      <w:bookmarkStart w:id="6224" w:name="_Toc45906992"/>
      <w:bookmarkStart w:id="6225" w:name="_Toc61116147"/>
      <w:bookmarkStart w:id="6226" w:name="_Toc67060913"/>
      <w:bookmarkStart w:id="6227" w:name="_Toc74814418"/>
      <w:bookmarkStart w:id="6228" w:name="_Toc76505841"/>
      <w:bookmarkStart w:id="6229" w:name="_Toc83114089"/>
      <w:bookmarkStart w:id="6230" w:name="_Toc89875211"/>
      <w:bookmarkStart w:id="6231" w:name="_Toc98705775"/>
      <w:bookmarkStart w:id="6232" w:name="_Toc130916538"/>
      <w:bookmarkStart w:id="6233" w:name="_Toc137304488"/>
      <w:bookmarkStart w:id="6234" w:name="_Toc138889935"/>
      <w:bookmarkStart w:id="6235" w:name="_Toc145088641"/>
      <w:bookmarkStart w:id="6236" w:name="_Toc145089605"/>
      <w:bookmarkStart w:id="6237" w:name="_Toc155235700"/>
      <w:r w:rsidRPr="007D061B">
        <w:t>6.6.6.5</w:t>
      </w:r>
      <w:r w:rsidRPr="007D061B">
        <w:tab/>
        <w:t>Test requirements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BE87919" w14:textId="77777777" w:rsidR="005432EB" w:rsidRPr="007D061B" w:rsidRDefault="005432EB" w:rsidP="005432EB">
      <w:pPr>
        <w:pStyle w:val="Heading5"/>
      </w:pPr>
      <w:bookmarkStart w:id="6238" w:name="_Toc21095338"/>
      <w:bookmarkStart w:id="6239" w:name="_Toc29766871"/>
      <w:bookmarkStart w:id="6240" w:name="_Toc36041018"/>
      <w:bookmarkStart w:id="6241" w:name="_Toc37228428"/>
      <w:bookmarkStart w:id="6242" w:name="_Toc37228932"/>
      <w:bookmarkStart w:id="6243" w:name="_Toc37229436"/>
      <w:bookmarkStart w:id="6244" w:name="_Toc45906993"/>
      <w:bookmarkStart w:id="6245" w:name="_Toc61116148"/>
      <w:bookmarkStart w:id="6246" w:name="_Toc67060914"/>
      <w:bookmarkStart w:id="6247" w:name="_Toc74814419"/>
      <w:bookmarkStart w:id="6248" w:name="_Toc76505842"/>
      <w:bookmarkStart w:id="6249" w:name="_Toc83114090"/>
      <w:bookmarkStart w:id="6250" w:name="_Toc89875212"/>
      <w:bookmarkStart w:id="6251" w:name="_Toc98705776"/>
      <w:bookmarkStart w:id="6252" w:name="_Toc130916539"/>
      <w:bookmarkStart w:id="6253" w:name="_Toc137304489"/>
      <w:bookmarkStart w:id="6254" w:name="_Toc138889936"/>
      <w:bookmarkStart w:id="6255" w:name="_Toc145088642"/>
      <w:bookmarkStart w:id="6256" w:name="_Toc145089606"/>
      <w:bookmarkStart w:id="6257" w:name="_Toc155235701"/>
      <w:r w:rsidRPr="007D061B">
        <w:t>6.6.6.5.1</w:t>
      </w:r>
      <w:r w:rsidRPr="007D061B">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58" w:name="_Toc21095339"/>
      <w:bookmarkStart w:id="6259" w:name="_Toc29766872"/>
      <w:bookmarkStart w:id="6260" w:name="_Toc36041019"/>
      <w:bookmarkStart w:id="6261" w:name="_Toc37228429"/>
      <w:bookmarkStart w:id="6262" w:name="_Toc37228933"/>
      <w:bookmarkStart w:id="6263" w:name="_Toc37229437"/>
      <w:bookmarkStart w:id="6264" w:name="_Toc45906994"/>
      <w:bookmarkStart w:id="6265" w:name="_Toc61116149"/>
      <w:bookmarkStart w:id="6266" w:name="_Toc67060915"/>
      <w:bookmarkStart w:id="6267" w:name="_Toc74814420"/>
      <w:bookmarkStart w:id="6268" w:name="_Toc76505843"/>
      <w:bookmarkStart w:id="6269" w:name="_Toc83114091"/>
      <w:bookmarkStart w:id="6270" w:name="_Toc89875213"/>
      <w:bookmarkStart w:id="6271" w:name="_Toc98705777"/>
      <w:bookmarkStart w:id="6272" w:name="_Toc130916540"/>
      <w:bookmarkStart w:id="6273" w:name="_Toc137304490"/>
      <w:bookmarkStart w:id="6274" w:name="_Toc138889937"/>
      <w:bookmarkStart w:id="6275" w:name="_Toc145088643"/>
      <w:bookmarkStart w:id="6276" w:name="_Toc145089607"/>
      <w:bookmarkStart w:id="6277" w:name="_Toc155235702"/>
      <w:r w:rsidRPr="007D061B">
        <w:t>6.6.6.5.2</w:t>
      </w:r>
      <w:r w:rsidRPr="007D061B">
        <w:tab/>
        <w:t>Basic limits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00A35E1D" w:rsidR="00734A5F" w:rsidRPr="007D061B" w:rsidRDefault="00734A5F" w:rsidP="0001143E">
            <w:pPr>
              <w:pStyle w:val="TAC"/>
              <w:keepNext w:val="0"/>
              <w:keepLines w:val="0"/>
              <w:rPr>
                <w:rFonts w:cs="Arial"/>
              </w:rPr>
            </w:pPr>
            <w:r w:rsidRPr="007D061B">
              <w:rPr>
                <w:rFonts w:cs="Arial"/>
              </w:rPr>
              <w:t xml:space="preserve">E-UTRA Band 6, 18 or </w:t>
            </w:r>
            <w:r w:rsidR="00645DB9" w:rsidRPr="007D061B">
              <w:rPr>
                <w:rFonts w:cs="Arial"/>
              </w:rPr>
              <w:t>19</w:t>
            </w:r>
            <w:r w:rsidR="00645DB9" w:rsidRPr="00A9729C">
              <w:t xml:space="preserve"> or NR </w:t>
            </w:r>
            <w:r w:rsidR="00645DB9">
              <w:t>b</w:t>
            </w:r>
            <w:r w:rsidR="00645DB9" w:rsidRPr="00A9729C">
              <w:t>and n</w:t>
            </w:r>
            <w:r w:rsidR="00645DB9">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3972AB06"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7F17D786" w:rsidR="00645DB9" w:rsidRPr="007D061B" w:rsidRDefault="00645DB9" w:rsidP="0001143E">
            <w:pPr>
              <w:pStyle w:val="TAL"/>
              <w:keepNext w:val="0"/>
              <w:keepLines w:val="0"/>
              <w:rPr>
                <w:rFonts w:cs="Arial"/>
              </w:rPr>
            </w:pPr>
            <w:r w:rsidRPr="00A9729C">
              <w:t xml:space="preserve">This requirement does not apply to </w:t>
            </w:r>
            <w:r>
              <w:t xml:space="preserve">NR </w:t>
            </w:r>
            <w:r w:rsidRPr="00A9729C">
              <w:t>BS operating in band n</w:t>
            </w:r>
            <w:r>
              <w:t>18</w:t>
            </w:r>
            <w:r w:rsidRPr="00A9729C">
              <w:t>.</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552283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68E7A5C2" w:rsidR="00645DB9" w:rsidRPr="007D061B" w:rsidRDefault="00645DB9" w:rsidP="0001143E">
            <w:pPr>
              <w:pStyle w:val="TAL"/>
              <w:keepNext w:val="0"/>
              <w:keepLines w:val="0"/>
              <w:rPr>
                <w:rFonts w:cs="Arial"/>
              </w:rPr>
            </w:pPr>
            <w:r w:rsidRPr="007D061B">
              <w:rPr>
                <w:rFonts w:cs="Arial"/>
              </w:rPr>
              <w:t xml:space="preserve">This requirement does not apply to </w:t>
            </w:r>
            <w:r>
              <w:rPr>
                <w:rFonts w:cs="Arial"/>
              </w:rPr>
              <w:t>NR</w:t>
            </w:r>
            <w:r w:rsidRPr="007D061B">
              <w:rPr>
                <w:rFonts w:cs="v5.0.0"/>
              </w:rPr>
              <w:t xml:space="preserve"> </w:t>
            </w:r>
            <w:r w:rsidRPr="007D061B">
              <w:rPr>
                <w:rFonts w:cs="Arial"/>
              </w:rPr>
              <w:t xml:space="preserve">BS operating in band </w:t>
            </w:r>
            <w:r>
              <w:rPr>
                <w:rFonts w:cs="Arial"/>
              </w:rPr>
              <w:t>n18</w:t>
            </w:r>
            <w:r w:rsidRPr="007D061B">
              <w:rPr>
                <w:rFonts w:cs="Arial"/>
              </w:rPr>
              <w:t xml:space="preserve"> between </w:t>
            </w:r>
            <w:r>
              <w:rPr>
                <w:rFonts w:cs="Arial"/>
              </w:rPr>
              <w:t>815</w:t>
            </w:r>
            <w:r w:rsidRPr="007D061B">
              <w:rPr>
                <w:rFonts w:cs="Arial"/>
              </w:rPr>
              <w:t>-8</w:t>
            </w:r>
            <w:r>
              <w:rPr>
                <w:rFonts w:cs="Arial"/>
              </w:rPr>
              <w:t>30</w:t>
            </w:r>
            <w:r w:rsidRPr="007D061B">
              <w:rPr>
                <w:rFonts w:cs="Arial"/>
              </w:rPr>
              <w:t xml:space="preserve">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278" w:name="_Toc21095340"/>
      <w:bookmarkStart w:id="6279" w:name="_Toc29766873"/>
      <w:bookmarkStart w:id="6280" w:name="_Toc36041020"/>
      <w:bookmarkStart w:id="6281" w:name="_Toc37228430"/>
      <w:bookmarkStart w:id="6282" w:name="_Toc37228934"/>
      <w:bookmarkStart w:id="6283" w:name="_Toc37229438"/>
      <w:bookmarkStart w:id="6284" w:name="_Toc45906995"/>
      <w:bookmarkStart w:id="6285" w:name="_Toc61116150"/>
      <w:bookmarkStart w:id="6286" w:name="_Toc67060916"/>
      <w:bookmarkStart w:id="6287" w:name="_Toc74814421"/>
      <w:bookmarkStart w:id="6288" w:name="_Toc76505844"/>
      <w:bookmarkStart w:id="6289" w:name="_Toc83114092"/>
      <w:bookmarkStart w:id="6290" w:name="_Toc89875214"/>
      <w:bookmarkStart w:id="6291" w:name="_Toc98705778"/>
      <w:bookmarkStart w:id="6292" w:name="_Toc130916541"/>
      <w:bookmarkStart w:id="6293" w:name="_Toc137304491"/>
      <w:bookmarkStart w:id="6294" w:name="_Toc138889938"/>
      <w:bookmarkStart w:id="6295" w:name="_Toc145088644"/>
      <w:bookmarkStart w:id="6296" w:name="_Toc145089608"/>
      <w:bookmarkStart w:id="6297" w:name="_Toc155235703"/>
      <w:r w:rsidRPr="007D061B">
        <w:rPr>
          <w:lang w:eastAsia="zh-CN"/>
        </w:rPr>
        <w:t>6.7</w:t>
      </w:r>
      <w:r w:rsidRPr="007D061B">
        <w:rPr>
          <w:lang w:eastAsia="zh-CN"/>
        </w:rPr>
        <w:tab/>
        <w:t>Transmitter intermodulation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50B5236" w14:textId="77777777" w:rsidR="005432EB" w:rsidRPr="007D061B" w:rsidRDefault="005432EB" w:rsidP="005432EB">
      <w:pPr>
        <w:pStyle w:val="Heading3"/>
      </w:pPr>
      <w:bookmarkStart w:id="6298" w:name="_Toc21095341"/>
      <w:bookmarkStart w:id="6299" w:name="_Toc29766874"/>
      <w:bookmarkStart w:id="6300" w:name="_Toc36041021"/>
      <w:bookmarkStart w:id="6301" w:name="_Toc37228431"/>
      <w:bookmarkStart w:id="6302" w:name="_Toc37228935"/>
      <w:bookmarkStart w:id="6303" w:name="_Toc37229439"/>
      <w:bookmarkStart w:id="6304" w:name="_Toc45906996"/>
      <w:bookmarkStart w:id="6305" w:name="_Toc61116151"/>
      <w:bookmarkStart w:id="6306" w:name="_Toc67060917"/>
      <w:bookmarkStart w:id="6307" w:name="_Toc74814422"/>
      <w:bookmarkStart w:id="6308" w:name="_Toc76505845"/>
      <w:bookmarkStart w:id="6309" w:name="_Toc83114093"/>
      <w:bookmarkStart w:id="6310" w:name="_Toc89875215"/>
      <w:bookmarkStart w:id="6311" w:name="_Toc98705779"/>
      <w:bookmarkStart w:id="6312" w:name="_Toc130916542"/>
      <w:bookmarkStart w:id="6313" w:name="_Toc137304492"/>
      <w:bookmarkStart w:id="6314" w:name="_Toc138889939"/>
      <w:bookmarkStart w:id="6315" w:name="_Toc145088645"/>
      <w:bookmarkStart w:id="6316" w:name="_Toc145089609"/>
      <w:bookmarkStart w:id="6317" w:name="_Toc155235704"/>
      <w:r w:rsidRPr="007D061B">
        <w:t>6.7.1</w:t>
      </w:r>
      <w:r w:rsidRPr="007D061B">
        <w:tab/>
        <w:t>Definition and applicability</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5E5DBE74" w14:textId="77777777" w:rsidR="005432EB" w:rsidRPr="007D061B" w:rsidRDefault="005432EB" w:rsidP="005432EB">
      <w:pPr>
        <w:pStyle w:val="Heading4"/>
      </w:pPr>
      <w:bookmarkStart w:id="6318" w:name="_Toc21095342"/>
      <w:bookmarkStart w:id="6319" w:name="_Toc29766875"/>
      <w:bookmarkStart w:id="6320" w:name="_Toc36041022"/>
      <w:bookmarkStart w:id="6321" w:name="_Toc37228432"/>
      <w:bookmarkStart w:id="6322" w:name="_Toc37228936"/>
      <w:bookmarkStart w:id="6323" w:name="_Toc37229440"/>
      <w:bookmarkStart w:id="6324" w:name="_Toc45906997"/>
      <w:bookmarkStart w:id="6325" w:name="_Toc61116152"/>
      <w:bookmarkStart w:id="6326" w:name="_Toc67060918"/>
      <w:bookmarkStart w:id="6327" w:name="_Toc74814423"/>
      <w:bookmarkStart w:id="6328" w:name="_Toc76505846"/>
      <w:bookmarkStart w:id="6329" w:name="_Toc83114094"/>
      <w:bookmarkStart w:id="6330" w:name="_Toc89875216"/>
      <w:bookmarkStart w:id="6331" w:name="_Toc98705780"/>
      <w:bookmarkStart w:id="6332" w:name="_Toc130916543"/>
      <w:bookmarkStart w:id="6333" w:name="_Toc137304493"/>
      <w:bookmarkStart w:id="6334" w:name="_Toc138889940"/>
      <w:bookmarkStart w:id="6335" w:name="_Toc145088646"/>
      <w:bookmarkStart w:id="6336" w:name="_Toc145089610"/>
      <w:bookmarkStart w:id="6337" w:name="_Toc155235705"/>
      <w:r w:rsidRPr="007D061B">
        <w:t>6.7.1.1</w:t>
      </w:r>
      <w:r w:rsidRPr="007D061B">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38" w:name="_Toc21095343"/>
      <w:bookmarkStart w:id="6339" w:name="_Toc29766876"/>
      <w:bookmarkStart w:id="6340" w:name="_Toc36041023"/>
      <w:bookmarkStart w:id="6341" w:name="_Toc37228433"/>
      <w:bookmarkStart w:id="6342" w:name="_Toc37228937"/>
      <w:bookmarkStart w:id="6343" w:name="_Toc37229441"/>
      <w:bookmarkStart w:id="6344" w:name="_Toc45906998"/>
      <w:bookmarkStart w:id="6345" w:name="_Toc61116153"/>
      <w:bookmarkStart w:id="6346" w:name="_Toc67060919"/>
      <w:bookmarkStart w:id="6347" w:name="_Toc74814424"/>
      <w:bookmarkStart w:id="6348" w:name="_Toc76505847"/>
      <w:bookmarkStart w:id="6349" w:name="_Toc83114095"/>
      <w:bookmarkStart w:id="6350" w:name="_Toc89875217"/>
      <w:bookmarkStart w:id="6351" w:name="_Toc98705781"/>
      <w:bookmarkStart w:id="6352" w:name="_Toc130916544"/>
      <w:bookmarkStart w:id="6353" w:name="_Toc137304494"/>
      <w:bookmarkStart w:id="6354" w:name="_Toc138889941"/>
      <w:bookmarkStart w:id="6355" w:name="_Toc145088647"/>
      <w:bookmarkStart w:id="6356" w:name="_Toc145089611"/>
      <w:bookmarkStart w:id="6357" w:name="_Toc155235706"/>
      <w:r w:rsidRPr="007D061B">
        <w:t>6.7.2</w:t>
      </w:r>
      <w:r w:rsidRPr="007D061B">
        <w:tab/>
        <w:t>Minimum requirement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58" w:name="_Toc21095344"/>
      <w:bookmarkStart w:id="6359" w:name="_Toc29766877"/>
      <w:bookmarkStart w:id="6360" w:name="_Toc36041024"/>
      <w:bookmarkStart w:id="6361" w:name="_Toc37228434"/>
      <w:bookmarkStart w:id="6362" w:name="_Toc37228938"/>
      <w:bookmarkStart w:id="6363" w:name="_Toc37229442"/>
      <w:bookmarkStart w:id="6364" w:name="_Toc45906999"/>
      <w:bookmarkStart w:id="6365" w:name="_Toc61116154"/>
      <w:bookmarkStart w:id="6366" w:name="_Toc67060920"/>
      <w:bookmarkStart w:id="6367" w:name="_Toc74814425"/>
      <w:bookmarkStart w:id="6368" w:name="_Toc76505848"/>
      <w:bookmarkStart w:id="6369" w:name="_Toc83114096"/>
      <w:bookmarkStart w:id="6370" w:name="_Toc89875218"/>
      <w:bookmarkStart w:id="6371" w:name="_Toc98705782"/>
      <w:bookmarkStart w:id="6372" w:name="_Toc130916545"/>
      <w:bookmarkStart w:id="6373" w:name="_Toc137304495"/>
      <w:bookmarkStart w:id="6374" w:name="_Toc138889942"/>
      <w:bookmarkStart w:id="6375" w:name="_Toc145088648"/>
      <w:bookmarkStart w:id="6376" w:name="_Toc145089612"/>
      <w:bookmarkStart w:id="6377" w:name="_Toc155235707"/>
      <w:r w:rsidRPr="007D061B">
        <w:t>6.7.3</w:t>
      </w:r>
      <w:r w:rsidRPr="007D061B">
        <w:tab/>
        <w:t>Test purpose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378" w:name="_Toc21095345"/>
      <w:bookmarkStart w:id="6379" w:name="_Toc29766878"/>
      <w:bookmarkStart w:id="6380" w:name="_Toc36041025"/>
      <w:bookmarkStart w:id="6381" w:name="_Toc37228435"/>
      <w:bookmarkStart w:id="6382" w:name="_Toc37228939"/>
      <w:bookmarkStart w:id="6383" w:name="_Toc37229443"/>
      <w:bookmarkStart w:id="6384" w:name="_Toc45907000"/>
      <w:bookmarkStart w:id="6385" w:name="_Toc61116155"/>
      <w:bookmarkStart w:id="6386" w:name="_Toc67060921"/>
      <w:bookmarkStart w:id="6387" w:name="_Toc74814426"/>
      <w:bookmarkStart w:id="6388" w:name="_Toc76505849"/>
      <w:bookmarkStart w:id="6389" w:name="_Toc83114097"/>
      <w:bookmarkStart w:id="6390" w:name="_Toc89875219"/>
      <w:bookmarkStart w:id="6391" w:name="_Toc98705783"/>
      <w:bookmarkStart w:id="6392" w:name="_Toc130916546"/>
      <w:bookmarkStart w:id="6393" w:name="_Toc137304496"/>
      <w:bookmarkStart w:id="6394" w:name="_Toc138889943"/>
      <w:bookmarkStart w:id="6395" w:name="_Toc145088649"/>
      <w:bookmarkStart w:id="6396" w:name="_Toc145089613"/>
      <w:bookmarkStart w:id="6397" w:name="_Toc155235708"/>
      <w:r w:rsidRPr="007D061B">
        <w:t>6.7.4</w:t>
      </w:r>
      <w:r w:rsidRPr="007D061B">
        <w:tab/>
        <w:t>Method of test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240737C" w14:textId="77777777" w:rsidR="005432EB" w:rsidRPr="007D061B" w:rsidRDefault="005432EB" w:rsidP="005432EB">
      <w:pPr>
        <w:pStyle w:val="Heading4"/>
      </w:pPr>
      <w:bookmarkStart w:id="6398" w:name="_Toc21095346"/>
      <w:bookmarkStart w:id="6399" w:name="_Toc29766879"/>
      <w:bookmarkStart w:id="6400" w:name="_Toc36041026"/>
      <w:bookmarkStart w:id="6401" w:name="_Toc37228436"/>
      <w:bookmarkStart w:id="6402" w:name="_Toc37228940"/>
      <w:bookmarkStart w:id="6403" w:name="_Toc37229444"/>
      <w:bookmarkStart w:id="6404" w:name="_Toc45907001"/>
      <w:bookmarkStart w:id="6405" w:name="_Toc61116156"/>
      <w:bookmarkStart w:id="6406" w:name="_Toc67060922"/>
      <w:bookmarkStart w:id="6407" w:name="_Toc74814427"/>
      <w:bookmarkStart w:id="6408" w:name="_Toc76505850"/>
      <w:bookmarkStart w:id="6409" w:name="_Toc83114098"/>
      <w:bookmarkStart w:id="6410" w:name="_Toc89875220"/>
      <w:bookmarkStart w:id="6411" w:name="_Toc98705784"/>
      <w:bookmarkStart w:id="6412" w:name="_Toc130916547"/>
      <w:bookmarkStart w:id="6413" w:name="_Toc137304497"/>
      <w:bookmarkStart w:id="6414" w:name="_Toc138889944"/>
      <w:bookmarkStart w:id="6415" w:name="_Toc145088650"/>
      <w:bookmarkStart w:id="6416" w:name="_Toc145089614"/>
      <w:bookmarkStart w:id="6417" w:name="_Toc155235709"/>
      <w:r w:rsidRPr="007D061B">
        <w:t>6.7.4.1</w:t>
      </w:r>
      <w:r w:rsidRPr="007D061B">
        <w:tab/>
        <w:t>Initial conditions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18" w:name="_Toc21095347"/>
      <w:bookmarkStart w:id="6419" w:name="_Toc29766880"/>
      <w:bookmarkStart w:id="6420" w:name="_Toc36041027"/>
      <w:bookmarkStart w:id="6421" w:name="_Toc37228437"/>
      <w:bookmarkStart w:id="6422" w:name="_Toc37228941"/>
      <w:bookmarkStart w:id="6423" w:name="_Toc37229445"/>
      <w:bookmarkStart w:id="6424" w:name="_Toc45907002"/>
      <w:bookmarkStart w:id="6425" w:name="_Toc61116157"/>
      <w:bookmarkStart w:id="6426" w:name="_Toc67060923"/>
      <w:bookmarkStart w:id="6427" w:name="_Toc74814428"/>
      <w:bookmarkStart w:id="6428" w:name="_Toc76505851"/>
      <w:bookmarkStart w:id="6429" w:name="_Toc83114099"/>
      <w:bookmarkStart w:id="6430" w:name="_Toc89875221"/>
      <w:bookmarkStart w:id="6431" w:name="_Toc98705785"/>
      <w:bookmarkStart w:id="6432" w:name="_Toc130916548"/>
      <w:bookmarkStart w:id="6433" w:name="_Toc137304498"/>
      <w:bookmarkStart w:id="6434" w:name="_Toc138889945"/>
      <w:bookmarkStart w:id="6435" w:name="_Toc145088651"/>
      <w:bookmarkStart w:id="6436" w:name="_Toc145089615"/>
      <w:bookmarkStart w:id="6437" w:name="_Toc155235710"/>
      <w:r w:rsidRPr="007D061B">
        <w:t>6.7.4.2</w:t>
      </w:r>
      <w:r w:rsidRPr="007D061B">
        <w:tab/>
        <w:t>Procedure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38" w:name="_Toc21095348"/>
      <w:bookmarkStart w:id="6439" w:name="_Toc29766881"/>
      <w:bookmarkStart w:id="6440" w:name="_Toc36041028"/>
      <w:bookmarkStart w:id="6441" w:name="_Toc37228438"/>
      <w:bookmarkStart w:id="6442" w:name="_Toc37228942"/>
      <w:bookmarkStart w:id="6443" w:name="_Toc37229446"/>
      <w:bookmarkStart w:id="6444" w:name="_Toc45907003"/>
      <w:bookmarkStart w:id="6445" w:name="_Toc61116158"/>
      <w:bookmarkStart w:id="6446" w:name="_Toc67060924"/>
      <w:bookmarkStart w:id="6447" w:name="_Toc74814429"/>
      <w:bookmarkStart w:id="6448" w:name="_Toc76505852"/>
      <w:bookmarkStart w:id="6449" w:name="_Toc83114100"/>
      <w:bookmarkStart w:id="6450" w:name="_Toc89875222"/>
      <w:bookmarkStart w:id="6451" w:name="_Toc98705786"/>
      <w:bookmarkStart w:id="6452" w:name="_Toc130916549"/>
      <w:bookmarkStart w:id="6453" w:name="_Toc137304499"/>
      <w:bookmarkStart w:id="6454" w:name="_Toc138889946"/>
      <w:bookmarkStart w:id="6455" w:name="_Toc145088652"/>
      <w:bookmarkStart w:id="6456" w:name="_Toc145089616"/>
      <w:bookmarkStart w:id="6457" w:name="_Toc155235711"/>
      <w:r w:rsidRPr="007D061B">
        <w:t>6.7.5</w:t>
      </w:r>
      <w:r w:rsidRPr="007D061B">
        <w:tab/>
        <w:t>Test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20571B16" w14:textId="77777777" w:rsidR="005432EB" w:rsidRPr="007D061B" w:rsidRDefault="005432EB" w:rsidP="005432EB">
      <w:pPr>
        <w:pStyle w:val="Heading4"/>
      </w:pPr>
      <w:bookmarkStart w:id="6458" w:name="_Toc21095349"/>
      <w:bookmarkStart w:id="6459" w:name="_Toc29766882"/>
      <w:bookmarkStart w:id="6460" w:name="_Toc36041029"/>
      <w:bookmarkStart w:id="6461" w:name="_Toc37228439"/>
      <w:bookmarkStart w:id="6462" w:name="_Toc37228943"/>
      <w:bookmarkStart w:id="6463" w:name="_Toc37229447"/>
      <w:bookmarkStart w:id="6464" w:name="_Toc45907004"/>
      <w:bookmarkStart w:id="6465" w:name="_Toc61116159"/>
      <w:bookmarkStart w:id="6466" w:name="_Toc67060925"/>
      <w:bookmarkStart w:id="6467" w:name="_Toc74814430"/>
      <w:bookmarkStart w:id="6468" w:name="_Toc76505853"/>
      <w:bookmarkStart w:id="6469" w:name="_Toc83114101"/>
      <w:bookmarkStart w:id="6470" w:name="_Toc89875223"/>
      <w:bookmarkStart w:id="6471" w:name="_Toc98705787"/>
      <w:bookmarkStart w:id="6472" w:name="_Toc130916550"/>
      <w:bookmarkStart w:id="6473" w:name="_Toc137304500"/>
      <w:bookmarkStart w:id="6474" w:name="_Toc138889947"/>
      <w:bookmarkStart w:id="6475" w:name="_Toc145088653"/>
      <w:bookmarkStart w:id="6476" w:name="_Toc145089617"/>
      <w:bookmarkStart w:id="6477" w:name="_Toc155235712"/>
      <w:r w:rsidRPr="007D061B">
        <w:t>6.7.5.1</w:t>
      </w:r>
      <w:r w:rsidRPr="007D061B">
        <w:tab/>
        <w:t>MSR test requirements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8B6D92F" w14:textId="77777777" w:rsidR="005432EB" w:rsidRPr="007D061B" w:rsidRDefault="005432EB" w:rsidP="005432EB">
      <w:pPr>
        <w:pStyle w:val="Heading5"/>
      </w:pPr>
      <w:bookmarkStart w:id="6478" w:name="_Toc21095350"/>
      <w:bookmarkStart w:id="6479" w:name="_Toc29766883"/>
      <w:bookmarkStart w:id="6480" w:name="_Toc36041030"/>
      <w:bookmarkStart w:id="6481" w:name="_Toc37228440"/>
      <w:bookmarkStart w:id="6482" w:name="_Toc37228944"/>
      <w:bookmarkStart w:id="6483" w:name="_Toc37229448"/>
      <w:bookmarkStart w:id="6484" w:name="_Toc45907005"/>
      <w:bookmarkStart w:id="6485" w:name="_Toc61116160"/>
      <w:bookmarkStart w:id="6486" w:name="_Toc67060926"/>
      <w:bookmarkStart w:id="6487" w:name="_Toc74814431"/>
      <w:bookmarkStart w:id="6488" w:name="_Toc76505854"/>
      <w:bookmarkStart w:id="6489" w:name="_Toc83114102"/>
      <w:bookmarkStart w:id="6490" w:name="_Toc89875224"/>
      <w:bookmarkStart w:id="6491" w:name="_Toc98705788"/>
      <w:bookmarkStart w:id="6492" w:name="_Toc130916551"/>
      <w:bookmarkStart w:id="6493" w:name="_Toc137304501"/>
      <w:bookmarkStart w:id="6494" w:name="_Toc138889948"/>
      <w:bookmarkStart w:id="6495" w:name="_Toc145088654"/>
      <w:bookmarkStart w:id="6496" w:name="_Toc145089618"/>
      <w:bookmarkStart w:id="6497" w:name="_Toc155235713"/>
      <w:r w:rsidRPr="007D061B">
        <w:t>6.7.5.1.1</w:t>
      </w:r>
      <w:r w:rsidRPr="007D061B">
        <w:tab/>
        <w:t>General test requirement</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498" w:name="_Toc21095351"/>
      <w:bookmarkStart w:id="6499" w:name="_Toc29766884"/>
      <w:bookmarkStart w:id="6500" w:name="_Toc36041031"/>
      <w:bookmarkStart w:id="6501" w:name="_Toc37228441"/>
      <w:bookmarkStart w:id="6502" w:name="_Toc37228945"/>
      <w:bookmarkStart w:id="6503" w:name="_Toc37229449"/>
      <w:bookmarkStart w:id="6504" w:name="_Toc45907006"/>
      <w:bookmarkStart w:id="6505" w:name="_Toc61116161"/>
      <w:bookmarkStart w:id="6506" w:name="_Toc67060927"/>
      <w:bookmarkStart w:id="6507" w:name="_Toc74814432"/>
      <w:bookmarkStart w:id="6508" w:name="_Toc76505855"/>
      <w:bookmarkStart w:id="6509" w:name="_Toc83114103"/>
      <w:bookmarkStart w:id="6510" w:name="_Toc89875225"/>
      <w:bookmarkStart w:id="6511" w:name="_Toc98705789"/>
      <w:bookmarkStart w:id="6512" w:name="_Toc130916552"/>
      <w:bookmarkStart w:id="6513" w:name="_Toc137304502"/>
      <w:bookmarkStart w:id="6514" w:name="_Toc138889949"/>
      <w:bookmarkStart w:id="6515" w:name="_Toc145088655"/>
      <w:bookmarkStart w:id="6516" w:name="_Toc145089619"/>
      <w:bookmarkStart w:id="6517" w:name="_Toc155235714"/>
      <w:r w:rsidRPr="007D061B">
        <w:t>6.7.5.1.2</w:t>
      </w:r>
      <w:r w:rsidRPr="007D061B">
        <w:tab/>
        <w:t>Additional test requirement (BC1 and BC2)</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18" w:name="_Toc21095352"/>
      <w:bookmarkStart w:id="6519" w:name="_Toc29766885"/>
      <w:bookmarkStart w:id="6520" w:name="_Toc36041032"/>
      <w:bookmarkStart w:id="6521" w:name="_Toc37228442"/>
      <w:bookmarkStart w:id="6522" w:name="_Toc37228946"/>
      <w:bookmarkStart w:id="6523" w:name="_Toc37229450"/>
      <w:bookmarkStart w:id="6524" w:name="_Toc45907007"/>
      <w:bookmarkStart w:id="6525" w:name="_Toc61116162"/>
      <w:bookmarkStart w:id="6526" w:name="_Toc67060928"/>
      <w:bookmarkStart w:id="6527" w:name="_Toc74814433"/>
      <w:bookmarkStart w:id="6528" w:name="_Toc76505856"/>
      <w:bookmarkStart w:id="6529" w:name="_Toc83114104"/>
      <w:bookmarkStart w:id="6530" w:name="_Toc89875226"/>
      <w:bookmarkStart w:id="6531" w:name="_Toc98705790"/>
      <w:bookmarkStart w:id="6532" w:name="_Toc130916553"/>
      <w:bookmarkStart w:id="6533" w:name="_Toc137304503"/>
      <w:bookmarkStart w:id="6534" w:name="_Toc138889950"/>
      <w:bookmarkStart w:id="6535" w:name="_Toc145088656"/>
      <w:bookmarkStart w:id="6536" w:name="_Toc145089620"/>
      <w:bookmarkStart w:id="6537" w:name="_Toc155235715"/>
      <w:r w:rsidRPr="007D061B">
        <w:t>6.7.5.1.3</w:t>
      </w:r>
      <w:r w:rsidRPr="007D061B">
        <w:tab/>
        <w:t>Additional test requirement (BC3)</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38" w:name="_Toc21095353"/>
      <w:bookmarkStart w:id="6539" w:name="_Toc29766886"/>
      <w:bookmarkStart w:id="6540" w:name="_Toc36041033"/>
      <w:bookmarkStart w:id="6541" w:name="_Toc37228443"/>
      <w:bookmarkStart w:id="6542" w:name="_Toc37228947"/>
      <w:bookmarkStart w:id="6543" w:name="_Toc37229451"/>
      <w:bookmarkStart w:id="6544" w:name="_Toc45907008"/>
      <w:bookmarkStart w:id="6545" w:name="_Toc61116163"/>
      <w:bookmarkStart w:id="6546" w:name="_Toc67060929"/>
      <w:bookmarkStart w:id="6547" w:name="_Toc74814434"/>
      <w:bookmarkStart w:id="6548" w:name="_Toc76505857"/>
      <w:bookmarkStart w:id="6549" w:name="_Toc83114105"/>
      <w:bookmarkStart w:id="6550" w:name="_Toc89875227"/>
      <w:bookmarkStart w:id="6551" w:name="_Toc98705791"/>
      <w:bookmarkStart w:id="6552" w:name="_Toc130916554"/>
      <w:bookmarkStart w:id="6553" w:name="_Toc137304504"/>
      <w:bookmarkStart w:id="6554" w:name="_Toc138889951"/>
      <w:bookmarkStart w:id="6555" w:name="_Toc145088657"/>
      <w:bookmarkStart w:id="6556" w:name="_Toc145089621"/>
      <w:bookmarkStart w:id="6557" w:name="_Toc155235716"/>
      <w:r w:rsidRPr="007D061B">
        <w:t>6.7.5.1.4</w:t>
      </w:r>
      <w:r w:rsidRPr="007D061B">
        <w:tab/>
        <w:t>Intra-system test requirement</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58" w:name="_Toc21095354"/>
      <w:bookmarkStart w:id="6559" w:name="_Toc29766887"/>
      <w:bookmarkStart w:id="6560" w:name="_Toc36041034"/>
      <w:bookmarkStart w:id="6561" w:name="_Toc37228444"/>
      <w:bookmarkStart w:id="6562" w:name="_Toc37228948"/>
      <w:bookmarkStart w:id="6563" w:name="_Toc37229452"/>
      <w:bookmarkStart w:id="6564" w:name="_Toc45907009"/>
      <w:bookmarkStart w:id="6565" w:name="_Toc61116164"/>
      <w:bookmarkStart w:id="6566" w:name="_Toc67060930"/>
      <w:bookmarkStart w:id="6567" w:name="_Toc74814435"/>
      <w:bookmarkStart w:id="6568" w:name="_Toc76505858"/>
      <w:bookmarkStart w:id="6569" w:name="_Toc83114106"/>
      <w:bookmarkStart w:id="6570" w:name="_Toc89875228"/>
      <w:bookmarkStart w:id="6571" w:name="_Toc98705792"/>
      <w:bookmarkStart w:id="6572" w:name="_Toc130916555"/>
      <w:bookmarkStart w:id="6573" w:name="_Toc137304505"/>
      <w:bookmarkStart w:id="6574" w:name="_Toc138889952"/>
      <w:bookmarkStart w:id="6575" w:name="_Toc145088658"/>
      <w:bookmarkStart w:id="6576" w:name="_Toc145089622"/>
      <w:bookmarkStart w:id="6577" w:name="_Toc155235717"/>
      <w:r w:rsidRPr="007D061B">
        <w:t>6.7.5.2</w:t>
      </w:r>
      <w:r w:rsidRPr="007D061B">
        <w:tab/>
        <w:t>Single RAT UTRA operation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6DA6033" w14:textId="77777777" w:rsidR="005432EB" w:rsidRPr="007D061B" w:rsidRDefault="005432EB" w:rsidP="005432EB">
      <w:pPr>
        <w:pStyle w:val="Heading5"/>
      </w:pPr>
      <w:bookmarkStart w:id="6578" w:name="_Toc21095355"/>
      <w:bookmarkStart w:id="6579" w:name="_Toc29766888"/>
      <w:bookmarkStart w:id="6580" w:name="_Toc36041035"/>
      <w:bookmarkStart w:id="6581" w:name="_Toc37228445"/>
      <w:bookmarkStart w:id="6582" w:name="_Toc37228949"/>
      <w:bookmarkStart w:id="6583" w:name="_Toc37229453"/>
      <w:bookmarkStart w:id="6584" w:name="_Toc45907010"/>
      <w:bookmarkStart w:id="6585" w:name="_Toc61116165"/>
      <w:bookmarkStart w:id="6586" w:name="_Toc67060931"/>
      <w:bookmarkStart w:id="6587" w:name="_Toc74814436"/>
      <w:bookmarkStart w:id="6588" w:name="_Toc76505859"/>
      <w:bookmarkStart w:id="6589" w:name="_Toc83114107"/>
      <w:bookmarkStart w:id="6590" w:name="_Toc89875229"/>
      <w:bookmarkStart w:id="6591" w:name="_Toc98705793"/>
      <w:bookmarkStart w:id="6592" w:name="_Toc130916556"/>
      <w:bookmarkStart w:id="6593" w:name="_Toc137304506"/>
      <w:bookmarkStart w:id="6594" w:name="_Toc138889953"/>
      <w:bookmarkStart w:id="6595" w:name="_Toc145088659"/>
      <w:bookmarkStart w:id="6596" w:name="_Toc145089623"/>
      <w:bookmarkStart w:id="6597" w:name="_Toc155235718"/>
      <w:r w:rsidRPr="007D061B">
        <w:t>6.7.5.2.1</w:t>
      </w:r>
      <w:r w:rsidRPr="007D061B">
        <w:tab/>
        <w:t>General test requirement for UTRA FDD</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598" w:name="_Toc21095356"/>
      <w:bookmarkStart w:id="6599" w:name="_Toc29766889"/>
      <w:bookmarkStart w:id="6600" w:name="_Toc36041036"/>
      <w:bookmarkStart w:id="6601" w:name="_Toc37228446"/>
      <w:bookmarkStart w:id="6602" w:name="_Toc37228950"/>
      <w:bookmarkStart w:id="6603" w:name="_Toc37229454"/>
      <w:bookmarkStart w:id="6604" w:name="_Toc45907011"/>
      <w:bookmarkStart w:id="6605" w:name="_Toc61116166"/>
      <w:bookmarkStart w:id="6606" w:name="_Toc67060932"/>
      <w:bookmarkStart w:id="6607" w:name="_Toc74814437"/>
      <w:bookmarkStart w:id="6608" w:name="_Toc76505860"/>
      <w:bookmarkStart w:id="6609" w:name="_Toc83114108"/>
      <w:bookmarkStart w:id="6610" w:name="_Toc89875230"/>
      <w:bookmarkStart w:id="6611" w:name="_Toc98705794"/>
      <w:bookmarkStart w:id="6612" w:name="_Toc130916557"/>
      <w:bookmarkStart w:id="6613" w:name="_Toc137304507"/>
      <w:bookmarkStart w:id="6614" w:name="_Toc138889954"/>
      <w:bookmarkStart w:id="6615" w:name="_Toc145088660"/>
      <w:bookmarkStart w:id="6616" w:name="_Toc145089624"/>
      <w:bookmarkStart w:id="6617" w:name="_Toc155235719"/>
      <w:r w:rsidRPr="007D061B">
        <w:t>6.7.5.2.2</w:t>
      </w:r>
      <w:r w:rsidRPr="007D061B">
        <w:tab/>
        <w:t>General test requirement for UTRA TDD</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18" w:name="_Toc21095357"/>
      <w:bookmarkStart w:id="6619" w:name="_Toc29766890"/>
      <w:bookmarkStart w:id="6620" w:name="_Toc36041037"/>
      <w:bookmarkStart w:id="6621" w:name="_Toc37228447"/>
      <w:bookmarkStart w:id="6622" w:name="_Toc37228951"/>
      <w:bookmarkStart w:id="6623" w:name="_Toc37229455"/>
      <w:bookmarkStart w:id="6624" w:name="_Toc45907012"/>
      <w:bookmarkStart w:id="6625" w:name="_Toc61116167"/>
      <w:bookmarkStart w:id="6626" w:name="_Toc67060933"/>
      <w:bookmarkStart w:id="6627" w:name="_Toc74814438"/>
      <w:bookmarkStart w:id="6628" w:name="_Toc76505861"/>
      <w:bookmarkStart w:id="6629" w:name="_Toc83114109"/>
      <w:bookmarkStart w:id="6630" w:name="_Toc89875231"/>
      <w:bookmarkStart w:id="6631" w:name="_Toc98705795"/>
      <w:bookmarkStart w:id="6632" w:name="_Toc130916558"/>
      <w:bookmarkStart w:id="6633" w:name="_Toc137304508"/>
      <w:bookmarkStart w:id="6634" w:name="_Toc138889955"/>
      <w:bookmarkStart w:id="6635" w:name="_Toc145088661"/>
      <w:bookmarkStart w:id="6636" w:name="_Toc145089625"/>
      <w:bookmarkStart w:id="6637" w:name="_Toc155235720"/>
      <w:r w:rsidRPr="007D061B">
        <w:t>6.7.5.2.3</w:t>
      </w:r>
      <w:r w:rsidRPr="007D061B">
        <w:tab/>
        <w:t>Intra-system test requirement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38" w:name="_Toc21095358"/>
      <w:bookmarkStart w:id="6639" w:name="_Toc29766891"/>
      <w:bookmarkStart w:id="6640" w:name="_Toc36041038"/>
      <w:bookmarkStart w:id="6641" w:name="_Toc37228448"/>
      <w:bookmarkStart w:id="6642" w:name="_Toc37228952"/>
      <w:bookmarkStart w:id="6643" w:name="_Toc37229456"/>
      <w:bookmarkStart w:id="6644" w:name="_Toc45907013"/>
      <w:bookmarkStart w:id="6645" w:name="_Toc61116168"/>
      <w:bookmarkStart w:id="6646" w:name="_Toc67060934"/>
      <w:bookmarkStart w:id="6647" w:name="_Toc74814439"/>
      <w:bookmarkStart w:id="6648" w:name="_Toc76505862"/>
      <w:bookmarkStart w:id="6649" w:name="_Toc83114110"/>
      <w:bookmarkStart w:id="6650" w:name="_Toc89875232"/>
      <w:bookmarkStart w:id="6651" w:name="_Toc98705796"/>
      <w:bookmarkStart w:id="6652" w:name="_Toc130916559"/>
      <w:bookmarkStart w:id="6653" w:name="_Toc137304509"/>
      <w:bookmarkStart w:id="6654" w:name="_Toc138889956"/>
      <w:bookmarkStart w:id="6655" w:name="_Toc145088662"/>
      <w:bookmarkStart w:id="6656" w:name="_Toc145089626"/>
      <w:bookmarkStart w:id="6657" w:name="_Toc155235721"/>
      <w:r w:rsidRPr="007D061B">
        <w:t>6.7.5.4</w:t>
      </w:r>
      <w:r w:rsidRPr="007D061B">
        <w:tab/>
        <w:t>Single RAT E-UTRA operation</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21868AC" w14:textId="77777777" w:rsidR="005432EB" w:rsidRPr="007D061B" w:rsidRDefault="005432EB" w:rsidP="005432EB">
      <w:pPr>
        <w:pStyle w:val="Heading5"/>
      </w:pPr>
      <w:bookmarkStart w:id="6658" w:name="_Toc21095359"/>
      <w:bookmarkStart w:id="6659" w:name="_Toc29766892"/>
      <w:bookmarkStart w:id="6660" w:name="_Toc36041039"/>
      <w:bookmarkStart w:id="6661" w:name="_Toc37228449"/>
      <w:bookmarkStart w:id="6662" w:name="_Toc37228953"/>
      <w:bookmarkStart w:id="6663" w:name="_Toc37229457"/>
      <w:bookmarkStart w:id="6664" w:name="_Toc45907014"/>
      <w:bookmarkStart w:id="6665" w:name="_Toc61116169"/>
      <w:bookmarkStart w:id="6666" w:name="_Toc67060935"/>
      <w:bookmarkStart w:id="6667" w:name="_Toc74814440"/>
      <w:bookmarkStart w:id="6668" w:name="_Toc76505863"/>
      <w:bookmarkStart w:id="6669" w:name="_Toc83114111"/>
      <w:bookmarkStart w:id="6670" w:name="_Toc89875233"/>
      <w:bookmarkStart w:id="6671" w:name="_Toc98705797"/>
      <w:bookmarkStart w:id="6672" w:name="_Toc130916560"/>
      <w:bookmarkStart w:id="6673" w:name="_Toc137304510"/>
      <w:bookmarkStart w:id="6674" w:name="_Toc138889957"/>
      <w:bookmarkStart w:id="6675" w:name="_Toc145088663"/>
      <w:bookmarkStart w:id="6676" w:name="_Toc145089627"/>
      <w:bookmarkStart w:id="6677" w:name="_Toc155235722"/>
      <w:r w:rsidRPr="007D061B">
        <w:t>6.7.5.4.1</w:t>
      </w:r>
      <w:r w:rsidRPr="007D061B">
        <w:tab/>
        <w:t>General test requirement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678" w:name="_Toc74814441"/>
      <w:bookmarkStart w:id="6679" w:name="_Toc76505864"/>
      <w:bookmarkStart w:id="6680" w:name="_Toc83114112"/>
      <w:bookmarkStart w:id="6681" w:name="_Toc89875234"/>
      <w:bookmarkStart w:id="6682" w:name="_Toc98705798"/>
      <w:bookmarkStart w:id="6683" w:name="_Toc130916561"/>
      <w:bookmarkStart w:id="6684" w:name="_Toc137304511"/>
      <w:bookmarkStart w:id="6685" w:name="_Toc138889958"/>
      <w:bookmarkStart w:id="6686" w:name="_Toc145088664"/>
      <w:bookmarkStart w:id="6687" w:name="_Toc145089628"/>
      <w:bookmarkStart w:id="6688" w:name="_Toc155235723"/>
      <w:bookmarkStart w:id="6689" w:name="_Toc21095361"/>
      <w:bookmarkStart w:id="6690" w:name="_Toc29766894"/>
      <w:bookmarkStart w:id="6691" w:name="_Toc36041041"/>
      <w:bookmarkStart w:id="6692" w:name="_Toc37228451"/>
      <w:bookmarkStart w:id="6693" w:name="_Toc37228955"/>
      <w:bookmarkStart w:id="6694" w:name="_Toc37229459"/>
      <w:bookmarkStart w:id="6695" w:name="_Toc45907016"/>
      <w:bookmarkStart w:id="6696" w:name="_Toc61116171"/>
      <w:bookmarkStart w:id="6697" w:name="_Toc67060937"/>
      <w:r w:rsidRPr="00FA19F9">
        <w:t>6.7.5.4.2</w:t>
      </w:r>
      <w:r w:rsidRPr="00FA19F9">
        <w:tab/>
      </w:r>
      <w:r>
        <w:t>Void</w:t>
      </w:r>
      <w:bookmarkEnd w:id="6678"/>
      <w:bookmarkEnd w:id="6679"/>
      <w:bookmarkEnd w:id="6680"/>
      <w:bookmarkEnd w:id="6681"/>
      <w:bookmarkEnd w:id="6682"/>
      <w:bookmarkEnd w:id="6683"/>
      <w:bookmarkEnd w:id="6684"/>
      <w:bookmarkEnd w:id="6685"/>
      <w:bookmarkEnd w:id="6686"/>
      <w:bookmarkEnd w:id="6687"/>
      <w:bookmarkEnd w:id="6688"/>
    </w:p>
    <w:p w14:paraId="5388B690" w14:textId="77777777" w:rsidR="005432EB" w:rsidRPr="007D061B" w:rsidRDefault="005432EB" w:rsidP="005432EB">
      <w:pPr>
        <w:pStyle w:val="Heading5"/>
      </w:pPr>
      <w:bookmarkStart w:id="6698" w:name="_Toc74814442"/>
      <w:bookmarkStart w:id="6699" w:name="_Toc76505865"/>
      <w:bookmarkStart w:id="6700" w:name="_Toc83114113"/>
      <w:bookmarkStart w:id="6701" w:name="_Toc89875235"/>
      <w:bookmarkStart w:id="6702" w:name="_Toc98705799"/>
      <w:bookmarkStart w:id="6703" w:name="_Toc130916562"/>
      <w:bookmarkStart w:id="6704" w:name="_Toc137304512"/>
      <w:bookmarkStart w:id="6705" w:name="_Toc138889959"/>
      <w:bookmarkStart w:id="6706" w:name="_Toc145088665"/>
      <w:bookmarkStart w:id="6707" w:name="_Toc145089629"/>
      <w:bookmarkStart w:id="6708" w:name="_Toc155235724"/>
      <w:r w:rsidRPr="007D061B">
        <w:t>6.7.5.4.3</w:t>
      </w:r>
      <w:r w:rsidRPr="007D061B">
        <w:tab/>
        <w:t>Intra-system test requirement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09" w:name="_Toc21095362"/>
      <w:bookmarkStart w:id="6710" w:name="_Toc29766895"/>
      <w:bookmarkStart w:id="6711" w:name="_Toc36041042"/>
      <w:bookmarkStart w:id="6712" w:name="_Toc37228452"/>
      <w:bookmarkStart w:id="6713" w:name="_Toc37228956"/>
      <w:bookmarkStart w:id="6714" w:name="_Toc37229460"/>
      <w:bookmarkStart w:id="6715" w:name="_Toc45907017"/>
      <w:bookmarkStart w:id="6716" w:name="_Toc61116172"/>
      <w:bookmarkStart w:id="6717" w:name="_Toc67060938"/>
      <w:bookmarkStart w:id="6718" w:name="_Toc74814443"/>
      <w:bookmarkStart w:id="6719" w:name="_Toc76505866"/>
      <w:bookmarkStart w:id="6720" w:name="_Toc83114114"/>
      <w:bookmarkStart w:id="6721" w:name="_Toc89875236"/>
      <w:bookmarkStart w:id="6722" w:name="_Toc98705800"/>
      <w:bookmarkStart w:id="6723" w:name="_Toc130916563"/>
      <w:bookmarkStart w:id="6724" w:name="_Toc137304513"/>
      <w:bookmarkStart w:id="6725" w:name="_Toc138889960"/>
      <w:bookmarkStart w:id="6726" w:name="_Toc145088666"/>
      <w:bookmarkStart w:id="6727" w:name="_Toc145089630"/>
      <w:bookmarkStart w:id="6728" w:name="_Toc155235725"/>
      <w:r w:rsidRPr="007D061B">
        <w:rPr>
          <w:lang w:eastAsia="zh-CN"/>
        </w:rPr>
        <w:t>7</w:t>
      </w:r>
      <w:r w:rsidRPr="007D061B">
        <w:rPr>
          <w:lang w:eastAsia="zh-CN"/>
        </w:rPr>
        <w:tab/>
        <w:t>Conducted receiver characteristics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6978EB7" w14:textId="77777777" w:rsidR="005432EB" w:rsidRPr="007D061B" w:rsidRDefault="005432EB" w:rsidP="005432EB">
      <w:pPr>
        <w:pStyle w:val="Heading2"/>
      </w:pPr>
      <w:bookmarkStart w:id="6729" w:name="_Toc21095363"/>
      <w:bookmarkStart w:id="6730" w:name="_Toc29766896"/>
      <w:bookmarkStart w:id="6731" w:name="_Toc36041043"/>
      <w:bookmarkStart w:id="6732" w:name="_Toc37228453"/>
      <w:bookmarkStart w:id="6733" w:name="_Toc37228957"/>
      <w:bookmarkStart w:id="6734" w:name="_Toc37229461"/>
      <w:bookmarkStart w:id="6735" w:name="_Toc45907018"/>
      <w:bookmarkStart w:id="6736" w:name="_Toc61116173"/>
      <w:bookmarkStart w:id="6737" w:name="_Toc67060939"/>
      <w:bookmarkStart w:id="6738" w:name="_Toc74814444"/>
      <w:bookmarkStart w:id="6739" w:name="_Toc76505867"/>
      <w:bookmarkStart w:id="6740" w:name="_Toc83114115"/>
      <w:bookmarkStart w:id="6741" w:name="_Toc89875237"/>
      <w:bookmarkStart w:id="6742" w:name="_Toc98705801"/>
      <w:bookmarkStart w:id="6743" w:name="_Toc130916564"/>
      <w:bookmarkStart w:id="6744" w:name="_Toc137304514"/>
      <w:bookmarkStart w:id="6745" w:name="_Toc138889961"/>
      <w:bookmarkStart w:id="6746" w:name="_Toc145088667"/>
      <w:bookmarkStart w:id="6747" w:name="_Toc145089631"/>
      <w:bookmarkStart w:id="6748" w:name="_Toc155235726"/>
      <w:r w:rsidRPr="007D061B">
        <w:t>7.1</w:t>
      </w:r>
      <w:r w:rsidRPr="007D061B">
        <w:tab/>
        <w:t>General</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49" w:name="_Toc21095364"/>
      <w:bookmarkStart w:id="6750" w:name="_Toc29766897"/>
      <w:bookmarkStart w:id="6751" w:name="_Toc36041044"/>
      <w:bookmarkStart w:id="6752" w:name="_Toc37228454"/>
      <w:bookmarkStart w:id="6753" w:name="_Toc37228958"/>
      <w:bookmarkStart w:id="6754" w:name="_Toc37229462"/>
      <w:bookmarkStart w:id="6755" w:name="_Toc45907019"/>
      <w:bookmarkStart w:id="6756" w:name="_Toc61116174"/>
      <w:bookmarkStart w:id="6757" w:name="_Toc67060940"/>
      <w:bookmarkStart w:id="6758" w:name="_Toc74814445"/>
      <w:bookmarkStart w:id="6759" w:name="_Toc76505868"/>
      <w:bookmarkStart w:id="6760" w:name="_Toc83114116"/>
      <w:bookmarkStart w:id="6761" w:name="_Toc89875238"/>
      <w:bookmarkStart w:id="6762" w:name="_Toc98705802"/>
      <w:bookmarkStart w:id="6763" w:name="_Toc130916565"/>
      <w:bookmarkStart w:id="6764" w:name="_Toc137304515"/>
      <w:bookmarkStart w:id="6765" w:name="_Toc138889962"/>
      <w:bookmarkStart w:id="6766" w:name="_Toc145088668"/>
      <w:bookmarkStart w:id="6767" w:name="_Toc145089632"/>
      <w:bookmarkStart w:id="6768" w:name="_Toc155235727"/>
      <w:r w:rsidRPr="007D061B">
        <w:t>7.2</w:t>
      </w:r>
      <w:r w:rsidRPr="007D061B">
        <w:tab/>
        <w:t>Reference sensitivity level</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418D8E1" w14:textId="77777777" w:rsidR="005432EB" w:rsidRPr="007D061B" w:rsidRDefault="005432EB" w:rsidP="005432EB">
      <w:pPr>
        <w:pStyle w:val="Heading3"/>
      </w:pPr>
      <w:bookmarkStart w:id="6769" w:name="_Toc21095365"/>
      <w:bookmarkStart w:id="6770" w:name="_Toc29766898"/>
      <w:bookmarkStart w:id="6771" w:name="_Toc36041045"/>
      <w:bookmarkStart w:id="6772" w:name="_Toc37228455"/>
      <w:bookmarkStart w:id="6773" w:name="_Toc37228959"/>
      <w:bookmarkStart w:id="6774" w:name="_Toc37229463"/>
      <w:bookmarkStart w:id="6775" w:name="_Toc45907020"/>
      <w:bookmarkStart w:id="6776" w:name="_Toc61116175"/>
      <w:bookmarkStart w:id="6777" w:name="_Toc67060941"/>
      <w:bookmarkStart w:id="6778" w:name="_Toc74814446"/>
      <w:bookmarkStart w:id="6779" w:name="_Toc76505869"/>
      <w:bookmarkStart w:id="6780" w:name="_Toc83114117"/>
      <w:bookmarkStart w:id="6781" w:name="_Toc89875239"/>
      <w:bookmarkStart w:id="6782" w:name="_Toc98705803"/>
      <w:bookmarkStart w:id="6783" w:name="_Toc130916566"/>
      <w:bookmarkStart w:id="6784" w:name="_Toc137304516"/>
      <w:bookmarkStart w:id="6785" w:name="_Toc138889963"/>
      <w:bookmarkStart w:id="6786" w:name="_Toc145088669"/>
      <w:bookmarkStart w:id="6787" w:name="_Toc145089633"/>
      <w:bookmarkStart w:id="6788" w:name="_Toc155235728"/>
      <w:r w:rsidRPr="007D061B">
        <w:t>7.2.1</w:t>
      </w:r>
      <w:r w:rsidRPr="007D061B">
        <w:tab/>
        <w:t>Definition and applicability</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789" w:name="_Toc21095366"/>
      <w:bookmarkStart w:id="6790" w:name="_Toc29766899"/>
      <w:bookmarkStart w:id="6791" w:name="_Toc36041046"/>
      <w:bookmarkStart w:id="6792" w:name="_Toc37228456"/>
      <w:bookmarkStart w:id="6793" w:name="_Toc37228960"/>
      <w:bookmarkStart w:id="6794" w:name="_Toc37229464"/>
      <w:bookmarkStart w:id="6795" w:name="_Toc45907021"/>
      <w:bookmarkStart w:id="6796" w:name="_Toc61116176"/>
      <w:bookmarkStart w:id="6797" w:name="_Toc67060942"/>
      <w:bookmarkStart w:id="6798" w:name="_Toc74814447"/>
      <w:bookmarkStart w:id="6799" w:name="_Toc76505870"/>
      <w:bookmarkStart w:id="6800" w:name="_Toc83114118"/>
      <w:bookmarkStart w:id="6801" w:name="_Toc89875240"/>
      <w:bookmarkStart w:id="6802" w:name="_Toc98705804"/>
      <w:bookmarkStart w:id="6803" w:name="_Toc130916567"/>
      <w:bookmarkStart w:id="6804" w:name="_Toc137304517"/>
      <w:bookmarkStart w:id="6805" w:name="_Toc138889964"/>
      <w:bookmarkStart w:id="6806" w:name="_Toc145088670"/>
      <w:bookmarkStart w:id="6807" w:name="_Toc145089634"/>
      <w:bookmarkStart w:id="6808" w:name="_Toc155235729"/>
      <w:r w:rsidRPr="007D061B">
        <w:t>7.2.2</w:t>
      </w:r>
      <w:r w:rsidRPr="007D061B">
        <w:tab/>
        <w:t>Minimum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09" w:name="_Toc21095367"/>
      <w:bookmarkStart w:id="6810" w:name="_Toc29766900"/>
      <w:bookmarkStart w:id="6811" w:name="_Toc36041047"/>
      <w:bookmarkStart w:id="6812" w:name="_Toc37228457"/>
      <w:bookmarkStart w:id="6813" w:name="_Toc37228961"/>
      <w:bookmarkStart w:id="6814" w:name="_Toc37229465"/>
      <w:bookmarkStart w:id="6815" w:name="_Toc45907022"/>
      <w:bookmarkStart w:id="6816" w:name="_Toc61116177"/>
      <w:bookmarkStart w:id="6817" w:name="_Toc67060943"/>
      <w:bookmarkStart w:id="6818" w:name="_Toc74814448"/>
      <w:bookmarkStart w:id="6819" w:name="_Toc76505871"/>
      <w:bookmarkStart w:id="6820" w:name="_Toc83114119"/>
      <w:bookmarkStart w:id="6821" w:name="_Toc89875241"/>
      <w:bookmarkStart w:id="6822" w:name="_Toc98705805"/>
      <w:bookmarkStart w:id="6823" w:name="_Toc130916568"/>
      <w:bookmarkStart w:id="6824" w:name="_Toc137304518"/>
      <w:bookmarkStart w:id="6825" w:name="_Toc138889965"/>
      <w:bookmarkStart w:id="6826" w:name="_Toc145088671"/>
      <w:bookmarkStart w:id="6827" w:name="_Toc145089635"/>
      <w:bookmarkStart w:id="6828" w:name="_Toc155235730"/>
      <w:r w:rsidRPr="007D061B">
        <w:t>7.2.3</w:t>
      </w:r>
      <w:r w:rsidRPr="007D061B">
        <w:tab/>
        <w:t>Test Purpose</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29" w:name="_Toc21095368"/>
      <w:bookmarkStart w:id="6830" w:name="_Toc29766901"/>
      <w:bookmarkStart w:id="6831" w:name="_Toc36041048"/>
      <w:bookmarkStart w:id="6832" w:name="_Toc37228458"/>
      <w:bookmarkStart w:id="6833" w:name="_Toc37228962"/>
      <w:bookmarkStart w:id="6834" w:name="_Toc37229466"/>
      <w:bookmarkStart w:id="6835" w:name="_Toc45907023"/>
      <w:bookmarkStart w:id="6836" w:name="_Toc61116178"/>
      <w:bookmarkStart w:id="6837" w:name="_Toc67060944"/>
      <w:bookmarkStart w:id="6838" w:name="_Toc74814449"/>
      <w:bookmarkStart w:id="6839" w:name="_Toc76505872"/>
      <w:bookmarkStart w:id="6840" w:name="_Toc83114120"/>
      <w:bookmarkStart w:id="6841" w:name="_Toc89875242"/>
      <w:bookmarkStart w:id="6842" w:name="_Toc98705806"/>
      <w:bookmarkStart w:id="6843" w:name="_Toc130916569"/>
      <w:bookmarkStart w:id="6844" w:name="_Toc137304519"/>
      <w:bookmarkStart w:id="6845" w:name="_Toc138889966"/>
      <w:bookmarkStart w:id="6846" w:name="_Toc145088672"/>
      <w:bookmarkStart w:id="6847" w:name="_Toc145089636"/>
      <w:bookmarkStart w:id="6848" w:name="_Toc155235731"/>
      <w:r w:rsidRPr="007D061B">
        <w:t>7.2.4</w:t>
      </w:r>
      <w:r w:rsidRPr="007D061B">
        <w:tab/>
        <w:t>Method of test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174F2E67" w14:textId="77777777" w:rsidR="005432EB" w:rsidRPr="007D061B" w:rsidRDefault="005432EB" w:rsidP="005432EB">
      <w:pPr>
        <w:pStyle w:val="Heading4"/>
      </w:pPr>
      <w:bookmarkStart w:id="6849" w:name="_Toc21095369"/>
      <w:bookmarkStart w:id="6850" w:name="_Toc29766902"/>
      <w:bookmarkStart w:id="6851" w:name="_Toc36041049"/>
      <w:bookmarkStart w:id="6852" w:name="_Toc37228459"/>
      <w:bookmarkStart w:id="6853" w:name="_Toc37228963"/>
      <w:bookmarkStart w:id="6854" w:name="_Toc37229467"/>
      <w:bookmarkStart w:id="6855" w:name="_Toc45907024"/>
      <w:bookmarkStart w:id="6856" w:name="_Toc61116179"/>
      <w:bookmarkStart w:id="6857" w:name="_Toc67060945"/>
      <w:bookmarkStart w:id="6858" w:name="_Toc74814450"/>
      <w:bookmarkStart w:id="6859" w:name="_Toc76505873"/>
      <w:bookmarkStart w:id="6860" w:name="_Toc83114121"/>
      <w:bookmarkStart w:id="6861" w:name="_Toc89875243"/>
      <w:bookmarkStart w:id="6862" w:name="_Toc98705807"/>
      <w:bookmarkStart w:id="6863" w:name="_Toc130916570"/>
      <w:bookmarkStart w:id="6864" w:name="_Toc137304520"/>
      <w:bookmarkStart w:id="6865" w:name="_Toc138889967"/>
      <w:bookmarkStart w:id="6866" w:name="_Toc145088673"/>
      <w:bookmarkStart w:id="6867" w:name="_Toc145089637"/>
      <w:bookmarkStart w:id="6868" w:name="_Toc155235732"/>
      <w:r w:rsidRPr="007D061B">
        <w:t>7.2.4.1</w:t>
      </w:r>
      <w:r w:rsidRPr="007D061B">
        <w:tab/>
        <w:t>Initial conditions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869" w:name="_Toc21095370"/>
      <w:bookmarkStart w:id="6870" w:name="_Toc29766903"/>
      <w:bookmarkStart w:id="6871" w:name="_Toc36041050"/>
      <w:bookmarkStart w:id="6872" w:name="_Toc37228460"/>
      <w:bookmarkStart w:id="6873" w:name="_Toc37228964"/>
      <w:bookmarkStart w:id="6874" w:name="_Toc37229468"/>
      <w:bookmarkStart w:id="6875" w:name="_Toc45907025"/>
      <w:bookmarkStart w:id="6876" w:name="_Toc61116180"/>
      <w:bookmarkStart w:id="6877" w:name="_Toc67060946"/>
      <w:bookmarkStart w:id="6878" w:name="_Toc74814451"/>
      <w:bookmarkStart w:id="6879" w:name="_Toc76505874"/>
      <w:bookmarkStart w:id="6880" w:name="_Toc83114122"/>
      <w:bookmarkStart w:id="6881" w:name="_Toc89875244"/>
      <w:bookmarkStart w:id="6882" w:name="_Toc98705808"/>
      <w:bookmarkStart w:id="6883" w:name="_Toc130916571"/>
      <w:bookmarkStart w:id="6884" w:name="_Toc137304521"/>
      <w:bookmarkStart w:id="6885" w:name="_Toc138889968"/>
      <w:bookmarkStart w:id="6886" w:name="_Toc145088674"/>
      <w:bookmarkStart w:id="6887" w:name="_Toc145089638"/>
      <w:bookmarkStart w:id="6888" w:name="_Toc155235733"/>
      <w:r w:rsidRPr="007D061B">
        <w:t>7.2.4.2</w:t>
      </w:r>
      <w:r w:rsidRPr="007D061B">
        <w:tab/>
        <w:t>Procedure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889" w:name="_Toc21095371"/>
      <w:bookmarkStart w:id="6890" w:name="_Toc29766904"/>
      <w:bookmarkStart w:id="6891" w:name="_Toc36041051"/>
      <w:bookmarkStart w:id="6892" w:name="_Toc37228461"/>
      <w:bookmarkStart w:id="6893" w:name="_Toc37228965"/>
      <w:bookmarkStart w:id="6894" w:name="_Toc37229469"/>
      <w:bookmarkStart w:id="6895" w:name="_Toc45907026"/>
      <w:bookmarkStart w:id="6896" w:name="_Toc61116181"/>
      <w:bookmarkStart w:id="6897" w:name="_Toc67060947"/>
      <w:bookmarkStart w:id="6898" w:name="_Toc74814452"/>
      <w:bookmarkStart w:id="6899" w:name="_Toc76505875"/>
      <w:bookmarkStart w:id="6900" w:name="_Toc83114123"/>
      <w:bookmarkStart w:id="6901" w:name="_Toc89875245"/>
      <w:bookmarkStart w:id="6902" w:name="_Toc98705809"/>
      <w:bookmarkStart w:id="6903" w:name="_Toc130916572"/>
      <w:bookmarkStart w:id="6904" w:name="_Toc137304522"/>
      <w:bookmarkStart w:id="6905" w:name="_Toc138889969"/>
      <w:bookmarkStart w:id="6906" w:name="_Toc145088675"/>
      <w:bookmarkStart w:id="6907" w:name="_Toc145089639"/>
      <w:bookmarkStart w:id="6908" w:name="_Toc155235734"/>
      <w:r w:rsidRPr="007D061B">
        <w:t>7.2.5</w:t>
      </w:r>
      <w:r w:rsidRPr="007D061B">
        <w:tab/>
        <w:t>Test Requirements</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186ABFA9" w14:textId="77777777" w:rsidR="005432EB" w:rsidRPr="007D061B" w:rsidRDefault="005432EB" w:rsidP="005432EB">
      <w:pPr>
        <w:pStyle w:val="Heading4"/>
      </w:pPr>
      <w:bookmarkStart w:id="6909" w:name="_Toc21095372"/>
      <w:bookmarkStart w:id="6910" w:name="_Toc29766905"/>
      <w:bookmarkStart w:id="6911" w:name="_Toc36041052"/>
      <w:bookmarkStart w:id="6912" w:name="_Toc37228462"/>
      <w:bookmarkStart w:id="6913" w:name="_Toc37228966"/>
      <w:bookmarkStart w:id="6914" w:name="_Toc37229470"/>
      <w:bookmarkStart w:id="6915" w:name="_Toc45907027"/>
      <w:bookmarkStart w:id="6916" w:name="_Toc61116182"/>
      <w:bookmarkStart w:id="6917" w:name="_Toc67060948"/>
      <w:bookmarkStart w:id="6918" w:name="_Toc74814453"/>
      <w:bookmarkStart w:id="6919" w:name="_Toc76505876"/>
      <w:bookmarkStart w:id="6920" w:name="_Toc83114124"/>
      <w:bookmarkStart w:id="6921" w:name="_Toc89875246"/>
      <w:bookmarkStart w:id="6922" w:name="_Toc98705810"/>
      <w:bookmarkStart w:id="6923" w:name="_Toc130916573"/>
      <w:bookmarkStart w:id="6924" w:name="_Toc137304523"/>
      <w:bookmarkStart w:id="6925" w:name="_Toc138889970"/>
      <w:bookmarkStart w:id="6926" w:name="_Toc145088676"/>
      <w:bookmarkStart w:id="6927" w:name="_Toc145089640"/>
      <w:bookmarkStart w:id="6928" w:name="_Toc155235735"/>
      <w:r w:rsidRPr="007D061B">
        <w:t>7.2.5.1</w:t>
      </w:r>
      <w:r w:rsidRPr="007D061B">
        <w:tab/>
        <w:t>UTRA FDD operation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29" w:name="_Toc21095373"/>
      <w:bookmarkStart w:id="6930" w:name="_Toc29766906"/>
      <w:bookmarkStart w:id="6931" w:name="_Toc36041053"/>
      <w:bookmarkStart w:id="6932" w:name="_Toc37228463"/>
      <w:bookmarkStart w:id="6933" w:name="_Toc37228967"/>
      <w:bookmarkStart w:id="6934" w:name="_Toc37229471"/>
      <w:bookmarkStart w:id="6935" w:name="_Toc45907028"/>
      <w:bookmarkStart w:id="6936" w:name="_Toc61116183"/>
      <w:bookmarkStart w:id="6937" w:name="_Toc67060949"/>
      <w:bookmarkStart w:id="6938" w:name="_Toc74814454"/>
      <w:bookmarkStart w:id="6939" w:name="_Toc76505877"/>
      <w:bookmarkStart w:id="6940" w:name="_Toc83114125"/>
      <w:bookmarkStart w:id="6941" w:name="_Toc89875247"/>
      <w:bookmarkStart w:id="6942" w:name="_Toc98705811"/>
      <w:bookmarkStart w:id="6943" w:name="_Toc130916574"/>
      <w:bookmarkStart w:id="6944" w:name="_Toc137304524"/>
      <w:bookmarkStart w:id="6945" w:name="_Toc138889971"/>
      <w:bookmarkStart w:id="6946" w:name="_Toc145088677"/>
      <w:bookmarkStart w:id="6947" w:name="_Toc145089641"/>
      <w:bookmarkStart w:id="6948" w:name="_Toc155235736"/>
      <w:r w:rsidRPr="007D061B">
        <w:t>7.2.5.2</w:t>
      </w:r>
      <w:r w:rsidRPr="007D061B">
        <w:tab/>
        <w:t>UTRA TDD 1,28 Mcps option operation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49" w:name="_Toc21095374"/>
      <w:bookmarkStart w:id="6950" w:name="_Toc29766907"/>
      <w:bookmarkStart w:id="6951" w:name="_Toc36041054"/>
      <w:bookmarkStart w:id="6952" w:name="_Toc37228464"/>
      <w:bookmarkStart w:id="6953" w:name="_Toc37228968"/>
      <w:bookmarkStart w:id="6954" w:name="_Toc37229472"/>
      <w:bookmarkStart w:id="6955" w:name="_Toc45907029"/>
      <w:bookmarkStart w:id="6956" w:name="_Toc61116184"/>
      <w:bookmarkStart w:id="6957" w:name="_Toc67060950"/>
      <w:bookmarkStart w:id="6958" w:name="_Toc74814455"/>
      <w:bookmarkStart w:id="6959" w:name="_Toc76505878"/>
      <w:bookmarkStart w:id="6960" w:name="_Toc83114126"/>
      <w:bookmarkStart w:id="6961" w:name="_Toc89875248"/>
      <w:bookmarkStart w:id="6962" w:name="_Toc98705812"/>
      <w:bookmarkStart w:id="6963" w:name="_Toc130916575"/>
      <w:bookmarkStart w:id="6964" w:name="_Toc137304525"/>
      <w:bookmarkStart w:id="6965" w:name="_Toc138889972"/>
      <w:bookmarkStart w:id="6966" w:name="_Toc145088678"/>
      <w:bookmarkStart w:id="6967" w:name="_Toc145089642"/>
      <w:bookmarkStart w:id="6968" w:name="_Toc155235737"/>
      <w:r w:rsidRPr="007D061B">
        <w:t>7.2.5.3</w:t>
      </w:r>
      <w:r w:rsidRPr="007D061B">
        <w:tab/>
        <w:t>E-UTRA operation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69" w:name="_Toc21095375"/>
      <w:bookmarkStart w:id="6970" w:name="_Toc29766908"/>
      <w:bookmarkStart w:id="6971" w:name="_Toc36041055"/>
      <w:bookmarkStart w:id="6972" w:name="_Toc37228465"/>
      <w:bookmarkStart w:id="6973" w:name="_Toc37228969"/>
      <w:bookmarkStart w:id="6974" w:name="_Toc37229473"/>
      <w:bookmarkStart w:id="6975" w:name="_Toc45907030"/>
      <w:bookmarkStart w:id="6976" w:name="_Toc61116185"/>
      <w:bookmarkStart w:id="6977" w:name="_Toc67060951"/>
      <w:bookmarkStart w:id="6978" w:name="_Toc74814456"/>
      <w:bookmarkStart w:id="6979" w:name="_Toc76505879"/>
      <w:bookmarkStart w:id="6980" w:name="_Toc83114127"/>
      <w:bookmarkStart w:id="6981" w:name="_Toc89875249"/>
      <w:bookmarkStart w:id="6982" w:name="_Toc98705813"/>
      <w:bookmarkStart w:id="6983" w:name="_Toc130916576"/>
      <w:bookmarkStart w:id="6984" w:name="_Toc137304526"/>
      <w:bookmarkStart w:id="6985" w:name="_Toc138889973"/>
      <w:bookmarkStart w:id="6986" w:name="_Toc145088679"/>
      <w:bookmarkStart w:id="6987" w:name="_Toc145089643"/>
      <w:bookmarkStart w:id="6988" w:name="_Toc155235738"/>
      <w:r w:rsidRPr="007D061B">
        <w:t>7.2.5.4</w:t>
      </w:r>
      <w:r w:rsidRPr="007D061B">
        <w:tab/>
        <w:t>NR operation</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989" w:name="OLE_LINK318"/>
      <w:bookmarkStart w:id="6990" w:name="OLE_LINK317"/>
      <w:bookmarkStart w:id="6991" w:name="OLE_LINK320"/>
      <w:bookmarkStart w:id="699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989"/>
      <w:bookmarkEnd w:id="6990"/>
      <w:bookmarkEnd w:id="6991"/>
      <w:bookmarkEnd w:id="6992"/>
    </w:p>
    <w:p w14:paraId="3D4E03F6" w14:textId="77777777" w:rsidR="005432EB" w:rsidRPr="007D061B" w:rsidRDefault="005432EB" w:rsidP="005432EB">
      <w:pPr>
        <w:pStyle w:val="Heading2"/>
      </w:pPr>
      <w:bookmarkStart w:id="6993" w:name="_Toc21095376"/>
      <w:bookmarkStart w:id="6994" w:name="_Toc29766909"/>
      <w:bookmarkStart w:id="6995" w:name="_Toc36041056"/>
      <w:bookmarkStart w:id="6996" w:name="_Toc37228466"/>
      <w:bookmarkStart w:id="6997" w:name="_Toc37228970"/>
      <w:bookmarkStart w:id="6998" w:name="_Toc37229474"/>
      <w:bookmarkStart w:id="6999" w:name="_Toc45907031"/>
      <w:bookmarkStart w:id="7000" w:name="_Toc61116186"/>
      <w:bookmarkStart w:id="7001" w:name="_Toc67060952"/>
      <w:bookmarkStart w:id="7002" w:name="_Toc74814457"/>
      <w:bookmarkStart w:id="7003" w:name="_Toc76505880"/>
      <w:bookmarkStart w:id="7004" w:name="_Toc83114128"/>
      <w:bookmarkStart w:id="7005" w:name="_Toc89875250"/>
      <w:bookmarkStart w:id="7006" w:name="_Toc98705814"/>
      <w:bookmarkStart w:id="7007" w:name="_Toc130916577"/>
      <w:bookmarkStart w:id="7008" w:name="_Toc137304527"/>
      <w:bookmarkStart w:id="7009" w:name="_Toc138889974"/>
      <w:bookmarkStart w:id="7010" w:name="_Toc145088680"/>
      <w:bookmarkStart w:id="7011" w:name="_Toc145089644"/>
      <w:bookmarkStart w:id="7012" w:name="_Toc155235739"/>
      <w:r w:rsidRPr="007D061B">
        <w:t>7.3</w:t>
      </w:r>
      <w:r w:rsidRPr="007D061B">
        <w:tab/>
        <w:t>Dynamic range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74FAD984" w14:textId="77777777" w:rsidR="005432EB" w:rsidRPr="007D061B" w:rsidRDefault="005432EB" w:rsidP="005432EB">
      <w:pPr>
        <w:pStyle w:val="Heading3"/>
      </w:pPr>
      <w:bookmarkStart w:id="7013" w:name="_Toc21095377"/>
      <w:bookmarkStart w:id="7014" w:name="_Toc29766910"/>
      <w:bookmarkStart w:id="7015" w:name="_Toc36041057"/>
      <w:bookmarkStart w:id="7016" w:name="_Toc37228467"/>
      <w:bookmarkStart w:id="7017" w:name="_Toc37228971"/>
      <w:bookmarkStart w:id="7018" w:name="_Toc37229475"/>
      <w:bookmarkStart w:id="7019" w:name="_Toc45907032"/>
      <w:bookmarkStart w:id="7020" w:name="_Toc61116187"/>
      <w:bookmarkStart w:id="7021" w:name="_Toc67060953"/>
      <w:bookmarkStart w:id="7022" w:name="_Toc74814458"/>
      <w:bookmarkStart w:id="7023" w:name="_Toc76505881"/>
      <w:bookmarkStart w:id="7024" w:name="_Toc83114129"/>
      <w:bookmarkStart w:id="7025" w:name="_Toc89875251"/>
      <w:bookmarkStart w:id="7026" w:name="_Toc98705815"/>
      <w:bookmarkStart w:id="7027" w:name="_Toc130916578"/>
      <w:bookmarkStart w:id="7028" w:name="_Toc137304528"/>
      <w:bookmarkStart w:id="7029" w:name="_Toc138889975"/>
      <w:bookmarkStart w:id="7030" w:name="_Toc145088681"/>
      <w:bookmarkStart w:id="7031" w:name="_Toc145089645"/>
      <w:bookmarkStart w:id="7032" w:name="_Toc155235740"/>
      <w:r w:rsidRPr="007D061B">
        <w:t>7.3.1</w:t>
      </w:r>
      <w:r w:rsidRPr="007D061B">
        <w:tab/>
        <w:t>Definition and applicability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33" w:name="_Toc21095378"/>
      <w:bookmarkStart w:id="7034" w:name="_Toc29766911"/>
      <w:bookmarkStart w:id="7035" w:name="_Toc36041058"/>
      <w:bookmarkStart w:id="7036" w:name="_Toc37228468"/>
      <w:bookmarkStart w:id="7037" w:name="_Toc37228972"/>
      <w:bookmarkStart w:id="7038" w:name="_Toc37229476"/>
      <w:bookmarkStart w:id="7039" w:name="_Toc45907033"/>
      <w:bookmarkStart w:id="7040" w:name="_Toc61116188"/>
      <w:bookmarkStart w:id="7041" w:name="_Toc67060954"/>
      <w:bookmarkStart w:id="7042" w:name="_Toc74814459"/>
      <w:bookmarkStart w:id="7043" w:name="_Toc76505882"/>
      <w:bookmarkStart w:id="7044" w:name="_Toc83114130"/>
      <w:bookmarkStart w:id="7045" w:name="_Toc89875252"/>
      <w:bookmarkStart w:id="7046" w:name="_Toc98705816"/>
      <w:bookmarkStart w:id="7047" w:name="_Toc130916579"/>
      <w:bookmarkStart w:id="7048" w:name="_Toc137304529"/>
      <w:bookmarkStart w:id="7049" w:name="_Toc138889976"/>
      <w:bookmarkStart w:id="7050" w:name="_Toc145088682"/>
      <w:bookmarkStart w:id="7051" w:name="_Toc145089646"/>
      <w:bookmarkStart w:id="7052" w:name="_Toc155235741"/>
      <w:r w:rsidRPr="007D061B">
        <w:t>7.3.2</w:t>
      </w:r>
      <w:r w:rsidRPr="007D061B">
        <w:tab/>
        <w:t>Minimum requirement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53" w:name="_Toc21095379"/>
      <w:bookmarkStart w:id="7054" w:name="_Toc29766912"/>
      <w:bookmarkStart w:id="7055" w:name="_Toc36041059"/>
      <w:bookmarkStart w:id="7056" w:name="_Toc37228469"/>
      <w:bookmarkStart w:id="7057" w:name="_Toc37228973"/>
      <w:bookmarkStart w:id="7058" w:name="_Toc37229477"/>
      <w:bookmarkStart w:id="7059" w:name="_Toc45907034"/>
      <w:bookmarkStart w:id="7060" w:name="_Toc61116189"/>
      <w:bookmarkStart w:id="7061" w:name="_Toc67060955"/>
      <w:bookmarkStart w:id="7062" w:name="_Toc74814460"/>
      <w:bookmarkStart w:id="7063" w:name="_Toc76505883"/>
      <w:bookmarkStart w:id="7064" w:name="_Toc83114131"/>
      <w:bookmarkStart w:id="7065" w:name="_Toc89875253"/>
      <w:bookmarkStart w:id="7066" w:name="_Toc98705817"/>
      <w:bookmarkStart w:id="7067" w:name="_Toc130916580"/>
      <w:bookmarkStart w:id="7068" w:name="_Toc137304530"/>
      <w:bookmarkStart w:id="7069" w:name="_Toc138889977"/>
      <w:bookmarkStart w:id="7070" w:name="_Toc145088683"/>
      <w:bookmarkStart w:id="7071" w:name="_Toc145089647"/>
      <w:bookmarkStart w:id="7072" w:name="_Toc155235742"/>
      <w:r w:rsidRPr="007D061B">
        <w:t>7.3.3</w:t>
      </w:r>
      <w:r w:rsidRPr="007D061B">
        <w:tab/>
        <w:t>Test purpose</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73" w:name="_Toc21095380"/>
      <w:bookmarkStart w:id="7074" w:name="_Toc29766913"/>
      <w:bookmarkStart w:id="7075" w:name="_Toc36041060"/>
      <w:bookmarkStart w:id="7076" w:name="_Toc37228470"/>
      <w:bookmarkStart w:id="7077" w:name="_Toc37228974"/>
      <w:bookmarkStart w:id="7078" w:name="_Toc37229478"/>
      <w:bookmarkStart w:id="7079" w:name="_Toc45907035"/>
    </w:p>
    <w:p w14:paraId="225119E3" w14:textId="403B85C8" w:rsidR="005432EB" w:rsidRPr="007D061B" w:rsidRDefault="005432EB" w:rsidP="005432EB">
      <w:pPr>
        <w:pStyle w:val="Heading3"/>
      </w:pPr>
      <w:bookmarkStart w:id="7080" w:name="_Toc61116190"/>
      <w:bookmarkStart w:id="7081" w:name="_Toc67060956"/>
      <w:bookmarkStart w:id="7082" w:name="_Toc74814461"/>
      <w:bookmarkStart w:id="7083" w:name="_Toc76505884"/>
      <w:bookmarkStart w:id="7084" w:name="_Toc83114132"/>
      <w:bookmarkStart w:id="7085" w:name="_Toc89875254"/>
      <w:bookmarkStart w:id="7086" w:name="_Toc98705818"/>
      <w:bookmarkStart w:id="7087" w:name="_Toc130916581"/>
      <w:bookmarkStart w:id="7088" w:name="_Toc137304531"/>
      <w:bookmarkStart w:id="7089" w:name="_Toc138889978"/>
      <w:bookmarkStart w:id="7090" w:name="_Toc145088684"/>
      <w:bookmarkStart w:id="7091" w:name="_Toc145089648"/>
      <w:bookmarkStart w:id="7092" w:name="_Toc155235743"/>
      <w:r w:rsidRPr="007D061B">
        <w:t>7.3.4</w:t>
      </w:r>
      <w:r w:rsidRPr="007D061B">
        <w:tab/>
        <w:t>Method of test</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C5ADE67" w14:textId="77777777" w:rsidR="005432EB" w:rsidRPr="007D061B" w:rsidRDefault="005432EB" w:rsidP="005432EB">
      <w:pPr>
        <w:pStyle w:val="Heading4"/>
      </w:pPr>
      <w:bookmarkStart w:id="7093" w:name="_Toc21095381"/>
      <w:bookmarkStart w:id="7094" w:name="_Toc29766914"/>
      <w:bookmarkStart w:id="7095" w:name="_Toc36041061"/>
      <w:bookmarkStart w:id="7096" w:name="_Toc37228471"/>
      <w:bookmarkStart w:id="7097" w:name="_Toc37228975"/>
      <w:bookmarkStart w:id="7098" w:name="_Toc37229479"/>
      <w:bookmarkStart w:id="7099" w:name="_Toc45907036"/>
      <w:bookmarkStart w:id="7100" w:name="_Toc61116191"/>
      <w:bookmarkStart w:id="7101" w:name="_Toc67060957"/>
      <w:bookmarkStart w:id="7102" w:name="_Toc74814462"/>
      <w:bookmarkStart w:id="7103" w:name="_Toc76505885"/>
      <w:bookmarkStart w:id="7104" w:name="_Toc83114133"/>
      <w:bookmarkStart w:id="7105" w:name="_Toc89875255"/>
      <w:bookmarkStart w:id="7106" w:name="_Toc98705819"/>
      <w:bookmarkStart w:id="7107" w:name="_Toc130916582"/>
      <w:bookmarkStart w:id="7108" w:name="_Toc137304532"/>
      <w:bookmarkStart w:id="7109" w:name="_Toc138889979"/>
      <w:bookmarkStart w:id="7110" w:name="_Toc145088685"/>
      <w:bookmarkStart w:id="7111" w:name="_Toc145089649"/>
      <w:bookmarkStart w:id="7112" w:name="_Toc155235744"/>
      <w:r w:rsidRPr="007D061B">
        <w:t>7.3.4.1</w:t>
      </w:r>
      <w:r w:rsidRPr="007D061B">
        <w:tab/>
        <w:t>Initial conditions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13" w:name="_Toc21095382"/>
      <w:bookmarkStart w:id="7114" w:name="_Toc29766915"/>
      <w:bookmarkStart w:id="7115" w:name="_Toc36041062"/>
      <w:bookmarkStart w:id="7116" w:name="_Toc37228472"/>
      <w:bookmarkStart w:id="7117" w:name="_Toc37228976"/>
      <w:bookmarkStart w:id="7118" w:name="_Toc37229480"/>
      <w:bookmarkStart w:id="7119" w:name="_Toc45907037"/>
      <w:bookmarkStart w:id="7120" w:name="_Toc61116192"/>
      <w:bookmarkStart w:id="7121" w:name="_Toc67060958"/>
      <w:bookmarkStart w:id="7122" w:name="_Toc74814463"/>
      <w:bookmarkStart w:id="7123" w:name="_Toc76505886"/>
      <w:bookmarkStart w:id="7124" w:name="_Toc83114134"/>
      <w:bookmarkStart w:id="7125" w:name="_Toc89875256"/>
      <w:bookmarkStart w:id="7126" w:name="_Toc98705820"/>
      <w:bookmarkStart w:id="7127" w:name="_Toc130916583"/>
      <w:bookmarkStart w:id="7128" w:name="_Toc137304533"/>
      <w:bookmarkStart w:id="7129" w:name="_Toc138889980"/>
      <w:bookmarkStart w:id="7130" w:name="_Toc145088686"/>
      <w:bookmarkStart w:id="7131" w:name="_Toc145089650"/>
      <w:bookmarkStart w:id="7132" w:name="_Toc155235745"/>
      <w:r w:rsidRPr="007D061B">
        <w:t>7.3.4.2</w:t>
      </w:r>
      <w:r w:rsidRPr="007D061B">
        <w:tab/>
        <w:t>Procedure</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33" w:name="_Toc21095383"/>
      <w:bookmarkStart w:id="7134" w:name="_Toc29766916"/>
      <w:bookmarkStart w:id="7135" w:name="_Toc36041063"/>
      <w:bookmarkStart w:id="7136" w:name="_Toc37228473"/>
      <w:bookmarkStart w:id="7137" w:name="_Toc37228977"/>
      <w:bookmarkStart w:id="7138" w:name="_Toc37229481"/>
      <w:bookmarkStart w:id="7139" w:name="_Toc45907038"/>
      <w:bookmarkStart w:id="7140" w:name="_Toc61116193"/>
      <w:bookmarkStart w:id="7141" w:name="_Toc67060959"/>
      <w:bookmarkStart w:id="7142" w:name="_Toc74814464"/>
      <w:bookmarkStart w:id="7143" w:name="_Toc76505887"/>
      <w:bookmarkStart w:id="7144" w:name="_Toc83114135"/>
      <w:bookmarkStart w:id="7145" w:name="_Toc89875257"/>
      <w:bookmarkStart w:id="7146" w:name="_Toc98705821"/>
      <w:bookmarkStart w:id="7147" w:name="_Toc130916584"/>
      <w:bookmarkStart w:id="7148" w:name="_Toc137304534"/>
      <w:bookmarkStart w:id="7149" w:name="_Toc138889981"/>
      <w:bookmarkStart w:id="7150" w:name="_Toc145088687"/>
      <w:bookmarkStart w:id="7151" w:name="_Toc145089651"/>
      <w:bookmarkStart w:id="7152" w:name="_Toc155235746"/>
      <w:r w:rsidRPr="007D061B">
        <w:t>7.3.5</w:t>
      </w:r>
      <w:r w:rsidRPr="007D061B">
        <w:tab/>
        <w:t>Test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A96B957" w14:textId="77777777" w:rsidR="005432EB" w:rsidRPr="007D061B" w:rsidRDefault="005432EB" w:rsidP="005432EB">
      <w:pPr>
        <w:pStyle w:val="Heading4"/>
      </w:pPr>
      <w:bookmarkStart w:id="7153" w:name="_Toc21095384"/>
      <w:bookmarkStart w:id="7154" w:name="_Toc29766917"/>
      <w:bookmarkStart w:id="7155" w:name="_Toc36041064"/>
      <w:bookmarkStart w:id="7156" w:name="_Toc37228474"/>
      <w:bookmarkStart w:id="7157" w:name="_Toc37228978"/>
      <w:bookmarkStart w:id="7158" w:name="_Toc37229482"/>
      <w:bookmarkStart w:id="7159" w:name="_Toc45907039"/>
      <w:bookmarkStart w:id="7160" w:name="_Toc61116194"/>
      <w:bookmarkStart w:id="7161" w:name="_Toc67060960"/>
      <w:bookmarkStart w:id="7162" w:name="_Toc74814465"/>
      <w:bookmarkStart w:id="7163" w:name="_Toc76505888"/>
      <w:bookmarkStart w:id="7164" w:name="_Toc83114136"/>
      <w:bookmarkStart w:id="7165" w:name="_Toc89875258"/>
      <w:bookmarkStart w:id="7166" w:name="_Toc98705822"/>
      <w:bookmarkStart w:id="7167" w:name="_Toc130916585"/>
      <w:bookmarkStart w:id="7168" w:name="_Toc137304535"/>
      <w:bookmarkStart w:id="7169" w:name="_Toc138889982"/>
      <w:bookmarkStart w:id="7170" w:name="_Toc145088688"/>
      <w:bookmarkStart w:id="7171" w:name="_Toc145089652"/>
      <w:bookmarkStart w:id="7172" w:name="_Toc155235747"/>
      <w:r w:rsidRPr="007D061B">
        <w:t>7.3.5.1</w:t>
      </w:r>
      <w:r w:rsidRPr="007D061B">
        <w:tab/>
        <w:t>UTRA FDD operation</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73" w:name="_Toc21095385"/>
      <w:bookmarkStart w:id="7174" w:name="_Toc29766918"/>
      <w:bookmarkStart w:id="7175" w:name="_Toc36041065"/>
      <w:bookmarkStart w:id="7176" w:name="_Toc37228475"/>
      <w:bookmarkStart w:id="7177" w:name="_Toc37228979"/>
      <w:bookmarkStart w:id="7178" w:name="_Toc37229483"/>
      <w:bookmarkStart w:id="7179" w:name="_Toc45907040"/>
      <w:bookmarkStart w:id="7180" w:name="_Toc61116195"/>
      <w:bookmarkStart w:id="7181" w:name="_Toc67060961"/>
      <w:bookmarkStart w:id="7182" w:name="_Toc74814466"/>
      <w:bookmarkStart w:id="7183" w:name="_Toc76505889"/>
      <w:bookmarkStart w:id="7184" w:name="_Toc83114137"/>
      <w:bookmarkStart w:id="7185" w:name="_Toc89875259"/>
      <w:bookmarkStart w:id="7186" w:name="_Toc98705823"/>
      <w:bookmarkStart w:id="7187" w:name="_Toc130916586"/>
      <w:bookmarkStart w:id="7188" w:name="_Toc137304536"/>
      <w:bookmarkStart w:id="7189" w:name="_Toc138889983"/>
      <w:bookmarkStart w:id="7190" w:name="_Toc145088689"/>
      <w:bookmarkStart w:id="7191" w:name="_Toc145089653"/>
      <w:bookmarkStart w:id="7192" w:name="_Toc155235748"/>
      <w:r w:rsidRPr="007D061B">
        <w:t>7.3.5.2</w:t>
      </w:r>
      <w:r w:rsidRPr="007D061B">
        <w:tab/>
        <w:t>UTRA TDD 1,28 Mcps option operation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193" w:name="_Toc21095386"/>
      <w:bookmarkStart w:id="7194" w:name="_Toc29766919"/>
      <w:bookmarkStart w:id="7195" w:name="_Toc36041066"/>
      <w:bookmarkStart w:id="7196" w:name="_Toc37228476"/>
      <w:bookmarkStart w:id="7197" w:name="_Toc37228980"/>
      <w:bookmarkStart w:id="7198" w:name="_Toc37229484"/>
      <w:bookmarkStart w:id="7199" w:name="_Toc45907041"/>
      <w:bookmarkStart w:id="7200" w:name="_Toc61116196"/>
      <w:bookmarkStart w:id="7201" w:name="_Toc67060962"/>
      <w:bookmarkStart w:id="7202" w:name="_Toc74814467"/>
      <w:bookmarkStart w:id="7203" w:name="_Toc76505890"/>
      <w:bookmarkStart w:id="7204" w:name="_Toc83114138"/>
      <w:bookmarkStart w:id="7205" w:name="_Toc89875260"/>
      <w:bookmarkStart w:id="7206" w:name="_Toc98705824"/>
      <w:bookmarkStart w:id="7207" w:name="_Toc130916587"/>
      <w:bookmarkStart w:id="7208" w:name="_Toc137304537"/>
      <w:bookmarkStart w:id="7209" w:name="_Toc138889984"/>
      <w:bookmarkStart w:id="7210" w:name="_Toc145088690"/>
      <w:bookmarkStart w:id="7211" w:name="_Toc145089654"/>
      <w:bookmarkStart w:id="7212" w:name="_Toc155235749"/>
      <w:r w:rsidRPr="007D061B">
        <w:t>7.3.5.3</w:t>
      </w:r>
      <w:r w:rsidRPr="007D061B">
        <w:tab/>
        <w:t>E-UTRA operation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13" w:name="_Toc21095387"/>
      <w:bookmarkStart w:id="7214" w:name="_Toc29766920"/>
      <w:bookmarkStart w:id="7215" w:name="_Toc36041067"/>
      <w:bookmarkStart w:id="7216" w:name="_Toc37228477"/>
      <w:bookmarkStart w:id="7217" w:name="_Toc37228981"/>
      <w:bookmarkStart w:id="7218" w:name="_Toc37229485"/>
      <w:bookmarkStart w:id="7219" w:name="_Toc45907042"/>
      <w:bookmarkStart w:id="7220" w:name="_Toc61116197"/>
      <w:bookmarkStart w:id="7221" w:name="_Toc67060963"/>
      <w:bookmarkStart w:id="7222" w:name="_Toc74814468"/>
      <w:bookmarkStart w:id="7223" w:name="_Toc76505891"/>
      <w:bookmarkStart w:id="7224" w:name="_Toc83114139"/>
      <w:bookmarkStart w:id="7225" w:name="_Toc89875261"/>
      <w:bookmarkStart w:id="7226" w:name="_Toc98705825"/>
      <w:bookmarkStart w:id="7227" w:name="_Toc130916588"/>
      <w:bookmarkStart w:id="7228" w:name="_Toc137304538"/>
      <w:bookmarkStart w:id="7229" w:name="_Toc138889985"/>
      <w:bookmarkStart w:id="7230" w:name="_Toc145088691"/>
      <w:bookmarkStart w:id="7231" w:name="_Toc145089655"/>
      <w:bookmarkStart w:id="7232" w:name="_Toc155235750"/>
      <w:r w:rsidRPr="007D061B">
        <w:t>7.3.5.4</w:t>
      </w:r>
      <w:r w:rsidRPr="007D061B">
        <w:tab/>
        <w:t>NR operation</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33" w:name="_Toc21095388"/>
      <w:bookmarkStart w:id="7234" w:name="_Toc29766921"/>
      <w:bookmarkStart w:id="7235" w:name="_Toc36041068"/>
      <w:bookmarkStart w:id="7236" w:name="_Toc37228478"/>
      <w:bookmarkStart w:id="7237" w:name="_Toc37228982"/>
      <w:bookmarkStart w:id="7238" w:name="_Toc37229486"/>
      <w:bookmarkStart w:id="7239" w:name="_Toc45907043"/>
      <w:bookmarkStart w:id="7240" w:name="_Toc61116198"/>
      <w:bookmarkStart w:id="7241" w:name="_Toc67060964"/>
      <w:bookmarkStart w:id="7242" w:name="_Toc74814469"/>
      <w:bookmarkStart w:id="7243" w:name="_Toc76505892"/>
      <w:bookmarkStart w:id="7244" w:name="_Toc83114140"/>
      <w:bookmarkStart w:id="7245" w:name="_Toc89875262"/>
      <w:bookmarkStart w:id="7246" w:name="_Toc98705826"/>
      <w:bookmarkStart w:id="7247" w:name="_Toc130916589"/>
      <w:bookmarkStart w:id="7248" w:name="_Toc137304539"/>
      <w:bookmarkStart w:id="7249" w:name="_Toc138889986"/>
      <w:bookmarkStart w:id="7250" w:name="_Toc145088692"/>
      <w:bookmarkStart w:id="7251" w:name="_Toc145089656"/>
      <w:bookmarkStart w:id="7252" w:name="_Toc155235751"/>
      <w:r w:rsidRPr="007D061B">
        <w:t>7.4</w:t>
      </w:r>
      <w:r w:rsidRPr="007D061B">
        <w:tab/>
        <w:t>Adjacent channel selectivity and narrowband blocking</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68687FB0" w14:textId="77777777" w:rsidR="005432EB" w:rsidRPr="007D061B" w:rsidRDefault="005432EB" w:rsidP="005432EB">
      <w:pPr>
        <w:pStyle w:val="Heading3"/>
      </w:pPr>
      <w:bookmarkStart w:id="7253" w:name="_Toc21095389"/>
      <w:bookmarkStart w:id="7254" w:name="_Toc29766922"/>
      <w:bookmarkStart w:id="7255" w:name="_Toc36041069"/>
      <w:bookmarkStart w:id="7256" w:name="_Toc37228479"/>
      <w:bookmarkStart w:id="7257" w:name="_Toc37228983"/>
      <w:bookmarkStart w:id="7258" w:name="_Toc37229487"/>
      <w:bookmarkStart w:id="7259" w:name="_Toc45907044"/>
      <w:bookmarkStart w:id="7260" w:name="_Toc61116199"/>
      <w:bookmarkStart w:id="7261" w:name="_Toc67060965"/>
      <w:bookmarkStart w:id="7262" w:name="_Toc74814470"/>
      <w:bookmarkStart w:id="7263" w:name="_Toc76505893"/>
      <w:bookmarkStart w:id="7264" w:name="_Toc83114141"/>
      <w:bookmarkStart w:id="7265" w:name="_Toc89875263"/>
      <w:bookmarkStart w:id="7266" w:name="_Toc98705827"/>
      <w:bookmarkStart w:id="7267" w:name="_Toc130916590"/>
      <w:bookmarkStart w:id="7268" w:name="_Toc137304540"/>
      <w:bookmarkStart w:id="7269" w:name="_Toc138889987"/>
      <w:bookmarkStart w:id="7270" w:name="_Toc145088693"/>
      <w:bookmarkStart w:id="7271" w:name="_Toc145089657"/>
      <w:bookmarkStart w:id="7272" w:name="_Toc155235752"/>
      <w:r w:rsidRPr="007D061B">
        <w:t>7.4.1</w:t>
      </w:r>
      <w:r w:rsidRPr="007D061B">
        <w:tab/>
        <w:t>Definition and applicability</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273" w:name="_Toc21095390"/>
      <w:bookmarkStart w:id="7274" w:name="_Toc29766923"/>
      <w:bookmarkStart w:id="7275" w:name="_Toc36041070"/>
      <w:bookmarkStart w:id="7276" w:name="_Toc37228480"/>
      <w:bookmarkStart w:id="7277" w:name="_Toc37228984"/>
      <w:bookmarkStart w:id="7278" w:name="_Toc37229488"/>
      <w:bookmarkStart w:id="7279" w:name="_Toc45907045"/>
      <w:bookmarkStart w:id="7280" w:name="_Toc61116200"/>
      <w:bookmarkStart w:id="7281" w:name="_Toc67060966"/>
      <w:bookmarkStart w:id="7282" w:name="_Toc74814471"/>
      <w:bookmarkStart w:id="7283" w:name="_Toc76505894"/>
      <w:bookmarkStart w:id="7284" w:name="_Toc83114142"/>
      <w:bookmarkStart w:id="7285" w:name="_Toc89875264"/>
      <w:bookmarkStart w:id="7286" w:name="_Toc98705828"/>
      <w:bookmarkStart w:id="7287" w:name="_Toc130916591"/>
      <w:bookmarkStart w:id="7288" w:name="_Toc137304541"/>
      <w:bookmarkStart w:id="7289" w:name="_Toc138889988"/>
      <w:bookmarkStart w:id="7290" w:name="_Toc145088694"/>
      <w:bookmarkStart w:id="7291" w:name="_Toc145089658"/>
      <w:bookmarkStart w:id="7292" w:name="_Toc155235753"/>
      <w:r w:rsidRPr="007D061B">
        <w:t>7.4.2</w:t>
      </w:r>
      <w:r w:rsidRPr="007D061B">
        <w:tab/>
        <w:t>Minimum requirement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293" w:name="_Toc21095391"/>
      <w:bookmarkStart w:id="7294" w:name="_Toc29766924"/>
      <w:bookmarkStart w:id="7295" w:name="_Toc36041071"/>
      <w:bookmarkStart w:id="7296" w:name="_Toc37228481"/>
      <w:bookmarkStart w:id="7297" w:name="_Toc37228985"/>
      <w:bookmarkStart w:id="7298" w:name="_Toc37229489"/>
      <w:bookmarkStart w:id="7299" w:name="_Toc45907046"/>
      <w:bookmarkStart w:id="7300" w:name="_Toc61116201"/>
      <w:bookmarkStart w:id="7301" w:name="_Toc67060967"/>
      <w:bookmarkStart w:id="7302" w:name="_Toc74814472"/>
      <w:bookmarkStart w:id="7303" w:name="_Toc76505895"/>
      <w:bookmarkStart w:id="7304" w:name="_Toc83114143"/>
      <w:bookmarkStart w:id="7305" w:name="_Toc89875265"/>
      <w:bookmarkStart w:id="7306" w:name="_Toc98705829"/>
      <w:bookmarkStart w:id="7307" w:name="_Toc130916592"/>
      <w:bookmarkStart w:id="7308" w:name="_Toc137304542"/>
      <w:bookmarkStart w:id="7309" w:name="_Toc138889989"/>
      <w:bookmarkStart w:id="7310" w:name="_Toc145088695"/>
      <w:bookmarkStart w:id="7311" w:name="_Toc145089659"/>
      <w:bookmarkStart w:id="7312" w:name="_Toc155235754"/>
      <w:r w:rsidRPr="007D061B">
        <w:t>7.4.4</w:t>
      </w:r>
      <w:r w:rsidRPr="007D061B">
        <w:tab/>
        <w:t>Method of test</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6335A41" w14:textId="77777777" w:rsidR="005432EB" w:rsidRPr="007D061B" w:rsidRDefault="005432EB" w:rsidP="005432EB">
      <w:pPr>
        <w:pStyle w:val="Heading4"/>
      </w:pPr>
      <w:bookmarkStart w:id="7313" w:name="_Toc21095392"/>
      <w:bookmarkStart w:id="7314" w:name="_Toc29766925"/>
      <w:bookmarkStart w:id="7315" w:name="_Toc36041072"/>
      <w:bookmarkStart w:id="7316" w:name="_Toc37228482"/>
      <w:bookmarkStart w:id="7317" w:name="_Toc37228986"/>
      <w:bookmarkStart w:id="7318" w:name="_Toc37229490"/>
      <w:bookmarkStart w:id="7319" w:name="_Toc45907047"/>
      <w:bookmarkStart w:id="7320" w:name="_Toc61116202"/>
      <w:bookmarkStart w:id="7321" w:name="_Toc67060968"/>
      <w:bookmarkStart w:id="7322" w:name="_Toc74814473"/>
      <w:bookmarkStart w:id="7323" w:name="_Toc76505896"/>
      <w:bookmarkStart w:id="7324" w:name="_Toc83114144"/>
      <w:bookmarkStart w:id="7325" w:name="_Toc89875266"/>
      <w:bookmarkStart w:id="7326" w:name="_Toc98705830"/>
      <w:bookmarkStart w:id="7327" w:name="_Toc130916593"/>
      <w:bookmarkStart w:id="7328" w:name="_Toc137304543"/>
      <w:bookmarkStart w:id="7329" w:name="_Toc138889990"/>
      <w:bookmarkStart w:id="7330" w:name="_Toc145088696"/>
      <w:bookmarkStart w:id="7331" w:name="_Toc145089660"/>
      <w:bookmarkStart w:id="7332" w:name="_Toc155235755"/>
      <w:r w:rsidRPr="007D061B">
        <w:t>7.4.4.1</w:t>
      </w:r>
      <w:r w:rsidRPr="007D061B">
        <w:tab/>
        <w:t>Initial conditions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33" w:name="_Toc21095393"/>
      <w:bookmarkStart w:id="7334" w:name="_Toc29766926"/>
      <w:bookmarkStart w:id="7335" w:name="_Toc36041073"/>
      <w:bookmarkStart w:id="7336" w:name="_Toc37228483"/>
      <w:bookmarkStart w:id="7337" w:name="_Toc37228987"/>
      <w:bookmarkStart w:id="7338" w:name="_Toc37229491"/>
      <w:bookmarkStart w:id="7339" w:name="_Toc45907048"/>
      <w:bookmarkStart w:id="7340" w:name="_Toc61116203"/>
      <w:bookmarkStart w:id="7341" w:name="_Toc67060969"/>
      <w:bookmarkStart w:id="7342" w:name="_Toc74814474"/>
      <w:bookmarkStart w:id="7343" w:name="_Toc76505897"/>
      <w:bookmarkStart w:id="7344" w:name="_Toc83114145"/>
      <w:bookmarkStart w:id="7345" w:name="_Toc89875267"/>
      <w:bookmarkStart w:id="7346" w:name="_Toc98705831"/>
      <w:bookmarkStart w:id="7347" w:name="_Toc130916594"/>
      <w:bookmarkStart w:id="7348" w:name="_Toc137304544"/>
      <w:bookmarkStart w:id="7349" w:name="_Toc138889991"/>
      <w:bookmarkStart w:id="7350" w:name="_Toc145088697"/>
      <w:bookmarkStart w:id="7351" w:name="_Toc145089661"/>
      <w:bookmarkStart w:id="7352" w:name="_Toc155235756"/>
      <w:r w:rsidRPr="007D061B">
        <w:t>7.4.4.2</w:t>
      </w:r>
      <w:r w:rsidRPr="007D061B">
        <w:tab/>
      </w:r>
      <w:r w:rsidRPr="007D061B">
        <w:rPr>
          <w:rFonts w:cs="v4.2.0"/>
        </w:rPr>
        <w:t>Procedure</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61A095E4" w14:textId="77777777" w:rsidR="005432EB" w:rsidRPr="007D061B" w:rsidRDefault="005432EB" w:rsidP="005432EB">
      <w:pPr>
        <w:pStyle w:val="Heading5"/>
      </w:pPr>
      <w:bookmarkStart w:id="7353" w:name="_Toc21095394"/>
      <w:bookmarkStart w:id="7354" w:name="_Toc29766927"/>
      <w:bookmarkStart w:id="7355" w:name="_Toc36041074"/>
      <w:bookmarkStart w:id="7356" w:name="_Toc37228484"/>
      <w:bookmarkStart w:id="7357" w:name="_Toc37228988"/>
      <w:bookmarkStart w:id="7358" w:name="_Toc37229492"/>
      <w:bookmarkStart w:id="7359" w:name="_Toc45907049"/>
      <w:bookmarkStart w:id="7360" w:name="_Toc61116204"/>
      <w:bookmarkStart w:id="7361" w:name="_Toc67060970"/>
      <w:bookmarkStart w:id="7362" w:name="_Toc74814475"/>
      <w:bookmarkStart w:id="7363" w:name="_Toc76505898"/>
      <w:bookmarkStart w:id="7364" w:name="_Toc83114146"/>
      <w:bookmarkStart w:id="7365" w:name="_Toc89875268"/>
      <w:bookmarkStart w:id="7366" w:name="_Toc98705832"/>
      <w:bookmarkStart w:id="7367" w:name="_Toc130916595"/>
      <w:bookmarkStart w:id="7368" w:name="_Toc137304545"/>
      <w:bookmarkStart w:id="7369" w:name="_Toc138889992"/>
      <w:bookmarkStart w:id="7370" w:name="_Toc145088698"/>
      <w:bookmarkStart w:id="7371" w:name="_Toc145089662"/>
      <w:bookmarkStart w:id="7372" w:name="_Toc155235757"/>
      <w:r w:rsidRPr="007D061B">
        <w:t>7.4.4.2.1</w:t>
      </w:r>
      <w:r w:rsidRPr="007D061B">
        <w:tab/>
        <w:t>General procedure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373" w:name="_Toc21095395"/>
      <w:bookmarkStart w:id="7374" w:name="_Toc29766928"/>
      <w:bookmarkStart w:id="7375" w:name="_Toc36041075"/>
      <w:bookmarkStart w:id="7376" w:name="_Toc37228485"/>
      <w:bookmarkStart w:id="7377" w:name="_Toc37228989"/>
      <w:bookmarkStart w:id="7378" w:name="_Toc37229493"/>
      <w:bookmarkStart w:id="7379" w:name="_Toc45907050"/>
      <w:bookmarkStart w:id="7380" w:name="_Toc61116205"/>
      <w:bookmarkStart w:id="7381" w:name="_Toc67060971"/>
      <w:bookmarkStart w:id="7382" w:name="_Toc74814476"/>
      <w:bookmarkStart w:id="7383" w:name="_Toc76505899"/>
      <w:bookmarkStart w:id="7384" w:name="_Toc83114147"/>
      <w:bookmarkStart w:id="7385" w:name="_Toc89875269"/>
      <w:bookmarkStart w:id="7386" w:name="_Toc98705833"/>
      <w:bookmarkStart w:id="7387" w:name="_Toc130916596"/>
      <w:bookmarkStart w:id="7388" w:name="_Toc137304546"/>
      <w:bookmarkStart w:id="7389" w:name="_Toc138889993"/>
      <w:bookmarkStart w:id="7390" w:name="_Toc145088699"/>
      <w:bookmarkStart w:id="7391" w:name="_Toc145089663"/>
      <w:bookmarkStart w:id="7392" w:name="_Toc155235758"/>
      <w:r w:rsidRPr="007D061B">
        <w:t>7.4.4.2.2</w:t>
      </w:r>
      <w:r w:rsidRPr="007D061B">
        <w:tab/>
        <w:t>MSR operation</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393" w:name="_Toc21095396"/>
      <w:bookmarkStart w:id="7394" w:name="_Toc29766929"/>
      <w:bookmarkStart w:id="7395" w:name="_Toc36041076"/>
      <w:bookmarkStart w:id="7396" w:name="_Toc37228486"/>
      <w:bookmarkStart w:id="7397" w:name="_Toc37228990"/>
      <w:bookmarkStart w:id="7398" w:name="_Toc37229494"/>
      <w:bookmarkStart w:id="7399" w:name="_Toc45907051"/>
      <w:bookmarkStart w:id="7400" w:name="_Toc61116206"/>
      <w:bookmarkStart w:id="7401" w:name="_Toc67060972"/>
      <w:bookmarkStart w:id="7402" w:name="_Toc74814477"/>
      <w:bookmarkStart w:id="7403" w:name="_Toc76505900"/>
      <w:bookmarkStart w:id="7404" w:name="_Toc83114148"/>
      <w:bookmarkStart w:id="7405" w:name="_Toc89875270"/>
      <w:bookmarkStart w:id="7406" w:name="_Toc98705834"/>
      <w:bookmarkStart w:id="7407" w:name="_Toc130916597"/>
      <w:bookmarkStart w:id="7408" w:name="_Toc137304547"/>
      <w:bookmarkStart w:id="7409" w:name="_Toc138889994"/>
      <w:bookmarkStart w:id="7410" w:name="_Toc145088700"/>
      <w:bookmarkStart w:id="7411" w:name="_Toc145089664"/>
      <w:bookmarkStart w:id="7412" w:name="_Toc155235759"/>
      <w:r w:rsidRPr="007D061B">
        <w:t>7.4.4.2.3</w:t>
      </w:r>
      <w:r w:rsidRPr="007D061B">
        <w:tab/>
        <w:t>Single RAT UTRA FDD operation</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13" w:name="_Toc21095397"/>
      <w:bookmarkStart w:id="7414" w:name="_Toc29766930"/>
      <w:bookmarkStart w:id="7415" w:name="_Toc36041077"/>
      <w:bookmarkStart w:id="7416" w:name="_Toc37228487"/>
      <w:bookmarkStart w:id="7417" w:name="_Toc37228991"/>
      <w:bookmarkStart w:id="7418" w:name="_Toc37229495"/>
      <w:bookmarkStart w:id="7419" w:name="_Toc45907052"/>
      <w:bookmarkStart w:id="7420" w:name="_Toc61116207"/>
      <w:bookmarkStart w:id="7421" w:name="_Toc67060973"/>
      <w:bookmarkStart w:id="7422" w:name="_Toc74814478"/>
      <w:bookmarkStart w:id="7423" w:name="_Toc76505901"/>
      <w:bookmarkStart w:id="7424" w:name="_Toc83114149"/>
      <w:bookmarkStart w:id="7425" w:name="_Toc89875271"/>
      <w:bookmarkStart w:id="7426" w:name="_Toc98705835"/>
      <w:bookmarkStart w:id="7427" w:name="_Toc130916598"/>
      <w:bookmarkStart w:id="7428" w:name="_Toc137304548"/>
      <w:bookmarkStart w:id="7429" w:name="_Toc138889995"/>
      <w:bookmarkStart w:id="7430" w:name="_Toc145088701"/>
      <w:bookmarkStart w:id="7431" w:name="_Toc145089665"/>
      <w:bookmarkStart w:id="7432" w:name="_Toc155235760"/>
      <w:r w:rsidRPr="007D061B">
        <w:t>7.4.4.2.4</w:t>
      </w:r>
      <w:r w:rsidRPr="007D061B">
        <w:tab/>
        <w:t>Single RAT UTRA TDD 1,28Mcps option operation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33" w:name="_Toc21095398"/>
      <w:bookmarkStart w:id="7434" w:name="_Toc29766931"/>
      <w:bookmarkStart w:id="7435" w:name="_Toc36041078"/>
      <w:bookmarkStart w:id="7436" w:name="_Toc37228488"/>
      <w:bookmarkStart w:id="7437" w:name="_Toc37228992"/>
      <w:bookmarkStart w:id="7438" w:name="_Toc37229496"/>
      <w:bookmarkStart w:id="7439" w:name="_Toc45907053"/>
      <w:bookmarkStart w:id="7440" w:name="_Toc61116208"/>
      <w:bookmarkStart w:id="7441" w:name="_Toc67060974"/>
      <w:bookmarkStart w:id="7442" w:name="_Toc74814479"/>
      <w:bookmarkStart w:id="7443" w:name="_Toc76505902"/>
      <w:bookmarkStart w:id="7444" w:name="_Toc83114150"/>
      <w:bookmarkStart w:id="7445" w:name="_Toc89875272"/>
      <w:bookmarkStart w:id="7446" w:name="_Toc98705836"/>
      <w:bookmarkStart w:id="7447" w:name="_Toc130916599"/>
      <w:bookmarkStart w:id="7448" w:name="_Toc137304549"/>
      <w:bookmarkStart w:id="7449" w:name="_Toc138889996"/>
      <w:bookmarkStart w:id="7450" w:name="_Toc145088702"/>
      <w:bookmarkStart w:id="7451" w:name="_Toc145089666"/>
      <w:bookmarkStart w:id="7452" w:name="_Toc155235761"/>
      <w:r w:rsidRPr="007D061B">
        <w:t>7.4.4.2.5</w:t>
      </w:r>
      <w:r w:rsidRPr="007D061B">
        <w:tab/>
        <w:t>Single RAT E-UTRA operation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53" w:name="_Toc21095399"/>
      <w:bookmarkStart w:id="7454" w:name="_Toc29766932"/>
      <w:bookmarkStart w:id="7455" w:name="_Toc36041079"/>
      <w:bookmarkStart w:id="7456" w:name="_Toc37228489"/>
      <w:bookmarkStart w:id="7457" w:name="_Toc37228993"/>
      <w:bookmarkStart w:id="7458" w:name="_Toc37229497"/>
      <w:bookmarkStart w:id="7459" w:name="_Toc45907054"/>
      <w:bookmarkStart w:id="7460" w:name="_Toc61116209"/>
      <w:bookmarkStart w:id="7461" w:name="_Toc67060975"/>
      <w:bookmarkStart w:id="7462" w:name="_Toc74814480"/>
      <w:bookmarkStart w:id="7463" w:name="_Toc76505903"/>
      <w:bookmarkStart w:id="7464" w:name="_Toc83114151"/>
      <w:bookmarkStart w:id="7465" w:name="_Toc89875273"/>
      <w:bookmarkStart w:id="7466" w:name="_Toc98705837"/>
      <w:bookmarkStart w:id="7467" w:name="_Toc130916600"/>
      <w:bookmarkStart w:id="7468" w:name="_Toc137304550"/>
      <w:bookmarkStart w:id="7469" w:name="_Toc138889997"/>
      <w:bookmarkStart w:id="7470" w:name="_Toc145088703"/>
      <w:bookmarkStart w:id="7471" w:name="_Toc145089667"/>
      <w:bookmarkStart w:id="7472" w:name="_Toc155235762"/>
      <w:r w:rsidRPr="007D061B">
        <w:t>7.4.5</w:t>
      </w:r>
      <w:r w:rsidRPr="007D061B">
        <w:tab/>
        <w:t>Test requirements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17D19705" w14:textId="77777777" w:rsidR="005432EB" w:rsidRPr="007D061B" w:rsidRDefault="005432EB" w:rsidP="005432EB">
      <w:pPr>
        <w:pStyle w:val="Heading4"/>
      </w:pPr>
      <w:bookmarkStart w:id="7473" w:name="_Toc21095400"/>
      <w:bookmarkStart w:id="7474" w:name="_Toc29766933"/>
      <w:bookmarkStart w:id="7475" w:name="_Toc36041080"/>
      <w:bookmarkStart w:id="7476" w:name="_Toc37228490"/>
      <w:bookmarkStart w:id="7477" w:name="_Toc37228994"/>
      <w:bookmarkStart w:id="7478" w:name="_Toc37229498"/>
      <w:bookmarkStart w:id="7479" w:name="_Toc45907055"/>
      <w:bookmarkStart w:id="7480" w:name="_Toc61116210"/>
      <w:bookmarkStart w:id="7481" w:name="_Toc67060976"/>
      <w:bookmarkStart w:id="7482" w:name="_Toc74814481"/>
      <w:bookmarkStart w:id="7483" w:name="_Toc76505904"/>
      <w:bookmarkStart w:id="7484" w:name="_Toc83114152"/>
      <w:bookmarkStart w:id="7485" w:name="_Toc89875274"/>
      <w:bookmarkStart w:id="7486" w:name="_Toc98705838"/>
      <w:bookmarkStart w:id="7487" w:name="_Toc130916601"/>
      <w:bookmarkStart w:id="7488" w:name="_Toc137304551"/>
      <w:bookmarkStart w:id="7489" w:name="_Toc138889998"/>
      <w:bookmarkStart w:id="7490" w:name="_Toc145088704"/>
      <w:bookmarkStart w:id="7491" w:name="_Toc145089668"/>
      <w:bookmarkStart w:id="7492" w:name="_Toc155235763"/>
      <w:r w:rsidRPr="007D061B">
        <w:t>7.4.5.1</w:t>
      </w:r>
      <w:r w:rsidRPr="007D061B">
        <w:tab/>
        <w:t>MSR operation</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E9B6691" w14:textId="77777777" w:rsidR="005432EB" w:rsidRPr="007D061B" w:rsidRDefault="005432EB" w:rsidP="005432EB">
      <w:pPr>
        <w:pStyle w:val="Heading5"/>
      </w:pPr>
      <w:bookmarkStart w:id="7493" w:name="_Toc21095401"/>
      <w:bookmarkStart w:id="7494" w:name="_Toc29766934"/>
      <w:bookmarkStart w:id="7495" w:name="_Toc36041081"/>
      <w:bookmarkStart w:id="7496" w:name="_Toc37228491"/>
      <w:bookmarkStart w:id="7497" w:name="_Toc37228995"/>
      <w:bookmarkStart w:id="7498" w:name="_Toc37229499"/>
      <w:bookmarkStart w:id="7499" w:name="_Toc45907056"/>
      <w:bookmarkStart w:id="7500" w:name="_Toc61116211"/>
      <w:bookmarkStart w:id="7501" w:name="_Toc67060977"/>
      <w:bookmarkStart w:id="7502" w:name="_Toc74814482"/>
      <w:bookmarkStart w:id="7503" w:name="_Toc76505905"/>
      <w:bookmarkStart w:id="7504" w:name="_Toc83114153"/>
      <w:bookmarkStart w:id="7505" w:name="_Toc89875275"/>
      <w:bookmarkStart w:id="7506" w:name="_Toc98705839"/>
      <w:bookmarkStart w:id="7507" w:name="_Toc130916602"/>
      <w:bookmarkStart w:id="7508" w:name="_Toc137304552"/>
      <w:bookmarkStart w:id="7509" w:name="_Toc138889999"/>
      <w:bookmarkStart w:id="7510" w:name="_Toc145088705"/>
      <w:bookmarkStart w:id="7511" w:name="_Toc145089669"/>
      <w:bookmarkStart w:id="7512" w:name="_Toc155235764"/>
      <w:r w:rsidRPr="007D061B">
        <w:t>7.4.5.1.1</w:t>
      </w:r>
      <w:r w:rsidRPr="007D061B">
        <w:tab/>
        <w:t>General blocking test requirement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513"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513"/>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14" w:name="_Toc21095402"/>
      <w:bookmarkStart w:id="7515" w:name="_Toc29766935"/>
      <w:bookmarkStart w:id="7516" w:name="_Toc36041082"/>
      <w:bookmarkStart w:id="7517" w:name="_Toc37228492"/>
      <w:bookmarkStart w:id="7518" w:name="_Toc37228996"/>
      <w:bookmarkStart w:id="7519" w:name="_Toc37229500"/>
      <w:bookmarkStart w:id="7520" w:name="_Toc45907057"/>
      <w:bookmarkStart w:id="7521" w:name="_Toc61116212"/>
      <w:bookmarkStart w:id="7522" w:name="_Toc67060978"/>
      <w:bookmarkStart w:id="7523" w:name="_Toc74814483"/>
      <w:bookmarkStart w:id="7524" w:name="_Toc76505906"/>
      <w:bookmarkStart w:id="7525" w:name="_Toc83114154"/>
      <w:bookmarkStart w:id="7526" w:name="_Toc89875276"/>
      <w:bookmarkStart w:id="7527" w:name="_Toc98705840"/>
      <w:bookmarkStart w:id="7528" w:name="_Toc130916603"/>
      <w:bookmarkStart w:id="7529" w:name="_Toc137304553"/>
      <w:bookmarkStart w:id="7530" w:name="_Toc138890000"/>
      <w:bookmarkStart w:id="7531" w:name="_Toc145088706"/>
      <w:bookmarkStart w:id="7532" w:name="_Toc145089670"/>
      <w:bookmarkStart w:id="7533" w:name="_Toc155235765"/>
      <w:r w:rsidRPr="007D061B">
        <w:t>7.4.5.1.2</w:t>
      </w:r>
      <w:r w:rsidRPr="007D061B">
        <w:tab/>
        <w:t>General narrowband blocking test requirement</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3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3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35" w:name="_Toc21095403"/>
      <w:bookmarkStart w:id="7536" w:name="_Toc29766936"/>
      <w:bookmarkStart w:id="7537" w:name="_Toc36041083"/>
      <w:bookmarkStart w:id="7538" w:name="_Toc37228493"/>
      <w:bookmarkStart w:id="7539" w:name="_Toc37228997"/>
      <w:bookmarkStart w:id="7540" w:name="_Toc37229501"/>
      <w:bookmarkStart w:id="7541" w:name="_Toc45907058"/>
      <w:bookmarkStart w:id="7542" w:name="_Toc61116213"/>
      <w:bookmarkStart w:id="7543" w:name="_Toc67060979"/>
      <w:bookmarkStart w:id="7544" w:name="_Toc74814484"/>
      <w:bookmarkStart w:id="7545" w:name="_Toc76505907"/>
      <w:bookmarkStart w:id="7546" w:name="_Toc83114155"/>
      <w:bookmarkStart w:id="7547" w:name="_Toc89875277"/>
      <w:bookmarkStart w:id="7548" w:name="_Toc98705841"/>
      <w:bookmarkStart w:id="7549" w:name="_Toc130916604"/>
      <w:bookmarkStart w:id="7550" w:name="_Toc137304554"/>
      <w:bookmarkStart w:id="7551" w:name="_Toc138890001"/>
      <w:bookmarkStart w:id="7552" w:name="_Toc145088707"/>
      <w:bookmarkStart w:id="7553" w:name="_Toc145089671"/>
      <w:bookmarkStart w:id="7554" w:name="_Toc155235766"/>
      <w:r w:rsidRPr="007D061B">
        <w:t>7.4.5.1.3</w:t>
      </w:r>
      <w:r w:rsidRPr="007D061B">
        <w:tab/>
        <w:t>Additional BC3 blocking test requirement</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55" w:name="_Toc21095404"/>
      <w:bookmarkStart w:id="7556" w:name="_Toc29766937"/>
      <w:bookmarkStart w:id="7557" w:name="_Toc36041084"/>
      <w:bookmarkStart w:id="7558" w:name="_Toc37228494"/>
      <w:bookmarkStart w:id="7559" w:name="_Toc37228998"/>
      <w:bookmarkStart w:id="7560" w:name="_Toc37229502"/>
      <w:bookmarkStart w:id="7561" w:name="_Toc45907059"/>
      <w:bookmarkStart w:id="7562" w:name="_Toc61116214"/>
      <w:bookmarkStart w:id="7563" w:name="_Toc67060980"/>
      <w:bookmarkStart w:id="7564" w:name="_Toc74814485"/>
      <w:bookmarkStart w:id="7565" w:name="_Toc76505908"/>
      <w:bookmarkStart w:id="7566" w:name="_Toc83114156"/>
      <w:bookmarkStart w:id="7567" w:name="_Toc89875278"/>
      <w:bookmarkStart w:id="7568" w:name="_Toc98705842"/>
      <w:bookmarkStart w:id="7569" w:name="_Toc130916605"/>
      <w:bookmarkStart w:id="7570" w:name="_Toc137304555"/>
      <w:bookmarkStart w:id="7571" w:name="_Toc138890002"/>
      <w:bookmarkStart w:id="7572" w:name="_Toc145088708"/>
      <w:bookmarkStart w:id="7573" w:name="_Toc145089672"/>
      <w:bookmarkStart w:id="7574" w:name="_Toc155235767"/>
      <w:r w:rsidRPr="007D061B">
        <w:t>7.4.5.2</w:t>
      </w:r>
      <w:r w:rsidRPr="007D061B">
        <w:tab/>
        <w:t>Single RAT UTRA FDD operation</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75" w:name="_Toc21095405"/>
      <w:bookmarkStart w:id="7576" w:name="_Toc29766938"/>
      <w:bookmarkStart w:id="7577" w:name="_Toc36041085"/>
      <w:bookmarkStart w:id="7578" w:name="_Toc37228495"/>
      <w:bookmarkStart w:id="7579" w:name="_Toc37228999"/>
      <w:bookmarkStart w:id="7580" w:name="_Toc37229503"/>
      <w:bookmarkStart w:id="7581" w:name="_Toc45907060"/>
      <w:bookmarkStart w:id="7582" w:name="_Toc61116215"/>
      <w:bookmarkStart w:id="7583" w:name="_Toc67060981"/>
      <w:bookmarkStart w:id="7584" w:name="_Toc74814486"/>
      <w:bookmarkStart w:id="7585" w:name="_Toc76505909"/>
      <w:bookmarkStart w:id="7586" w:name="_Toc83114157"/>
      <w:bookmarkStart w:id="7587" w:name="_Toc89875279"/>
      <w:bookmarkStart w:id="7588" w:name="_Toc98705843"/>
      <w:bookmarkStart w:id="7589" w:name="_Toc130916606"/>
      <w:bookmarkStart w:id="7590" w:name="_Toc137304556"/>
      <w:bookmarkStart w:id="7591" w:name="_Toc138890003"/>
      <w:bookmarkStart w:id="7592" w:name="_Toc145088709"/>
      <w:bookmarkStart w:id="7593" w:name="_Toc145089673"/>
      <w:bookmarkStart w:id="7594" w:name="_Toc155235768"/>
      <w:r w:rsidRPr="007D061B">
        <w:t>7.4.5.3</w:t>
      </w:r>
      <w:r w:rsidRPr="007D061B">
        <w:tab/>
        <w:t>Single RAT UTRA TDD 1,28 Mcps option operation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95" w:name="_Toc21095406"/>
      <w:bookmarkStart w:id="7596" w:name="_Toc29766939"/>
      <w:bookmarkStart w:id="7597" w:name="_Toc36041086"/>
      <w:bookmarkStart w:id="7598" w:name="_Toc37228496"/>
      <w:bookmarkStart w:id="7599" w:name="_Toc37229000"/>
      <w:bookmarkStart w:id="7600" w:name="_Toc37229504"/>
      <w:bookmarkStart w:id="7601" w:name="_Toc45907061"/>
      <w:bookmarkStart w:id="7602" w:name="_Toc61116216"/>
      <w:bookmarkStart w:id="7603" w:name="_Toc67060982"/>
      <w:bookmarkStart w:id="7604" w:name="_Toc74814487"/>
      <w:bookmarkStart w:id="7605" w:name="_Toc76505910"/>
      <w:bookmarkStart w:id="7606" w:name="_Toc83114158"/>
      <w:bookmarkStart w:id="7607" w:name="_Toc89875280"/>
      <w:bookmarkStart w:id="7608" w:name="_Toc98705844"/>
      <w:bookmarkStart w:id="7609" w:name="_Toc130916607"/>
      <w:bookmarkStart w:id="7610" w:name="_Toc137304557"/>
      <w:bookmarkStart w:id="7611" w:name="_Toc138890004"/>
      <w:bookmarkStart w:id="7612" w:name="_Toc145088710"/>
      <w:bookmarkStart w:id="7613" w:name="_Toc145089674"/>
      <w:bookmarkStart w:id="7614" w:name="_Toc155235769"/>
      <w:r w:rsidRPr="007D061B">
        <w:t>7.4.5.4</w:t>
      </w:r>
      <w:r w:rsidRPr="007D061B">
        <w:tab/>
        <w:t>Single RAT E-UTRA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15" w:name="_Toc21095407"/>
      <w:bookmarkStart w:id="7616" w:name="_Toc29766940"/>
      <w:bookmarkStart w:id="7617" w:name="_Toc36041087"/>
      <w:bookmarkStart w:id="7618" w:name="_Toc37228497"/>
      <w:bookmarkStart w:id="7619" w:name="_Toc37229001"/>
      <w:bookmarkStart w:id="7620" w:name="_Toc37229505"/>
      <w:bookmarkStart w:id="7621" w:name="_Toc45907062"/>
      <w:bookmarkStart w:id="7622" w:name="_Toc61116217"/>
      <w:bookmarkStart w:id="7623" w:name="_Toc67060983"/>
      <w:bookmarkStart w:id="7624" w:name="_Toc74814488"/>
      <w:bookmarkStart w:id="7625" w:name="_Toc76505911"/>
      <w:bookmarkStart w:id="7626" w:name="_Toc83114159"/>
      <w:bookmarkStart w:id="7627" w:name="_Toc89875281"/>
      <w:bookmarkStart w:id="7628" w:name="_Toc98705845"/>
      <w:bookmarkStart w:id="7629" w:name="_Toc130916608"/>
      <w:bookmarkStart w:id="7630" w:name="_Toc137304558"/>
      <w:bookmarkStart w:id="7631" w:name="_Toc138890005"/>
      <w:bookmarkStart w:id="7632" w:name="_Toc145088711"/>
      <w:bookmarkStart w:id="7633" w:name="_Toc145089675"/>
      <w:bookmarkStart w:id="7634" w:name="_Toc155235770"/>
      <w:r w:rsidRPr="007D061B">
        <w:t>7.5</w:t>
      </w:r>
      <w:r w:rsidRPr="007D061B">
        <w:tab/>
        <w:t>Blocking</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480F83EE" w14:textId="77777777" w:rsidR="005432EB" w:rsidRPr="007D061B" w:rsidRDefault="005432EB" w:rsidP="005432EB">
      <w:pPr>
        <w:pStyle w:val="Heading3"/>
      </w:pPr>
      <w:bookmarkStart w:id="7635" w:name="_Toc21095408"/>
      <w:bookmarkStart w:id="7636" w:name="_Toc29766941"/>
      <w:bookmarkStart w:id="7637" w:name="_Toc36041088"/>
      <w:bookmarkStart w:id="7638" w:name="_Toc37228498"/>
      <w:bookmarkStart w:id="7639" w:name="_Toc37229002"/>
      <w:bookmarkStart w:id="7640" w:name="_Toc37229506"/>
      <w:bookmarkStart w:id="7641" w:name="_Toc45907063"/>
      <w:bookmarkStart w:id="7642" w:name="_Toc61116218"/>
      <w:bookmarkStart w:id="7643" w:name="_Toc67060984"/>
      <w:bookmarkStart w:id="7644" w:name="_Toc74814489"/>
      <w:bookmarkStart w:id="7645" w:name="_Toc76505912"/>
      <w:bookmarkStart w:id="7646" w:name="_Toc83114160"/>
      <w:bookmarkStart w:id="7647" w:name="_Toc89875282"/>
      <w:bookmarkStart w:id="7648" w:name="_Toc98705846"/>
      <w:bookmarkStart w:id="7649" w:name="_Toc130916609"/>
      <w:bookmarkStart w:id="7650" w:name="_Toc137304559"/>
      <w:bookmarkStart w:id="7651" w:name="_Toc138890006"/>
      <w:bookmarkStart w:id="7652" w:name="_Toc145088712"/>
      <w:bookmarkStart w:id="7653" w:name="_Toc145089676"/>
      <w:bookmarkStart w:id="7654" w:name="_Toc155235771"/>
      <w:r w:rsidRPr="007D061B">
        <w:t>7.5.1</w:t>
      </w:r>
      <w:r w:rsidRPr="007D061B">
        <w:tab/>
        <w:t>Definition and applicability</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55" w:name="_Toc21095409"/>
      <w:bookmarkStart w:id="7656" w:name="_Toc29766942"/>
      <w:bookmarkStart w:id="7657" w:name="_Toc36041089"/>
      <w:bookmarkStart w:id="7658" w:name="_Toc37228499"/>
      <w:bookmarkStart w:id="7659" w:name="_Toc37229003"/>
      <w:bookmarkStart w:id="7660" w:name="_Toc37229507"/>
      <w:bookmarkStart w:id="7661" w:name="_Toc45907064"/>
    </w:p>
    <w:p w14:paraId="75D31805" w14:textId="7DD5A126" w:rsidR="005432EB" w:rsidRPr="007D061B" w:rsidRDefault="005432EB" w:rsidP="005432EB">
      <w:pPr>
        <w:pStyle w:val="Heading3"/>
      </w:pPr>
      <w:bookmarkStart w:id="7662" w:name="_Toc61116219"/>
      <w:bookmarkStart w:id="7663" w:name="_Toc67060985"/>
      <w:bookmarkStart w:id="7664" w:name="_Toc74814490"/>
      <w:bookmarkStart w:id="7665" w:name="_Toc76505913"/>
      <w:bookmarkStart w:id="7666" w:name="_Toc83114161"/>
      <w:bookmarkStart w:id="7667" w:name="_Toc89875283"/>
      <w:bookmarkStart w:id="7668" w:name="_Toc98705847"/>
      <w:bookmarkStart w:id="7669" w:name="_Toc130916610"/>
      <w:bookmarkStart w:id="7670" w:name="_Toc137304560"/>
      <w:bookmarkStart w:id="7671" w:name="_Toc138890007"/>
      <w:bookmarkStart w:id="7672" w:name="_Toc145088713"/>
      <w:bookmarkStart w:id="7673" w:name="_Toc145089677"/>
      <w:bookmarkStart w:id="7674" w:name="_Toc155235772"/>
      <w:r w:rsidRPr="007D061B">
        <w:t>7.5.2</w:t>
      </w:r>
      <w:r w:rsidRPr="007D061B">
        <w:tab/>
        <w:t>Minimum requirement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75" w:name="_Toc21095410"/>
      <w:bookmarkStart w:id="7676" w:name="_Toc29766943"/>
      <w:bookmarkStart w:id="7677" w:name="_Toc36041090"/>
      <w:bookmarkStart w:id="7678" w:name="_Toc37228500"/>
      <w:bookmarkStart w:id="7679" w:name="_Toc37229004"/>
      <w:bookmarkStart w:id="7680" w:name="_Toc37229508"/>
      <w:bookmarkStart w:id="7681" w:name="_Toc45907065"/>
      <w:bookmarkStart w:id="7682" w:name="_Toc61116220"/>
      <w:bookmarkStart w:id="7683" w:name="_Toc67060986"/>
      <w:bookmarkStart w:id="7684" w:name="_Toc74814491"/>
      <w:bookmarkStart w:id="7685" w:name="_Toc76505914"/>
      <w:bookmarkStart w:id="7686" w:name="_Toc83114162"/>
      <w:bookmarkStart w:id="7687" w:name="_Toc89875284"/>
      <w:bookmarkStart w:id="7688" w:name="_Toc98705848"/>
      <w:bookmarkStart w:id="7689" w:name="_Toc130916611"/>
      <w:bookmarkStart w:id="7690" w:name="_Toc137304561"/>
      <w:bookmarkStart w:id="7691" w:name="_Toc138890008"/>
      <w:bookmarkStart w:id="7692" w:name="_Toc145088714"/>
      <w:bookmarkStart w:id="7693" w:name="_Toc145089678"/>
      <w:bookmarkStart w:id="7694" w:name="_Toc155235773"/>
      <w:r w:rsidRPr="007D061B">
        <w:t>7.5.3</w:t>
      </w:r>
      <w:r w:rsidRPr="007D061B">
        <w:tab/>
        <w:t>Test purpose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95" w:name="_Toc21095411"/>
      <w:bookmarkStart w:id="7696" w:name="_Toc29766944"/>
      <w:bookmarkStart w:id="7697" w:name="_Toc36041091"/>
      <w:bookmarkStart w:id="7698" w:name="_Toc37228501"/>
      <w:bookmarkStart w:id="7699" w:name="_Toc37229005"/>
      <w:bookmarkStart w:id="7700" w:name="_Toc37229509"/>
      <w:bookmarkStart w:id="7701" w:name="_Toc45907066"/>
      <w:bookmarkStart w:id="7702" w:name="_Toc61116221"/>
      <w:bookmarkStart w:id="7703" w:name="_Toc67060987"/>
      <w:bookmarkStart w:id="7704" w:name="_Toc74814492"/>
      <w:bookmarkStart w:id="7705" w:name="_Toc76505915"/>
      <w:bookmarkStart w:id="7706" w:name="_Toc83114163"/>
      <w:bookmarkStart w:id="7707" w:name="_Toc89875285"/>
      <w:bookmarkStart w:id="7708" w:name="_Toc98705849"/>
      <w:bookmarkStart w:id="7709" w:name="_Toc130916612"/>
      <w:bookmarkStart w:id="7710" w:name="_Toc137304562"/>
      <w:bookmarkStart w:id="7711" w:name="_Toc138890009"/>
      <w:bookmarkStart w:id="7712" w:name="_Toc145088715"/>
      <w:bookmarkStart w:id="7713" w:name="_Toc145089679"/>
      <w:bookmarkStart w:id="7714" w:name="_Toc155235774"/>
      <w:r w:rsidRPr="007D061B">
        <w:t>7.5.4</w:t>
      </w:r>
      <w:r w:rsidRPr="007D061B">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465F9AB" w14:textId="77777777" w:rsidR="005432EB" w:rsidRPr="007D061B" w:rsidRDefault="005432EB" w:rsidP="005432EB">
      <w:pPr>
        <w:pStyle w:val="Heading4"/>
      </w:pPr>
      <w:bookmarkStart w:id="7715" w:name="_Toc21095412"/>
      <w:bookmarkStart w:id="7716" w:name="_Toc29766945"/>
      <w:bookmarkStart w:id="7717" w:name="_Toc36041092"/>
      <w:bookmarkStart w:id="7718" w:name="_Toc37228502"/>
      <w:bookmarkStart w:id="7719" w:name="_Toc37229006"/>
      <w:bookmarkStart w:id="7720" w:name="_Toc37229510"/>
      <w:bookmarkStart w:id="7721" w:name="_Toc45907067"/>
      <w:bookmarkStart w:id="7722" w:name="_Toc61116222"/>
      <w:bookmarkStart w:id="7723" w:name="_Toc67060988"/>
      <w:bookmarkStart w:id="7724" w:name="_Toc74814493"/>
      <w:bookmarkStart w:id="7725" w:name="_Toc76505916"/>
      <w:bookmarkStart w:id="7726" w:name="_Toc83114164"/>
      <w:bookmarkStart w:id="7727" w:name="_Toc89875286"/>
      <w:bookmarkStart w:id="7728" w:name="_Toc98705850"/>
      <w:bookmarkStart w:id="7729" w:name="_Toc130916613"/>
      <w:bookmarkStart w:id="7730" w:name="_Toc137304563"/>
      <w:bookmarkStart w:id="7731" w:name="_Toc138890010"/>
      <w:bookmarkStart w:id="7732" w:name="_Toc145088716"/>
      <w:bookmarkStart w:id="7733" w:name="_Toc145089680"/>
      <w:bookmarkStart w:id="7734" w:name="_Toc155235775"/>
      <w:r w:rsidRPr="007D061B">
        <w:t>7.5.4.1</w:t>
      </w:r>
      <w:r w:rsidRPr="007D061B">
        <w:tab/>
        <w:t>Initial conditions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35" w:name="_Toc21095413"/>
      <w:bookmarkStart w:id="7736" w:name="_Toc29766946"/>
      <w:bookmarkStart w:id="7737" w:name="_Toc36041093"/>
      <w:bookmarkStart w:id="7738" w:name="_Toc37228503"/>
      <w:bookmarkStart w:id="7739" w:name="_Toc37229007"/>
      <w:bookmarkStart w:id="7740" w:name="_Toc37229511"/>
      <w:bookmarkStart w:id="7741" w:name="_Toc45907068"/>
      <w:bookmarkStart w:id="7742" w:name="_Toc61116223"/>
      <w:bookmarkStart w:id="7743" w:name="_Toc67060989"/>
      <w:bookmarkStart w:id="7744" w:name="_Toc74814494"/>
      <w:bookmarkStart w:id="7745" w:name="_Toc76505917"/>
      <w:bookmarkStart w:id="7746" w:name="_Toc83114165"/>
      <w:bookmarkStart w:id="7747" w:name="_Toc89875287"/>
      <w:bookmarkStart w:id="7748" w:name="_Toc98705851"/>
      <w:bookmarkStart w:id="7749" w:name="_Toc130916614"/>
      <w:bookmarkStart w:id="7750" w:name="_Toc137304564"/>
      <w:bookmarkStart w:id="7751" w:name="_Toc138890011"/>
      <w:bookmarkStart w:id="7752" w:name="_Toc145088717"/>
      <w:bookmarkStart w:id="7753" w:name="_Toc145089681"/>
      <w:bookmarkStart w:id="7754" w:name="_Toc155235776"/>
      <w:r w:rsidRPr="007D061B">
        <w:t>7.5.4.2</w:t>
      </w:r>
      <w:r w:rsidRPr="007D061B">
        <w:tab/>
        <w:t>Procedure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275A392F" w14:textId="77777777" w:rsidR="005432EB" w:rsidRPr="007D061B" w:rsidRDefault="005432EB" w:rsidP="005432EB">
      <w:pPr>
        <w:pStyle w:val="Heading5"/>
      </w:pPr>
      <w:bookmarkStart w:id="7755" w:name="_Toc21095414"/>
      <w:bookmarkStart w:id="7756" w:name="_Toc29766947"/>
      <w:bookmarkStart w:id="7757" w:name="_Toc36041094"/>
      <w:bookmarkStart w:id="7758" w:name="_Toc37228504"/>
      <w:bookmarkStart w:id="7759" w:name="_Toc37229008"/>
      <w:bookmarkStart w:id="7760" w:name="_Toc37229512"/>
      <w:bookmarkStart w:id="7761" w:name="_Toc45907069"/>
      <w:bookmarkStart w:id="7762" w:name="_Toc61116224"/>
      <w:bookmarkStart w:id="7763" w:name="_Toc67060990"/>
      <w:bookmarkStart w:id="7764" w:name="_Toc74814495"/>
      <w:bookmarkStart w:id="7765" w:name="_Toc76505918"/>
      <w:bookmarkStart w:id="7766" w:name="_Toc83114166"/>
      <w:bookmarkStart w:id="7767" w:name="_Toc89875288"/>
      <w:bookmarkStart w:id="7768" w:name="_Toc98705852"/>
      <w:bookmarkStart w:id="7769" w:name="_Toc130916615"/>
      <w:bookmarkStart w:id="7770" w:name="_Toc137304565"/>
      <w:bookmarkStart w:id="7771" w:name="_Toc138890012"/>
      <w:bookmarkStart w:id="7772" w:name="_Toc145088718"/>
      <w:bookmarkStart w:id="7773" w:name="_Toc145089682"/>
      <w:bookmarkStart w:id="7774" w:name="_Toc155235777"/>
      <w:r w:rsidRPr="007D061B">
        <w:t>7.5.4.2.1</w:t>
      </w:r>
      <w:r w:rsidRPr="007D061B">
        <w:tab/>
        <w:t>General Procedure</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775" w:name="_Toc21095415"/>
      <w:bookmarkStart w:id="7776" w:name="_Toc29766948"/>
      <w:bookmarkStart w:id="7777" w:name="_Toc36041095"/>
      <w:bookmarkStart w:id="7778" w:name="_Toc37228505"/>
      <w:bookmarkStart w:id="7779" w:name="_Toc37229009"/>
      <w:bookmarkStart w:id="7780" w:name="_Toc37229513"/>
      <w:bookmarkStart w:id="7781" w:name="_Toc45907070"/>
      <w:bookmarkStart w:id="7782" w:name="_Toc61116225"/>
      <w:bookmarkStart w:id="7783" w:name="_Toc67060991"/>
      <w:bookmarkStart w:id="7784" w:name="_Toc74814496"/>
      <w:bookmarkStart w:id="7785" w:name="_Toc76505919"/>
      <w:bookmarkStart w:id="7786" w:name="_Toc83114167"/>
      <w:bookmarkStart w:id="7787" w:name="_Toc89875289"/>
      <w:bookmarkStart w:id="7788" w:name="_Toc98705853"/>
      <w:bookmarkStart w:id="7789" w:name="_Toc130916616"/>
      <w:bookmarkStart w:id="7790" w:name="_Toc137304566"/>
      <w:bookmarkStart w:id="7791" w:name="_Toc138890013"/>
      <w:bookmarkStart w:id="7792" w:name="_Toc145088719"/>
      <w:bookmarkStart w:id="7793" w:name="_Toc145089683"/>
      <w:bookmarkStart w:id="7794" w:name="_Toc155235778"/>
      <w:r w:rsidRPr="007D061B">
        <w:t>7.5.4.2.2</w:t>
      </w:r>
      <w:r w:rsidRPr="007D061B">
        <w:tab/>
        <w:t>MSR operation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795" w:name="_Toc21095416"/>
      <w:bookmarkStart w:id="7796" w:name="_Toc29766949"/>
      <w:bookmarkStart w:id="7797" w:name="_Toc36041096"/>
      <w:bookmarkStart w:id="7798" w:name="_Toc37228506"/>
      <w:bookmarkStart w:id="7799" w:name="_Toc37229010"/>
      <w:bookmarkStart w:id="7800" w:name="_Toc37229514"/>
      <w:bookmarkStart w:id="7801" w:name="_Toc45907071"/>
      <w:bookmarkStart w:id="7802" w:name="_Toc61116226"/>
      <w:bookmarkStart w:id="7803" w:name="_Toc67060992"/>
      <w:bookmarkStart w:id="7804" w:name="_Toc74814497"/>
      <w:bookmarkStart w:id="7805" w:name="_Toc76505920"/>
      <w:bookmarkStart w:id="7806" w:name="_Toc83114168"/>
      <w:bookmarkStart w:id="7807" w:name="_Toc89875290"/>
      <w:bookmarkStart w:id="7808" w:name="_Toc98705854"/>
      <w:bookmarkStart w:id="7809" w:name="_Toc130916617"/>
      <w:bookmarkStart w:id="7810" w:name="_Toc137304567"/>
      <w:bookmarkStart w:id="7811" w:name="_Toc138890014"/>
      <w:bookmarkStart w:id="7812" w:name="_Toc145088720"/>
      <w:bookmarkStart w:id="7813" w:name="_Toc145089684"/>
      <w:bookmarkStart w:id="7814" w:name="_Toc155235779"/>
      <w:r w:rsidRPr="007D061B">
        <w:t>7.5.4.2.3</w:t>
      </w:r>
      <w:r w:rsidRPr="007D061B">
        <w:tab/>
        <w:t>Single RAT UTRA FDD operation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15" w:name="_Toc21095417"/>
      <w:bookmarkStart w:id="7816" w:name="_Toc29766950"/>
      <w:bookmarkStart w:id="7817" w:name="_Toc36041097"/>
      <w:bookmarkStart w:id="7818" w:name="_Toc37228507"/>
      <w:bookmarkStart w:id="7819" w:name="_Toc37229011"/>
      <w:bookmarkStart w:id="7820" w:name="_Toc37229515"/>
      <w:bookmarkStart w:id="7821" w:name="_Toc45907072"/>
      <w:bookmarkStart w:id="7822" w:name="_Toc61116227"/>
      <w:bookmarkStart w:id="7823" w:name="_Toc67060993"/>
      <w:bookmarkStart w:id="7824" w:name="_Toc74814498"/>
      <w:bookmarkStart w:id="7825" w:name="_Toc76505921"/>
      <w:bookmarkStart w:id="7826" w:name="_Toc83114169"/>
      <w:bookmarkStart w:id="7827" w:name="_Toc89875291"/>
      <w:bookmarkStart w:id="7828" w:name="_Toc98705855"/>
      <w:bookmarkStart w:id="7829" w:name="_Toc130916618"/>
      <w:bookmarkStart w:id="7830" w:name="_Toc137304568"/>
      <w:bookmarkStart w:id="7831" w:name="_Toc138890015"/>
      <w:bookmarkStart w:id="7832" w:name="_Toc145088721"/>
      <w:bookmarkStart w:id="7833" w:name="_Toc145089685"/>
      <w:bookmarkStart w:id="7834" w:name="_Toc155235780"/>
      <w:r w:rsidRPr="007D061B">
        <w:t>7.5.4.2.4</w:t>
      </w:r>
      <w:r w:rsidRPr="007D061B">
        <w:tab/>
        <w:t>Single RAT UTRA TDD 1,28 Mcps option operation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35" w:name="_Toc21095418"/>
      <w:bookmarkStart w:id="7836" w:name="_Toc29766951"/>
      <w:bookmarkStart w:id="7837" w:name="_Toc36041098"/>
      <w:bookmarkStart w:id="7838" w:name="_Toc37228508"/>
      <w:bookmarkStart w:id="7839" w:name="_Toc37229012"/>
      <w:bookmarkStart w:id="7840" w:name="_Toc37229516"/>
      <w:bookmarkStart w:id="7841" w:name="_Toc45907073"/>
      <w:bookmarkStart w:id="7842" w:name="_Toc61116228"/>
      <w:bookmarkStart w:id="7843" w:name="_Toc67060994"/>
      <w:bookmarkStart w:id="7844" w:name="_Toc74814499"/>
      <w:bookmarkStart w:id="7845" w:name="_Toc76505922"/>
      <w:bookmarkStart w:id="7846" w:name="_Toc83114170"/>
      <w:bookmarkStart w:id="7847" w:name="_Toc89875292"/>
      <w:bookmarkStart w:id="7848" w:name="_Toc98705856"/>
      <w:bookmarkStart w:id="7849" w:name="_Toc130916619"/>
      <w:bookmarkStart w:id="7850" w:name="_Toc137304569"/>
      <w:bookmarkStart w:id="7851" w:name="_Toc138890016"/>
      <w:bookmarkStart w:id="7852" w:name="_Toc145088722"/>
      <w:bookmarkStart w:id="7853" w:name="_Toc145089686"/>
      <w:bookmarkStart w:id="7854" w:name="_Toc155235781"/>
      <w:r w:rsidRPr="007D061B">
        <w:t>7.5.4.2.5</w:t>
      </w:r>
      <w:r w:rsidRPr="007D061B">
        <w:tab/>
        <w:t>Single RAT E-UTRA operation</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55" w:name="_Toc21095419"/>
      <w:bookmarkStart w:id="7856" w:name="_Toc29766952"/>
      <w:bookmarkStart w:id="7857" w:name="_Toc36041099"/>
      <w:bookmarkStart w:id="7858" w:name="_Toc37228509"/>
      <w:bookmarkStart w:id="7859" w:name="_Toc37229013"/>
      <w:bookmarkStart w:id="7860" w:name="_Toc37229517"/>
      <w:bookmarkStart w:id="7861" w:name="_Toc45907074"/>
      <w:bookmarkStart w:id="7862" w:name="_Toc61116229"/>
      <w:bookmarkStart w:id="7863" w:name="_Toc67060995"/>
      <w:bookmarkStart w:id="7864" w:name="_Toc74814500"/>
      <w:bookmarkStart w:id="7865" w:name="_Toc76505923"/>
      <w:bookmarkStart w:id="7866" w:name="_Toc83114171"/>
      <w:bookmarkStart w:id="7867" w:name="_Toc89875293"/>
      <w:bookmarkStart w:id="7868" w:name="_Toc98705857"/>
      <w:bookmarkStart w:id="7869" w:name="_Toc130916620"/>
      <w:bookmarkStart w:id="7870" w:name="_Toc137304570"/>
      <w:bookmarkStart w:id="7871" w:name="_Toc138890017"/>
      <w:bookmarkStart w:id="7872" w:name="_Toc145088723"/>
      <w:bookmarkStart w:id="7873" w:name="_Toc145089687"/>
      <w:bookmarkStart w:id="7874" w:name="_Toc155235782"/>
      <w:r w:rsidRPr="007D061B">
        <w:t>7.5.5</w:t>
      </w:r>
      <w:r w:rsidRPr="007D061B">
        <w:tab/>
        <w:t>Test requirements</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0C16410" w14:textId="77777777" w:rsidR="005432EB" w:rsidRPr="007D061B" w:rsidRDefault="005432EB" w:rsidP="005432EB">
      <w:pPr>
        <w:pStyle w:val="Heading4"/>
      </w:pPr>
      <w:bookmarkStart w:id="7875" w:name="_Toc21095420"/>
      <w:bookmarkStart w:id="7876" w:name="_Toc29766953"/>
      <w:bookmarkStart w:id="7877" w:name="_Toc36041100"/>
      <w:bookmarkStart w:id="7878" w:name="_Toc37228510"/>
      <w:bookmarkStart w:id="7879" w:name="_Toc37229014"/>
      <w:bookmarkStart w:id="7880" w:name="_Toc37229518"/>
      <w:bookmarkStart w:id="7881" w:name="_Toc45907075"/>
      <w:bookmarkStart w:id="7882" w:name="_Toc61116230"/>
      <w:bookmarkStart w:id="7883" w:name="_Toc67060996"/>
      <w:bookmarkStart w:id="7884" w:name="_Toc74814501"/>
      <w:bookmarkStart w:id="7885" w:name="_Toc76505924"/>
      <w:bookmarkStart w:id="7886" w:name="_Toc83114172"/>
      <w:bookmarkStart w:id="7887" w:name="_Toc89875294"/>
      <w:bookmarkStart w:id="7888" w:name="_Toc98705858"/>
      <w:bookmarkStart w:id="7889" w:name="_Toc130916621"/>
      <w:bookmarkStart w:id="7890" w:name="_Toc137304571"/>
      <w:bookmarkStart w:id="7891" w:name="_Toc138890018"/>
      <w:bookmarkStart w:id="7892" w:name="_Toc145088724"/>
      <w:bookmarkStart w:id="7893" w:name="_Toc145089688"/>
      <w:bookmarkStart w:id="7894" w:name="_Toc155235783"/>
      <w:r w:rsidRPr="007D061B">
        <w:t>7.5.5.1</w:t>
      </w:r>
      <w:r w:rsidRPr="007D061B">
        <w:tab/>
        <w:t>MSR operation</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6289D9E" w14:textId="77777777" w:rsidR="005432EB" w:rsidRPr="007D061B" w:rsidRDefault="005432EB" w:rsidP="005432EB">
      <w:pPr>
        <w:pStyle w:val="Heading5"/>
      </w:pPr>
      <w:bookmarkStart w:id="7895" w:name="_Toc21095421"/>
      <w:bookmarkStart w:id="7896" w:name="_Toc29766954"/>
      <w:bookmarkStart w:id="7897" w:name="_Toc36041101"/>
      <w:bookmarkStart w:id="7898" w:name="_Toc37228511"/>
      <w:bookmarkStart w:id="7899" w:name="_Toc37229015"/>
      <w:bookmarkStart w:id="7900" w:name="_Toc37229519"/>
      <w:bookmarkStart w:id="7901" w:name="_Toc45907076"/>
      <w:bookmarkStart w:id="7902" w:name="_Toc61116231"/>
      <w:bookmarkStart w:id="7903" w:name="_Toc67060997"/>
      <w:bookmarkStart w:id="7904" w:name="_Toc74814502"/>
      <w:bookmarkStart w:id="7905" w:name="_Toc76505925"/>
      <w:bookmarkStart w:id="7906" w:name="_Toc83114173"/>
      <w:bookmarkStart w:id="7907" w:name="_Toc89875295"/>
      <w:bookmarkStart w:id="7908" w:name="_Toc98705859"/>
      <w:bookmarkStart w:id="7909" w:name="_Toc130916622"/>
      <w:bookmarkStart w:id="7910" w:name="_Toc137304572"/>
      <w:bookmarkStart w:id="7911" w:name="_Toc138890019"/>
      <w:bookmarkStart w:id="7912" w:name="_Toc145088725"/>
      <w:bookmarkStart w:id="7913" w:name="_Toc145089689"/>
      <w:bookmarkStart w:id="7914" w:name="_Toc155235784"/>
      <w:r w:rsidRPr="007D061B">
        <w:t>7.5.5.1.1</w:t>
      </w:r>
      <w:r w:rsidRPr="007D061B">
        <w:tab/>
        <w:t>General out-of-band blocking test requirements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15" w:name="_Toc21095422"/>
      <w:bookmarkStart w:id="7916" w:name="_Toc29766955"/>
      <w:bookmarkStart w:id="7917" w:name="_Toc36041102"/>
      <w:bookmarkStart w:id="7918" w:name="_Toc37228512"/>
      <w:bookmarkStart w:id="7919" w:name="_Toc37229016"/>
      <w:bookmarkStart w:id="7920" w:name="_Toc37229520"/>
      <w:bookmarkStart w:id="7921" w:name="_Toc45907077"/>
      <w:bookmarkStart w:id="7922" w:name="_Toc61116232"/>
      <w:bookmarkStart w:id="7923" w:name="_Toc67060998"/>
      <w:bookmarkStart w:id="7924" w:name="_Toc74814503"/>
      <w:bookmarkStart w:id="7925" w:name="_Toc76505926"/>
      <w:bookmarkStart w:id="7926" w:name="_Toc83114174"/>
      <w:bookmarkStart w:id="7927" w:name="_Toc89875296"/>
      <w:bookmarkStart w:id="7928" w:name="_Toc98705860"/>
      <w:bookmarkStart w:id="7929" w:name="_Toc130916623"/>
      <w:bookmarkStart w:id="7930" w:name="_Toc137304573"/>
      <w:bookmarkStart w:id="7931" w:name="_Toc138890020"/>
      <w:bookmarkStart w:id="7932" w:name="_Toc145088726"/>
      <w:bookmarkStart w:id="7933" w:name="_Toc145089690"/>
      <w:bookmarkStart w:id="7934" w:name="_Toc155235785"/>
      <w:r w:rsidRPr="007D061B">
        <w:t>7.5.5.1.2</w:t>
      </w:r>
      <w:r w:rsidRPr="007D061B">
        <w:tab/>
        <w:t>Co-location test requirements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35" w:name="_Toc21095423"/>
      <w:bookmarkStart w:id="7936" w:name="_Toc29766956"/>
      <w:bookmarkStart w:id="7937" w:name="_Toc36041103"/>
      <w:bookmarkStart w:id="7938" w:name="_Toc37228513"/>
      <w:bookmarkStart w:id="7939" w:name="_Toc37229017"/>
      <w:bookmarkStart w:id="7940" w:name="_Toc37229521"/>
      <w:bookmarkStart w:id="7941" w:name="_Toc45907078"/>
      <w:bookmarkStart w:id="7942" w:name="_Toc61116233"/>
      <w:bookmarkStart w:id="7943" w:name="_Toc67060999"/>
      <w:bookmarkStart w:id="7944" w:name="_Toc74814504"/>
      <w:bookmarkStart w:id="7945" w:name="_Toc76505927"/>
      <w:bookmarkStart w:id="7946" w:name="_Toc83114175"/>
      <w:bookmarkStart w:id="7947" w:name="_Toc89875297"/>
      <w:bookmarkStart w:id="7948" w:name="_Toc98705861"/>
      <w:bookmarkStart w:id="7949" w:name="_Toc130916624"/>
      <w:bookmarkStart w:id="7950" w:name="_Toc137304574"/>
      <w:bookmarkStart w:id="7951" w:name="_Toc138890021"/>
      <w:bookmarkStart w:id="7952" w:name="_Toc145088727"/>
      <w:bookmarkStart w:id="7953" w:name="_Toc145089691"/>
      <w:bookmarkStart w:id="7954" w:name="_Toc155235786"/>
      <w:r w:rsidRPr="007D061B">
        <w:t>7.5.5.2</w:t>
      </w:r>
      <w:r w:rsidRPr="007D061B">
        <w:tab/>
        <w:t>Single RAT UTRA FDD operation</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55" w:name="_Toc21095424"/>
      <w:bookmarkStart w:id="7956" w:name="_Toc29766957"/>
      <w:bookmarkStart w:id="7957" w:name="_Toc36041104"/>
      <w:bookmarkStart w:id="7958" w:name="_Toc37228514"/>
      <w:bookmarkStart w:id="7959" w:name="_Toc37229018"/>
      <w:bookmarkStart w:id="7960" w:name="_Toc37229522"/>
      <w:bookmarkStart w:id="7961" w:name="_Toc45907079"/>
      <w:bookmarkStart w:id="7962" w:name="_Toc61116234"/>
      <w:bookmarkStart w:id="7963" w:name="_Toc67061000"/>
      <w:bookmarkStart w:id="7964" w:name="_Toc74814505"/>
      <w:bookmarkStart w:id="7965" w:name="_Toc76505928"/>
      <w:bookmarkStart w:id="7966" w:name="_Toc83114176"/>
      <w:bookmarkStart w:id="7967" w:name="_Toc89875298"/>
      <w:bookmarkStart w:id="7968" w:name="_Toc98705862"/>
      <w:bookmarkStart w:id="7969" w:name="_Toc130916625"/>
      <w:bookmarkStart w:id="7970" w:name="_Toc137304575"/>
      <w:bookmarkStart w:id="7971" w:name="_Toc138890022"/>
      <w:bookmarkStart w:id="7972" w:name="_Toc145088728"/>
      <w:bookmarkStart w:id="7973" w:name="_Toc145089692"/>
      <w:bookmarkStart w:id="7974" w:name="_Toc155235787"/>
      <w:r w:rsidRPr="007D061B">
        <w:t>7.5.5.3</w:t>
      </w:r>
      <w:r w:rsidRPr="007D061B">
        <w:tab/>
        <w:t>Single RAT UTRA TDD 1,28 Mcps option operation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5195868" w14:textId="77777777" w:rsidR="005432EB" w:rsidRPr="007D061B" w:rsidRDefault="005432EB" w:rsidP="005432EB">
      <w:pPr>
        <w:pStyle w:val="Heading5"/>
      </w:pPr>
      <w:bookmarkStart w:id="7975" w:name="_Toc21095425"/>
      <w:bookmarkStart w:id="7976" w:name="_Toc29766958"/>
      <w:bookmarkStart w:id="7977" w:name="_Toc36041105"/>
      <w:bookmarkStart w:id="7978" w:name="_Toc37228515"/>
      <w:bookmarkStart w:id="7979" w:name="_Toc37229019"/>
      <w:bookmarkStart w:id="7980" w:name="_Toc37229523"/>
      <w:bookmarkStart w:id="7981" w:name="_Toc45907080"/>
      <w:bookmarkStart w:id="7982" w:name="_Toc61116235"/>
      <w:bookmarkStart w:id="7983" w:name="_Toc67061001"/>
      <w:bookmarkStart w:id="7984" w:name="_Toc74814506"/>
      <w:bookmarkStart w:id="7985" w:name="_Toc76505929"/>
      <w:bookmarkStart w:id="7986" w:name="_Toc83114177"/>
      <w:bookmarkStart w:id="7987" w:name="_Toc89875299"/>
      <w:bookmarkStart w:id="7988" w:name="_Toc98705863"/>
      <w:bookmarkStart w:id="7989" w:name="_Toc130916626"/>
      <w:bookmarkStart w:id="7990" w:name="_Toc137304576"/>
      <w:bookmarkStart w:id="7991" w:name="_Toc138890023"/>
      <w:bookmarkStart w:id="7992" w:name="_Toc145088729"/>
      <w:bookmarkStart w:id="7993" w:name="_Toc145089693"/>
      <w:bookmarkStart w:id="7994" w:name="_Toc155235788"/>
      <w:r w:rsidRPr="007D061B">
        <w:t>7.5.5.3.1</w:t>
      </w:r>
      <w:r w:rsidRPr="007D061B">
        <w:tab/>
        <w:t>General requirements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995" w:name="_Toc21095426"/>
      <w:bookmarkStart w:id="7996" w:name="_Toc29766959"/>
      <w:bookmarkStart w:id="7997" w:name="_Toc36041106"/>
      <w:bookmarkStart w:id="7998" w:name="_Toc37228516"/>
      <w:bookmarkStart w:id="7999" w:name="_Toc37229020"/>
      <w:bookmarkStart w:id="8000" w:name="_Toc37229524"/>
      <w:bookmarkStart w:id="8001" w:name="_Toc45907081"/>
      <w:bookmarkStart w:id="8002" w:name="_Toc61116236"/>
      <w:bookmarkStart w:id="8003" w:name="_Toc67061002"/>
      <w:bookmarkStart w:id="8004" w:name="_Toc74814507"/>
      <w:bookmarkStart w:id="8005" w:name="_Toc76505930"/>
      <w:bookmarkStart w:id="8006" w:name="_Toc83114178"/>
      <w:bookmarkStart w:id="8007" w:name="_Toc89875300"/>
      <w:bookmarkStart w:id="8008" w:name="_Toc98705864"/>
      <w:bookmarkStart w:id="8009" w:name="_Toc130916627"/>
      <w:bookmarkStart w:id="8010" w:name="_Toc137304577"/>
      <w:bookmarkStart w:id="8011" w:name="_Toc138890024"/>
      <w:bookmarkStart w:id="8012" w:name="_Toc145088730"/>
      <w:bookmarkStart w:id="8013" w:name="_Toc145089694"/>
      <w:bookmarkStart w:id="8014" w:name="_Toc155235789"/>
      <w:r w:rsidRPr="007D061B">
        <w:t>7.5.5.3.2</w:t>
      </w:r>
      <w:r w:rsidRPr="007D061B">
        <w:tab/>
        <w:t>Co-location with GSM, DCS, UTRA FDD and/or E-UTRA FDD, UTRA TDD and/or E-UTRA TDD</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15" w:name="_Toc21095427"/>
      <w:bookmarkStart w:id="8016" w:name="_Toc29766960"/>
      <w:bookmarkStart w:id="8017" w:name="_Toc36041107"/>
      <w:bookmarkStart w:id="8018" w:name="_Toc37228517"/>
      <w:bookmarkStart w:id="8019" w:name="_Toc37229021"/>
      <w:bookmarkStart w:id="8020" w:name="_Toc37229525"/>
      <w:bookmarkStart w:id="8021" w:name="_Toc45907082"/>
      <w:bookmarkStart w:id="8022" w:name="_Toc61116237"/>
      <w:bookmarkStart w:id="8023" w:name="_Toc67061003"/>
      <w:bookmarkStart w:id="8024" w:name="_Toc74814508"/>
      <w:bookmarkStart w:id="8025" w:name="_Toc76505931"/>
      <w:bookmarkStart w:id="8026" w:name="_Toc83114179"/>
      <w:bookmarkStart w:id="8027" w:name="_Toc89875301"/>
      <w:bookmarkStart w:id="8028" w:name="_Toc98705865"/>
      <w:bookmarkStart w:id="8029" w:name="_Toc130916628"/>
      <w:bookmarkStart w:id="8030" w:name="_Toc137304578"/>
      <w:bookmarkStart w:id="8031" w:name="_Toc138890025"/>
      <w:bookmarkStart w:id="8032" w:name="_Toc145088731"/>
      <w:bookmarkStart w:id="8033" w:name="_Toc145089695"/>
      <w:bookmarkStart w:id="8034" w:name="_Toc155235790"/>
      <w:r w:rsidRPr="007D061B">
        <w:t>7.5.5.4</w:t>
      </w:r>
      <w:r w:rsidRPr="007D061B">
        <w:tab/>
        <w:t>Single RAT E-UTRA operation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77FC9C3" w14:textId="77777777" w:rsidR="005432EB" w:rsidRPr="007D061B" w:rsidRDefault="005432EB" w:rsidP="005432EB">
      <w:pPr>
        <w:pStyle w:val="Heading5"/>
      </w:pPr>
      <w:bookmarkStart w:id="8035" w:name="_Toc21095428"/>
      <w:bookmarkStart w:id="8036" w:name="_Toc29766961"/>
      <w:bookmarkStart w:id="8037" w:name="_Toc36041108"/>
      <w:bookmarkStart w:id="8038" w:name="_Toc37228518"/>
      <w:bookmarkStart w:id="8039" w:name="_Toc37229022"/>
      <w:bookmarkStart w:id="8040" w:name="_Toc37229526"/>
      <w:bookmarkStart w:id="8041" w:name="_Toc45907083"/>
      <w:bookmarkStart w:id="8042" w:name="_Toc61116238"/>
      <w:bookmarkStart w:id="8043" w:name="_Toc67061004"/>
      <w:bookmarkStart w:id="8044" w:name="_Toc74814509"/>
      <w:bookmarkStart w:id="8045" w:name="_Toc76505932"/>
      <w:bookmarkStart w:id="8046" w:name="_Toc83114180"/>
      <w:bookmarkStart w:id="8047" w:name="_Toc89875302"/>
      <w:bookmarkStart w:id="8048" w:name="_Toc98705866"/>
      <w:bookmarkStart w:id="8049" w:name="_Toc130916629"/>
      <w:bookmarkStart w:id="8050" w:name="_Toc137304579"/>
      <w:bookmarkStart w:id="8051" w:name="_Toc138890026"/>
      <w:bookmarkStart w:id="8052" w:name="_Toc145088732"/>
      <w:bookmarkStart w:id="8053" w:name="_Toc145089696"/>
      <w:bookmarkStart w:id="8054" w:name="_Toc155235791"/>
      <w:r w:rsidRPr="007D061B">
        <w:t>7.5.5.4.1</w:t>
      </w:r>
      <w:r w:rsidRPr="007D061B">
        <w:tab/>
        <w:t>General test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55" w:name="_Toc21095429"/>
      <w:bookmarkStart w:id="8056" w:name="_Toc29766962"/>
      <w:bookmarkStart w:id="8057" w:name="_Toc36041109"/>
      <w:bookmarkStart w:id="8058" w:name="_Toc37228519"/>
      <w:bookmarkStart w:id="8059" w:name="_Toc37229023"/>
      <w:bookmarkStart w:id="8060" w:name="_Toc37229527"/>
      <w:bookmarkStart w:id="8061" w:name="_Toc45907084"/>
      <w:bookmarkStart w:id="8062" w:name="_Toc61116239"/>
      <w:bookmarkStart w:id="8063" w:name="_Toc67061005"/>
      <w:bookmarkStart w:id="8064" w:name="_Toc74814510"/>
      <w:bookmarkStart w:id="8065" w:name="_Toc76505933"/>
      <w:bookmarkStart w:id="8066" w:name="_Toc83114181"/>
      <w:bookmarkStart w:id="8067" w:name="_Toc89875303"/>
      <w:bookmarkStart w:id="8068" w:name="_Toc98705867"/>
      <w:bookmarkStart w:id="8069" w:name="_Toc130916630"/>
      <w:bookmarkStart w:id="8070" w:name="_Toc137304580"/>
      <w:bookmarkStart w:id="8071" w:name="_Toc138890027"/>
      <w:bookmarkStart w:id="8072" w:name="_Toc145088733"/>
      <w:bookmarkStart w:id="8073" w:name="_Toc145089697"/>
      <w:bookmarkStart w:id="8074" w:name="_Toc155235792"/>
      <w:r w:rsidRPr="007D061B">
        <w:t>7.5.5.4.2</w:t>
      </w:r>
      <w:r w:rsidRPr="007D061B">
        <w:tab/>
        <w:t>Co-location with other base stations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075" w:name="_Hlk534402741"/>
      <w:r w:rsidRPr="007D061B">
        <w:rPr>
          <w:rFonts w:eastAsia="Osaka"/>
        </w:rPr>
        <w:t xml:space="preserve">Table 7.5.5.4.2-1: </w:t>
      </w:r>
      <w:r w:rsidRPr="007D061B">
        <w:t xml:space="preserve">Blocking performance requirement </w:t>
      </w:r>
      <w:bookmarkEnd w:id="807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076" w:name="_Toc21095430"/>
      <w:bookmarkStart w:id="8077" w:name="_Toc29766963"/>
      <w:bookmarkStart w:id="8078" w:name="_Toc36041110"/>
      <w:bookmarkStart w:id="8079" w:name="_Toc37228520"/>
      <w:bookmarkStart w:id="8080" w:name="_Toc37229024"/>
      <w:bookmarkStart w:id="8081" w:name="_Toc37229528"/>
      <w:bookmarkStart w:id="8082" w:name="_Toc45907085"/>
      <w:bookmarkStart w:id="8083" w:name="_Toc61116240"/>
      <w:bookmarkStart w:id="8084" w:name="_Toc67061006"/>
      <w:bookmarkStart w:id="8085" w:name="_Toc74814511"/>
      <w:bookmarkStart w:id="8086" w:name="_Toc76505934"/>
      <w:bookmarkStart w:id="8087" w:name="_Toc83114182"/>
      <w:bookmarkStart w:id="8088" w:name="_Toc89875304"/>
      <w:bookmarkStart w:id="8089" w:name="_Toc98705868"/>
      <w:bookmarkStart w:id="8090" w:name="_Toc130916631"/>
      <w:bookmarkStart w:id="8091" w:name="_Toc137304581"/>
      <w:bookmarkStart w:id="8092" w:name="_Toc138890028"/>
      <w:bookmarkStart w:id="8093" w:name="_Toc145088734"/>
      <w:bookmarkStart w:id="8094" w:name="_Toc145089698"/>
      <w:bookmarkStart w:id="8095" w:name="_Toc155235793"/>
      <w:r w:rsidRPr="007D061B">
        <w:t>7.6</w:t>
      </w:r>
      <w:r w:rsidRPr="007D061B">
        <w:tab/>
        <w:t>Receiver spurious emissions</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598C3786" w14:textId="77777777" w:rsidR="005432EB" w:rsidRPr="007D061B" w:rsidRDefault="005432EB" w:rsidP="005432EB">
      <w:pPr>
        <w:pStyle w:val="Heading3"/>
      </w:pPr>
      <w:bookmarkStart w:id="8096" w:name="_Toc21095431"/>
      <w:bookmarkStart w:id="8097" w:name="_Toc29766964"/>
      <w:bookmarkStart w:id="8098" w:name="_Toc36041111"/>
      <w:bookmarkStart w:id="8099" w:name="_Toc37228521"/>
      <w:bookmarkStart w:id="8100" w:name="_Toc37229025"/>
      <w:bookmarkStart w:id="8101" w:name="_Toc37229529"/>
      <w:bookmarkStart w:id="8102" w:name="_Toc45907086"/>
      <w:bookmarkStart w:id="8103" w:name="_Toc61116241"/>
      <w:bookmarkStart w:id="8104" w:name="_Toc67061007"/>
      <w:bookmarkStart w:id="8105" w:name="_Toc74814512"/>
      <w:bookmarkStart w:id="8106" w:name="_Toc76505935"/>
      <w:bookmarkStart w:id="8107" w:name="_Toc83114183"/>
      <w:bookmarkStart w:id="8108" w:name="_Toc89875305"/>
      <w:bookmarkStart w:id="8109" w:name="_Toc98705869"/>
      <w:bookmarkStart w:id="8110" w:name="_Toc130916632"/>
      <w:bookmarkStart w:id="8111" w:name="_Toc137304582"/>
      <w:bookmarkStart w:id="8112" w:name="_Toc138890029"/>
      <w:bookmarkStart w:id="8113" w:name="_Toc145088735"/>
      <w:bookmarkStart w:id="8114" w:name="_Toc145089699"/>
      <w:bookmarkStart w:id="8115" w:name="_Toc155235794"/>
      <w:r w:rsidRPr="007D061B">
        <w:t>7.6.1</w:t>
      </w:r>
      <w:r w:rsidRPr="007D061B">
        <w:tab/>
        <w:t>Definition and applicability</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16" w:name="_Toc21095432"/>
      <w:bookmarkStart w:id="8117" w:name="_Toc29766965"/>
      <w:bookmarkStart w:id="8118" w:name="_Toc36041112"/>
      <w:bookmarkStart w:id="8119" w:name="_Toc37228522"/>
      <w:bookmarkStart w:id="8120" w:name="_Toc37229026"/>
      <w:bookmarkStart w:id="8121" w:name="_Toc37229530"/>
      <w:bookmarkStart w:id="8122" w:name="_Toc45907087"/>
      <w:bookmarkStart w:id="8123" w:name="_Toc61116242"/>
      <w:bookmarkStart w:id="8124" w:name="_Toc67061008"/>
      <w:bookmarkStart w:id="8125" w:name="_Toc74814513"/>
      <w:bookmarkStart w:id="8126" w:name="_Toc76505936"/>
      <w:bookmarkStart w:id="8127" w:name="_Toc83114184"/>
      <w:bookmarkStart w:id="8128" w:name="_Toc89875306"/>
      <w:bookmarkStart w:id="8129" w:name="_Toc98705870"/>
      <w:bookmarkStart w:id="8130" w:name="_Toc130916633"/>
      <w:bookmarkStart w:id="8131" w:name="_Toc137304583"/>
      <w:bookmarkStart w:id="8132" w:name="_Toc138890030"/>
      <w:bookmarkStart w:id="8133" w:name="_Toc145088736"/>
      <w:bookmarkStart w:id="8134" w:name="_Toc145089700"/>
      <w:bookmarkStart w:id="8135" w:name="_Toc155235795"/>
      <w:r w:rsidRPr="007D061B">
        <w:t>7.6.2</w:t>
      </w:r>
      <w:r w:rsidRPr="007D061B">
        <w:tab/>
        <w:t>Minimum Requirement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2A654E6A" w14:textId="14FF111D" w:rsidR="005432EB" w:rsidRPr="007D061B" w:rsidRDefault="005432EB" w:rsidP="00DE6616">
      <w:pPr>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36" w:name="_Toc21095433"/>
      <w:bookmarkStart w:id="8137" w:name="_Toc29766966"/>
      <w:bookmarkStart w:id="8138" w:name="_Toc36041113"/>
      <w:bookmarkStart w:id="8139" w:name="_Toc37228523"/>
      <w:bookmarkStart w:id="8140" w:name="_Toc37229027"/>
      <w:bookmarkStart w:id="8141" w:name="_Toc37229531"/>
      <w:bookmarkStart w:id="8142" w:name="_Toc45907088"/>
      <w:bookmarkStart w:id="8143" w:name="_Toc61116243"/>
      <w:bookmarkStart w:id="8144" w:name="_Toc67061009"/>
      <w:bookmarkStart w:id="8145" w:name="_Toc74814514"/>
      <w:bookmarkStart w:id="8146" w:name="_Toc76505937"/>
      <w:bookmarkStart w:id="8147" w:name="_Toc83114185"/>
      <w:bookmarkStart w:id="8148" w:name="_Toc89875307"/>
      <w:bookmarkStart w:id="8149" w:name="_Toc98705871"/>
      <w:bookmarkStart w:id="8150" w:name="_Toc130916634"/>
      <w:bookmarkStart w:id="8151" w:name="_Toc137304584"/>
      <w:bookmarkStart w:id="8152" w:name="_Toc138890031"/>
      <w:bookmarkStart w:id="8153" w:name="_Toc145088737"/>
      <w:bookmarkStart w:id="8154" w:name="_Toc145089701"/>
      <w:bookmarkStart w:id="8155" w:name="_Toc155235796"/>
      <w:r w:rsidRPr="007D061B">
        <w:t>7.6.3</w:t>
      </w:r>
      <w:r w:rsidRPr="007D061B">
        <w:tab/>
        <w:t>Test Purpose</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56" w:name="_Toc21095434"/>
      <w:bookmarkStart w:id="8157" w:name="_Toc29766967"/>
      <w:bookmarkStart w:id="8158" w:name="_Toc36041114"/>
      <w:bookmarkStart w:id="8159" w:name="_Toc37228524"/>
      <w:bookmarkStart w:id="8160" w:name="_Toc37229028"/>
      <w:bookmarkStart w:id="8161" w:name="_Toc37229532"/>
      <w:bookmarkStart w:id="8162" w:name="_Toc45907089"/>
      <w:bookmarkStart w:id="8163" w:name="_Toc61116244"/>
      <w:bookmarkStart w:id="8164" w:name="_Toc67061010"/>
      <w:bookmarkStart w:id="8165" w:name="_Toc74814515"/>
      <w:bookmarkStart w:id="8166" w:name="_Toc76505938"/>
      <w:bookmarkStart w:id="8167" w:name="_Toc83114186"/>
      <w:bookmarkStart w:id="8168" w:name="_Toc89875308"/>
      <w:bookmarkStart w:id="8169" w:name="_Toc98705872"/>
      <w:bookmarkStart w:id="8170" w:name="_Toc130916635"/>
      <w:bookmarkStart w:id="8171" w:name="_Toc137304585"/>
      <w:bookmarkStart w:id="8172" w:name="_Toc138890032"/>
      <w:bookmarkStart w:id="8173" w:name="_Toc145088738"/>
      <w:bookmarkStart w:id="8174" w:name="_Toc145089702"/>
      <w:bookmarkStart w:id="8175" w:name="_Toc155235797"/>
      <w:r w:rsidRPr="007D061B">
        <w:t>7.6.4</w:t>
      </w:r>
      <w:r w:rsidRPr="007D061B">
        <w:tab/>
        <w:t>Method of test</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547FD0BF" w14:textId="77777777" w:rsidR="005432EB" w:rsidRPr="007D061B" w:rsidRDefault="005432EB" w:rsidP="005432EB">
      <w:pPr>
        <w:pStyle w:val="Heading4"/>
      </w:pPr>
      <w:bookmarkStart w:id="8176" w:name="_Toc21095435"/>
      <w:bookmarkStart w:id="8177" w:name="_Toc29766968"/>
      <w:bookmarkStart w:id="8178" w:name="_Toc36041115"/>
      <w:bookmarkStart w:id="8179" w:name="_Toc37228525"/>
      <w:bookmarkStart w:id="8180" w:name="_Toc37229029"/>
      <w:bookmarkStart w:id="8181" w:name="_Toc37229533"/>
      <w:bookmarkStart w:id="8182" w:name="_Toc45907090"/>
      <w:bookmarkStart w:id="8183" w:name="_Toc61116245"/>
      <w:bookmarkStart w:id="8184" w:name="_Toc67061011"/>
      <w:bookmarkStart w:id="8185" w:name="_Toc74814516"/>
      <w:bookmarkStart w:id="8186" w:name="_Toc76505939"/>
      <w:bookmarkStart w:id="8187" w:name="_Toc83114187"/>
      <w:bookmarkStart w:id="8188" w:name="_Toc89875309"/>
      <w:bookmarkStart w:id="8189" w:name="_Toc98705873"/>
      <w:bookmarkStart w:id="8190" w:name="_Toc130916636"/>
      <w:bookmarkStart w:id="8191" w:name="_Toc137304586"/>
      <w:bookmarkStart w:id="8192" w:name="_Toc138890033"/>
      <w:bookmarkStart w:id="8193" w:name="_Toc145088739"/>
      <w:bookmarkStart w:id="8194" w:name="_Toc145089703"/>
      <w:bookmarkStart w:id="8195" w:name="_Toc155235798"/>
      <w:r w:rsidRPr="007D061B">
        <w:t>7.6.4.1</w:t>
      </w:r>
      <w:r w:rsidRPr="007D061B">
        <w:tab/>
        <w:t>Initial conditions</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196" w:name="_Toc21095436"/>
      <w:bookmarkStart w:id="8197" w:name="_Toc29766969"/>
      <w:bookmarkStart w:id="8198" w:name="_Toc36041116"/>
      <w:bookmarkStart w:id="8199" w:name="_Toc37228526"/>
      <w:bookmarkStart w:id="8200" w:name="_Toc37229030"/>
      <w:bookmarkStart w:id="8201" w:name="_Toc37229534"/>
      <w:bookmarkStart w:id="8202" w:name="_Toc45907091"/>
      <w:bookmarkStart w:id="8203" w:name="_Toc61116246"/>
      <w:bookmarkStart w:id="8204" w:name="_Toc67061012"/>
      <w:bookmarkStart w:id="8205" w:name="_Toc74814517"/>
      <w:bookmarkStart w:id="8206" w:name="_Toc76505940"/>
      <w:bookmarkStart w:id="8207" w:name="_Toc83114188"/>
      <w:bookmarkStart w:id="8208" w:name="_Toc89875310"/>
      <w:bookmarkStart w:id="8209" w:name="_Toc98705874"/>
      <w:bookmarkStart w:id="8210" w:name="_Toc130916637"/>
      <w:bookmarkStart w:id="8211" w:name="_Toc137304587"/>
      <w:bookmarkStart w:id="8212" w:name="_Toc138890034"/>
      <w:bookmarkStart w:id="8213" w:name="_Toc145088740"/>
      <w:bookmarkStart w:id="8214" w:name="_Toc145089704"/>
      <w:bookmarkStart w:id="8215" w:name="_Toc155235799"/>
      <w:r w:rsidRPr="007D061B">
        <w:t>7.6.4.2</w:t>
      </w:r>
      <w:r w:rsidRPr="007D061B">
        <w:tab/>
        <w:t>Procedure</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BAC8352" w14:textId="77777777" w:rsidR="005432EB" w:rsidRPr="007D061B" w:rsidRDefault="005432EB" w:rsidP="005432EB">
      <w:pPr>
        <w:pStyle w:val="Heading5"/>
      </w:pPr>
      <w:bookmarkStart w:id="8216" w:name="_Toc21095437"/>
      <w:bookmarkStart w:id="8217" w:name="_Toc29766970"/>
      <w:bookmarkStart w:id="8218" w:name="_Toc36041117"/>
      <w:bookmarkStart w:id="8219" w:name="_Toc37228527"/>
      <w:bookmarkStart w:id="8220" w:name="_Toc37229031"/>
      <w:bookmarkStart w:id="8221" w:name="_Toc37229535"/>
      <w:bookmarkStart w:id="8222" w:name="_Toc45907092"/>
      <w:bookmarkStart w:id="8223" w:name="_Toc61116247"/>
      <w:bookmarkStart w:id="8224" w:name="_Toc67061013"/>
      <w:bookmarkStart w:id="8225" w:name="_Toc74814518"/>
      <w:bookmarkStart w:id="8226" w:name="_Toc76505941"/>
      <w:bookmarkStart w:id="8227" w:name="_Toc83114189"/>
      <w:bookmarkStart w:id="8228" w:name="_Toc89875311"/>
      <w:bookmarkStart w:id="8229" w:name="_Toc98705875"/>
      <w:bookmarkStart w:id="8230" w:name="_Toc130916638"/>
      <w:bookmarkStart w:id="8231" w:name="_Toc137304588"/>
      <w:bookmarkStart w:id="8232" w:name="_Toc138890035"/>
      <w:bookmarkStart w:id="8233" w:name="_Toc145088741"/>
      <w:bookmarkStart w:id="8234" w:name="_Toc145089705"/>
      <w:bookmarkStart w:id="8235" w:name="_Toc155235800"/>
      <w:r w:rsidRPr="007D061B">
        <w:t>7.6.4.2.1</w:t>
      </w:r>
      <w:r w:rsidRPr="007D061B">
        <w:tab/>
        <w:t>General procedure</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36" w:name="_Toc21095438"/>
      <w:bookmarkStart w:id="8237" w:name="_Toc29766971"/>
      <w:bookmarkStart w:id="8238" w:name="_Toc36041118"/>
      <w:bookmarkStart w:id="8239" w:name="_Toc37228528"/>
      <w:bookmarkStart w:id="8240" w:name="_Toc37229032"/>
      <w:bookmarkStart w:id="8241" w:name="_Toc37229536"/>
      <w:bookmarkStart w:id="8242" w:name="_Toc45907093"/>
      <w:bookmarkStart w:id="8243" w:name="_Toc61116248"/>
      <w:bookmarkStart w:id="8244" w:name="_Toc67061014"/>
      <w:bookmarkStart w:id="8245" w:name="_Toc74814519"/>
      <w:bookmarkStart w:id="8246" w:name="_Toc76505942"/>
      <w:bookmarkStart w:id="8247" w:name="_Toc83114190"/>
      <w:bookmarkStart w:id="8248" w:name="_Toc89875312"/>
      <w:bookmarkStart w:id="8249" w:name="_Toc98705876"/>
      <w:bookmarkStart w:id="8250" w:name="_Toc130916639"/>
      <w:bookmarkStart w:id="8251" w:name="_Toc137304589"/>
      <w:bookmarkStart w:id="8252" w:name="_Toc138890036"/>
      <w:bookmarkStart w:id="8253" w:name="_Toc145088742"/>
      <w:bookmarkStart w:id="8254" w:name="_Toc145089706"/>
      <w:bookmarkStart w:id="8255" w:name="_Toc155235801"/>
      <w:r w:rsidRPr="007D061B">
        <w:t>7.6.4.2.2</w:t>
      </w:r>
      <w:r w:rsidRPr="007D061B">
        <w:tab/>
        <w:t>MSR operation</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56" w:name="_Toc21095439"/>
      <w:bookmarkStart w:id="8257" w:name="_Toc29766972"/>
      <w:bookmarkStart w:id="8258" w:name="_Toc36041119"/>
      <w:bookmarkStart w:id="8259" w:name="_Toc37228529"/>
      <w:bookmarkStart w:id="8260" w:name="_Toc37229033"/>
      <w:bookmarkStart w:id="8261" w:name="_Toc37229537"/>
      <w:bookmarkStart w:id="8262" w:name="_Toc45907094"/>
      <w:bookmarkStart w:id="8263" w:name="_Toc61116249"/>
      <w:bookmarkStart w:id="8264" w:name="_Toc67061015"/>
      <w:bookmarkStart w:id="8265" w:name="_Toc74814520"/>
      <w:bookmarkStart w:id="8266" w:name="_Toc76505943"/>
      <w:bookmarkStart w:id="8267" w:name="_Toc83114191"/>
      <w:bookmarkStart w:id="8268" w:name="_Toc89875313"/>
      <w:bookmarkStart w:id="8269" w:name="_Toc98705877"/>
      <w:bookmarkStart w:id="8270" w:name="_Toc130916640"/>
      <w:bookmarkStart w:id="8271" w:name="_Toc137304590"/>
      <w:bookmarkStart w:id="8272" w:name="_Toc138890037"/>
      <w:bookmarkStart w:id="8273" w:name="_Toc145088743"/>
      <w:bookmarkStart w:id="8274" w:name="_Toc145089707"/>
      <w:bookmarkStart w:id="8275" w:name="_Toc155235802"/>
      <w:r w:rsidRPr="007D061B">
        <w:t>7.6.4.2.3</w:t>
      </w:r>
      <w:r w:rsidRPr="007D061B">
        <w:tab/>
        <w:t>Single RAT UTRA FDD operation</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276" w:name="_Toc21095440"/>
      <w:bookmarkStart w:id="8277" w:name="_Toc29766973"/>
      <w:bookmarkStart w:id="8278" w:name="_Toc36041120"/>
      <w:bookmarkStart w:id="8279" w:name="_Toc37228530"/>
      <w:bookmarkStart w:id="8280" w:name="_Toc37229034"/>
      <w:bookmarkStart w:id="8281" w:name="_Toc37229538"/>
      <w:bookmarkStart w:id="8282" w:name="_Toc45907095"/>
      <w:bookmarkStart w:id="8283" w:name="_Toc61116250"/>
      <w:bookmarkStart w:id="8284" w:name="_Toc67061016"/>
      <w:bookmarkStart w:id="8285" w:name="_Toc74814521"/>
      <w:bookmarkStart w:id="8286" w:name="_Toc76505944"/>
      <w:bookmarkStart w:id="8287" w:name="_Toc83114192"/>
      <w:bookmarkStart w:id="8288" w:name="_Toc89875314"/>
      <w:bookmarkStart w:id="8289" w:name="_Toc98705878"/>
      <w:bookmarkStart w:id="8290" w:name="_Toc130916641"/>
      <w:bookmarkStart w:id="8291" w:name="_Toc137304591"/>
      <w:bookmarkStart w:id="8292" w:name="_Toc138890038"/>
      <w:bookmarkStart w:id="8293" w:name="_Toc145088744"/>
      <w:bookmarkStart w:id="8294" w:name="_Toc145089708"/>
      <w:bookmarkStart w:id="8295" w:name="_Toc155235803"/>
      <w:r w:rsidRPr="007D061B">
        <w:t>7.6.4.2.4</w:t>
      </w:r>
      <w:r w:rsidRPr="007D061B">
        <w:tab/>
        <w:t>Single RAT UTRA TDD 1,28Mcps option operation</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8296" w:name="_Toc21095441"/>
      <w:bookmarkStart w:id="8297" w:name="_Toc29766974"/>
      <w:bookmarkStart w:id="8298" w:name="_Toc36041121"/>
      <w:bookmarkStart w:id="8299" w:name="_Toc37228531"/>
      <w:bookmarkStart w:id="8300" w:name="_Toc37229035"/>
      <w:bookmarkStart w:id="8301" w:name="_Toc37229539"/>
      <w:bookmarkStart w:id="8302" w:name="_Toc45907096"/>
      <w:bookmarkStart w:id="8303" w:name="_Toc61116251"/>
      <w:bookmarkStart w:id="8304" w:name="_Toc67061017"/>
      <w:bookmarkStart w:id="8305" w:name="_Toc74814522"/>
      <w:bookmarkStart w:id="8306" w:name="_Toc76505945"/>
      <w:bookmarkStart w:id="8307" w:name="_Toc83114193"/>
      <w:bookmarkStart w:id="8308" w:name="_Toc89875315"/>
      <w:bookmarkStart w:id="8309" w:name="_Toc98705879"/>
      <w:bookmarkStart w:id="8310" w:name="_Toc130916642"/>
      <w:bookmarkStart w:id="8311" w:name="_Toc137304592"/>
      <w:bookmarkStart w:id="8312" w:name="_Toc138890039"/>
      <w:bookmarkStart w:id="8313" w:name="_Toc145088745"/>
      <w:bookmarkStart w:id="8314" w:name="_Toc145089709"/>
      <w:bookmarkStart w:id="8315" w:name="_Toc155235804"/>
      <w:r w:rsidRPr="007D061B">
        <w:t>7.6.4.2.5</w:t>
      </w:r>
      <w:r w:rsidRPr="007D061B">
        <w:tab/>
        <w:t>Single RAT E-UTRA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16" w:name="_Toc21095442"/>
      <w:bookmarkStart w:id="8317" w:name="_Toc29766975"/>
      <w:bookmarkStart w:id="8318" w:name="_Toc36041122"/>
      <w:bookmarkStart w:id="8319" w:name="_Toc37228532"/>
      <w:bookmarkStart w:id="8320" w:name="_Toc37229036"/>
      <w:bookmarkStart w:id="8321" w:name="_Toc37229540"/>
      <w:bookmarkStart w:id="8322" w:name="_Toc45907097"/>
      <w:bookmarkStart w:id="8323" w:name="_Toc61116252"/>
      <w:bookmarkStart w:id="8324" w:name="_Toc67061018"/>
      <w:bookmarkStart w:id="8325" w:name="_Toc74814523"/>
      <w:bookmarkStart w:id="8326" w:name="_Toc76505946"/>
      <w:bookmarkStart w:id="8327" w:name="_Toc83114194"/>
      <w:bookmarkStart w:id="8328" w:name="_Toc89875316"/>
      <w:bookmarkStart w:id="8329" w:name="_Toc98705880"/>
      <w:bookmarkStart w:id="8330" w:name="_Toc130916643"/>
      <w:bookmarkStart w:id="8331" w:name="_Toc137304593"/>
      <w:bookmarkStart w:id="8332" w:name="_Toc138890040"/>
      <w:bookmarkStart w:id="8333" w:name="_Toc145088746"/>
      <w:bookmarkStart w:id="8334" w:name="_Toc145089710"/>
      <w:bookmarkStart w:id="8335" w:name="_Toc155235805"/>
      <w:r w:rsidRPr="007D061B">
        <w:t>7.6.5</w:t>
      </w:r>
      <w:r w:rsidRPr="007D061B">
        <w:tab/>
        <w:t>Test Requirements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E2600FA" w14:textId="77777777" w:rsidR="005432EB" w:rsidRPr="007D061B" w:rsidRDefault="005432EB" w:rsidP="005432EB">
      <w:pPr>
        <w:pStyle w:val="Heading4"/>
      </w:pPr>
      <w:bookmarkStart w:id="8336" w:name="_Toc21095443"/>
      <w:bookmarkStart w:id="8337" w:name="_Toc29766976"/>
      <w:bookmarkStart w:id="8338" w:name="_Toc36041123"/>
      <w:bookmarkStart w:id="8339" w:name="_Toc37228533"/>
      <w:bookmarkStart w:id="8340" w:name="_Toc37229037"/>
      <w:bookmarkStart w:id="8341" w:name="_Toc37229541"/>
      <w:bookmarkStart w:id="8342" w:name="_Toc45907098"/>
      <w:bookmarkStart w:id="8343" w:name="_Toc61116253"/>
      <w:bookmarkStart w:id="8344" w:name="_Toc67061019"/>
      <w:bookmarkStart w:id="8345" w:name="_Toc74814524"/>
      <w:bookmarkStart w:id="8346" w:name="_Toc76505947"/>
      <w:bookmarkStart w:id="8347" w:name="_Toc83114195"/>
      <w:bookmarkStart w:id="8348" w:name="_Toc89875317"/>
      <w:bookmarkStart w:id="8349" w:name="_Toc98705881"/>
      <w:bookmarkStart w:id="8350" w:name="_Toc130916644"/>
      <w:bookmarkStart w:id="8351" w:name="_Toc137304594"/>
      <w:bookmarkStart w:id="8352" w:name="_Toc138890041"/>
      <w:bookmarkStart w:id="8353" w:name="_Toc145088747"/>
      <w:bookmarkStart w:id="8354" w:name="_Toc145089711"/>
      <w:bookmarkStart w:id="8355" w:name="_Toc155235806"/>
      <w:r w:rsidRPr="007D061B">
        <w:t>7.6.5.1</w:t>
      </w:r>
      <w:r w:rsidRPr="007D061B">
        <w:tab/>
        <w:t>General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56" w:name="_Toc21095444"/>
      <w:bookmarkStart w:id="8357" w:name="_Toc29766977"/>
      <w:bookmarkStart w:id="8358" w:name="_Toc36041124"/>
      <w:bookmarkStart w:id="8359" w:name="_Toc37228534"/>
      <w:bookmarkStart w:id="8360" w:name="_Toc37229038"/>
      <w:bookmarkStart w:id="8361" w:name="_Toc37229542"/>
      <w:bookmarkStart w:id="8362" w:name="_Toc45907099"/>
      <w:bookmarkStart w:id="8363" w:name="_Toc61116254"/>
      <w:bookmarkStart w:id="8364" w:name="_Toc67061020"/>
      <w:bookmarkStart w:id="8365" w:name="_Toc74814525"/>
      <w:bookmarkStart w:id="8366" w:name="_Toc76505948"/>
      <w:bookmarkStart w:id="8367" w:name="_Toc83114196"/>
      <w:bookmarkStart w:id="8368" w:name="_Toc89875318"/>
      <w:bookmarkStart w:id="8369" w:name="_Toc98705882"/>
      <w:bookmarkStart w:id="8370" w:name="_Toc130916645"/>
      <w:bookmarkStart w:id="8371" w:name="_Toc137304595"/>
      <w:bookmarkStart w:id="8372" w:name="_Toc138890042"/>
      <w:bookmarkStart w:id="8373" w:name="_Toc145088748"/>
      <w:bookmarkStart w:id="8374" w:name="_Toc145089712"/>
      <w:bookmarkStart w:id="8375" w:name="_Toc155235807"/>
      <w:r w:rsidRPr="007D061B">
        <w:t>7.6.5.2</w:t>
      </w:r>
      <w:r w:rsidRPr="007D061B">
        <w:tab/>
        <w:t>Basic limits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7D77F6BD" w14:textId="77777777" w:rsidR="005432EB" w:rsidRPr="007D061B" w:rsidRDefault="005432EB" w:rsidP="005432EB">
      <w:pPr>
        <w:pStyle w:val="Heading5"/>
      </w:pPr>
      <w:bookmarkStart w:id="8376" w:name="_Toc21095445"/>
      <w:bookmarkStart w:id="8377" w:name="_Toc29766978"/>
      <w:bookmarkStart w:id="8378" w:name="_Toc36041125"/>
      <w:bookmarkStart w:id="8379" w:name="_Toc37228535"/>
      <w:bookmarkStart w:id="8380" w:name="_Toc37229039"/>
      <w:bookmarkStart w:id="8381" w:name="_Toc37229543"/>
      <w:bookmarkStart w:id="8382" w:name="_Toc45907100"/>
      <w:bookmarkStart w:id="8383" w:name="_Toc61116255"/>
      <w:bookmarkStart w:id="8384" w:name="_Toc67061021"/>
      <w:bookmarkStart w:id="8385" w:name="_Toc74814526"/>
      <w:bookmarkStart w:id="8386" w:name="_Toc76505949"/>
      <w:bookmarkStart w:id="8387" w:name="_Toc83114197"/>
      <w:bookmarkStart w:id="8388" w:name="_Toc89875319"/>
      <w:bookmarkStart w:id="8389" w:name="_Toc98705883"/>
      <w:bookmarkStart w:id="8390" w:name="_Toc130916646"/>
      <w:bookmarkStart w:id="8391" w:name="_Toc137304596"/>
      <w:bookmarkStart w:id="8392" w:name="_Toc138890043"/>
      <w:bookmarkStart w:id="8393" w:name="_Toc145088749"/>
      <w:bookmarkStart w:id="8394" w:name="_Toc145089713"/>
      <w:bookmarkStart w:id="8395" w:name="_Toc155235808"/>
      <w:r w:rsidRPr="007D061B">
        <w:t>7.6.5.2.1</w:t>
      </w:r>
      <w:r w:rsidRPr="007D061B">
        <w:tab/>
        <w:t>MSR operation</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396" w:name="_Toc21095446"/>
      <w:bookmarkStart w:id="8397" w:name="_Toc29766979"/>
      <w:bookmarkStart w:id="8398" w:name="_Toc36041126"/>
      <w:bookmarkStart w:id="8399" w:name="_Toc37228536"/>
      <w:bookmarkStart w:id="8400" w:name="_Toc37229040"/>
      <w:bookmarkStart w:id="8401" w:name="_Toc37229544"/>
      <w:bookmarkStart w:id="8402" w:name="_Toc45907101"/>
      <w:bookmarkStart w:id="8403" w:name="_Toc61116256"/>
      <w:bookmarkStart w:id="8404" w:name="_Toc67061022"/>
      <w:bookmarkStart w:id="8405" w:name="_Toc74814527"/>
      <w:bookmarkStart w:id="8406" w:name="_Toc76505950"/>
      <w:bookmarkStart w:id="8407" w:name="_Toc83114198"/>
      <w:bookmarkStart w:id="8408" w:name="_Toc89875320"/>
      <w:bookmarkStart w:id="8409" w:name="_Toc98705884"/>
      <w:bookmarkStart w:id="8410" w:name="_Toc130916647"/>
      <w:bookmarkStart w:id="8411" w:name="_Toc137304597"/>
      <w:bookmarkStart w:id="8412" w:name="_Toc138890044"/>
      <w:bookmarkStart w:id="8413" w:name="_Toc145088750"/>
      <w:bookmarkStart w:id="8414" w:name="_Toc145089714"/>
      <w:bookmarkStart w:id="8415" w:name="_Toc155235809"/>
      <w:r w:rsidRPr="007D061B">
        <w:t>7.6.5.2.2</w:t>
      </w:r>
      <w:r w:rsidRPr="007D061B">
        <w:tab/>
        <w:t>Single RAT UTRA FDD operation</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16" w:name="_Toc21095447"/>
      <w:bookmarkStart w:id="8417" w:name="_Toc29766980"/>
      <w:bookmarkStart w:id="8418" w:name="_Toc36041127"/>
      <w:bookmarkStart w:id="8419" w:name="_Toc37228537"/>
      <w:bookmarkStart w:id="8420" w:name="_Toc37229041"/>
      <w:bookmarkStart w:id="8421" w:name="_Toc37229545"/>
      <w:bookmarkStart w:id="8422" w:name="_Toc45907102"/>
      <w:bookmarkStart w:id="8423" w:name="_Toc61116257"/>
      <w:bookmarkStart w:id="8424" w:name="_Toc67061023"/>
      <w:bookmarkStart w:id="8425" w:name="_Toc74814528"/>
      <w:bookmarkStart w:id="8426" w:name="_Toc76505951"/>
      <w:bookmarkStart w:id="8427" w:name="_Toc83114199"/>
      <w:bookmarkStart w:id="8428" w:name="_Toc89875321"/>
      <w:bookmarkStart w:id="8429" w:name="_Toc98705885"/>
      <w:bookmarkStart w:id="8430" w:name="_Toc130916648"/>
      <w:bookmarkStart w:id="8431" w:name="_Toc137304598"/>
      <w:bookmarkStart w:id="8432" w:name="_Toc138890045"/>
      <w:bookmarkStart w:id="8433" w:name="_Toc145088751"/>
      <w:bookmarkStart w:id="8434" w:name="_Toc145089715"/>
      <w:bookmarkStart w:id="8435" w:name="_Toc155235810"/>
      <w:r w:rsidRPr="007D061B">
        <w:t>7.6.5.2.3</w:t>
      </w:r>
      <w:r w:rsidRPr="007D061B">
        <w:tab/>
        <w:t>Single RAT UTRA TDD 1,28Mcps option operation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36" w:name="_Toc21095448"/>
      <w:bookmarkStart w:id="8437" w:name="_Toc29766981"/>
      <w:bookmarkStart w:id="8438" w:name="_Toc36041128"/>
      <w:bookmarkStart w:id="8439" w:name="_Toc37228538"/>
      <w:bookmarkStart w:id="8440" w:name="_Toc37229042"/>
      <w:bookmarkStart w:id="8441" w:name="_Toc37229546"/>
      <w:bookmarkStart w:id="8442" w:name="_Toc45907103"/>
      <w:bookmarkStart w:id="8443" w:name="_Toc61116258"/>
      <w:bookmarkStart w:id="8444" w:name="_Toc67061024"/>
      <w:bookmarkStart w:id="8445" w:name="_Toc74814529"/>
      <w:bookmarkStart w:id="8446" w:name="_Toc76505952"/>
      <w:bookmarkStart w:id="8447" w:name="_Toc83114200"/>
      <w:bookmarkStart w:id="8448" w:name="_Toc89875322"/>
      <w:bookmarkStart w:id="8449" w:name="_Toc98705886"/>
      <w:bookmarkStart w:id="8450" w:name="_Toc130916649"/>
      <w:bookmarkStart w:id="8451" w:name="_Toc137304599"/>
      <w:bookmarkStart w:id="8452" w:name="_Toc138890046"/>
      <w:bookmarkStart w:id="8453" w:name="_Toc145088752"/>
      <w:bookmarkStart w:id="8454" w:name="_Toc145089716"/>
      <w:bookmarkStart w:id="8455" w:name="_Toc155235811"/>
      <w:r w:rsidRPr="007D061B">
        <w:t>7.6.5.2.4</w:t>
      </w:r>
      <w:r w:rsidRPr="007D061B">
        <w:tab/>
        <w:t>Single RAT E-UTRA operation</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56" w:name="_Toc21095449"/>
      <w:bookmarkStart w:id="8457" w:name="_Toc29766982"/>
      <w:bookmarkStart w:id="8458" w:name="_Toc36041129"/>
      <w:bookmarkStart w:id="8459" w:name="_Toc37228539"/>
      <w:bookmarkStart w:id="8460" w:name="_Toc37229043"/>
      <w:bookmarkStart w:id="8461" w:name="_Toc37229547"/>
      <w:bookmarkStart w:id="8462" w:name="_Toc45907104"/>
      <w:bookmarkStart w:id="8463" w:name="_Toc61116259"/>
      <w:bookmarkStart w:id="8464" w:name="_Toc67061025"/>
      <w:bookmarkStart w:id="8465" w:name="_Toc74814530"/>
      <w:bookmarkStart w:id="8466" w:name="_Toc76505953"/>
      <w:bookmarkStart w:id="8467" w:name="_Toc83114201"/>
      <w:bookmarkStart w:id="8468" w:name="_Toc89875323"/>
      <w:bookmarkStart w:id="8469" w:name="_Toc98705887"/>
      <w:bookmarkStart w:id="8470" w:name="_Toc130916650"/>
      <w:bookmarkStart w:id="8471" w:name="_Toc137304600"/>
      <w:bookmarkStart w:id="8472" w:name="_Toc138890047"/>
      <w:bookmarkStart w:id="8473" w:name="_Toc145088753"/>
      <w:bookmarkStart w:id="8474" w:name="_Toc145089717"/>
      <w:bookmarkStart w:id="8475" w:name="_Toc155235812"/>
      <w:r w:rsidRPr="007D061B">
        <w:t>7.7</w:t>
      </w:r>
      <w:r w:rsidRPr="007D061B">
        <w:tab/>
        <w:t>Receiver intermodulation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C8E3396" w14:textId="77777777" w:rsidR="005432EB" w:rsidRPr="007D061B" w:rsidRDefault="005432EB" w:rsidP="005432EB">
      <w:pPr>
        <w:pStyle w:val="Heading3"/>
      </w:pPr>
      <w:bookmarkStart w:id="8476" w:name="_Toc21095450"/>
      <w:bookmarkStart w:id="8477" w:name="_Toc29766983"/>
      <w:bookmarkStart w:id="8478" w:name="_Toc36041130"/>
      <w:bookmarkStart w:id="8479" w:name="_Toc37228540"/>
      <w:bookmarkStart w:id="8480" w:name="_Toc37229044"/>
      <w:bookmarkStart w:id="8481" w:name="_Toc37229548"/>
      <w:bookmarkStart w:id="8482" w:name="_Toc45907105"/>
      <w:bookmarkStart w:id="8483" w:name="_Toc61116260"/>
      <w:bookmarkStart w:id="8484" w:name="_Toc67061026"/>
      <w:bookmarkStart w:id="8485" w:name="_Toc74814531"/>
      <w:bookmarkStart w:id="8486" w:name="_Toc76505954"/>
      <w:bookmarkStart w:id="8487" w:name="_Toc83114202"/>
      <w:bookmarkStart w:id="8488" w:name="_Toc89875324"/>
      <w:bookmarkStart w:id="8489" w:name="_Toc98705888"/>
      <w:bookmarkStart w:id="8490" w:name="_Toc130916651"/>
      <w:bookmarkStart w:id="8491" w:name="_Toc137304601"/>
      <w:bookmarkStart w:id="8492" w:name="_Toc138890048"/>
      <w:bookmarkStart w:id="8493" w:name="_Toc145088754"/>
      <w:bookmarkStart w:id="8494" w:name="_Toc145089718"/>
      <w:bookmarkStart w:id="8495" w:name="_Toc155235813"/>
      <w:r w:rsidRPr="007D061B">
        <w:t>7.7.1</w:t>
      </w:r>
      <w:r w:rsidRPr="007D061B">
        <w:tab/>
        <w:t>Definition and applicability</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496" w:name="_Toc21095451"/>
      <w:bookmarkStart w:id="8497" w:name="_Toc29766984"/>
      <w:bookmarkStart w:id="8498" w:name="_Toc36041131"/>
      <w:bookmarkStart w:id="8499" w:name="_Toc37228541"/>
      <w:bookmarkStart w:id="8500" w:name="_Toc37229045"/>
      <w:bookmarkStart w:id="8501" w:name="_Toc37229549"/>
      <w:bookmarkStart w:id="8502" w:name="_Toc45907106"/>
      <w:bookmarkStart w:id="8503" w:name="_Toc61116261"/>
      <w:bookmarkStart w:id="8504" w:name="_Toc67061027"/>
      <w:bookmarkStart w:id="8505" w:name="_Toc74814532"/>
      <w:bookmarkStart w:id="8506" w:name="_Toc76505955"/>
      <w:bookmarkStart w:id="8507" w:name="_Toc83114203"/>
      <w:bookmarkStart w:id="8508" w:name="_Toc89875325"/>
      <w:bookmarkStart w:id="8509" w:name="_Toc98705889"/>
      <w:bookmarkStart w:id="8510" w:name="_Toc130916652"/>
      <w:bookmarkStart w:id="8511" w:name="_Toc137304602"/>
      <w:bookmarkStart w:id="8512" w:name="_Toc138890049"/>
      <w:bookmarkStart w:id="8513" w:name="_Toc145088755"/>
      <w:bookmarkStart w:id="8514" w:name="_Toc145089719"/>
      <w:bookmarkStart w:id="8515" w:name="_Toc155235814"/>
      <w:r w:rsidRPr="007D061B">
        <w:t>7.7.2</w:t>
      </w:r>
      <w:r w:rsidRPr="007D061B">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16" w:name="_Toc21095452"/>
      <w:bookmarkStart w:id="8517" w:name="_Toc29766985"/>
      <w:bookmarkStart w:id="8518" w:name="_Toc36041132"/>
      <w:bookmarkStart w:id="8519" w:name="_Toc37228542"/>
      <w:bookmarkStart w:id="8520" w:name="_Toc37229046"/>
      <w:bookmarkStart w:id="8521" w:name="_Toc37229550"/>
      <w:bookmarkStart w:id="8522" w:name="_Toc45907107"/>
      <w:bookmarkStart w:id="8523" w:name="_Toc61116262"/>
      <w:bookmarkStart w:id="8524" w:name="_Toc67061028"/>
      <w:bookmarkStart w:id="8525" w:name="_Toc74814533"/>
      <w:bookmarkStart w:id="8526" w:name="_Toc76505956"/>
      <w:bookmarkStart w:id="8527" w:name="_Toc83114204"/>
      <w:bookmarkStart w:id="8528" w:name="_Toc89875326"/>
      <w:bookmarkStart w:id="8529" w:name="_Toc98705890"/>
      <w:bookmarkStart w:id="8530" w:name="_Toc130916653"/>
      <w:bookmarkStart w:id="8531" w:name="_Toc137304603"/>
      <w:bookmarkStart w:id="8532" w:name="_Toc138890050"/>
      <w:bookmarkStart w:id="8533" w:name="_Toc145088756"/>
      <w:bookmarkStart w:id="8534" w:name="_Toc145089720"/>
      <w:bookmarkStart w:id="8535" w:name="_Toc155235815"/>
      <w:r w:rsidRPr="007D061B">
        <w:t>7.7.3</w:t>
      </w:r>
      <w:r w:rsidRPr="007D061B">
        <w:tab/>
        <w:t>Test purpose</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36" w:name="_Toc21095453"/>
      <w:bookmarkStart w:id="8537" w:name="_Toc29766986"/>
      <w:bookmarkStart w:id="8538" w:name="_Toc36041133"/>
      <w:bookmarkStart w:id="8539" w:name="_Toc37228543"/>
      <w:bookmarkStart w:id="8540" w:name="_Toc37229047"/>
      <w:bookmarkStart w:id="8541" w:name="_Toc37229551"/>
      <w:bookmarkStart w:id="8542" w:name="_Toc45907108"/>
      <w:bookmarkStart w:id="8543" w:name="_Toc61116263"/>
      <w:bookmarkStart w:id="8544" w:name="_Toc67061029"/>
      <w:bookmarkStart w:id="8545" w:name="_Toc74814534"/>
      <w:bookmarkStart w:id="8546" w:name="_Toc76505957"/>
      <w:bookmarkStart w:id="8547" w:name="_Toc83114205"/>
      <w:bookmarkStart w:id="8548" w:name="_Toc89875327"/>
      <w:bookmarkStart w:id="8549" w:name="_Toc98705891"/>
      <w:bookmarkStart w:id="8550" w:name="_Toc130916654"/>
      <w:bookmarkStart w:id="8551" w:name="_Toc137304604"/>
      <w:bookmarkStart w:id="8552" w:name="_Toc138890051"/>
      <w:bookmarkStart w:id="8553" w:name="_Toc145088757"/>
      <w:bookmarkStart w:id="8554" w:name="_Toc145089721"/>
      <w:bookmarkStart w:id="8555" w:name="_Toc155235816"/>
      <w:r w:rsidRPr="007D061B">
        <w:t>7.7.4</w:t>
      </w:r>
      <w:r w:rsidRPr="007D061B">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DC4DEAF" w14:textId="77777777" w:rsidR="005432EB" w:rsidRPr="007D061B" w:rsidRDefault="005432EB" w:rsidP="005432EB">
      <w:pPr>
        <w:pStyle w:val="Heading4"/>
      </w:pPr>
      <w:bookmarkStart w:id="8556" w:name="_Toc21095454"/>
      <w:bookmarkStart w:id="8557" w:name="_Toc29766987"/>
      <w:bookmarkStart w:id="8558" w:name="_Toc36041134"/>
      <w:bookmarkStart w:id="8559" w:name="_Toc37228544"/>
      <w:bookmarkStart w:id="8560" w:name="_Toc37229048"/>
      <w:bookmarkStart w:id="8561" w:name="_Toc37229552"/>
      <w:bookmarkStart w:id="8562" w:name="_Toc45907109"/>
      <w:bookmarkStart w:id="8563" w:name="_Toc61116264"/>
      <w:bookmarkStart w:id="8564" w:name="_Toc67061030"/>
      <w:bookmarkStart w:id="8565" w:name="_Toc74814535"/>
      <w:bookmarkStart w:id="8566" w:name="_Toc76505958"/>
      <w:bookmarkStart w:id="8567" w:name="_Toc83114206"/>
      <w:bookmarkStart w:id="8568" w:name="_Toc89875328"/>
      <w:bookmarkStart w:id="8569" w:name="_Toc98705892"/>
      <w:bookmarkStart w:id="8570" w:name="_Toc130916655"/>
      <w:bookmarkStart w:id="8571" w:name="_Toc137304605"/>
      <w:bookmarkStart w:id="8572" w:name="_Toc138890052"/>
      <w:bookmarkStart w:id="8573" w:name="_Toc145088758"/>
      <w:bookmarkStart w:id="8574" w:name="_Toc145089722"/>
      <w:bookmarkStart w:id="8575" w:name="_Toc155235817"/>
      <w:r w:rsidRPr="007D061B">
        <w:t>7.7.4.1</w:t>
      </w:r>
      <w:r w:rsidRPr="007D061B">
        <w:tab/>
        <w:t>Initial conditions</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576" w:name="_Toc21095455"/>
      <w:bookmarkStart w:id="8577" w:name="_Toc29766988"/>
      <w:bookmarkStart w:id="8578" w:name="_Toc36041135"/>
      <w:bookmarkStart w:id="8579" w:name="_Toc37228545"/>
      <w:bookmarkStart w:id="8580" w:name="_Toc37229049"/>
      <w:bookmarkStart w:id="8581" w:name="_Toc37229553"/>
      <w:bookmarkStart w:id="8582" w:name="_Toc45907110"/>
      <w:bookmarkStart w:id="8583" w:name="_Toc61116265"/>
      <w:bookmarkStart w:id="8584" w:name="_Toc67061031"/>
      <w:bookmarkStart w:id="8585" w:name="_Toc74814536"/>
      <w:bookmarkStart w:id="8586" w:name="_Toc76505959"/>
      <w:bookmarkStart w:id="8587" w:name="_Toc83114207"/>
      <w:bookmarkStart w:id="8588" w:name="_Toc89875329"/>
      <w:bookmarkStart w:id="8589" w:name="_Toc98705893"/>
      <w:bookmarkStart w:id="8590" w:name="_Toc130916656"/>
      <w:bookmarkStart w:id="8591" w:name="_Toc137304606"/>
      <w:bookmarkStart w:id="8592" w:name="_Toc138890053"/>
      <w:bookmarkStart w:id="8593" w:name="_Toc145088759"/>
      <w:bookmarkStart w:id="8594" w:name="_Toc145089723"/>
      <w:bookmarkStart w:id="8595" w:name="_Toc155235818"/>
      <w:r w:rsidRPr="007D061B">
        <w:t>7.7.4.2</w:t>
      </w:r>
      <w:r w:rsidRPr="007D061B">
        <w:tab/>
      </w:r>
      <w:r w:rsidRPr="007D061B">
        <w:rPr>
          <w:rFonts w:cs="v4.2.0"/>
        </w:rPr>
        <w:t>Procedure</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29B9B7DD" w14:textId="77777777" w:rsidR="005432EB" w:rsidRPr="007D061B" w:rsidRDefault="005432EB" w:rsidP="005432EB">
      <w:pPr>
        <w:pStyle w:val="Heading5"/>
      </w:pPr>
      <w:bookmarkStart w:id="8596" w:name="_Toc21095456"/>
      <w:bookmarkStart w:id="8597" w:name="_Toc29766989"/>
      <w:bookmarkStart w:id="8598" w:name="_Toc36041136"/>
      <w:bookmarkStart w:id="8599" w:name="_Toc37228546"/>
      <w:bookmarkStart w:id="8600" w:name="_Toc37229050"/>
      <w:bookmarkStart w:id="8601" w:name="_Toc37229554"/>
      <w:bookmarkStart w:id="8602" w:name="_Toc45907111"/>
      <w:bookmarkStart w:id="8603" w:name="_Toc61116266"/>
      <w:bookmarkStart w:id="8604" w:name="_Toc67061032"/>
      <w:bookmarkStart w:id="8605" w:name="_Toc74814537"/>
      <w:bookmarkStart w:id="8606" w:name="_Toc76505960"/>
      <w:bookmarkStart w:id="8607" w:name="_Toc83114208"/>
      <w:bookmarkStart w:id="8608" w:name="_Toc89875330"/>
      <w:bookmarkStart w:id="8609" w:name="_Toc98705894"/>
      <w:bookmarkStart w:id="8610" w:name="_Toc130916657"/>
      <w:bookmarkStart w:id="8611" w:name="_Toc137304607"/>
      <w:bookmarkStart w:id="8612" w:name="_Toc138890054"/>
      <w:bookmarkStart w:id="8613" w:name="_Toc145088760"/>
      <w:bookmarkStart w:id="8614" w:name="_Toc145089724"/>
      <w:bookmarkStart w:id="8615" w:name="_Toc155235819"/>
      <w:r w:rsidRPr="007D061B">
        <w:t>7.7.4.2.1</w:t>
      </w:r>
      <w:r w:rsidRPr="007D061B">
        <w:tab/>
        <w:t>General procedure</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16" w:name="_Toc21095457"/>
      <w:bookmarkStart w:id="8617" w:name="_Toc29766990"/>
      <w:bookmarkStart w:id="8618" w:name="_Toc36041137"/>
      <w:bookmarkStart w:id="8619" w:name="_Toc37228547"/>
      <w:bookmarkStart w:id="8620" w:name="_Toc37229051"/>
      <w:bookmarkStart w:id="8621" w:name="_Toc37229555"/>
      <w:bookmarkStart w:id="8622" w:name="_Toc45907112"/>
      <w:bookmarkStart w:id="8623" w:name="_Toc61116267"/>
      <w:bookmarkStart w:id="8624" w:name="_Toc67061033"/>
      <w:bookmarkStart w:id="8625" w:name="_Toc74814538"/>
      <w:bookmarkStart w:id="8626" w:name="_Toc76505961"/>
      <w:bookmarkStart w:id="8627" w:name="_Toc83114209"/>
      <w:bookmarkStart w:id="8628" w:name="_Toc89875331"/>
      <w:bookmarkStart w:id="8629" w:name="_Toc98705895"/>
      <w:bookmarkStart w:id="8630" w:name="_Toc130916658"/>
      <w:bookmarkStart w:id="8631" w:name="_Toc137304608"/>
      <w:bookmarkStart w:id="8632" w:name="_Toc138890055"/>
      <w:bookmarkStart w:id="8633" w:name="_Toc145088761"/>
      <w:bookmarkStart w:id="8634" w:name="_Toc145089725"/>
      <w:bookmarkStart w:id="8635" w:name="_Toc155235820"/>
      <w:r w:rsidRPr="007D061B">
        <w:t>7.7.4.2.2</w:t>
      </w:r>
      <w:r w:rsidRPr="007D061B">
        <w:tab/>
        <w:t>MSR operation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36" w:name="_Toc21095458"/>
      <w:bookmarkStart w:id="8637" w:name="_Toc29766991"/>
      <w:bookmarkStart w:id="8638" w:name="_Toc36041138"/>
      <w:bookmarkStart w:id="8639" w:name="_Toc37228548"/>
      <w:bookmarkStart w:id="8640" w:name="_Toc37229052"/>
      <w:bookmarkStart w:id="8641" w:name="_Toc37229556"/>
      <w:bookmarkStart w:id="8642" w:name="_Toc45907113"/>
      <w:bookmarkStart w:id="8643" w:name="_Toc61116268"/>
      <w:bookmarkStart w:id="8644" w:name="_Toc67061034"/>
      <w:bookmarkStart w:id="8645" w:name="_Toc74814539"/>
      <w:bookmarkStart w:id="8646" w:name="_Toc76505962"/>
      <w:bookmarkStart w:id="8647" w:name="_Toc83114210"/>
      <w:bookmarkStart w:id="8648" w:name="_Toc89875332"/>
      <w:bookmarkStart w:id="8649" w:name="_Toc98705896"/>
      <w:bookmarkStart w:id="8650" w:name="_Toc130916659"/>
      <w:bookmarkStart w:id="8651" w:name="_Toc137304609"/>
      <w:bookmarkStart w:id="8652" w:name="_Toc138890056"/>
      <w:bookmarkStart w:id="8653" w:name="_Toc145088762"/>
      <w:bookmarkStart w:id="8654" w:name="_Toc145089726"/>
      <w:bookmarkStart w:id="8655" w:name="_Toc155235821"/>
      <w:r w:rsidRPr="007D061B">
        <w:t>7.7.4.2.3</w:t>
      </w:r>
      <w:r w:rsidRPr="007D061B">
        <w:tab/>
        <w:t>Single RAT UTRA FDD operation</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56" w:name="_Toc21095459"/>
      <w:bookmarkStart w:id="8657" w:name="_Toc29766992"/>
      <w:bookmarkStart w:id="8658" w:name="_Toc36041139"/>
      <w:bookmarkStart w:id="8659" w:name="_Toc37228549"/>
      <w:bookmarkStart w:id="8660" w:name="_Toc37229053"/>
      <w:bookmarkStart w:id="8661" w:name="_Toc37229557"/>
      <w:bookmarkStart w:id="8662" w:name="_Toc45907114"/>
      <w:bookmarkStart w:id="8663" w:name="_Toc61116269"/>
      <w:bookmarkStart w:id="8664" w:name="_Toc67061035"/>
      <w:bookmarkStart w:id="8665" w:name="_Toc74814540"/>
      <w:bookmarkStart w:id="8666" w:name="_Toc76505963"/>
      <w:bookmarkStart w:id="8667" w:name="_Toc83114211"/>
      <w:bookmarkStart w:id="8668" w:name="_Toc89875333"/>
      <w:bookmarkStart w:id="8669" w:name="_Toc98705897"/>
      <w:bookmarkStart w:id="8670" w:name="_Toc130916660"/>
      <w:bookmarkStart w:id="8671" w:name="_Toc137304610"/>
      <w:bookmarkStart w:id="8672" w:name="_Toc138890057"/>
      <w:bookmarkStart w:id="8673" w:name="_Toc145088763"/>
      <w:bookmarkStart w:id="8674" w:name="_Toc145089727"/>
      <w:bookmarkStart w:id="8675" w:name="_Toc155235822"/>
      <w:r w:rsidRPr="007D061B">
        <w:t>7.7.4.2.4</w:t>
      </w:r>
      <w:r w:rsidRPr="007D061B">
        <w:tab/>
        <w:t>Single RAT UTRA TDD 1,28Mcps option operation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76" w:name="_Toc21095460"/>
      <w:bookmarkStart w:id="8677" w:name="_Toc29766993"/>
      <w:bookmarkStart w:id="8678" w:name="_Toc36041140"/>
      <w:bookmarkStart w:id="8679" w:name="_Toc37228550"/>
      <w:bookmarkStart w:id="8680" w:name="_Toc37229054"/>
      <w:bookmarkStart w:id="8681" w:name="_Toc37229558"/>
      <w:bookmarkStart w:id="8682" w:name="_Toc45907115"/>
      <w:bookmarkStart w:id="8683" w:name="_Toc61116270"/>
      <w:bookmarkStart w:id="8684" w:name="_Toc67061036"/>
      <w:bookmarkStart w:id="8685" w:name="_Toc74814541"/>
      <w:bookmarkStart w:id="8686" w:name="_Toc76505964"/>
      <w:bookmarkStart w:id="8687" w:name="_Toc83114212"/>
      <w:bookmarkStart w:id="8688" w:name="_Toc89875334"/>
      <w:bookmarkStart w:id="8689" w:name="_Toc98705898"/>
      <w:bookmarkStart w:id="8690" w:name="_Toc130916661"/>
      <w:bookmarkStart w:id="8691" w:name="_Toc137304611"/>
      <w:bookmarkStart w:id="8692" w:name="_Toc138890058"/>
      <w:bookmarkStart w:id="8693" w:name="_Toc145088764"/>
      <w:bookmarkStart w:id="8694" w:name="_Toc145089728"/>
      <w:bookmarkStart w:id="8695" w:name="_Toc155235823"/>
      <w:r w:rsidRPr="007D061B">
        <w:t>7.7.4.2.5</w:t>
      </w:r>
      <w:r w:rsidRPr="007D061B">
        <w:tab/>
        <w:t>Single RAT E-UTRA operation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96" w:name="_Toc21095461"/>
      <w:bookmarkStart w:id="8697" w:name="_Toc29766994"/>
      <w:bookmarkStart w:id="8698" w:name="_Toc36041141"/>
      <w:bookmarkStart w:id="8699" w:name="_Toc37228551"/>
      <w:bookmarkStart w:id="8700" w:name="_Toc37229055"/>
      <w:bookmarkStart w:id="8701" w:name="_Toc37229559"/>
      <w:bookmarkStart w:id="8702" w:name="_Toc45907116"/>
      <w:bookmarkStart w:id="8703" w:name="_Toc61116271"/>
      <w:bookmarkStart w:id="8704" w:name="_Toc67061037"/>
      <w:bookmarkStart w:id="8705" w:name="_Toc74814542"/>
      <w:bookmarkStart w:id="8706" w:name="_Toc76505965"/>
      <w:bookmarkStart w:id="8707" w:name="_Toc83114213"/>
      <w:bookmarkStart w:id="8708" w:name="_Toc89875335"/>
      <w:bookmarkStart w:id="8709" w:name="_Toc98705899"/>
      <w:bookmarkStart w:id="8710" w:name="_Toc130916662"/>
      <w:bookmarkStart w:id="8711" w:name="_Toc137304612"/>
      <w:bookmarkStart w:id="8712" w:name="_Toc138890059"/>
      <w:bookmarkStart w:id="8713" w:name="_Toc145088765"/>
      <w:bookmarkStart w:id="8714" w:name="_Toc145089729"/>
      <w:bookmarkStart w:id="8715" w:name="_Toc155235824"/>
      <w:r w:rsidRPr="007D061B">
        <w:t>7.7.5</w:t>
      </w:r>
      <w:r w:rsidRPr="007D061B">
        <w:tab/>
        <w:t>Test requirements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76137B89" w14:textId="77777777" w:rsidR="005432EB" w:rsidRPr="007D061B" w:rsidRDefault="005432EB" w:rsidP="005432EB">
      <w:pPr>
        <w:pStyle w:val="Heading4"/>
      </w:pPr>
      <w:bookmarkStart w:id="8716" w:name="_Toc21095462"/>
      <w:bookmarkStart w:id="8717" w:name="_Toc29766995"/>
      <w:bookmarkStart w:id="8718" w:name="_Toc36041142"/>
      <w:bookmarkStart w:id="8719" w:name="_Toc37228552"/>
      <w:bookmarkStart w:id="8720" w:name="_Toc37229056"/>
      <w:bookmarkStart w:id="8721" w:name="_Toc37229560"/>
      <w:bookmarkStart w:id="8722" w:name="_Toc45907117"/>
      <w:bookmarkStart w:id="8723" w:name="_Toc61116272"/>
      <w:bookmarkStart w:id="8724" w:name="_Toc67061038"/>
      <w:bookmarkStart w:id="8725" w:name="_Toc74814543"/>
      <w:bookmarkStart w:id="8726" w:name="_Toc76505966"/>
      <w:bookmarkStart w:id="8727" w:name="_Toc83114214"/>
      <w:bookmarkStart w:id="8728" w:name="_Toc89875336"/>
      <w:bookmarkStart w:id="8729" w:name="_Toc98705900"/>
      <w:bookmarkStart w:id="8730" w:name="_Toc130916663"/>
      <w:bookmarkStart w:id="8731" w:name="_Toc137304613"/>
      <w:bookmarkStart w:id="8732" w:name="_Toc138890060"/>
      <w:bookmarkStart w:id="8733" w:name="_Toc145088766"/>
      <w:bookmarkStart w:id="8734" w:name="_Toc145089730"/>
      <w:bookmarkStart w:id="8735" w:name="_Toc155235825"/>
      <w:r w:rsidRPr="007D061B">
        <w:t>7.7.5.1</w:t>
      </w:r>
      <w:r w:rsidRPr="007D061B">
        <w:tab/>
        <w:t>MSR operation</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647723F0" w14:textId="77777777" w:rsidR="005432EB" w:rsidRPr="007D061B" w:rsidRDefault="005432EB" w:rsidP="005432EB">
      <w:pPr>
        <w:pStyle w:val="Heading5"/>
      </w:pPr>
      <w:bookmarkStart w:id="8736" w:name="_Toc21095463"/>
      <w:bookmarkStart w:id="8737" w:name="_Toc29766996"/>
      <w:bookmarkStart w:id="8738" w:name="_Toc36041143"/>
      <w:bookmarkStart w:id="8739" w:name="_Toc37228553"/>
      <w:bookmarkStart w:id="8740" w:name="_Toc37229057"/>
      <w:bookmarkStart w:id="8741" w:name="_Toc37229561"/>
      <w:bookmarkStart w:id="8742" w:name="_Toc45907118"/>
      <w:bookmarkStart w:id="8743" w:name="_Toc61116273"/>
      <w:bookmarkStart w:id="8744" w:name="_Toc67061039"/>
      <w:bookmarkStart w:id="8745" w:name="_Toc74814544"/>
      <w:bookmarkStart w:id="8746" w:name="_Toc76505967"/>
      <w:bookmarkStart w:id="8747" w:name="_Toc83114215"/>
      <w:bookmarkStart w:id="8748" w:name="_Toc89875337"/>
      <w:bookmarkStart w:id="8749" w:name="_Toc98705901"/>
      <w:bookmarkStart w:id="8750" w:name="_Toc130916664"/>
      <w:bookmarkStart w:id="8751" w:name="_Toc137304614"/>
      <w:bookmarkStart w:id="8752" w:name="_Toc138890061"/>
      <w:bookmarkStart w:id="8753" w:name="_Toc145088767"/>
      <w:bookmarkStart w:id="8754" w:name="_Toc145089731"/>
      <w:bookmarkStart w:id="8755" w:name="_Toc155235826"/>
      <w:r w:rsidRPr="007D061B">
        <w:t>7.7.5.1.1</w:t>
      </w:r>
      <w:r w:rsidRPr="007D061B">
        <w:tab/>
        <w:t>General intermodulation test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56" w:name="_Toc21095464"/>
      <w:bookmarkStart w:id="8757" w:name="_Toc29766997"/>
      <w:bookmarkStart w:id="8758" w:name="_Toc36041144"/>
      <w:bookmarkStart w:id="8759" w:name="_Toc37228554"/>
      <w:bookmarkStart w:id="8760" w:name="_Toc37229058"/>
      <w:bookmarkStart w:id="8761" w:name="_Toc37229562"/>
      <w:bookmarkStart w:id="8762" w:name="_Toc45907119"/>
      <w:bookmarkStart w:id="8763" w:name="_Toc61116274"/>
      <w:bookmarkStart w:id="8764" w:name="_Toc67061040"/>
      <w:bookmarkStart w:id="8765" w:name="_Toc74814545"/>
      <w:bookmarkStart w:id="8766" w:name="_Toc76505968"/>
      <w:bookmarkStart w:id="8767" w:name="_Toc83114216"/>
      <w:bookmarkStart w:id="8768" w:name="_Toc89875338"/>
      <w:bookmarkStart w:id="8769" w:name="_Toc98705902"/>
      <w:bookmarkStart w:id="8770" w:name="_Toc130916665"/>
      <w:bookmarkStart w:id="8771" w:name="_Toc137304615"/>
      <w:bookmarkStart w:id="8772" w:name="_Toc138890062"/>
      <w:bookmarkStart w:id="8773" w:name="_Toc145088768"/>
      <w:bookmarkStart w:id="8774" w:name="_Toc145089732"/>
      <w:bookmarkStart w:id="8775" w:name="_Toc155235827"/>
      <w:r w:rsidRPr="007D061B">
        <w:t>7.7.5.1.2</w:t>
      </w:r>
      <w:r w:rsidRPr="007D061B">
        <w:tab/>
        <w:t>General narrowband intermodulation test requirement</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76" w:name="_Toc21095465"/>
      <w:bookmarkStart w:id="8777" w:name="_Toc29766998"/>
      <w:bookmarkStart w:id="8778" w:name="_Toc36041145"/>
      <w:bookmarkStart w:id="8779" w:name="_Toc37228555"/>
      <w:bookmarkStart w:id="8780" w:name="_Toc37229059"/>
      <w:bookmarkStart w:id="8781" w:name="_Toc37229563"/>
      <w:bookmarkStart w:id="8782" w:name="_Toc45907120"/>
      <w:bookmarkStart w:id="8783" w:name="_Toc61116275"/>
      <w:bookmarkStart w:id="8784" w:name="_Toc67061041"/>
      <w:bookmarkStart w:id="8785" w:name="_Toc74814546"/>
      <w:bookmarkStart w:id="8786" w:name="_Toc76505969"/>
      <w:bookmarkStart w:id="8787" w:name="_Toc83114217"/>
      <w:bookmarkStart w:id="8788" w:name="_Toc89875339"/>
      <w:bookmarkStart w:id="8789" w:name="_Toc98705903"/>
      <w:bookmarkStart w:id="8790" w:name="_Toc130916666"/>
      <w:bookmarkStart w:id="8791" w:name="_Toc137304616"/>
      <w:bookmarkStart w:id="8792" w:name="_Toc138890063"/>
      <w:bookmarkStart w:id="8793" w:name="_Toc145088769"/>
      <w:bookmarkStart w:id="8794" w:name="_Toc145089733"/>
      <w:bookmarkStart w:id="8795" w:name="_Toc155235828"/>
      <w:r w:rsidRPr="007D061B">
        <w:t>7.7.5.2</w:t>
      </w:r>
      <w:r w:rsidRPr="007D061B">
        <w:tab/>
        <w:t>Single RAT UTRA FDD operation</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96" w:name="_Toc21095466"/>
      <w:bookmarkStart w:id="8797" w:name="_Toc29766999"/>
      <w:bookmarkStart w:id="8798" w:name="_Toc36041146"/>
      <w:bookmarkStart w:id="8799" w:name="_Toc37228556"/>
      <w:bookmarkStart w:id="8800" w:name="_Toc37229060"/>
      <w:bookmarkStart w:id="8801" w:name="_Toc37229564"/>
      <w:bookmarkStart w:id="8802" w:name="_Toc45907121"/>
      <w:bookmarkStart w:id="8803" w:name="_Toc61116276"/>
      <w:bookmarkStart w:id="8804" w:name="_Toc67061042"/>
      <w:bookmarkStart w:id="8805" w:name="_Toc74814547"/>
      <w:bookmarkStart w:id="8806" w:name="_Toc76505970"/>
      <w:bookmarkStart w:id="8807" w:name="_Toc83114218"/>
      <w:bookmarkStart w:id="8808" w:name="_Toc89875340"/>
      <w:bookmarkStart w:id="8809" w:name="_Toc98705904"/>
      <w:bookmarkStart w:id="8810" w:name="_Toc130916667"/>
      <w:bookmarkStart w:id="8811" w:name="_Toc137304617"/>
      <w:bookmarkStart w:id="8812" w:name="_Toc138890064"/>
      <w:bookmarkStart w:id="8813" w:name="_Toc145088770"/>
      <w:bookmarkStart w:id="8814" w:name="_Toc145089734"/>
      <w:bookmarkStart w:id="8815" w:name="_Toc155235829"/>
      <w:r w:rsidRPr="007D061B">
        <w:t>7.7.5.3</w:t>
      </w:r>
      <w:r w:rsidRPr="007D061B">
        <w:tab/>
        <w:t>Single RAT UTRA TDD 1,28Mcps option operation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16" w:name="_Toc21095467"/>
      <w:bookmarkStart w:id="8817" w:name="_Toc29767000"/>
      <w:bookmarkStart w:id="8818" w:name="_Toc36041147"/>
      <w:bookmarkStart w:id="8819" w:name="_Toc37228557"/>
      <w:bookmarkStart w:id="8820" w:name="_Toc37229061"/>
      <w:bookmarkStart w:id="8821" w:name="_Toc37229565"/>
      <w:bookmarkStart w:id="8822" w:name="_Toc45907122"/>
      <w:bookmarkStart w:id="8823" w:name="_Toc61116277"/>
      <w:bookmarkStart w:id="8824" w:name="_Toc67061043"/>
      <w:bookmarkStart w:id="8825" w:name="_Toc74814548"/>
      <w:bookmarkStart w:id="8826" w:name="_Toc76505971"/>
      <w:bookmarkStart w:id="8827" w:name="_Toc83114219"/>
      <w:bookmarkStart w:id="8828" w:name="_Toc89875341"/>
      <w:bookmarkStart w:id="8829" w:name="_Toc98705905"/>
      <w:bookmarkStart w:id="8830" w:name="_Toc130916668"/>
      <w:bookmarkStart w:id="8831" w:name="_Toc137304618"/>
      <w:bookmarkStart w:id="8832" w:name="_Toc138890065"/>
      <w:bookmarkStart w:id="8833" w:name="_Toc145088771"/>
      <w:bookmarkStart w:id="8834" w:name="_Toc145089735"/>
      <w:bookmarkStart w:id="8835" w:name="_Toc155235830"/>
      <w:r w:rsidRPr="007D061B">
        <w:t>7.7.5.4</w:t>
      </w:r>
      <w:r w:rsidRPr="007D061B">
        <w:tab/>
        <w:t>Single RAT E-UTRA operation</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DE6616">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DE6616">
            <w:pPr>
              <w:pStyle w:val="TAH"/>
              <w:rPr>
                <w:rFonts w:cs="Arial"/>
              </w:rPr>
            </w:pPr>
            <w:r w:rsidRPr="007D061B">
              <w:rPr>
                <w:rFonts w:cs="Arial"/>
              </w:rPr>
              <w:t>E-UTRA</w:t>
            </w:r>
          </w:p>
          <w:p w14:paraId="7EE1E616" w14:textId="77777777" w:rsidR="005432EB" w:rsidRPr="007D061B" w:rsidRDefault="005432EB" w:rsidP="00DE6616">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DE6616">
            <w:pPr>
              <w:pStyle w:val="TAH"/>
              <w:rPr>
                <w:rFonts w:cs="Arial"/>
              </w:rPr>
            </w:pPr>
            <w:r w:rsidRPr="007D061B">
              <w:rPr>
                <w:rFonts w:cs="Arial"/>
              </w:rPr>
              <w:t>Wanted signal mean power (dBm)</w:t>
            </w:r>
          </w:p>
          <w:p w14:paraId="5ABE69FB" w14:textId="77777777" w:rsidR="005432EB" w:rsidRPr="007D061B" w:rsidRDefault="005432EB" w:rsidP="00DE6616">
            <w:pPr>
              <w:pStyle w:val="TAH"/>
              <w:rPr>
                <w:rFonts w:cs="Arial"/>
              </w:rPr>
            </w:pPr>
            <w:r w:rsidRPr="007D061B">
              <w:rPr>
                <w:rFonts w:cs="Arial"/>
              </w:rPr>
              <w:t>(Note 1)</w:t>
            </w:r>
          </w:p>
        </w:tc>
        <w:tc>
          <w:tcPr>
            <w:tcW w:w="1907" w:type="dxa"/>
            <w:vAlign w:val="center"/>
          </w:tcPr>
          <w:p w14:paraId="55F4B905" w14:textId="77777777" w:rsidR="005432EB" w:rsidRPr="007D061B" w:rsidRDefault="005432EB" w:rsidP="00DE6616">
            <w:pPr>
              <w:pStyle w:val="TAH"/>
              <w:rPr>
                <w:rFonts w:cs="Arial"/>
              </w:rPr>
            </w:pPr>
            <w:r w:rsidRPr="007D061B">
              <w:rPr>
                <w:rFonts w:cs="Arial"/>
              </w:rPr>
              <w:t>Interfering signal mean power (dBm)</w:t>
            </w:r>
          </w:p>
        </w:tc>
        <w:tc>
          <w:tcPr>
            <w:tcW w:w="1907" w:type="dxa"/>
            <w:vAlign w:val="center"/>
          </w:tcPr>
          <w:p w14:paraId="286AD1CE" w14:textId="12B9DF9D" w:rsidR="005432EB" w:rsidRPr="007D061B" w:rsidRDefault="005432EB" w:rsidP="00DE6616">
            <w:pPr>
              <w:pStyle w:val="TAH"/>
              <w:rPr>
                <w:rFonts w:cs="Arial"/>
              </w:rPr>
            </w:pPr>
            <w:r w:rsidRPr="007D061B">
              <w:rPr>
                <w:rFonts w:cs="Arial"/>
              </w:rPr>
              <w:t xml:space="preserve">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DE6616">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36" w:name="_Toc21095468"/>
      <w:bookmarkStart w:id="8837" w:name="_Toc29767001"/>
      <w:bookmarkStart w:id="8838" w:name="_Toc36041148"/>
      <w:bookmarkStart w:id="8839" w:name="_Toc37228558"/>
      <w:bookmarkStart w:id="8840" w:name="_Toc37229062"/>
      <w:bookmarkStart w:id="8841" w:name="_Toc37229566"/>
      <w:bookmarkStart w:id="8842" w:name="_Toc45907123"/>
      <w:bookmarkStart w:id="8843" w:name="_Toc61116278"/>
      <w:bookmarkStart w:id="8844" w:name="_Toc67061044"/>
      <w:bookmarkStart w:id="8845" w:name="_Toc74814549"/>
      <w:bookmarkStart w:id="8846" w:name="_Toc76505972"/>
      <w:bookmarkStart w:id="8847" w:name="_Toc83114220"/>
      <w:bookmarkStart w:id="8848" w:name="_Toc89875342"/>
      <w:bookmarkStart w:id="8849" w:name="_Toc98705906"/>
      <w:bookmarkStart w:id="8850" w:name="_Toc130916669"/>
      <w:bookmarkStart w:id="8851" w:name="_Toc137304619"/>
      <w:bookmarkStart w:id="8852" w:name="_Toc138890066"/>
      <w:bookmarkStart w:id="8853" w:name="_Toc145088772"/>
      <w:bookmarkStart w:id="8854" w:name="_Toc145089736"/>
      <w:bookmarkStart w:id="8855" w:name="_Toc155235831"/>
      <w:r w:rsidRPr="007D061B">
        <w:t>7.8</w:t>
      </w:r>
      <w:r w:rsidRPr="007D061B">
        <w:tab/>
        <w:t>In-channel selectivity</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47166F22" w14:textId="77777777" w:rsidR="005432EB" w:rsidRPr="007D061B" w:rsidRDefault="005432EB" w:rsidP="005432EB">
      <w:pPr>
        <w:pStyle w:val="Heading3"/>
      </w:pPr>
      <w:bookmarkStart w:id="8856" w:name="_Toc21095469"/>
      <w:bookmarkStart w:id="8857" w:name="_Toc29767002"/>
      <w:bookmarkStart w:id="8858" w:name="_Toc36041149"/>
      <w:bookmarkStart w:id="8859" w:name="_Toc37228559"/>
      <w:bookmarkStart w:id="8860" w:name="_Toc37229063"/>
      <w:bookmarkStart w:id="8861" w:name="_Toc37229567"/>
      <w:bookmarkStart w:id="8862" w:name="_Toc45907124"/>
      <w:bookmarkStart w:id="8863" w:name="_Toc61116279"/>
      <w:bookmarkStart w:id="8864" w:name="_Toc67061045"/>
      <w:bookmarkStart w:id="8865" w:name="_Toc74814550"/>
      <w:bookmarkStart w:id="8866" w:name="_Toc76505973"/>
      <w:bookmarkStart w:id="8867" w:name="_Toc83114221"/>
      <w:bookmarkStart w:id="8868" w:name="_Toc89875343"/>
      <w:bookmarkStart w:id="8869" w:name="_Toc98705907"/>
      <w:bookmarkStart w:id="8870" w:name="_Toc130916670"/>
      <w:bookmarkStart w:id="8871" w:name="_Toc137304620"/>
      <w:bookmarkStart w:id="8872" w:name="_Toc138890067"/>
      <w:bookmarkStart w:id="8873" w:name="_Toc145088773"/>
      <w:bookmarkStart w:id="8874" w:name="_Toc145089737"/>
      <w:bookmarkStart w:id="8875" w:name="_Toc155235832"/>
      <w:r w:rsidRPr="007D061B">
        <w:t>7.8.1</w:t>
      </w:r>
      <w:r w:rsidRPr="007D061B">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76" w:name="_Toc21095470"/>
      <w:bookmarkStart w:id="8877" w:name="_Toc29767003"/>
      <w:bookmarkStart w:id="8878" w:name="_Toc36041150"/>
      <w:bookmarkStart w:id="8879" w:name="_Toc37228560"/>
      <w:bookmarkStart w:id="8880" w:name="_Toc37229064"/>
      <w:bookmarkStart w:id="8881" w:name="_Toc37229568"/>
      <w:bookmarkStart w:id="8882" w:name="_Toc45907125"/>
      <w:bookmarkStart w:id="8883" w:name="_Toc61116280"/>
      <w:bookmarkStart w:id="8884" w:name="_Toc67061046"/>
      <w:bookmarkStart w:id="8885" w:name="_Toc74814551"/>
      <w:bookmarkStart w:id="8886" w:name="_Toc76505974"/>
      <w:bookmarkStart w:id="8887" w:name="_Toc83114222"/>
      <w:bookmarkStart w:id="8888" w:name="_Toc89875344"/>
      <w:bookmarkStart w:id="8889" w:name="_Toc98705908"/>
      <w:bookmarkStart w:id="8890" w:name="_Toc130916671"/>
      <w:bookmarkStart w:id="8891" w:name="_Toc137304621"/>
      <w:bookmarkStart w:id="8892" w:name="_Toc138890068"/>
      <w:bookmarkStart w:id="8893" w:name="_Toc145088774"/>
      <w:bookmarkStart w:id="8894" w:name="_Toc145089738"/>
      <w:bookmarkStart w:id="8895" w:name="_Toc155235833"/>
      <w:r w:rsidRPr="007D061B">
        <w:t>7.8.2</w:t>
      </w:r>
      <w:r w:rsidRPr="007D061B">
        <w:tab/>
        <w:t>Minimum requirement</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96" w:name="_Toc21095471"/>
      <w:bookmarkStart w:id="8897" w:name="_Toc29767004"/>
      <w:bookmarkStart w:id="8898" w:name="_Toc36041151"/>
      <w:bookmarkStart w:id="8899" w:name="_Toc37228561"/>
      <w:bookmarkStart w:id="8900" w:name="_Toc37229065"/>
      <w:bookmarkStart w:id="8901" w:name="_Toc37229569"/>
      <w:bookmarkStart w:id="8902" w:name="_Toc45907126"/>
      <w:bookmarkStart w:id="8903" w:name="_Toc61116281"/>
      <w:bookmarkStart w:id="8904" w:name="_Toc67061047"/>
      <w:bookmarkStart w:id="8905" w:name="_Toc74814552"/>
      <w:bookmarkStart w:id="8906" w:name="_Toc76505975"/>
      <w:bookmarkStart w:id="8907" w:name="_Toc83114223"/>
      <w:bookmarkStart w:id="8908" w:name="_Toc89875345"/>
      <w:bookmarkStart w:id="8909" w:name="_Toc98705909"/>
      <w:bookmarkStart w:id="8910" w:name="_Toc130916672"/>
      <w:bookmarkStart w:id="8911" w:name="_Toc137304622"/>
      <w:bookmarkStart w:id="8912" w:name="_Toc138890069"/>
      <w:bookmarkStart w:id="8913" w:name="_Toc145088775"/>
      <w:bookmarkStart w:id="8914" w:name="_Toc145089739"/>
      <w:bookmarkStart w:id="8915" w:name="_Toc155235834"/>
      <w:r w:rsidRPr="007D061B">
        <w:t>7.8.3</w:t>
      </w:r>
      <w:r w:rsidRPr="007D061B">
        <w:tab/>
        <w:t>Test purpose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16" w:name="_Toc21095472"/>
      <w:bookmarkStart w:id="8917" w:name="_Toc29767005"/>
      <w:bookmarkStart w:id="8918" w:name="_Toc36041152"/>
      <w:bookmarkStart w:id="8919" w:name="_Toc37228562"/>
      <w:bookmarkStart w:id="8920" w:name="_Toc37229066"/>
      <w:bookmarkStart w:id="8921" w:name="_Toc37229570"/>
      <w:bookmarkStart w:id="8922" w:name="_Toc45907127"/>
      <w:bookmarkStart w:id="8923" w:name="_Toc61116282"/>
      <w:bookmarkStart w:id="8924" w:name="_Toc67061048"/>
      <w:bookmarkStart w:id="8925" w:name="_Toc74814553"/>
      <w:bookmarkStart w:id="8926" w:name="_Toc76505976"/>
      <w:bookmarkStart w:id="8927" w:name="_Toc83114224"/>
      <w:bookmarkStart w:id="8928" w:name="_Toc89875346"/>
      <w:bookmarkStart w:id="8929" w:name="_Toc98705910"/>
      <w:bookmarkStart w:id="8930" w:name="_Toc130916673"/>
      <w:bookmarkStart w:id="8931" w:name="_Toc137304623"/>
      <w:bookmarkStart w:id="8932" w:name="_Toc138890070"/>
      <w:bookmarkStart w:id="8933" w:name="_Toc145088776"/>
      <w:bookmarkStart w:id="8934" w:name="_Toc145089740"/>
      <w:bookmarkStart w:id="8935" w:name="_Toc155235835"/>
      <w:r w:rsidRPr="007D061B">
        <w:t>7.8.4</w:t>
      </w:r>
      <w:r w:rsidRPr="007D061B">
        <w:tab/>
        <w:t>Method of test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55B2DD1D" w14:textId="77777777" w:rsidR="005432EB" w:rsidRPr="007D061B" w:rsidRDefault="005432EB" w:rsidP="005432EB">
      <w:pPr>
        <w:pStyle w:val="Heading4"/>
      </w:pPr>
      <w:bookmarkStart w:id="8936" w:name="_Toc21095473"/>
      <w:bookmarkStart w:id="8937" w:name="_Toc29767006"/>
      <w:bookmarkStart w:id="8938" w:name="_Toc36041153"/>
      <w:bookmarkStart w:id="8939" w:name="_Toc37228563"/>
      <w:bookmarkStart w:id="8940" w:name="_Toc37229067"/>
      <w:bookmarkStart w:id="8941" w:name="_Toc37229571"/>
      <w:bookmarkStart w:id="8942" w:name="_Toc45907128"/>
      <w:bookmarkStart w:id="8943" w:name="_Toc61116283"/>
      <w:bookmarkStart w:id="8944" w:name="_Toc67061049"/>
      <w:bookmarkStart w:id="8945" w:name="_Toc74814554"/>
      <w:bookmarkStart w:id="8946" w:name="_Toc76505977"/>
      <w:bookmarkStart w:id="8947" w:name="_Toc83114225"/>
      <w:bookmarkStart w:id="8948" w:name="_Toc89875347"/>
      <w:bookmarkStart w:id="8949" w:name="_Toc98705911"/>
      <w:bookmarkStart w:id="8950" w:name="_Toc130916674"/>
      <w:bookmarkStart w:id="8951" w:name="_Toc137304624"/>
      <w:bookmarkStart w:id="8952" w:name="_Toc138890071"/>
      <w:bookmarkStart w:id="8953" w:name="_Toc145088777"/>
      <w:bookmarkStart w:id="8954" w:name="_Toc145089741"/>
      <w:bookmarkStart w:id="8955" w:name="_Toc155235836"/>
      <w:r w:rsidRPr="007D061B">
        <w:t>7.8.4.1</w:t>
      </w:r>
      <w:r w:rsidRPr="007D061B">
        <w:tab/>
        <w:t>Initial conditions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56" w:name="_Toc21095474"/>
      <w:bookmarkStart w:id="8957" w:name="_Toc29767007"/>
      <w:bookmarkStart w:id="8958" w:name="_Toc36041154"/>
      <w:bookmarkStart w:id="8959" w:name="_Toc37228564"/>
      <w:bookmarkStart w:id="8960" w:name="_Toc37229068"/>
      <w:bookmarkStart w:id="8961" w:name="_Toc37229572"/>
      <w:bookmarkStart w:id="8962" w:name="_Toc45907129"/>
      <w:bookmarkStart w:id="8963" w:name="_Toc61116284"/>
      <w:bookmarkStart w:id="8964" w:name="_Toc67061050"/>
      <w:bookmarkStart w:id="8965" w:name="_Toc74814555"/>
      <w:bookmarkStart w:id="8966" w:name="_Toc76505978"/>
      <w:bookmarkStart w:id="8967" w:name="_Toc83114226"/>
      <w:bookmarkStart w:id="8968" w:name="_Toc89875348"/>
      <w:bookmarkStart w:id="8969" w:name="_Toc98705912"/>
      <w:bookmarkStart w:id="8970" w:name="_Toc130916675"/>
      <w:bookmarkStart w:id="8971" w:name="_Toc137304625"/>
      <w:bookmarkStart w:id="8972" w:name="_Toc138890072"/>
      <w:bookmarkStart w:id="8973" w:name="_Toc145088778"/>
      <w:bookmarkStart w:id="8974" w:name="_Toc145089742"/>
      <w:bookmarkStart w:id="8975" w:name="_Toc155235837"/>
      <w:r w:rsidRPr="007D061B">
        <w:t>7.8.4.2</w:t>
      </w:r>
      <w:r w:rsidRPr="007D061B">
        <w:tab/>
        <w:t>Procedure</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976" w:name="_Toc21095475"/>
      <w:bookmarkStart w:id="8977" w:name="_Toc29767008"/>
      <w:bookmarkStart w:id="8978" w:name="_Toc36041155"/>
      <w:bookmarkStart w:id="8979" w:name="_Toc37228565"/>
      <w:bookmarkStart w:id="8980" w:name="_Toc37229069"/>
      <w:bookmarkStart w:id="8981" w:name="_Toc37229573"/>
      <w:bookmarkStart w:id="8982" w:name="_Toc45907130"/>
      <w:bookmarkStart w:id="8983" w:name="_Toc61116285"/>
      <w:bookmarkStart w:id="8984" w:name="_Toc67061051"/>
      <w:bookmarkStart w:id="8985" w:name="_Toc74814556"/>
      <w:bookmarkStart w:id="8986" w:name="_Toc76505979"/>
      <w:bookmarkStart w:id="8987" w:name="_Toc83114227"/>
      <w:bookmarkStart w:id="8988" w:name="_Toc89875349"/>
      <w:bookmarkStart w:id="8989" w:name="_Toc98705913"/>
      <w:bookmarkStart w:id="8990" w:name="_Toc130916676"/>
      <w:bookmarkStart w:id="8991" w:name="_Toc137304626"/>
      <w:bookmarkStart w:id="8992" w:name="_Toc138890073"/>
      <w:bookmarkStart w:id="8993" w:name="_Toc145088779"/>
      <w:bookmarkStart w:id="8994" w:name="_Toc145089743"/>
      <w:bookmarkStart w:id="8995" w:name="_Toc155235838"/>
      <w:r w:rsidRPr="007D061B">
        <w:t>7.8.5</w:t>
      </w:r>
      <w:r w:rsidRPr="007D061B">
        <w:tab/>
        <w:t>Test requirements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DE6616">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DE6616">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vAlign w:val="center"/>
          </w:tcPr>
          <w:p w14:paraId="302FAD81" w14:textId="77777777" w:rsidR="00734A5F" w:rsidRPr="007D061B" w:rsidRDefault="00734A5F" w:rsidP="00DE6616">
            <w:pPr>
              <w:pStyle w:val="TAH"/>
            </w:pPr>
            <w:r w:rsidRPr="007D061B">
              <w:t>Subcarrier spacing</w:t>
            </w:r>
          </w:p>
          <w:p w14:paraId="30200BF9" w14:textId="77777777" w:rsidR="00734A5F" w:rsidRPr="007D061B" w:rsidRDefault="00734A5F" w:rsidP="00DE6616">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DE6616">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vAlign w:val="center"/>
          </w:tcPr>
          <w:p w14:paraId="15A410F9" w14:textId="77777777" w:rsidR="00734A5F" w:rsidRPr="007D061B" w:rsidRDefault="00734A5F" w:rsidP="00DE6616">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DE6616">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DE6616">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9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9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997" w:name="_Toc21095476"/>
      <w:bookmarkStart w:id="8998" w:name="_Toc29767009"/>
      <w:bookmarkStart w:id="8999" w:name="_Toc36041156"/>
      <w:bookmarkStart w:id="9000" w:name="_Toc37228566"/>
      <w:bookmarkStart w:id="9001" w:name="_Toc37229070"/>
      <w:bookmarkStart w:id="9002" w:name="_Toc37229574"/>
      <w:bookmarkStart w:id="9003" w:name="_Toc45907131"/>
      <w:bookmarkStart w:id="9004" w:name="_Toc61116286"/>
      <w:bookmarkStart w:id="9005" w:name="_Toc67061052"/>
      <w:bookmarkStart w:id="9006" w:name="_Toc74814557"/>
      <w:bookmarkStart w:id="9007" w:name="_Toc76505980"/>
      <w:bookmarkStart w:id="9008" w:name="_Toc83114228"/>
      <w:bookmarkStart w:id="9009" w:name="_Toc89875350"/>
      <w:bookmarkStart w:id="9010" w:name="_Toc98705914"/>
      <w:bookmarkStart w:id="9011" w:name="_Toc130916677"/>
      <w:bookmarkStart w:id="9012" w:name="_Toc137304627"/>
      <w:bookmarkStart w:id="9013" w:name="_Toc138890074"/>
      <w:bookmarkStart w:id="9014" w:name="_Toc145088780"/>
      <w:bookmarkStart w:id="9015" w:name="_Toc145089744"/>
      <w:bookmarkStart w:id="9016" w:name="_Toc155235839"/>
      <w:r w:rsidRPr="007D061B">
        <w:t>8</w:t>
      </w:r>
      <w:r w:rsidRPr="007D061B">
        <w:tab/>
        <w:t>Performance requirements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43F42E3E" w14:textId="77777777" w:rsidR="005432EB" w:rsidRPr="007D061B" w:rsidRDefault="005432EB" w:rsidP="005432EB">
      <w:pPr>
        <w:pStyle w:val="Heading2"/>
      </w:pPr>
      <w:bookmarkStart w:id="9017" w:name="_Toc21095477"/>
      <w:bookmarkStart w:id="9018" w:name="_Toc29767010"/>
      <w:bookmarkStart w:id="9019" w:name="_Toc36041157"/>
      <w:bookmarkStart w:id="9020" w:name="_Toc37228567"/>
      <w:bookmarkStart w:id="9021" w:name="_Toc37229071"/>
      <w:bookmarkStart w:id="9022" w:name="_Toc37229575"/>
      <w:bookmarkStart w:id="9023" w:name="_Toc45907132"/>
      <w:bookmarkStart w:id="9024" w:name="_Toc61116287"/>
      <w:bookmarkStart w:id="9025" w:name="_Toc67061053"/>
      <w:bookmarkStart w:id="9026" w:name="_Toc74814558"/>
      <w:bookmarkStart w:id="9027" w:name="_Toc76505981"/>
      <w:bookmarkStart w:id="9028" w:name="_Toc83114229"/>
      <w:bookmarkStart w:id="9029" w:name="_Toc89875351"/>
      <w:bookmarkStart w:id="9030" w:name="_Toc98705915"/>
      <w:bookmarkStart w:id="9031" w:name="_Toc130916678"/>
      <w:bookmarkStart w:id="9032" w:name="_Toc137304628"/>
      <w:bookmarkStart w:id="9033" w:name="_Toc138890075"/>
      <w:bookmarkStart w:id="9034" w:name="_Toc145088781"/>
      <w:bookmarkStart w:id="9035" w:name="_Toc145089745"/>
      <w:bookmarkStart w:id="9036" w:name="_Toc155235840"/>
      <w:r w:rsidRPr="007D061B">
        <w:t>8.1</w:t>
      </w:r>
      <w:r w:rsidRPr="007D061B">
        <w:tab/>
        <w:t>General</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37" w:name="_Toc21095478"/>
      <w:bookmarkStart w:id="9038" w:name="_Toc29767011"/>
      <w:bookmarkStart w:id="9039" w:name="_Toc36041158"/>
      <w:bookmarkStart w:id="9040" w:name="_Toc37228568"/>
      <w:bookmarkStart w:id="9041" w:name="_Toc37229072"/>
      <w:bookmarkStart w:id="9042" w:name="_Toc37229576"/>
      <w:bookmarkStart w:id="9043" w:name="_Toc45907133"/>
      <w:bookmarkStart w:id="9044" w:name="_Toc61116288"/>
      <w:bookmarkStart w:id="9045" w:name="_Toc67061054"/>
      <w:bookmarkStart w:id="9046" w:name="_Toc74814559"/>
      <w:bookmarkStart w:id="9047" w:name="_Toc76505982"/>
      <w:bookmarkStart w:id="9048" w:name="_Toc83114230"/>
      <w:bookmarkStart w:id="9049" w:name="_Toc89875352"/>
      <w:bookmarkStart w:id="9050" w:name="_Toc98705916"/>
      <w:bookmarkStart w:id="9051" w:name="_Toc130916679"/>
      <w:bookmarkStart w:id="9052" w:name="_Toc137304629"/>
      <w:bookmarkStart w:id="9053" w:name="_Toc138890076"/>
      <w:bookmarkStart w:id="9054" w:name="_Toc145088782"/>
      <w:bookmarkStart w:id="9055" w:name="_Toc145089746"/>
      <w:bookmarkStart w:id="9056" w:name="_Toc155235841"/>
      <w:r w:rsidRPr="007D061B">
        <w:t>8.2</w:t>
      </w:r>
      <w:r w:rsidRPr="007D061B">
        <w:tab/>
        <w:t>Performance requirements for MSR</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57" w:name="_Toc21095479"/>
      <w:bookmarkStart w:id="9058" w:name="_Toc29767012"/>
      <w:bookmarkStart w:id="9059" w:name="_Toc36041159"/>
      <w:bookmarkStart w:id="9060" w:name="_Toc37228569"/>
      <w:bookmarkStart w:id="9061" w:name="_Toc37229073"/>
      <w:bookmarkStart w:id="9062" w:name="_Toc37229577"/>
      <w:bookmarkStart w:id="9063" w:name="_Toc45907134"/>
      <w:bookmarkStart w:id="9064" w:name="_Toc61116289"/>
      <w:bookmarkStart w:id="9065" w:name="_Toc67061055"/>
      <w:bookmarkStart w:id="9066" w:name="_Toc74814560"/>
      <w:bookmarkStart w:id="9067" w:name="_Toc76505983"/>
      <w:bookmarkStart w:id="9068" w:name="_Toc83114231"/>
      <w:bookmarkStart w:id="9069" w:name="_Toc89875353"/>
      <w:bookmarkStart w:id="9070" w:name="_Toc98705917"/>
      <w:bookmarkStart w:id="9071" w:name="_Toc130916680"/>
      <w:bookmarkStart w:id="9072" w:name="_Toc137304630"/>
      <w:bookmarkStart w:id="9073" w:name="_Toc138890077"/>
      <w:bookmarkStart w:id="9074" w:name="_Toc145088783"/>
      <w:bookmarkStart w:id="9075" w:name="_Toc145089747"/>
      <w:bookmarkStart w:id="9076" w:name="_Toc155235842"/>
      <w:r w:rsidRPr="007D061B">
        <w:t>8.3</w:t>
      </w:r>
      <w:r w:rsidRPr="007D061B">
        <w:tab/>
        <w:t>Performance requirements for UTRA FDD</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2866BA30" w14:textId="77777777" w:rsidR="005432EB" w:rsidRPr="007D061B" w:rsidRDefault="005432EB" w:rsidP="005432EB">
      <w:pPr>
        <w:pStyle w:val="Heading3"/>
      </w:pPr>
      <w:bookmarkStart w:id="9077" w:name="_Toc21095480"/>
      <w:bookmarkStart w:id="9078" w:name="_Toc29767013"/>
      <w:bookmarkStart w:id="9079" w:name="_Toc36041160"/>
      <w:bookmarkStart w:id="9080" w:name="_Toc37228570"/>
      <w:bookmarkStart w:id="9081" w:name="_Toc37229074"/>
      <w:bookmarkStart w:id="9082" w:name="_Toc37229578"/>
      <w:bookmarkStart w:id="9083" w:name="_Toc45907135"/>
      <w:bookmarkStart w:id="9084" w:name="_Toc61116290"/>
      <w:bookmarkStart w:id="9085" w:name="_Toc67061056"/>
      <w:bookmarkStart w:id="9086" w:name="_Toc74814561"/>
      <w:bookmarkStart w:id="9087" w:name="_Toc76505984"/>
      <w:bookmarkStart w:id="9088" w:name="_Toc83114232"/>
      <w:bookmarkStart w:id="9089" w:name="_Toc89875354"/>
      <w:bookmarkStart w:id="9090" w:name="_Toc98705918"/>
      <w:bookmarkStart w:id="9091" w:name="_Toc130916681"/>
      <w:bookmarkStart w:id="9092" w:name="_Toc137304631"/>
      <w:bookmarkStart w:id="9093" w:name="_Toc138890078"/>
      <w:bookmarkStart w:id="9094" w:name="_Toc145088784"/>
      <w:bookmarkStart w:id="9095" w:name="_Toc145089748"/>
      <w:bookmarkStart w:id="9096" w:name="_Toc155235843"/>
      <w:r w:rsidRPr="007D061B">
        <w:t>8.3.1</w:t>
      </w:r>
      <w:r w:rsidRPr="007D061B">
        <w:tab/>
        <w:t>Definition and applicability</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3pt;height:36.3pt" o:ole="" fillcolor="window">
            <v:imagedata r:id="rId198" o:title=""/>
          </v:shape>
          <o:OLEObject Type="Embed" ProgID="Equation.3" ShapeID="_x0000_i1118" DrawAspect="Content" ObjectID="_1766323420"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65pt;height:20.65pt" o:ole="" fillcolor="window">
            <v:imagedata r:id="rId200" o:title=""/>
          </v:shape>
          <o:OLEObject Type="Embed" ProgID="Equation.3" ShapeID="_x0000_i1119" DrawAspect="Content" ObjectID="_1766323421"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65pt;height:20.65pt" o:ole="" fillcolor="window">
            <v:imagedata r:id="rId202" o:title=""/>
          </v:shape>
          <o:OLEObject Type="Embed" ProgID="Equation.3" ShapeID="_x0000_i1120" DrawAspect="Content" ObjectID="_1766323422"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204" o:title=""/>
          </v:shape>
          <o:OLEObject Type="Embed" ProgID="Equation.3" ShapeID="_x0000_i1121" DrawAspect="Content" ObjectID="_1766323423"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65pt" o:ole="" fillcolor="window">
            <v:imagedata r:id="rId206" o:title=""/>
          </v:shape>
          <o:OLEObject Type="Embed" ProgID="Equation.3" ShapeID="_x0000_i1122" DrawAspect="Content" ObjectID="_1766323424"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097" w:name="_Toc21095481"/>
      <w:bookmarkStart w:id="9098" w:name="_Toc29767014"/>
      <w:bookmarkStart w:id="9099" w:name="_Toc36041161"/>
      <w:bookmarkStart w:id="9100" w:name="_Toc37228571"/>
      <w:bookmarkStart w:id="9101" w:name="_Toc37229075"/>
      <w:bookmarkStart w:id="9102" w:name="_Toc37229579"/>
      <w:bookmarkStart w:id="9103" w:name="_Toc45907136"/>
      <w:bookmarkStart w:id="9104" w:name="_Toc61116291"/>
      <w:bookmarkStart w:id="9105" w:name="_Toc67061057"/>
      <w:bookmarkStart w:id="9106" w:name="_Toc74814562"/>
      <w:bookmarkStart w:id="9107" w:name="_Toc76505985"/>
      <w:bookmarkStart w:id="9108" w:name="_Toc83114233"/>
      <w:bookmarkStart w:id="9109" w:name="_Toc89875355"/>
      <w:bookmarkStart w:id="9110" w:name="_Toc98705919"/>
      <w:bookmarkStart w:id="9111" w:name="_Toc130916682"/>
      <w:bookmarkStart w:id="9112" w:name="_Toc137304632"/>
      <w:bookmarkStart w:id="9113" w:name="_Toc138890079"/>
      <w:bookmarkStart w:id="9114" w:name="_Toc145088785"/>
      <w:bookmarkStart w:id="9115" w:name="_Toc145089749"/>
      <w:bookmarkStart w:id="9116" w:name="_Toc155235844"/>
      <w:r w:rsidRPr="007D061B">
        <w:t>8.3.2</w:t>
      </w:r>
      <w:r w:rsidRPr="007D061B">
        <w:tab/>
        <w:t>Minimum Requirement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17" w:name="_Toc21095482"/>
      <w:bookmarkStart w:id="9118" w:name="_Toc29767015"/>
      <w:bookmarkStart w:id="9119" w:name="_Toc36041162"/>
      <w:bookmarkStart w:id="9120" w:name="_Toc37228572"/>
      <w:bookmarkStart w:id="9121" w:name="_Toc37229076"/>
      <w:bookmarkStart w:id="9122" w:name="_Toc37229580"/>
      <w:bookmarkStart w:id="9123" w:name="_Toc45907137"/>
      <w:bookmarkStart w:id="9124" w:name="_Toc61116292"/>
      <w:bookmarkStart w:id="9125" w:name="_Toc67061058"/>
      <w:bookmarkStart w:id="9126" w:name="_Toc74814563"/>
      <w:bookmarkStart w:id="9127" w:name="_Toc76505986"/>
      <w:bookmarkStart w:id="9128" w:name="_Toc83114234"/>
      <w:bookmarkStart w:id="9129" w:name="_Toc89875356"/>
      <w:bookmarkStart w:id="9130" w:name="_Toc98705920"/>
      <w:bookmarkStart w:id="9131" w:name="_Toc130916683"/>
      <w:bookmarkStart w:id="9132" w:name="_Toc137304633"/>
      <w:bookmarkStart w:id="9133" w:name="_Toc138890080"/>
      <w:bookmarkStart w:id="9134" w:name="_Toc145088786"/>
      <w:bookmarkStart w:id="9135" w:name="_Toc145089750"/>
      <w:bookmarkStart w:id="9136" w:name="_Toc155235845"/>
      <w:r w:rsidRPr="007D061B">
        <w:t>8.3.3</w:t>
      </w:r>
      <w:r w:rsidRPr="007D061B">
        <w:tab/>
        <w:t>Test purpose</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37" w:name="_Toc21095483"/>
      <w:bookmarkStart w:id="9138" w:name="_Toc29767016"/>
      <w:bookmarkStart w:id="9139" w:name="_Toc36041163"/>
      <w:bookmarkStart w:id="9140" w:name="_Toc37228573"/>
      <w:bookmarkStart w:id="9141" w:name="_Toc37229077"/>
      <w:bookmarkStart w:id="9142" w:name="_Toc37229581"/>
      <w:bookmarkStart w:id="9143" w:name="_Toc45907138"/>
      <w:bookmarkStart w:id="9144" w:name="_Toc61116293"/>
      <w:bookmarkStart w:id="9145" w:name="_Toc67061059"/>
      <w:bookmarkStart w:id="9146" w:name="_Toc74814564"/>
      <w:bookmarkStart w:id="9147" w:name="_Toc76505987"/>
      <w:bookmarkStart w:id="9148" w:name="_Toc83114235"/>
      <w:bookmarkStart w:id="9149" w:name="_Toc89875357"/>
      <w:bookmarkStart w:id="9150" w:name="_Toc98705921"/>
      <w:bookmarkStart w:id="9151" w:name="_Toc130916684"/>
      <w:bookmarkStart w:id="9152" w:name="_Toc137304634"/>
      <w:bookmarkStart w:id="9153" w:name="_Toc138890081"/>
      <w:bookmarkStart w:id="9154" w:name="_Toc145088787"/>
      <w:bookmarkStart w:id="9155" w:name="_Toc145089751"/>
      <w:bookmarkStart w:id="9156" w:name="_Toc155235846"/>
      <w:r w:rsidRPr="007D061B">
        <w:t>8.3.4</w:t>
      </w:r>
      <w:r w:rsidRPr="007D061B">
        <w:tab/>
        <w:t>Method of test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23BB6C04" w14:textId="77777777" w:rsidR="005432EB" w:rsidRPr="007D061B" w:rsidRDefault="005432EB" w:rsidP="005432EB">
      <w:pPr>
        <w:pStyle w:val="Heading4"/>
      </w:pPr>
      <w:bookmarkStart w:id="9157" w:name="_Toc21095484"/>
      <w:bookmarkStart w:id="9158" w:name="_Toc29767017"/>
      <w:bookmarkStart w:id="9159" w:name="_Toc36041164"/>
      <w:bookmarkStart w:id="9160" w:name="_Toc37228574"/>
      <w:bookmarkStart w:id="9161" w:name="_Toc37229078"/>
      <w:bookmarkStart w:id="9162" w:name="_Toc37229582"/>
      <w:bookmarkStart w:id="9163" w:name="_Toc45907139"/>
      <w:bookmarkStart w:id="9164" w:name="_Toc61116294"/>
      <w:bookmarkStart w:id="9165" w:name="_Toc67061060"/>
      <w:bookmarkStart w:id="9166" w:name="_Toc74814565"/>
      <w:bookmarkStart w:id="9167" w:name="_Toc76505988"/>
      <w:bookmarkStart w:id="9168" w:name="_Toc83114236"/>
      <w:bookmarkStart w:id="9169" w:name="_Toc89875358"/>
      <w:bookmarkStart w:id="9170" w:name="_Toc98705922"/>
      <w:bookmarkStart w:id="9171" w:name="_Toc130916685"/>
      <w:bookmarkStart w:id="9172" w:name="_Toc137304635"/>
      <w:bookmarkStart w:id="9173" w:name="_Toc138890082"/>
      <w:bookmarkStart w:id="9174" w:name="_Toc145088788"/>
      <w:bookmarkStart w:id="9175" w:name="_Toc145089752"/>
      <w:bookmarkStart w:id="9176" w:name="_Toc155235847"/>
      <w:r w:rsidRPr="007D061B">
        <w:t>8.3.4.1</w:t>
      </w:r>
      <w:r w:rsidRPr="007D061B">
        <w:tab/>
        <w:t>Initial Conditions</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177" w:name="_Toc21095485"/>
      <w:bookmarkStart w:id="9178" w:name="_Toc29767018"/>
      <w:bookmarkStart w:id="9179" w:name="_Toc36041165"/>
      <w:bookmarkStart w:id="9180" w:name="_Toc37228575"/>
      <w:bookmarkStart w:id="9181" w:name="_Toc37229079"/>
      <w:bookmarkStart w:id="9182" w:name="_Toc37229583"/>
      <w:bookmarkStart w:id="9183" w:name="_Toc45907140"/>
      <w:bookmarkStart w:id="9184" w:name="_Toc61116295"/>
      <w:bookmarkStart w:id="9185" w:name="_Toc67061061"/>
      <w:bookmarkStart w:id="9186" w:name="_Toc74814566"/>
      <w:bookmarkStart w:id="9187" w:name="_Toc76505989"/>
      <w:bookmarkStart w:id="9188" w:name="_Toc83114237"/>
      <w:bookmarkStart w:id="9189" w:name="_Toc89875359"/>
      <w:bookmarkStart w:id="9190" w:name="_Toc98705923"/>
      <w:bookmarkStart w:id="9191" w:name="_Toc130916686"/>
      <w:bookmarkStart w:id="9192" w:name="_Toc137304636"/>
      <w:bookmarkStart w:id="9193" w:name="_Toc138890083"/>
      <w:bookmarkStart w:id="9194" w:name="_Toc145088789"/>
      <w:bookmarkStart w:id="9195" w:name="_Toc145089753"/>
      <w:bookmarkStart w:id="9196" w:name="_Toc155235848"/>
      <w:r w:rsidRPr="007D061B">
        <w:t>8.3.4.2</w:t>
      </w:r>
      <w:r w:rsidRPr="007D061B">
        <w:tab/>
        <w:t>Procedure</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197" w:name="_Toc21095486"/>
      <w:bookmarkStart w:id="9198" w:name="_Toc29767019"/>
      <w:bookmarkStart w:id="9199" w:name="_Toc36041166"/>
      <w:bookmarkStart w:id="9200" w:name="_Toc37228576"/>
      <w:bookmarkStart w:id="9201" w:name="_Toc37229080"/>
      <w:bookmarkStart w:id="9202" w:name="_Toc37229584"/>
      <w:bookmarkStart w:id="9203" w:name="_Toc45907141"/>
      <w:bookmarkStart w:id="9204" w:name="_Toc61116296"/>
      <w:bookmarkStart w:id="9205" w:name="_Toc67061062"/>
      <w:bookmarkStart w:id="9206" w:name="_Toc74814567"/>
      <w:bookmarkStart w:id="9207" w:name="_Toc76505990"/>
      <w:bookmarkStart w:id="9208" w:name="_Toc83114238"/>
      <w:bookmarkStart w:id="9209" w:name="_Toc89875360"/>
      <w:bookmarkStart w:id="9210" w:name="_Toc98705924"/>
      <w:bookmarkStart w:id="9211" w:name="_Toc130916687"/>
      <w:bookmarkStart w:id="9212" w:name="_Toc137304637"/>
      <w:bookmarkStart w:id="9213" w:name="_Toc138890084"/>
      <w:bookmarkStart w:id="9214" w:name="_Toc145088790"/>
      <w:bookmarkStart w:id="9215" w:name="_Toc145089754"/>
      <w:bookmarkStart w:id="9216" w:name="_Toc155235849"/>
      <w:r w:rsidRPr="007D061B">
        <w:t>8.3.5</w:t>
      </w:r>
      <w:r w:rsidRPr="007D061B">
        <w:tab/>
        <w:t>Test Requirement</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17" w:name="_Toc21095487"/>
      <w:bookmarkStart w:id="9218" w:name="_Toc29767020"/>
      <w:bookmarkStart w:id="9219" w:name="_Toc36041167"/>
      <w:bookmarkStart w:id="9220" w:name="_Toc37228577"/>
      <w:bookmarkStart w:id="9221" w:name="_Toc37229081"/>
      <w:bookmarkStart w:id="9222" w:name="_Toc37229585"/>
      <w:bookmarkStart w:id="9223" w:name="_Toc45907142"/>
      <w:bookmarkStart w:id="9224" w:name="_Toc61116297"/>
      <w:bookmarkStart w:id="9225" w:name="_Toc67061063"/>
      <w:bookmarkStart w:id="9226" w:name="_Toc74814568"/>
      <w:bookmarkStart w:id="9227" w:name="_Toc76505991"/>
      <w:bookmarkStart w:id="9228" w:name="_Toc83114239"/>
      <w:bookmarkStart w:id="9229" w:name="_Toc89875361"/>
      <w:bookmarkStart w:id="9230" w:name="_Toc98705925"/>
      <w:bookmarkStart w:id="9231" w:name="_Toc130916688"/>
      <w:bookmarkStart w:id="9232" w:name="_Toc137304638"/>
      <w:bookmarkStart w:id="9233" w:name="_Toc138890085"/>
      <w:bookmarkStart w:id="9234" w:name="_Toc145088791"/>
      <w:bookmarkStart w:id="9235" w:name="_Toc145089755"/>
      <w:bookmarkStart w:id="9236" w:name="_Toc155235850"/>
      <w:r w:rsidRPr="007D061B">
        <w:t>8.4</w:t>
      </w:r>
      <w:r w:rsidRPr="007D061B">
        <w:tab/>
        <w:t>Performance requirements for UTRA TDD</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1F2BB491" w14:textId="77777777" w:rsidR="005432EB" w:rsidRPr="007D061B" w:rsidRDefault="005432EB" w:rsidP="005432EB">
      <w:pPr>
        <w:pStyle w:val="Heading3"/>
      </w:pPr>
      <w:bookmarkStart w:id="9237" w:name="_Toc21095488"/>
      <w:bookmarkStart w:id="9238" w:name="_Toc29767021"/>
      <w:bookmarkStart w:id="9239" w:name="_Toc36041168"/>
      <w:bookmarkStart w:id="9240" w:name="_Toc37228578"/>
      <w:bookmarkStart w:id="9241" w:name="_Toc37229082"/>
      <w:bookmarkStart w:id="9242" w:name="_Toc37229586"/>
      <w:bookmarkStart w:id="9243" w:name="_Toc45907143"/>
      <w:bookmarkStart w:id="9244" w:name="_Toc61116298"/>
      <w:bookmarkStart w:id="9245" w:name="_Toc67061064"/>
      <w:bookmarkStart w:id="9246" w:name="_Toc74814569"/>
      <w:bookmarkStart w:id="9247" w:name="_Toc76505992"/>
      <w:bookmarkStart w:id="9248" w:name="_Toc83114240"/>
      <w:bookmarkStart w:id="9249" w:name="_Toc89875362"/>
      <w:bookmarkStart w:id="9250" w:name="_Toc98705926"/>
      <w:bookmarkStart w:id="9251" w:name="_Toc130916689"/>
      <w:bookmarkStart w:id="9252" w:name="_Toc137304639"/>
      <w:bookmarkStart w:id="9253" w:name="_Toc138890086"/>
      <w:bookmarkStart w:id="9254" w:name="_Toc145088792"/>
      <w:bookmarkStart w:id="9255" w:name="_Toc145089756"/>
      <w:bookmarkStart w:id="9256" w:name="_Toc155235851"/>
      <w:r w:rsidRPr="007D061B">
        <w:t>8.4.1</w:t>
      </w:r>
      <w:r w:rsidRPr="007D061B">
        <w:tab/>
        <w:t>Definition and applicability</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DE6616">
            <w:pPr>
              <w:pStyle w:val="TAH"/>
            </w:pPr>
          </w:p>
        </w:tc>
        <w:tc>
          <w:tcPr>
            <w:tcW w:w="1432" w:type="dxa"/>
            <w:tcBorders>
              <w:top w:val="nil"/>
            </w:tcBorders>
            <w:shd w:val="clear" w:color="auto" w:fill="auto"/>
          </w:tcPr>
          <w:p w14:paraId="4F76EF46" w14:textId="77777777" w:rsidR="00734A5F" w:rsidRPr="007D061B" w:rsidRDefault="00734A5F" w:rsidP="00DE6616">
            <w:pPr>
              <w:pStyle w:val="TAH"/>
            </w:pPr>
          </w:p>
        </w:tc>
        <w:tc>
          <w:tcPr>
            <w:tcW w:w="6209" w:type="dxa"/>
            <w:gridSpan w:val="5"/>
            <w:tcBorders>
              <w:bottom w:val="single" w:sz="4" w:space="0" w:color="auto"/>
            </w:tcBorders>
          </w:tcPr>
          <w:p w14:paraId="20C630F1" w14:textId="77777777" w:rsidR="00734A5F" w:rsidRPr="007D061B" w:rsidRDefault="00734A5F" w:rsidP="00DE6616">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57" w:name="_Toc21095489"/>
      <w:bookmarkStart w:id="9258" w:name="_Toc29767022"/>
      <w:bookmarkStart w:id="9259" w:name="_Toc36041169"/>
      <w:bookmarkStart w:id="9260" w:name="_Toc37228579"/>
      <w:bookmarkStart w:id="9261" w:name="_Toc37229083"/>
      <w:bookmarkStart w:id="9262" w:name="_Toc37229587"/>
      <w:bookmarkStart w:id="9263" w:name="_Toc45907144"/>
      <w:bookmarkStart w:id="9264" w:name="_Toc61116299"/>
      <w:bookmarkStart w:id="9265" w:name="_Toc67061065"/>
      <w:bookmarkStart w:id="9266" w:name="_Toc74814570"/>
      <w:bookmarkStart w:id="9267" w:name="_Toc76505993"/>
      <w:bookmarkStart w:id="9268" w:name="_Toc83114241"/>
      <w:bookmarkStart w:id="9269" w:name="_Toc89875363"/>
      <w:bookmarkStart w:id="9270" w:name="_Toc98705927"/>
      <w:bookmarkStart w:id="9271" w:name="_Toc130916690"/>
      <w:bookmarkStart w:id="9272" w:name="_Toc137304640"/>
      <w:bookmarkStart w:id="9273" w:name="_Toc138890087"/>
      <w:bookmarkStart w:id="9274" w:name="_Toc145088793"/>
      <w:bookmarkStart w:id="9275" w:name="_Toc145089757"/>
      <w:bookmarkStart w:id="9276" w:name="_Toc155235852"/>
      <w:r w:rsidRPr="007D061B">
        <w:t>8.4.2</w:t>
      </w:r>
      <w:r w:rsidRPr="007D061B">
        <w:tab/>
        <w:t>Minimum Requirement</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277" w:name="_Toc21095490"/>
      <w:bookmarkStart w:id="9278" w:name="_Toc29767023"/>
      <w:bookmarkStart w:id="9279" w:name="_Toc36041170"/>
      <w:bookmarkStart w:id="9280" w:name="_Toc37228580"/>
      <w:bookmarkStart w:id="9281" w:name="_Toc37229084"/>
      <w:bookmarkStart w:id="9282" w:name="_Toc37229588"/>
      <w:bookmarkStart w:id="9283" w:name="_Toc45907145"/>
      <w:bookmarkStart w:id="9284" w:name="_Toc61116300"/>
      <w:bookmarkStart w:id="9285" w:name="_Toc67061066"/>
      <w:bookmarkStart w:id="9286" w:name="_Toc74814571"/>
      <w:bookmarkStart w:id="9287" w:name="_Toc76505994"/>
      <w:bookmarkStart w:id="9288" w:name="_Toc83114242"/>
      <w:bookmarkStart w:id="9289" w:name="_Toc89875364"/>
      <w:bookmarkStart w:id="9290" w:name="_Toc98705928"/>
      <w:bookmarkStart w:id="9291" w:name="_Toc130916691"/>
      <w:bookmarkStart w:id="9292" w:name="_Toc137304641"/>
      <w:bookmarkStart w:id="9293" w:name="_Toc138890088"/>
      <w:bookmarkStart w:id="9294" w:name="_Toc145088794"/>
      <w:bookmarkStart w:id="9295" w:name="_Toc145089758"/>
      <w:bookmarkStart w:id="9296" w:name="_Toc155235853"/>
      <w:r w:rsidRPr="007D061B">
        <w:t>8.4.3</w:t>
      </w:r>
      <w:r w:rsidRPr="007D061B">
        <w:tab/>
        <w:t>Test purpose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297" w:name="_Toc21095491"/>
      <w:bookmarkStart w:id="9298" w:name="_Toc29767024"/>
      <w:bookmarkStart w:id="9299" w:name="_Toc36041171"/>
      <w:bookmarkStart w:id="9300" w:name="_Toc37228581"/>
      <w:bookmarkStart w:id="9301" w:name="_Toc37229085"/>
      <w:bookmarkStart w:id="9302" w:name="_Toc37229589"/>
      <w:bookmarkStart w:id="9303" w:name="_Toc45907146"/>
      <w:bookmarkStart w:id="9304" w:name="_Toc61116301"/>
      <w:bookmarkStart w:id="9305" w:name="_Toc67061067"/>
      <w:bookmarkStart w:id="9306" w:name="_Toc74814572"/>
      <w:bookmarkStart w:id="9307" w:name="_Toc76505995"/>
      <w:bookmarkStart w:id="9308" w:name="_Toc83114243"/>
      <w:bookmarkStart w:id="9309" w:name="_Toc89875365"/>
      <w:bookmarkStart w:id="9310" w:name="_Toc98705929"/>
      <w:bookmarkStart w:id="9311" w:name="_Toc130916692"/>
      <w:bookmarkStart w:id="9312" w:name="_Toc137304642"/>
      <w:bookmarkStart w:id="9313" w:name="_Toc138890089"/>
      <w:bookmarkStart w:id="9314" w:name="_Toc145088795"/>
      <w:bookmarkStart w:id="9315" w:name="_Toc145089759"/>
      <w:bookmarkStart w:id="9316" w:name="_Toc155235854"/>
      <w:r w:rsidRPr="007D061B">
        <w:t>8.4.4</w:t>
      </w:r>
      <w:r w:rsidRPr="007D061B">
        <w:tab/>
        <w:t>Method of test</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13992EA2" w14:textId="77777777" w:rsidR="005432EB" w:rsidRPr="007D061B" w:rsidRDefault="005432EB" w:rsidP="005432EB">
      <w:pPr>
        <w:pStyle w:val="Heading4"/>
      </w:pPr>
      <w:bookmarkStart w:id="9317" w:name="_Toc21095492"/>
      <w:bookmarkStart w:id="9318" w:name="_Toc29767025"/>
      <w:bookmarkStart w:id="9319" w:name="_Toc36041172"/>
      <w:bookmarkStart w:id="9320" w:name="_Toc37228582"/>
      <w:bookmarkStart w:id="9321" w:name="_Toc37229086"/>
      <w:bookmarkStart w:id="9322" w:name="_Toc37229590"/>
      <w:bookmarkStart w:id="9323" w:name="_Toc45907147"/>
      <w:bookmarkStart w:id="9324" w:name="_Toc61116302"/>
      <w:bookmarkStart w:id="9325" w:name="_Toc67061068"/>
      <w:bookmarkStart w:id="9326" w:name="_Toc74814573"/>
      <w:bookmarkStart w:id="9327" w:name="_Toc76505996"/>
      <w:bookmarkStart w:id="9328" w:name="_Toc83114244"/>
      <w:bookmarkStart w:id="9329" w:name="_Toc89875366"/>
      <w:bookmarkStart w:id="9330" w:name="_Toc98705930"/>
      <w:bookmarkStart w:id="9331" w:name="_Toc130916693"/>
      <w:bookmarkStart w:id="9332" w:name="_Toc137304643"/>
      <w:bookmarkStart w:id="9333" w:name="_Toc138890090"/>
      <w:bookmarkStart w:id="9334" w:name="_Toc145088796"/>
      <w:bookmarkStart w:id="9335" w:name="_Toc145089760"/>
      <w:bookmarkStart w:id="9336" w:name="_Toc155235855"/>
      <w:r w:rsidRPr="007D061B">
        <w:t>8.4.4.1</w:t>
      </w:r>
      <w:r w:rsidRPr="007D061B">
        <w:tab/>
        <w:t>Initial Conditions</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37" w:name="_Toc21095493"/>
      <w:bookmarkStart w:id="9338" w:name="_Toc29767026"/>
      <w:bookmarkStart w:id="9339" w:name="_Toc36041173"/>
      <w:bookmarkStart w:id="9340" w:name="_Toc37228583"/>
      <w:bookmarkStart w:id="9341" w:name="_Toc37229087"/>
      <w:bookmarkStart w:id="9342" w:name="_Toc37229591"/>
      <w:bookmarkStart w:id="9343" w:name="_Toc45907148"/>
      <w:bookmarkStart w:id="9344" w:name="_Toc61116303"/>
      <w:bookmarkStart w:id="9345" w:name="_Toc67061069"/>
      <w:bookmarkStart w:id="9346" w:name="_Toc74814574"/>
      <w:bookmarkStart w:id="9347" w:name="_Toc76505997"/>
      <w:bookmarkStart w:id="9348" w:name="_Toc83114245"/>
      <w:bookmarkStart w:id="9349" w:name="_Toc89875367"/>
      <w:bookmarkStart w:id="9350" w:name="_Toc98705931"/>
      <w:bookmarkStart w:id="9351" w:name="_Toc130916694"/>
      <w:bookmarkStart w:id="9352" w:name="_Toc137304644"/>
      <w:bookmarkStart w:id="9353" w:name="_Toc138890091"/>
      <w:bookmarkStart w:id="9354" w:name="_Toc145088797"/>
      <w:bookmarkStart w:id="9355" w:name="_Toc145089761"/>
      <w:bookmarkStart w:id="9356" w:name="_Toc155235856"/>
      <w:r w:rsidRPr="007D061B">
        <w:t>8.4.4.2</w:t>
      </w:r>
      <w:r w:rsidRPr="007D061B">
        <w:tab/>
        <w:t>Procedure</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57" w:name="_Toc21095494"/>
      <w:bookmarkStart w:id="9358" w:name="_Toc29767027"/>
      <w:bookmarkStart w:id="9359" w:name="_Toc36041174"/>
      <w:bookmarkStart w:id="9360" w:name="_Toc37228584"/>
      <w:bookmarkStart w:id="9361" w:name="_Toc37229088"/>
      <w:bookmarkStart w:id="9362" w:name="_Toc37229592"/>
      <w:bookmarkStart w:id="9363" w:name="_Toc45907149"/>
      <w:bookmarkStart w:id="9364" w:name="_Toc61116304"/>
      <w:bookmarkStart w:id="9365" w:name="_Toc67061070"/>
      <w:bookmarkStart w:id="9366" w:name="_Toc74814575"/>
      <w:bookmarkStart w:id="9367" w:name="_Toc76505998"/>
      <w:bookmarkStart w:id="9368" w:name="_Toc83114246"/>
      <w:bookmarkStart w:id="9369" w:name="_Toc89875368"/>
      <w:bookmarkStart w:id="9370" w:name="_Toc98705932"/>
      <w:bookmarkStart w:id="9371" w:name="_Toc130916695"/>
      <w:bookmarkStart w:id="9372" w:name="_Toc137304645"/>
      <w:bookmarkStart w:id="9373" w:name="_Toc138890092"/>
      <w:bookmarkStart w:id="9374" w:name="_Toc145088798"/>
      <w:bookmarkStart w:id="9375" w:name="_Toc145089762"/>
      <w:bookmarkStart w:id="9376" w:name="_Toc155235857"/>
      <w:r w:rsidRPr="007D061B">
        <w:t>8.4.5</w:t>
      </w:r>
      <w:r w:rsidRPr="007D061B">
        <w:tab/>
        <w:t>Test Requirement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377" w:name="_Toc21095495"/>
      <w:bookmarkStart w:id="9378" w:name="_Toc29767028"/>
      <w:bookmarkStart w:id="9379" w:name="_Toc36041175"/>
      <w:bookmarkStart w:id="9380" w:name="_Toc37228585"/>
      <w:bookmarkStart w:id="9381" w:name="_Toc37229089"/>
      <w:bookmarkStart w:id="9382" w:name="_Toc37229593"/>
      <w:bookmarkStart w:id="9383" w:name="_Toc45907150"/>
      <w:bookmarkStart w:id="9384" w:name="_Toc61116305"/>
      <w:bookmarkStart w:id="9385" w:name="_Toc67061071"/>
      <w:bookmarkStart w:id="9386" w:name="_Toc74814576"/>
      <w:bookmarkStart w:id="9387" w:name="_Toc76505999"/>
      <w:bookmarkStart w:id="9388" w:name="_Toc83114247"/>
      <w:bookmarkStart w:id="9389" w:name="_Toc89875369"/>
      <w:bookmarkStart w:id="9390" w:name="_Toc98705933"/>
      <w:bookmarkStart w:id="9391" w:name="_Toc130916696"/>
      <w:bookmarkStart w:id="9392" w:name="_Toc137304646"/>
      <w:bookmarkStart w:id="9393" w:name="_Toc138890093"/>
      <w:bookmarkStart w:id="9394" w:name="_Toc145088799"/>
      <w:bookmarkStart w:id="9395" w:name="_Toc145089763"/>
      <w:bookmarkStart w:id="9396" w:name="_Toc155235858"/>
      <w:r w:rsidRPr="007D061B">
        <w:t>8.5</w:t>
      </w:r>
      <w:r w:rsidRPr="007D061B">
        <w:tab/>
        <w:t>Performance requirements for E-UTRA</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76A7D5FA" w14:textId="77777777" w:rsidR="005432EB" w:rsidRPr="007D061B" w:rsidRDefault="005432EB" w:rsidP="005432EB">
      <w:pPr>
        <w:pStyle w:val="Heading3"/>
      </w:pPr>
      <w:bookmarkStart w:id="9397" w:name="_Toc21095496"/>
      <w:bookmarkStart w:id="9398" w:name="_Toc29767029"/>
      <w:bookmarkStart w:id="9399" w:name="_Toc36041176"/>
      <w:bookmarkStart w:id="9400" w:name="_Toc37228586"/>
      <w:bookmarkStart w:id="9401" w:name="_Toc37229090"/>
      <w:bookmarkStart w:id="9402" w:name="_Toc37229594"/>
      <w:bookmarkStart w:id="9403" w:name="_Toc45907151"/>
      <w:bookmarkStart w:id="9404" w:name="_Toc61116306"/>
      <w:bookmarkStart w:id="9405" w:name="_Toc67061072"/>
      <w:bookmarkStart w:id="9406" w:name="_Toc74814577"/>
      <w:bookmarkStart w:id="9407" w:name="_Toc76506000"/>
      <w:bookmarkStart w:id="9408" w:name="_Toc83114248"/>
      <w:bookmarkStart w:id="9409" w:name="_Toc89875370"/>
      <w:bookmarkStart w:id="9410" w:name="_Toc98705934"/>
      <w:bookmarkStart w:id="9411" w:name="_Toc130916697"/>
      <w:bookmarkStart w:id="9412" w:name="_Toc137304647"/>
      <w:bookmarkStart w:id="9413" w:name="_Toc138890094"/>
      <w:bookmarkStart w:id="9414" w:name="_Toc145088800"/>
      <w:bookmarkStart w:id="9415" w:name="_Toc145089764"/>
      <w:bookmarkStart w:id="9416" w:name="_Toc155235859"/>
      <w:r w:rsidRPr="007D061B">
        <w:t>8.5.1</w:t>
      </w:r>
      <w:r w:rsidRPr="007D061B">
        <w:tab/>
        <w:t>Definition and applicability</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5pt;height:15.65pt" o:ole="">
            <v:imagedata r:id="rId208" o:title=""/>
          </v:shape>
          <o:OLEObject Type="Embed" ProgID="Equation.DSMT4" ShapeID="_x0000_i1123" DrawAspect="Content" ObjectID="_1766323425" r:id="rId209"/>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65pt;height:15.65pt" o:ole="">
            <v:imagedata r:id="rId210" o:title=""/>
          </v:shape>
          <o:OLEObject Type="Embed" ProgID="Equation.DSMT4" ShapeID="_x0000_i1124" DrawAspect="Content" ObjectID="_1766323426"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65pt;height:15.65pt" o:ole="">
            <v:imagedata r:id="rId212" o:title=""/>
          </v:shape>
          <o:OLEObject Type="Embed" ProgID="Equation.DSMT4" ShapeID="_x0000_i1125" DrawAspect="Content" ObjectID="_1766323427"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65pt;height:15.65pt" o:ole="">
            <v:imagedata r:id="rId212" o:title=""/>
          </v:shape>
          <o:OLEObject Type="Embed" ProgID="Equation.DSMT4" ShapeID="_x0000_i1126" DrawAspect="Content" ObjectID="_1766323428"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17" w:name="_Toc21095497"/>
      <w:bookmarkStart w:id="9418" w:name="_Toc29767030"/>
      <w:bookmarkStart w:id="9419" w:name="_Toc36041177"/>
      <w:bookmarkStart w:id="9420" w:name="_Toc37228587"/>
      <w:bookmarkStart w:id="9421" w:name="_Toc37229091"/>
      <w:bookmarkStart w:id="9422" w:name="_Toc37229595"/>
      <w:bookmarkStart w:id="9423" w:name="_Toc45907152"/>
      <w:bookmarkStart w:id="9424" w:name="_Toc61116307"/>
      <w:bookmarkStart w:id="9425" w:name="_Toc67061073"/>
      <w:bookmarkStart w:id="9426" w:name="_Toc74814578"/>
      <w:bookmarkStart w:id="9427" w:name="_Toc76506001"/>
      <w:bookmarkStart w:id="9428" w:name="_Toc83114249"/>
      <w:bookmarkStart w:id="9429" w:name="_Toc89875371"/>
      <w:bookmarkStart w:id="9430" w:name="_Toc98705935"/>
      <w:bookmarkStart w:id="9431" w:name="_Toc130916698"/>
      <w:bookmarkStart w:id="9432" w:name="_Toc137304648"/>
      <w:bookmarkStart w:id="9433" w:name="_Toc138890095"/>
      <w:bookmarkStart w:id="9434" w:name="_Toc145088801"/>
      <w:bookmarkStart w:id="9435" w:name="_Toc145089765"/>
      <w:bookmarkStart w:id="9436" w:name="_Toc155235860"/>
      <w:r w:rsidRPr="007D061B">
        <w:t>8.5.2</w:t>
      </w:r>
      <w:r w:rsidRPr="007D061B">
        <w:tab/>
        <w:t>Minimum Requirement</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37" w:name="_Hlk4751257"/>
      <w:r w:rsidRPr="007D061B">
        <w:t>–</w:t>
      </w:r>
      <w:bookmarkEnd w:id="9437"/>
      <w:r w:rsidRPr="007D061B">
        <w:t xml:space="preserve"> 8.4 </w:t>
      </w:r>
      <w:bookmarkStart w:id="9438" w:name="_Hlk4751284"/>
      <w:r w:rsidRPr="007D061B">
        <w:t xml:space="preserve">(for PUSCH, PUCCH and PRACH) and 8.6 – 8.7 (for subslot-PUSCH and SPUCCH) </w:t>
      </w:r>
      <w:bookmarkEnd w:id="943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39" w:name="_Hlk4751314"/>
      <w:r w:rsidRPr="007D061B">
        <w:t>–</w:t>
      </w:r>
      <w:bookmarkEnd w:id="9439"/>
      <w:r w:rsidRPr="007D061B">
        <w:t xml:space="preserve"> 8.4 </w:t>
      </w:r>
      <w:bookmarkStart w:id="9440" w:name="_Hlk4751326"/>
      <w:r w:rsidRPr="007D061B">
        <w:t xml:space="preserve">and 8.6 – 8.7 </w:t>
      </w:r>
      <w:bookmarkEnd w:id="944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41" w:name="_Toc21095498"/>
      <w:bookmarkStart w:id="9442" w:name="_Toc29767031"/>
      <w:bookmarkStart w:id="9443" w:name="_Toc36041178"/>
      <w:bookmarkStart w:id="9444" w:name="_Toc37228588"/>
      <w:bookmarkStart w:id="9445" w:name="_Toc37229092"/>
      <w:bookmarkStart w:id="9446" w:name="_Toc37229596"/>
      <w:bookmarkStart w:id="9447" w:name="_Toc45907153"/>
      <w:bookmarkStart w:id="9448" w:name="_Toc61116308"/>
      <w:bookmarkStart w:id="9449" w:name="_Toc67061074"/>
      <w:bookmarkStart w:id="9450" w:name="_Toc74814579"/>
      <w:bookmarkStart w:id="9451" w:name="_Toc76506002"/>
      <w:bookmarkStart w:id="9452" w:name="_Toc83114250"/>
      <w:bookmarkStart w:id="9453" w:name="_Toc89875372"/>
      <w:bookmarkStart w:id="9454" w:name="_Toc98705936"/>
      <w:bookmarkStart w:id="9455" w:name="_Toc130916699"/>
      <w:bookmarkStart w:id="9456" w:name="_Toc137304649"/>
      <w:bookmarkStart w:id="9457" w:name="_Toc138890096"/>
      <w:bookmarkStart w:id="9458" w:name="_Toc145088802"/>
      <w:bookmarkStart w:id="9459" w:name="_Toc145089766"/>
      <w:bookmarkStart w:id="9460" w:name="_Toc155235861"/>
      <w:r w:rsidRPr="007D061B">
        <w:t>8.5.3</w:t>
      </w:r>
      <w:r w:rsidRPr="007D061B">
        <w:tab/>
        <w:t>Test purpose</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61" w:name="_Toc21095499"/>
      <w:bookmarkStart w:id="9462" w:name="_Toc29767032"/>
      <w:bookmarkStart w:id="9463" w:name="_Toc36041179"/>
      <w:bookmarkStart w:id="9464" w:name="_Toc37228589"/>
      <w:bookmarkStart w:id="9465" w:name="_Toc37229093"/>
      <w:bookmarkStart w:id="9466" w:name="_Toc37229597"/>
      <w:bookmarkStart w:id="9467" w:name="_Toc45907154"/>
      <w:bookmarkStart w:id="9468" w:name="_Toc61116309"/>
      <w:bookmarkStart w:id="9469" w:name="_Toc67061075"/>
      <w:bookmarkStart w:id="9470" w:name="_Toc74814580"/>
      <w:bookmarkStart w:id="9471" w:name="_Toc76506003"/>
      <w:bookmarkStart w:id="9472" w:name="_Toc83114251"/>
      <w:bookmarkStart w:id="9473" w:name="_Toc89875373"/>
      <w:bookmarkStart w:id="9474" w:name="_Toc98705937"/>
      <w:bookmarkStart w:id="9475" w:name="_Toc130916700"/>
      <w:bookmarkStart w:id="9476" w:name="_Toc137304650"/>
      <w:bookmarkStart w:id="9477" w:name="_Toc138890097"/>
      <w:bookmarkStart w:id="9478" w:name="_Toc145088803"/>
      <w:bookmarkStart w:id="9479" w:name="_Toc145089767"/>
      <w:bookmarkStart w:id="9480" w:name="_Toc155235862"/>
      <w:r w:rsidRPr="007D061B">
        <w:t>8.5.4</w:t>
      </w:r>
      <w:r w:rsidRPr="007D061B">
        <w:tab/>
        <w:t>Method of test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0DA3CA6" w14:textId="77777777" w:rsidR="005432EB" w:rsidRPr="007D061B" w:rsidRDefault="005432EB" w:rsidP="005432EB">
      <w:pPr>
        <w:pStyle w:val="Heading4"/>
      </w:pPr>
      <w:bookmarkStart w:id="9481" w:name="_Toc21095500"/>
      <w:bookmarkStart w:id="9482" w:name="_Toc29767033"/>
      <w:bookmarkStart w:id="9483" w:name="_Toc36041180"/>
      <w:bookmarkStart w:id="9484" w:name="_Toc37228590"/>
      <w:bookmarkStart w:id="9485" w:name="_Toc37229094"/>
      <w:bookmarkStart w:id="9486" w:name="_Toc37229598"/>
      <w:bookmarkStart w:id="9487" w:name="_Toc45907155"/>
      <w:bookmarkStart w:id="9488" w:name="_Toc61116310"/>
      <w:bookmarkStart w:id="9489" w:name="_Toc67061076"/>
      <w:bookmarkStart w:id="9490" w:name="_Toc74814581"/>
      <w:bookmarkStart w:id="9491" w:name="_Toc76506004"/>
      <w:bookmarkStart w:id="9492" w:name="_Toc83114252"/>
      <w:bookmarkStart w:id="9493" w:name="_Toc89875374"/>
      <w:bookmarkStart w:id="9494" w:name="_Toc98705938"/>
      <w:bookmarkStart w:id="9495" w:name="_Toc130916701"/>
      <w:bookmarkStart w:id="9496" w:name="_Toc137304651"/>
      <w:bookmarkStart w:id="9497" w:name="_Toc138890098"/>
      <w:bookmarkStart w:id="9498" w:name="_Toc145088804"/>
      <w:bookmarkStart w:id="9499" w:name="_Toc145089768"/>
      <w:bookmarkStart w:id="9500" w:name="_Toc155235863"/>
      <w:r w:rsidRPr="007D061B">
        <w:t>8.5.4.1</w:t>
      </w:r>
      <w:r w:rsidRPr="007D061B">
        <w:tab/>
        <w:t>Initial Conditions</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01" w:name="_Toc21095501"/>
      <w:bookmarkStart w:id="9502" w:name="_Toc29767034"/>
      <w:bookmarkStart w:id="9503" w:name="_Toc36041181"/>
      <w:bookmarkStart w:id="9504" w:name="_Toc37228591"/>
      <w:bookmarkStart w:id="9505" w:name="_Toc37229095"/>
      <w:bookmarkStart w:id="9506" w:name="_Toc37229599"/>
      <w:bookmarkStart w:id="9507" w:name="_Toc45907156"/>
      <w:bookmarkStart w:id="9508" w:name="_Toc61116311"/>
      <w:bookmarkStart w:id="9509" w:name="_Toc67061077"/>
      <w:bookmarkStart w:id="9510" w:name="_Toc74814582"/>
      <w:bookmarkStart w:id="9511" w:name="_Toc76506005"/>
      <w:bookmarkStart w:id="9512" w:name="_Toc83114253"/>
      <w:bookmarkStart w:id="9513" w:name="_Toc89875375"/>
      <w:bookmarkStart w:id="9514" w:name="_Toc98705939"/>
      <w:bookmarkStart w:id="9515" w:name="_Toc130916702"/>
      <w:bookmarkStart w:id="9516" w:name="_Toc137304652"/>
      <w:bookmarkStart w:id="9517" w:name="_Toc138890099"/>
      <w:bookmarkStart w:id="9518" w:name="_Toc145088805"/>
      <w:bookmarkStart w:id="9519" w:name="_Toc145089769"/>
      <w:bookmarkStart w:id="9520" w:name="_Toc155235864"/>
      <w:r w:rsidRPr="007D061B">
        <w:t>8.5.4.2</w:t>
      </w:r>
      <w:r w:rsidRPr="007D061B">
        <w:tab/>
        <w:t>Procedure</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21" w:name="_Toc21095502"/>
      <w:bookmarkStart w:id="9522" w:name="_Toc29767035"/>
      <w:bookmarkStart w:id="9523" w:name="_Toc36041182"/>
      <w:bookmarkStart w:id="9524" w:name="_Toc37228592"/>
      <w:bookmarkStart w:id="9525" w:name="_Toc37229096"/>
      <w:bookmarkStart w:id="9526" w:name="_Toc37229600"/>
      <w:bookmarkStart w:id="9527" w:name="_Toc45907157"/>
      <w:bookmarkStart w:id="9528" w:name="_Toc61116312"/>
      <w:bookmarkStart w:id="9529" w:name="_Toc67061078"/>
      <w:bookmarkStart w:id="9530" w:name="_Toc74814583"/>
      <w:bookmarkStart w:id="9531" w:name="_Toc76506006"/>
      <w:bookmarkStart w:id="9532" w:name="_Toc83114254"/>
      <w:bookmarkStart w:id="9533" w:name="_Toc89875376"/>
      <w:bookmarkStart w:id="9534" w:name="_Toc98705940"/>
      <w:bookmarkStart w:id="9535" w:name="_Toc130916703"/>
      <w:bookmarkStart w:id="9536" w:name="_Toc137304653"/>
      <w:bookmarkStart w:id="9537" w:name="_Toc138890100"/>
      <w:bookmarkStart w:id="9538" w:name="_Toc145088806"/>
      <w:bookmarkStart w:id="9539" w:name="_Toc145089770"/>
      <w:bookmarkStart w:id="9540" w:name="_Toc155235865"/>
      <w:r w:rsidRPr="007D061B">
        <w:t>8.5.5</w:t>
      </w:r>
      <w:r w:rsidRPr="007D061B">
        <w:tab/>
        <w:t>Test Requirement</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41" w:name="_Toc21095503"/>
      <w:bookmarkStart w:id="9542" w:name="_Toc29767036"/>
      <w:bookmarkStart w:id="9543" w:name="_Toc36041183"/>
      <w:bookmarkStart w:id="9544" w:name="_Toc37228593"/>
      <w:bookmarkStart w:id="9545" w:name="_Toc37229097"/>
      <w:bookmarkStart w:id="9546" w:name="_Toc37229601"/>
      <w:bookmarkStart w:id="9547" w:name="_Toc45907158"/>
      <w:bookmarkStart w:id="9548" w:name="_Toc61116313"/>
      <w:bookmarkStart w:id="9549" w:name="_Toc67061079"/>
      <w:bookmarkStart w:id="9550" w:name="_Toc74814584"/>
      <w:bookmarkStart w:id="9551" w:name="_Toc76506007"/>
      <w:bookmarkStart w:id="9552" w:name="_Toc83114255"/>
      <w:bookmarkStart w:id="9553" w:name="_Toc89875377"/>
      <w:bookmarkStart w:id="9554" w:name="_Toc98705941"/>
      <w:bookmarkStart w:id="9555" w:name="_Toc130916704"/>
      <w:bookmarkStart w:id="9556" w:name="_Toc137304654"/>
      <w:bookmarkStart w:id="9557" w:name="_Toc138890101"/>
      <w:bookmarkStart w:id="9558" w:name="_Toc145088807"/>
      <w:bookmarkStart w:id="9559" w:name="_Toc145089771"/>
      <w:bookmarkStart w:id="9560" w:name="_Toc155235866"/>
      <w:r w:rsidRPr="007D061B">
        <w:t>8.6</w:t>
      </w:r>
      <w:r w:rsidRPr="007D061B">
        <w:tab/>
        <w:t>Performance requirements for NR</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E24D0CE" w14:textId="77777777" w:rsidR="005432EB" w:rsidRPr="007D061B" w:rsidRDefault="005432EB" w:rsidP="005432EB">
      <w:pPr>
        <w:pStyle w:val="Heading3"/>
      </w:pPr>
      <w:bookmarkStart w:id="9561" w:name="_Toc21095504"/>
      <w:bookmarkStart w:id="9562" w:name="_Toc29767037"/>
      <w:bookmarkStart w:id="9563" w:name="_Toc36041184"/>
      <w:bookmarkStart w:id="9564" w:name="_Toc37228594"/>
      <w:bookmarkStart w:id="9565" w:name="_Toc37229098"/>
      <w:bookmarkStart w:id="9566" w:name="_Toc37229602"/>
      <w:bookmarkStart w:id="9567" w:name="_Toc45907159"/>
      <w:bookmarkStart w:id="9568" w:name="_Toc61116314"/>
      <w:bookmarkStart w:id="9569" w:name="_Toc67061080"/>
      <w:bookmarkStart w:id="9570" w:name="_Toc74814585"/>
      <w:bookmarkStart w:id="9571" w:name="_Toc76506008"/>
      <w:bookmarkStart w:id="9572" w:name="_Toc83114256"/>
      <w:bookmarkStart w:id="9573" w:name="_Toc89875378"/>
      <w:bookmarkStart w:id="9574" w:name="_Toc98705942"/>
      <w:bookmarkStart w:id="9575" w:name="_Toc130916705"/>
      <w:bookmarkStart w:id="9576" w:name="_Toc137304655"/>
      <w:bookmarkStart w:id="9577" w:name="_Toc138890102"/>
      <w:bookmarkStart w:id="9578" w:name="_Toc145088808"/>
      <w:bookmarkStart w:id="9579" w:name="_Toc145089772"/>
      <w:bookmarkStart w:id="9580" w:name="_Toc155235867"/>
      <w:r w:rsidRPr="007D061B">
        <w:t>8.6.1</w:t>
      </w:r>
      <w:r w:rsidRPr="007D061B">
        <w:tab/>
        <w:t>Definition and applicability</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581" w:name="_Toc21095505"/>
      <w:bookmarkStart w:id="9582" w:name="_Toc29767038"/>
      <w:bookmarkStart w:id="9583" w:name="_Toc36041185"/>
      <w:bookmarkStart w:id="9584" w:name="_Toc37228595"/>
      <w:bookmarkStart w:id="9585" w:name="_Toc37229099"/>
      <w:bookmarkStart w:id="9586" w:name="_Toc37229603"/>
      <w:bookmarkStart w:id="9587" w:name="_Toc45907160"/>
      <w:bookmarkStart w:id="9588" w:name="_Toc61116315"/>
      <w:bookmarkStart w:id="9589" w:name="_Toc67061081"/>
      <w:bookmarkStart w:id="9590" w:name="_Toc74814586"/>
      <w:bookmarkStart w:id="9591" w:name="_Toc76506009"/>
      <w:bookmarkStart w:id="9592" w:name="_Toc83114257"/>
      <w:bookmarkStart w:id="9593" w:name="_Toc89875379"/>
      <w:bookmarkStart w:id="9594" w:name="_Toc98705943"/>
      <w:bookmarkStart w:id="9595" w:name="_Toc130916706"/>
      <w:bookmarkStart w:id="9596" w:name="_Toc137304656"/>
      <w:bookmarkStart w:id="9597" w:name="_Toc138890103"/>
      <w:bookmarkStart w:id="9598" w:name="_Toc145088809"/>
      <w:bookmarkStart w:id="9599" w:name="_Toc145089773"/>
      <w:bookmarkStart w:id="9600" w:name="_Toc155235868"/>
      <w:r w:rsidRPr="007D061B">
        <w:t>8.6.2</w:t>
      </w:r>
      <w:r w:rsidRPr="007D061B">
        <w:tab/>
        <w:t>Minimum Requirement</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01" w:name="_Toc21095506"/>
      <w:bookmarkStart w:id="9602" w:name="_Toc29767039"/>
      <w:bookmarkStart w:id="9603" w:name="_Toc36041186"/>
      <w:bookmarkStart w:id="9604" w:name="_Toc37228596"/>
      <w:bookmarkStart w:id="9605" w:name="_Toc37229100"/>
      <w:bookmarkStart w:id="9606" w:name="_Toc37229604"/>
      <w:bookmarkStart w:id="9607" w:name="_Toc45907161"/>
      <w:bookmarkStart w:id="9608" w:name="_Toc61116316"/>
      <w:bookmarkStart w:id="9609" w:name="_Toc67061082"/>
      <w:bookmarkStart w:id="9610" w:name="_Toc74814587"/>
      <w:bookmarkStart w:id="9611" w:name="_Toc76506010"/>
      <w:bookmarkStart w:id="9612" w:name="_Toc83114258"/>
      <w:bookmarkStart w:id="9613" w:name="_Toc89875380"/>
      <w:bookmarkStart w:id="9614" w:name="_Toc98705944"/>
      <w:bookmarkStart w:id="9615" w:name="_Toc130916707"/>
      <w:bookmarkStart w:id="9616" w:name="_Toc137304657"/>
      <w:bookmarkStart w:id="9617" w:name="_Toc138890104"/>
      <w:bookmarkStart w:id="9618" w:name="_Toc145088810"/>
      <w:bookmarkStart w:id="9619" w:name="_Toc145089774"/>
      <w:bookmarkStart w:id="9620" w:name="_Toc155235869"/>
      <w:r w:rsidRPr="007D061B">
        <w:t>8.6.3</w:t>
      </w:r>
      <w:r w:rsidRPr="007D061B">
        <w:tab/>
        <w:t>Test purpose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21" w:name="_Toc21095507"/>
      <w:bookmarkStart w:id="9622" w:name="_Toc29767040"/>
      <w:bookmarkStart w:id="9623" w:name="_Toc36041187"/>
      <w:bookmarkStart w:id="9624" w:name="_Toc37228597"/>
      <w:bookmarkStart w:id="9625" w:name="_Toc37229101"/>
      <w:bookmarkStart w:id="9626" w:name="_Toc37229605"/>
      <w:bookmarkStart w:id="9627" w:name="_Toc45907162"/>
      <w:bookmarkStart w:id="9628" w:name="_Toc61116317"/>
      <w:bookmarkStart w:id="9629" w:name="_Toc67061083"/>
      <w:bookmarkStart w:id="9630" w:name="_Toc74814588"/>
      <w:bookmarkStart w:id="9631" w:name="_Toc76506011"/>
      <w:bookmarkStart w:id="9632" w:name="_Toc83114259"/>
      <w:bookmarkStart w:id="9633" w:name="_Toc89875381"/>
      <w:bookmarkStart w:id="9634" w:name="_Toc98705945"/>
      <w:bookmarkStart w:id="9635" w:name="_Toc130916708"/>
      <w:bookmarkStart w:id="9636" w:name="_Toc137304658"/>
      <w:bookmarkStart w:id="9637" w:name="_Toc138890105"/>
      <w:bookmarkStart w:id="9638" w:name="_Toc145088811"/>
      <w:bookmarkStart w:id="9639" w:name="_Toc145089775"/>
      <w:bookmarkStart w:id="9640" w:name="_Toc155235870"/>
      <w:r w:rsidRPr="007D061B">
        <w:t>8.6.4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1D9FB9F" w14:textId="77777777" w:rsidR="005432EB" w:rsidRPr="007D061B" w:rsidRDefault="005432EB" w:rsidP="005432EB">
      <w:pPr>
        <w:pStyle w:val="Heading4"/>
      </w:pPr>
      <w:bookmarkStart w:id="9641" w:name="_Toc21095508"/>
      <w:bookmarkStart w:id="9642" w:name="_Toc29767041"/>
      <w:bookmarkStart w:id="9643" w:name="_Toc36041188"/>
      <w:bookmarkStart w:id="9644" w:name="_Toc37228598"/>
      <w:bookmarkStart w:id="9645" w:name="_Toc37229102"/>
      <w:bookmarkStart w:id="9646" w:name="_Toc37229606"/>
      <w:bookmarkStart w:id="9647" w:name="_Toc45907163"/>
      <w:bookmarkStart w:id="9648" w:name="_Toc61116318"/>
      <w:bookmarkStart w:id="9649" w:name="_Toc67061084"/>
      <w:bookmarkStart w:id="9650" w:name="_Toc74814589"/>
      <w:bookmarkStart w:id="9651" w:name="_Toc76506012"/>
      <w:bookmarkStart w:id="9652" w:name="_Toc83114260"/>
      <w:bookmarkStart w:id="9653" w:name="_Toc89875382"/>
      <w:bookmarkStart w:id="9654" w:name="_Toc98705946"/>
      <w:bookmarkStart w:id="9655" w:name="_Toc130916709"/>
      <w:bookmarkStart w:id="9656" w:name="_Toc137304659"/>
      <w:bookmarkStart w:id="9657" w:name="_Toc138890106"/>
      <w:bookmarkStart w:id="9658" w:name="_Toc145088812"/>
      <w:bookmarkStart w:id="9659" w:name="_Toc145089776"/>
      <w:bookmarkStart w:id="9660" w:name="_Toc155235871"/>
      <w:r w:rsidRPr="007D061B">
        <w:t>8.6.4.1</w:t>
      </w:r>
      <w:r w:rsidRPr="007D061B">
        <w:tab/>
        <w:t>Initial conditions</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61" w:name="_Toc21095509"/>
      <w:bookmarkStart w:id="9662" w:name="_Toc29767042"/>
      <w:bookmarkStart w:id="9663" w:name="_Toc36041189"/>
      <w:bookmarkStart w:id="9664" w:name="_Toc37228599"/>
      <w:bookmarkStart w:id="9665" w:name="_Toc37229103"/>
      <w:bookmarkStart w:id="9666" w:name="_Toc37229607"/>
      <w:bookmarkStart w:id="9667" w:name="_Toc45907164"/>
      <w:bookmarkStart w:id="9668" w:name="_Toc61116319"/>
      <w:bookmarkStart w:id="9669" w:name="_Toc67061085"/>
      <w:bookmarkStart w:id="9670" w:name="_Toc74814590"/>
      <w:bookmarkStart w:id="9671" w:name="_Toc76506013"/>
      <w:bookmarkStart w:id="9672" w:name="_Toc83114261"/>
      <w:bookmarkStart w:id="9673" w:name="_Toc89875383"/>
      <w:bookmarkStart w:id="9674" w:name="_Toc98705947"/>
      <w:bookmarkStart w:id="9675" w:name="_Toc130916710"/>
      <w:bookmarkStart w:id="9676" w:name="_Toc137304660"/>
      <w:bookmarkStart w:id="9677" w:name="_Toc138890107"/>
      <w:bookmarkStart w:id="9678" w:name="_Toc145088813"/>
      <w:bookmarkStart w:id="9679" w:name="_Toc145089777"/>
      <w:bookmarkStart w:id="9680" w:name="_Toc155235872"/>
      <w:r w:rsidRPr="007D061B">
        <w:t>8.6.4.2</w:t>
      </w:r>
      <w:r w:rsidRPr="007D061B">
        <w:tab/>
        <w:t>Procedure</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681" w:name="_Toc21095510"/>
      <w:bookmarkStart w:id="9682" w:name="_Toc29767043"/>
      <w:bookmarkStart w:id="9683" w:name="_Toc36041190"/>
      <w:bookmarkStart w:id="9684" w:name="_Toc37228600"/>
      <w:bookmarkStart w:id="9685" w:name="_Toc37229104"/>
      <w:bookmarkStart w:id="9686" w:name="_Toc37229608"/>
      <w:bookmarkStart w:id="9687" w:name="_Toc45907165"/>
      <w:bookmarkStart w:id="9688" w:name="_Toc61116320"/>
      <w:bookmarkStart w:id="9689" w:name="_Toc67061086"/>
      <w:bookmarkStart w:id="9690" w:name="_Toc74814591"/>
      <w:bookmarkStart w:id="9691" w:name="_Toc76506014"/>
      <w:bookmarkStart w:id="9692" w:name="_Toc83114262"/>
      <w:bookmarkStart w:id="9693" w:name="_Toc89875384"/>
      <w:bookmarkStart w:id="9694" w:name="_Toc98705948"/>
      <w:bookmarkStart w:id="9695" w:name="_Toc130916711"/>
      <w:bookmarkStart w:id="9696" w:name="_Toc137304661"/>
      <w:bookmarkStart w:id="9697" w:name="_Toc138890108"/>
      <w:bookmarkStart w:id="9698" w:name="_Toc145088814"/>
      <w:bookmarkStart w:id="9699" w:name="_Toc145089778"/>
      <w:bookmarkStart w:id="9700" w:name="_Toc155235873"/>
      <w:r w:rsidRPr="007D061B">
        <w:t>8.6.5</w:t>
      </w:r>
      <w:r w:rsidRPr="007D061B">
        <w:tab/>
        <w:t>Test Requirement</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01" w:name="_Toc21095511"/>
      <w:bookmarkStart w:id="9702" w:name="_Toc29767044"/>
      <w:bookmarkStart w:id="9703" w:name="_Toc36041191"/>
      <w:bookmarkStart w:id="9704" w:name="_Toc37228601"/>
      <w:bookmarkStart w:id="9705" w:name="_Toc37229105"/>
      <w:bookmarkStart w:id="9706" w:name="_Toc37229609"/>
      <w:bookmarkStart w:id="9707" w:name="_Toc45907166"/>
      <w:bookmarkStart w:id="9708" w:name="_Toc61116321"/>
      <w:bookmarkStart w:id="9709" w:name="_Toc67061087"/>
      <w:bookmarkStart w:id="9710" w:name="_Toc74814592"/>
      <w:bookmarkStart w:id="9711" w:name="_Toc76506015"/>
      <w:bookmarkStart w:id="9712" w:name="_Toc83114263"/>
      <w:bookmarkStart w:id="9713" w:name="_Toc89875385"/>
      <w:bookmarkStart w:id="9714" w:name="_Toc98705949"/>
      <w:bookmarkStart w:id="9715" w:name="_Toc130916712"/>
      <w:bookmarkStart w:id="9716" w:name="_Toc137304662"/>
      <w:bookmarkStart w:id="9717" w:name="_Toc138890109"/>
      <w:bookmarkStart w:id="9718" w:name="_Toc145088815"/>
      <w:bookmarkStart w:id="9719" w:name="_Toc145089779"/>
      <w:bookmarkStart w:id="9720" w:name="_Toc155235874"/>
      <w:r w:rsidRPr="007D061B">
        <w:t xml:space="preserve">Annex A (normative): </w:t>
      </w:r>
      <w:r w:rsidRPr="007D061B">
        <w:br/>
        <w:t>Characteristics of interfering signals</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EE9DC06" w14:textId="77777777" w:rsidR="005432EB" w:rsidRPr="007D061B" w:rsidRDefault="005432EB" w:rsidP="005432EB">
      <w:pPr>
        <w:pStyle w:val="Heading8"/>
      </w:pPr>
      <w:r w:rsidRPr="007D061B">
        <w:br w:type="page"/>
      </w:r>
      <w:bookmarkStart w:id="9721" w:name="_Toc21095512"/>
      <w:bookmarkStart w:id="9722" w:name="_Toc29767045"/>
      <w:bookmarkStart w:id="9723" w:name="_Toc36041192"/>
      <w:bookmarkStart w:id="9724" w:name="_Toc37228602"/>
      <w:bookmarkStart w:id="9725" w:name="_Toc37229106"/>
      <w:bookmarkStart w:id="9726" w:name="_Toc37229610"/>
      <w:bookmarkStart w:id="9727" w:name="_Toc45907167"/>
      <w:bookmarkStart w:id="9728" w:name="_Toc61116322"/>
      <w:bookmarkStart w:id="9729" w:name="_Toc67061088"/>
      <w:bookmarkStart w:id="9730" w:name="_Toc74814593"/>
      <w:bookmarkStart w:id="9731" w:name="_Toc76506016"/>
      <w:bookmarkStart w:id="9732" w:name="_Toc83114264"/>
      <w:bookmarkStart w:id="9733" w:name="_Toc89875386"/>
      <w:bookmarkStart w:id="9734" w:name="_Toc98705950"/>
      <w:bookmarkStart w:id="9735" w:name="_Toc130916713"/>
      <w:bookmarkStart w:id="9736" w:name="_Toc137304663"/>
      <w:bookmarkStart w:id="9737" w:name="_Toc138890110"/>
      <w:bookmarkStart w:id="9738" w:name="_Toc145088816"/>
      <w:bookmarkStart w:id="9739" w:name="_Toc145089780"/>
      <w:bookmarkStart w:id="9740" w:name="_Toc155235875"/>
      <w:r w:rsidRPr="007D061B">
        <w:t xml:space="preserve">Annex B (normative): </w:t>
      </w:r>
      <w:r w:rsidRPr="007D061B">
        <w:br/>
        <w:t>Environmental requirements for the BS equipment</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2CAAB277" w14:textId="77777777" w:rsidR="005432EB" w:rsidRPr="007D061B" w:rsidRDefault="005432EB" w:rsidP="005432EB">
      <w:pPr>
        <w:pStyle w:val="Heading1"/>
      </w:pPr>
      <w:bookmarkStart w:id="9741" w:name="_Toc21095513"/>
      <w:bookmarkStart w:id="9742" w:name="_Toc29767046"/>
      <w:bookmarkStart w:id="9743" w:name="_Toc36041193"/>
      <w:bookmarkStart w:id="9744" w:name="_Toc37228603"/>
      <w:bookmarkStart w:id="9745" w:name="_Toc37229107"/>
      <w:bookmarkStart w:id="9746" w:name="_Toc37229611"/>
      <w:bookmarkStart w:id="9747" w:name="_Toc45907168"/>
      <w:bookmarkStart w:id="9748" w:name="_Toc61116323"/>
      <w:bookmarkStart w:id="9749" w:name="_Toc67061089"/>
      <w:bookmarkStart w:id="9750" w:name="_Toc74814594"/>
      <w:bookmarkStart w:id="9751" w:name="_Toc76506017"/>
      <w:bookmarkStart w:id="9752" w:name="_Toc83114265"/>
      <w:bookmarkStart w:id="9753" w:name="_Toc89875387"/>
      <w:bookmarkStart w:id="9754" w:name="_Toc98705951"/>
      <w:bookmarkStart w:id="9755" w:name="_Toc130916714"/>
      <w:bookmarkStart w:id="9756" w:name="_Toc137304664"/>
      <w:bookmarkStart w:id="9757" w:name="_Toc138890111"/>
      <w:bookmarkStart w:id="9758" w:name="_Toc145088817"/>
      <w:bookmarkStart w:id="9759" w:name="_Toc145089781"/>
      <w:bookmarkStart w:id="9760" w:name="_Toc155235876"/>
      <w:r w:rsidRPr="007D061B">
        <w:t>B.1</w:t>
      </w:r>
      <w:r w:rsidRPr="007D061B">
        <w:tab/>
        <w:t>General</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61" w:name="_Toc21095514"/>
      <w:bookmarkStart w:id="9762" w:name="_Toc29767047"/>
      <w:bookmarkStart w:id="9763" w:name="_Toc36041194"/>
      <w:bookmarkStart w:id="9764" w:name="_Toc37228604"/>
      <w:bookmarkStart w:id="9765" w:name="_Toc37229108"/>
      <w:bookmarkStart w:id="9766" w:name="_Toc37229612"/>
      <w:bookmarkStart w:id="9767" w:name="_Toc45907169"/>
      <w:bookmarkStart w:id="9768" w:name="_Toc61116324"/>
      <w:bookmarkStart w:id="9769" w:name="_Toc67061090"/>
      <w:bookmarkStart w:id="9770" w:name="_Toc74814595"/>
      <w:bookmarkStart w:id="9771" w:name="_Toc76506018"/>
      <w:bookmarkStart w:id="9772" w:name="_Toc83114266"/>
      <w:bookmarkStart w:id="9773" w:name="_Toc89875388"/>
      <w:bookmarkStart w:id="9774" w:name="_Toc98705952"/>
      <w:bookmarkStart w:id="9775" w:name="_Toc130916715"/>
      <w:bookmarkStart w:id="9776" w:name="_Toc137304665"/>
      <w:bookmarkStart w:id="9777" w:name="_Toc138890112"/>
      <w:bookmarkStart w:id="9778" w:name="_Toc145088818"/>
      <w:bookmarkStart w:id="9779" w:name="_Toc145089782"/>
      <w:bookmarkStart w:id="9780" w:name="_Toc155235877"/>
      <w:r w:rsidRPr="007D061B">
        <w:t>B.2</w:t>
      </w:r>
      <w:r w:rsidRPr="007D061B">
        <w:tab/>
      </w:r>
      <w:r w:rsidRPr="007D061B">
        <w:rPr>
          <w:rFonts w:cs="v4.2.0"/>
        </w:rPr>
        <w:t>Normal test environment</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781" w:name="_Toc21095515"/>
      <w:bookmarkStart w:id="9782" w:name="_Toc29767048"/>
      <w:bookmarkStart w:id="9783" w:name="_Toc36041195"/>
      <w:bookmarkStart w:id="9784" w:name="_Toc37228605"/>
      <w:bookmarkStart w:id="9785" w:name="_Toc37229109"/>
      <w:bookmarkStart w:id="9786" w:name="_Toc37229613"/>
      <w:bookmarkStart w:id="9787" w:name="_Toc45907170"/>
      <w:bookmarkStart w:id="9788" w:name="_Toc61116325"/>
      <w:bookmarkStart w:id="9789" w:name="_Toc67061091"/>
      <w:bookmarkStart w:id="9790" w:name="_Toc74814596"/>
      <w:bookmarkStart w:id="9791" w:name="_Toc76506019"/>
      <w:bookmarkStart w:id="9792" w:name="_Toc83114267"/>
      <w:bookmarkStart w:id="9793" w:name="_Toc89875389"/>
      <w:bookmarkStart w:id="9794" w:name="_Toc98705953"/>
      <w:bookmarkStart w:id="9795" w:name="_Toc130916716"/>
      <w:bookmarkStart w:id="9796" w:name="_Toc137304666"/>
      <w:bookmarkStart w:id="9797" w:name="_Toc138890113"/>
      <w:bookmarkStart w:id="9798" w:name="_Toc145088819"/>
      <w:bookmarkStart w:id="9799" w:name="_Toc145089783"/>
      <w:bookmarkStart w:id="9800" w:name="_Toc155235878"/>
      <w:r w:rsidRPr="007D061B">
        <w:t>B.3</w:t>
      </w:r>
      <w:r w:rsidRPr="007D061B">
        <w:tab/>
      </w:r>
      <w:r w:rsidRPr="007D061B">
        <w:rPr>
          <w:rFonts w:cs="v4.2.0"/>
        </w:rPr>
        <w:t>Extreme test environment</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254348B2" w14:textId="77777777" w:rsidR="005432EB" w:rsidRPr="007D061B" w:rsidRDefault="005432EB" w:rsidP="005432EB">
      <w:pPr>
        <w:pStyle w:val="Heading2"/>
      </w:pPr>
      <w:bookmarkStart w:id="9801" w:name="_Toc21095516"/>
      <w:bookmarkStart w:id="9802" w:name="_Toc29767049"/>
      <w:bookmarkStart w:id="9803" w:name="_Toc36041196"/>
      <w:bookmarkStart w:id="9804" w:name="_Toc37228606"/>
      <w:bookmarkStart w:id="9805" w:name="_Toc37229110"/>
      <w:bookmarkStart w:id="9806" w:name="_Toc37229614"/>
      <w:bookmarkStart w:id="9807" w:name="_Toc45907171"/>
      <w:bookmarkStart w:id="9808" w:name="_Toc61116326"/>
      <w:bookmarkStart w:id="9809" w:name="_Toc67061092"/>
      <w:bookmarkStart w:id="9810" w:name="_Toc74814597"/>
      <w:bookmarkStart w:id="9811" w:name="_Toc76506020"/>
      <w:bookmarkStart w:id="9812" w:name="_Toc83114268"/>
      <w:bookmarkStart w:id="9813" w:name="_Toc89875390"/>
      <w:bookmarkStart w:id="9814" w:name="_Toc98705954"/>
      <w:bookmarkStart w:id="9815" w:name="_Toc130916717"/>
      <w:bookmarkStart w:id="9816" w:name="_Toc137304667"/>
      <w:bookmarkStart w:id="9817" w:name="_Toc138890114"/>
      <w:bookmarkStart w:id="9818" w:name="_Toc145088820"/>
      <w:bookmarkStart w:id="9819" w:name="_Toc145089784"/>
      <w:bookmarkStart w:id="9820" w:name="_Toc155235879"/>
      <w:r w:rsidRPr="007D061B">
        <w:t>B.3.1</w:t>
      </w:r>
      <w:r w:rsidRPr="007D061B">
        <w:tab/>
        <w:t>General</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21" w:name="_Toc21095517"/>
      <w:bookmarkStart w:id="9822" w:name="_Toc29767050"/>
      <w:bookmarkStart w:id="9823" w:name="_Toc36041197"/>
      <w:bookmarkStart w:id="9824" w:name="_Toc37228607"/>
      <w:bookmarkStart w:id="9825" w:name="_Toc37229111"/>
      <w:bookmarkStart w:id="9826" w:name="_Toc37229615"/>
      <w:bookmarkStart w:id="9827" w:name="_Toc45907172"/>
      <w:bookmarkStart w:id="9828" w:name="_Toc61116327"/>
      <w:bookmarkStart w:id="9829" w:name="_Toc67061093"/>
      <w:bookmarkStart w:id="9830" w:name="_Toc74814598"/>
      <w:bookmarkStart w:id="9831" w:name="_Toc76506021"/>
      <w:bookmarkStart w:id="9832" w:name="_Toc83114269"/>
      <w:bookmarkStart w:id="9833" w:name="_Toc89875391"/>
      <w:bookmarkStart w:id="9834" w:name="_Toc98705955"/>
      <w:bookmarkStart w:id="9835" w:name="_Toc130916718"/>
      <w:bookmarkStart w:id="9836" w:name="_Toc137304668"/>
      <w:bookmarkStart w:id="9837" w:name="_Toc138890115"/>
      <w:bookmarkStart w:id="9838" w:name="_Toc145088821"/>
      <w:bookmarkStart w:id="9839" w:name="_Toc145089785"/>
      <w:bookmarkStart w:id="9840" w:name="_Toc155235880"/>
      <w:r w:rsidRPr="007D061B">
        <w:t>B.3.2</w:t>
      </w:r>
      <w:r w:rsidRPr="007D061B">
        <w:tab/>
        <w:t>Extreme temperature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41" w:name="_Toc21095518"/>
      <w:bookmarkStart w:id="9842" w:name="_Toc29767051"/>
      <w:bookmarkStart w:id="9843" w:name="_Toc36041198"/>
      <w:bookmarkStart w:id="9844" w:name="_Toc37228608"/>
      <w:bookmarkStart w:id="9845" w:name="_Toc37229112"/>
      <w:bookmarkStart w:id="9846" w:name="_Toc37229616"/>
      <w:bookmarkStart w:id="9847" w:name="_Toc45907173"/>
      <w:bookmarkStart w:id="9848" w:name="_Toc61116328"/>
      <w:bookmarkStart w:id="9849" w:name="_Toc67061094"/>
      <w:bookmarkStart w:id="9850" w:name="_Toc74814599"/>
      <w:bookmarkStart w:id="9851" w:name="_Toc76506022"/>
      <w:bookmarkStart w:id="9852" w:name="_Toc83114270"/>
      <w:bookmarkStart w:id="9853" w:name="_Toc89875392"/>
      <w:bookmarkStart w:id="9854" w:name="_Toc98705956"/>
      <w:bookmarkStart w:id="9855" w:name="_Toc130916719"/>
      <w:bookmarkStart w:id="9856" w:name="_Toc137304669"/>
      <w:bookmarkStart w:id="9857" w:name="_Toc138890116"/>
      <w:bookmarkStart w:id="9858" w:name="_Toc145088822"/>
      <w:bookmarkStart w:id="9859" w:name="_Toc145089786"/>
      <w:bookmarkStart w:id="9860" w:name="_Toc155235881"/>
      <w:r w:rsidRPr="007D061B">
        <w:t>B.4</w:t>
      </w:r>
      <w:r w:rsidRPr="007D061B">
        <w:tab/>
      </w:r>
      <w:r w:rsidRPr="007D061B">
        <w:rPr>
          <w:rFonts w:cs="v4.2.0"/>
        </w:rPr>
        <w:t>Vibration</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61" w:name="_Toc21095519"/>
      <w:bookmarkStart w:id="9862" w:name="_Toc29767052"/>
      <w:bookmarkStart w:id="9863" w:name="_Toc36041199"/>
      <w:bookmarkStart w:id="9864" w:name="_Toc37228609"/>
      <w:bookmarkStart w:id="9865" w:name="_Toc37229113"/>
      <w:bookmarkStart w:id="9866" w:name="_Toc37229617"/>
      <w:bookmarkStart w:id="9867" w:name="_Toc45907174"/>
      <w:bookmarkStart w:id="9868" w:name="_Toc61116329"/>
      <w:bookmarkStart w:id="9869" w:name="_Toc67061095"/>
      <w:bookmarkStart w:id="9870" w:name="_Toc74814600"/>
      <w:bookmarkStart w:id="9871" w:name="_Toc76506023"/>
      <w:bookmarkStart w:id="9872" w:name="_Toc83114271"/>
      <w:bookmarkStart w:id="9873" w:name="_Toc89875393"/>
      <w:bookmarkStart w:id="9874" w:name="_Toc98705957"/>
      <w:bookmarkStart w:id="9875" w:name="_Toc130916720"/>
      <w:bookmarkStart w:id="9876" w:name="_Toc137304670"/>
      <w:bookmarkStart w:id="9877" w:name="_Toc138890117"/>
      <w:bookmarkStart w:id="9878" w:name="_Toc145088823"/>
      <w:bookmarkStart w:id="9879" w:name="_Toc145089787"/>
      <w:bookmarkStart w:id="9880" w:name="_Toc155235882"/>
      <w:r w:rsidRPr="007D061B">
        <w:t>B.5</w:t>
      </w:r>
      <w:r w:rsidRPr="007D061B">
        <w:tab/>
      </w:r>
      <w:r w:rsidRPr="007D061B">
        <w:rPr>
          <w:rFonts w:cs="v4.2.0"/>
        </w:rPr>
        <w:t>Power supply</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881" w:name="_Toc21095520"/>
      <w:bookmarkStart w:id="9882" w:name="_Toc29767053"/>
      <w:bookmarkStart w:id="9883" w:name="_Toc36041200"/>
      <w:bookmarkStart w:id="9884" w:name="_Toc37228610"/>
      <w:bookmarkStart w:id="9885" w:name="_Toc37229114"/>
      <w:bookmarkStart w:id="9886" w:name="_Toc37229618"/>
      <w:bookmarkStart w:id="9887" w:name="_Toc45907175"/>
      <w:bookmarkStart w:id="9888" w:name="_Toc61116330"/>
      <w:bookmarkStart w:id="9889" w:name="_Toc67061096"/>
      <w:bookmarkStart w:id="9890" w:name="_Toc74814601"/>
      <w:bookmarkStart w:id="9891" w:name="_Toc76506024"/>
      <w:bookmarkStart w:id="9892" w:name="_Toc83114272"/>
      <w:bookmarkStart w:id="9893" w:name="_Toc89875394"/>
      <w:bookmarkStart w:id="9894" w:name="_Toc98705958"/>
      <w:bookmarkStart w:id="9895" w:name="_Toc130916721"/>
      <w:bookmarkStart w:id="9896" w:name="_Toc137304671"/>
      <w:bookmarkStart w:id="9897" w:name="_Toc138890118"/>
      <w:bookmarkStart w:id="9898" w:name="_Toc145088824"/>
      <w:bookmarkStart w:id="9899" w:name="_Toc145089788"/>
      <w:bookmarkStart w:id="9900" w:name="_Toc155235883"/>
      <w:r w:rsidRPr="007D061B">
        <w:rPr>
          <w:lang w:eastAsia="sv-SE"/>
        </w:rPr>
        <w:t>B.6</w:t>
      </w:r>
      <w:r w:rsidRPr="007D061B">
        <w:rPr>
          <w:lang w:eastAsia="sv-SE"/>
        </w:rPr>
        <w:tab/>
        <w:t>Measurement of test environments</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01" w:name="_Toc21095521"/>
      <w:bookmarkStart w:id="9902" w:name="_Toc29767054"/>
      <w:bookmarkStart w:id="9903" w:name="_Toc36041201"/>
      <w:bookmarkStart w:id="9904" w:name="_Toc37228611"/>
      <w:bookmarkStart w:id="9905" w:name="_Toc37229115"/>
      <w:bookmarkStart w:id="9906" w:name="_Toc37229619"/>
      <w:bookmarkStart w:id="9907" w:name="_Toc45907176"/>
      <w:bookmarkStart w:id="9908" w:name="_Toc61116331"/>
      <w:bookmarkStart w:id="9909" w:name="_Toc67061097"/>
      <w:bookmarkStart w:id="9910" w:name="_Toc74814602"/>
      <w:bookmarkStart w:id="9911" w:name="_Toc76506025"/>
      <w:bookmarkStart w:id="9912" w:name="_Toc83114273"/>
      <w:bookmarkStart w:id="9913" w:name="_Toc89875395"/>
      <w:bookmarkStart w:id="9914" w:name="_Toc98705959"/>
      <w:bookmarkStart w:id="9915" w:name="_Toc130916722"/>
      <w:bookmarkStart w:id="9916" w:name="_Toc137304672"/>
      <w:bookmarkStart w:id="9917" w:name="_Toc138890119"/>
      <w:bookmarkStart w:id="9918" w:name="_Toc145088825"/>
      <w:bookmarkStart w:id="9919" w:name="_Toc145089789"/>
      <w:bookmarkStart w:id="9920" w:name="_Toc155235884"/>
      <w:r w:rsidRPr="007D061B">
        <w:t>Annex C (informative):</w:t>
      </w:r>
      <w:r w:rsidRPr="007D061B">
        <w:br/>
        <w:t>Test tolerances and derivation of test requirements</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21" w:name="_Toc21095522"/>
      <w:bookmarkStart w:id="9922" w:name="_Toc29767055"/>
      <w:bookmarkStart w:id="9923" w:name="_Toc36041202"/>
      <w:bookmarkStart w:id="9924" w:name="_Toc37228612"/>
      <w:bookmarkStart w:id="9925" w:name="_Toc37229116"/>
      <w:bookmarkStart w:id="9926" w:name="_Toc37229620"/>
      <w:bookmarkStart w:id="9927" w:name="_Toc45907177"/>
      <w:bookmarkStart w:id="9928" w:name="_Toc61116332"/>
      <w:bookmarkStart w:id="9929" w:name="_Toc67061098"/>
      <w:bookmarkStart w:id="9930" w:name="_Toc74814603"/>
      <w:bookmarkStart w:id="9931" w:name="_Toc76506026"/>
      <w:bookmarkStart w:id="9932" w:name="_Toc83114274"/>
      <w:bookmarkStart w:id="9933" w:name="_Toc89875396"/>
      <w:bookmarkStart w:id="9934" w:name="_Toc98705960"/>
      <w:bookmarkStart w:id="9935" w:name="_Toc130916723"/>
      <w:bookmarkStart w:id="9936" w:name="_Toc137304673"/>
      <w:bookmarkStart w:id="9937" w:name="_Toc138890120"/>
      <w:bookmarkStart w:id="9938" w:name="_Toc145088826"/>
      <w:bookmarkStart w:id="9939" w:name="_Toc145089790"/>
      <w:bookmarkStart w:id="9940" w:name="_Toc155235885"/>
      <w:r w:rsidRPr="007D061B">
        <w:t xml:space="preserve">Annex D (informative): </w:t>
      </w:r>
      <w:r w:rsidRPr="007D061B">
        <w:br/>
        <w:t>Measurement system set-up</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5BDE98F7" w14:textId="77777777" w:rsidR="005432EB" w:rsidRPr="007D061B" w:rsidRDefault="005432EB" w:rsidP="005432EB">
      <w:pPr>
        <w:pStyle w:val="Heading1"/>
      </w:pPr>
      <w:bookmarkStart w:id="9941" w:name="_Toc21095523"/>
      <w:bookmarkStart w:id="9942" w:name="_Toc29767056"/>
      <w:bookmarkStart w:id="9943" w:name="_Toc36041203"/>
      <w:bookmarkStart w:id="9944" w:name="_Toc37228613"/>
      <w:bookmarkStart w:id="9945" w:name="_Toc37229117"/>
      <w:bookmarkStart w:id="9946" w:name="_Toc37229621"/>
      <w:bookmarkStart w:id="9947" w:name="_Toc45907178"/>
      <w:bookmarkStart w:id="9948" w:name="_Toc61116333"/>
      <w:bookmarkStart w:id="9949" w:name="_Toc67061099"/>
      <w:bookmarkStart w:id="9950" w:name="_Toc74814604"/>
      <w:bookmarkStart w:id="9951" w:name="_Toc76506027"/>
      <w:bookmarkStart w:id="9952" w:name="_Toc83114275"/>
      <w:bookmarkStart w:id="9953" w:name="_Toc89875397"/>
      <w:bookmarkStart w:id="9954" w:name="_Toc98705961"/>
      <w:bookmarkStart w:id="9955" w:name="_Toc130916724"/>
      <w:bookmarkStart w:id="9956" w:name="_Toc137304674"/>
      <w:bookmarkStart w:id="9957" w:name="_Toc138890121"/>
      <w:bookmarkStart w:id="9958" w:name="_Toc145088827"/>
      <w:bookmarkStart w:id="9959" w:name="_Toc145089791"/>
      <w:bookmarkStart w:id="9960" w:name="_Toc155235886"/>
      <w:r w:rsidRPr="007D061B">
        <w:t>D.1</w:t>
      </w:r>
      <w:r w:rsidRPr="007D061B">
        <w:tab/>
        <w:t>Transmitter</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059F162C" w14:textId="77777777" w:rsidR="005432EB" w:rsidRPr="007D061B" w:rsidRDefault="005432EB" w:rsidP="005432EB">
      <w:pPr>
        <w:pStyle w:val="Heading2"/>
      </w:pPr>
      <w:bookmarkStart w:id="9961" w:name="_Toc21095524"/>
      <w:bookmarkStart w:id="9962" w:name="_Toc29767057"/>
      <w:bookmarkStart w:id="9963" w:name="_Toc36041204"/>
      <w:bookmarkStart w:id="9964" w:name="_Toc37228614"/>
      <w:bookmarkStart w:id="9965" w:name="_Toc37229118"/>
      <w:bookmarkStart w:id="9966" w:name="_Toc37229622"/>
      <w:bookmarkStart w:id="9967" w:name="_Toc45907179"/>
      <w:bookmarkStart w:id="9968" w:name="_Toc61116334"/>
      <w:bookmarkStart w:id="9969" w:name="_Toc67061100"/>
      <w:bookmarkStart w:id="9970" w:name="_Toc74814605"/>
      <w:bookmarkStart w:id="9971" w:name="_Toc76506028"/>
      <w:bookmarkStart w:id="9972" w:name="_Toc83114276"/>
      <w:bookmarkStart w:id="9973" w:name="_Toc89875398"/>
      <w:bookmarkStart w:id="9974" w:name="_Toc98705962"/>
      <w:bookmarkStart w:id="9975" w:name="_Toc130916725"/>
      <w:bookmarkStart w:id="9976" w:name="_Toc137304675"/>
      <w:bookmarkStart w:id="9977" w:name="_Toc138890122"/>
      <w:bookmarkStart w:id="9978" w:name="_Toc145088828"/>
      <w:bookmarkStart w:id="9979" w:name="_Toc145089792"/>
      <w:bookmarkStart w:id="9980" w:name="_Toc155235887"/>
      <w:r w:rsidRPr="007D061B">
        <w:t>D.1.1</w:t>
      </w:r>
      <w:r w:rsidRPr="007D061B">
        <w:tab/>
        <w:t>AAS BS output power, transmitter ON/OFF power, modulation quality, frequency error and operating band unwanted emissions</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7pt;height:211pt" o:ole="">
            <v:imagedata r:id="rId215" o:title=""/>
          </v:shape>
          <o:OLEObject Type="Embed" ProgID="Word.Picture.8" ShapeID="_x0000_i1127" DrawAspect="Content" ObjectID="_1766323429"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981" w:name="_MON_1537739997"/>
    <w:bookmarkEnd w:id="9981"/>
    <w:p w14:paraId="63E83C7E" w14:textId="77777777" w:rsidR="005432EB" w:rsidRPr="007D061B" w:rsidRDefault="005432EB" w:rsidP="005432EB">
      <w:pPr>
        <w:pStyle w:val="TH"/>
      </w:pPr>
      <w:r w:rsidRPr="007D061B">
        <w:object w:dxaOrig="9265" w:dyaOrig="4212" w14:anchorId="032A16AE">
          <v:shape id="_x0000_i1128" type="#_x0000_t75" style="width:462.7pt;height:211pt" o:ole="">
            <v:imagedata r:id="rId217" o:title=""/>
          </v:shape>
          <o:OLEObject Type="Embed" ProgID="Word.Picture.8" ShapeID="_x0000_i1128" DrawAspect="Content" ObjectID="_1766323430"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982" w:name="_Toc21095525"/>
      <w:bookmarkStart w:id="9983" w:name="_Toc29767058"/>
      <w:bookmarkStart w:id="9984" w:name="_Toc36041205"/>
      <w:bookmarkStart w:id="9985" w:name="_Toc37228615"/>
      <w:bookmarkStart w:id="9986" w:name="_Toc37229119"/>
      <w:bookmarkStart w:id="9987" w:name="_Toc37229623"/>
      <w:bookmarkStart w:id="9988" w:name="_Toc45907180"/>
      <w:bookmarkStart w:id="9989" w:name="_Toc61116335"/>
      <w:bookmarkStart w:id="9990" w:name="_Toc67061101"/>
      <w:bookmarkStart w:id="9991" w:name="_Toc74814606"/>
      <w:bookmarkStart w:id="9992" w:name="_Toc76506029"/>
      <w:bookmarkStart w:id="9993" w:name="_Toc83114277"/>
      <w:bookmarkStart w:id="9994" w:name="_Toc89875399"/>
      <w:bookmarkStart w:id="9995" w:name="_Toc98705963"/>
      <w:bookmarkStart w:id="9996" w:name="_Toc130916726"/>
      <w:bookmarkStart w:id="9997" w:name="_Toc137304676"/>
      <w:bookmarkStart w:id="9998" w:name="_Toc138890123"/>
      <w:bookmarkStart w:id="9999" w:name="_Toc145088829"/>
      <w:bookmarkStart w:id="10000" w:name="_Toc145089793"/>
      <w:bookmarkStart w:id="10001" w:name="_Toc155235888"/>
      <w:r w:rsidRPr="007D061B">
        <w:t>D.1.2</w:t>
      </w:r>
      <w:r w:rsidRPr="007D061B">
        <w:tab/>
        <w:t>Transmitter intermodulation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bookmarkStart w:id="10002" w:name="_MON_1587198493"/>
    <w:bookmarkEnd w:id="10002"/>
    <w:p w14:paraId="3B5F4B63" w14:textId="64FE5849" w:rsidR="00734A5F" w:rsidRDefault="00734A5F" w:rsidP="00734A5F">
      <w:pPr>
        <w:pStyle w:val="TH"/>
      </w:pPr>
      <w:r>
        <w:object w:dxaOrig="9639" w:dyaOrig="3967" w14:anchorId="68461E1E">
          <v:shape id="_x0000_i1129" type="#_x0000_t75" style="width:483.35pt;height:195.35pt" o:ole="">
            <v:imagedata r:id="rId219" o:title=""/>
          </v:shape>
          <o:OLEObject Type="Embed" ProgID="Word.Picture.8" ShapeID="_x0000_i1129" DrawAspect="Content" ObjectID="_1766323431"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03" w:name="_Toc21095526"/>
      <w:bookmarkStart w:id="10004" w:name="_Toc29767059"/>
      <w:bookmarkStart w:id="10005" w:name="_Toc36041206"/>
      <w:bookmarkStart w:id="10006" w:name="_Toc37228616"/>
      <w:bookmarkStart w:id="10007" w:name="_Toc37229120"/>
      <w:bookmarkStart w:id="10008" w:name="_Toc37229624"/>
      <w:bookmarkStart w:id="10009" w:name="_Toc45907181"/>
      <w:bookmarkStart w:id="10010" w:name="_Toc61116336"/>
      <w:bookmarkStart w:id="10011" w:name="_Toc67061102"/>
      <w:bookmarkStart w:id="10012" w:name="_Toc74814607"/>
      <w:bookmarkStart w:id="10013" w:name="_Toc76506030"/>
      <w:bookmarkStart w:id="10014" w:name="_Toc83114278"/>
      <w:bookmarkStart w:id="10015" w:name="_Toc89875400"/>
      <w:bookmarkStart w:id="10016" w:name="_Toc98705964"/>
      <w:bookmarkStart w:id="10017" w:name="_Toc130916727"/>
      <w:bookmarkStart w:id="10018" w:name="_Toc137304677"/>
      <w:bookmarkStart w:id="10019" w:name="_Toc138890124"/>
      <w:bookmarkStart w:id="10020" w:name="_Toc145088830"/>
      <w:bookmarkStart w:id="10021" w:name="_Toc145089794"/>
      <w:bookmarkStart w:id="10022" w:name="_Toc155235889"/>
      <w:r w:rsidRPr="007D061B">
        <w:t>D.1.3</w:t>
      </w:r>
      <w:r w:rsidRPr="007D061B">
        <w:tab/>
        <w:t>Transmitter spurious emissions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23" w:name="_MON_1550912725"/>
    <w:bookmarkEnd w:id="10023"/>
    <w:p w14:paraId="6E502986" w14:textId="77777777" w:rsidR="005432EB" w:rsidRPr="007D061B" w:rsidRDefault="005432EB" w:rsidP="005432EB">
      <w:pPr>
        <w:pStyle w:val="TH"/>
      </w:pPr>
      <w:r w:rsidRPr="007D061B">
        <w:object w:dxaOrig="9265" w:dyaOrig="4212" w14:anchorId="20C3EDD2">
          <v:shape id="_x0000_i1130" type="#_x0000_t75" style="width:462.7pt;height:211pt" o:ole="">
            <v:imagedata r:id="rId221" o:title=""/>
          </v:shape>
          <o:OLEObject Type="Embed" ProgID="Word.Picture.8" ShapeID="_x0000_i1130" DrawAspect="Content" ObjectID="_1766323432"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24" w:name="_MON_1550912890"/>
    <w:bookmarkEnd w:id="10024"/>
    <w:p w14:paraId="3EFBE078" w14:textId="77777777" w:rsidR="005432EB" w:rsidRPr="007D061B" w:rsidRDefault="005432EB" w:rsidP="005432EB">
      <w:pPr>
        <w:pStyle w:val="TH"/>
      </w:pPr>
      <w:r w:rsidRPr="007D061B">
        <w:object w:dxaOrig="9265" w:dyaOrig="4212" w14:anchorId="17874EA8">
          <v:shape id="_x0000_i1131" type="#_x0000_t75" style="width:462.7pt;height:211pt" o:ole="">
            <v:imagedata r:id="rId223" o:title=""/>
          </v:shape>
          <o:OLEObject Type="Embed" ProgID="Word.Picture.8" ShapeID="_x0000_i1131" DrawAspect="Content" ObjectID="_1766323433"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25" w:name="_Toc21095527"/>
      <w:bookmarkStart w:id="10026" w:name="_Toc29767060"/>
      <w:bookmarkStart w:id="10027" w:name="_Toc36041207"/>
      <w:bookmarkStart w:id="10028" w:name="_Toc37228617"/>
      <w:bookmarkStart w:id="10029" w:name="_Toc37229121"/>
      <w:bookmarkStart w:id="10030" w:name="_Toc37229625"/>
      <w:bookmarkStart w:id="10031" w:name="_Toc45907182"/>
      <w:bookmarkStart w:id="10032" w:name="_Toc61116337"/>
      <w:bookmarkStart w:id="10033" w:name="_Toc67061103"/>
      <w:bookmarkStart w:id="10034" w:name="_Toc74814608"/>
      <w:bookmarkStart w:id="10035" w:name="_Toc76506031"/>
      <w:bookmarkStart w:id="10036" w:name="_Toc83114279"/>
      <w:bookmarkStart w:id="10037" w:name="_Toc89875401"/>
      <w:bookmarkStart w:id="10038" w:name="_Toc98705965"/>
      <w:bookmarkStart w:id="10039" w:name="_Toc130916728"/>
      <w:bookmarkStart w:id="10040" w:name="_Toc137304678"/>
      <w:bookmarkStart w:id="10041" w:name="_Toc138890125"/>
      <w:bookmarkStart w:id="10042" w:name="_Toc145088831"/>
      <w:bookmarkStart w:id="10043" w:name="_Toc145089795"/>
      <w:bookmarkStart w:id="10044" w:name="_Toc155235890"/>
      <w:r w:rsidRPr="007D061B">
        <w:t>D.2</w:t>
      </w:r>
      <w:r w:rsidRPr="007D061B">
        <w:tab/>
        <w:t>Receiver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5E3E46E5" w14:textId="77777777" w:rsidR="005432EB" w:rsidRPr="007D061B" w:rsidRDefault="005432EB" w:rsidP="005432EB">
      <w:pPr>
        <w:pStyle w:val="Heading2"/>
      </w:pPr>
      <w:bookmarkStart w:id="10045" w:name="_Toc21095528"/>
      <w:bookmarkStart w:id="10046" w:name="_Toc29767061"/>
      <w:bookmarkStart w:id="10047" w:name="_Toc36041208"/>
      <w:bookmarkStart w:id="10048" w:name="_Toc37228618"/>
      <w:bookmarkStart w:id="10049" w:name="_Toc37229122"/>
      <w:bookmarkStart w:id="10050" w:name="_Toc37229626"/>
      <w:bookmarkStart w:id="10051" w:name="_Toc45907183"/>
      <w:bookmarkStart w:id="10052" w:name="_Toc61116338"/>
      <w:bookmarkStart w:id="10053" w:name="_Toc67061104"/>
      <w:bookmarkStart w:id="10054" w:name="_Toc74814609"/>
      <w:bookmarkStart w:id="10055" w:name="_Toc76506032"/>
      <w:bookmarkStart w:id="10056" w:name="_Toc83114280"/>
      <w:bookmarkStart w:id="10057" w:name="_Toc89875402"/>
      <w:bookmarkStart w:id="10058" w:name="_Toc98705966"/>
      <w:bookmarkStart w:id="10059" w:name="_Toc130916729"/>
      <w:bookmarkStart w:id="10060" w:name="_Toc137304679"/>
      <w:bookmarkStart w:id="10061" w:name="_Toc138890126"/>
      <w:bookmarkStart w:id="10062" w:name="_Toc145088832"/>
      <w:bookmarkStart w:id="10063" w:name="_Toc145089796"/>
      <w:bookmarkStart w:id="10064" w:name="_Toc155235891"/>
      <w:r w:rsidRPr="007D061B">
        <w:t>D.2.1</w:t>
      </w:r>
      <w:r w:rsidRPr="007D061B">
        <w:tab/>
        <w:t>Reference sensitivity level</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0134"/>
    <w:bookmarkEnd w:id="10065"/>
    <w:p w14:paraId="1632B43B" w14:textId="77777777" w:rsidR="005432EB" w:rsidRPr="007D061B" w:rsidRDefault="005432EB" w:rsidP="005432EB">
      <w:pPr>
        <w:pStyle w:val="TH"/>
      </w:pPr>
      <w:r w:rsidRPr="007D061B">
        <w:object w:dxaOrig="9265" w:dyaOrig="4212" w14:anchorId="3CE153CE">
          <v:shape id="_x0000_i1132" type="#_x0000_t75" style="width:462.7pt;height:211pt" o:ole="">
            <v:imagedata r:id="rId225" o:title=""/>
          </v:shape>
          <o:OLEObject Type="Embed" ProgID="Word.Picture.8" ShapeID="_x0000_i1132" DrawAspect="Content" ObjectID="_1766323434"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066" w:name="_Toc21095529"/>
      <w:bookmarkStart w:id="10067" w:name="_Toc29767062"/>
      <w:bookmarkStart w:id="10068" w:name="_Toc36041209"/>
      <w:bookmarkStart w:id="10069" w:name="_Toc37228619"/>
      <w:bookmarkStart w:id="10070" w:name="_Toc37229123"/>
      <w:bookmarkStart w:id="10071" w:name="_Toc37229627"/>
      <w:bookmarkStart w:id="10072" w:name="_Toc45907184"/>
      <w:bookmarkStart w:id="10073" w:name="_Toc61116339"/>
      <w:bookmarkStart w:id="10074" w:name="_Toc67061105"/>
      <w:bookmarkStart w:id="10075" w:name="_Toc74814610"/>
      <w:bookmarkStart w:id="10076" w:name="_Toc76506033"/>
      <w:bookmarkStart w:id="10077" w:name="_Toc83114281"/>
      <w:bookmarkStart w:id="10078" w:name="_Toc89875403"/>
      <w:bookmarkStart w:id="10079" w:name="_Toc98705967"/>
      <w:bookmarkStart w:id="10080" w:name="_Toc130916730"/>
      <w:bookmarkStart w:id="10081" w:name="_Toc137304680"/>
      <w:bookmarkStart w:id="10082" w:name="_Toc138890127"/>
      <w:bookmarkStart w:id="10083" w:name="_Toc145088833"/>
      <w:bookmarkStart w:id="10084" w:name="_Toc145089797"/>
      <w:bookmarkStart w:id="10085" w:name="_Toc155235892"/>
      <w:r w:rsidRPr="007D061B">
        <w:t>D.2.2</w:t>
      </w:r>
      <w:r w:rsidRPr="007D061B">
        <w:tab/>
        <w:t>Receiver Dynamic Range</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bookmarkStart w:id="10086" w:name="_MON_1537740143"/>
    <w:bookmarkEnd w:id="10086"/>
    <w:p w14:paraId="7B86325B" w14:textId="77777777" w:rsidR="005432EB" w:rsidRPr="007D061B" w:rsidRDefault="005432EB" w:rsidP="005432EB">
      <w:pPr>
        <w:pStyle w:val="TH"/>
      </w:pPr>
      <w:r w:rsidRPr="007D061B">
        <w:object w:dxaOrig="9265" w:dyaOrig="4212" w14:anchorId="2B58D855">
          <v:shape id="_x0000_i1133" type="#_x0000_t75" style="width:462.7pt;height:211pt" o:ole="">
            <v:imagedata r:id="rId227" o:title=""/>
          </v:shape>
          <o:OLEObject Type="Embed" ProgID="Word.Picture.8" ShapeID="_x0000_i1133" DrawAspect="Content" ObjectID="_1766323435"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087" w:name="_Toc21095530"/>
      <w:bookmarkStart w:id="10088" w:name="_Toc29767063"/>
      <w:bookmarkStart w:id="10089" w:name="_Toc36041210"/>
      <w:bookmarkStart w:id="10090" w:name="_Toc37228620"/>
      <w:bookmarkStart w:id="10091" w:name="_Toc37229124"/>
      <w:bookmarkStart w:id="10092" w:name="_Toc37229628"/>
      <w:bookmarkStart w:id="10093" w:name="_Toc45907185"/>
      <w:bookmarkStart w:id="10094" w:name="_Toc61116340"/>
      <w:bookmarkStart w:id="10095" w:name="_Toc67061106"/>
      <w:bookmarkStart w:id="10096" w:name="_Toc74814611"/>
      <w:bookmarkStart w:id="10097" w:name="_Toc76506034"/>
      <w:bookmarkStart w:id="10098" w:name="_Toc83114282"/>
      <w:bookmarkStart w:id="10099" w:name="_Toc89875404"/>
      <w:bookmarkStart w:id="10100" w:name="_Toc98705968"/>
      <w:bookmarkStart w:id="10101" w:name="_Toc130916731"/>
      <w:bookmarkStart w:id="10102" w:name="_Toc137304681"/>
      <w:bookmarkStart w:id="10103" w:name="_Toc138890128"/>
      <w:bookmarkStart w:id="10104" w:name="_Toc145088834"/>
      <w:bookmarkStart w:id="10105" w:name="_Toc145089798"/>
      <w:bookmarkStart w:id="10106" w:name="_Toc155235893"/>
      <w:r w:rsidRPr="007D061B">
        <w:t>D.2.3</w:t>
      </w:r>
      <w:r w:rsidRPr="007D061B">
        <w:tab/>
        <w:t>Receiver Adjacent channel selectivity and narrowband blocking</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bookmarkStart w:id="10107" w:name="_MON_1537740159"/>
    <w:bookmarkEnd w:id="10107"/>
    <w:p w14:paraId="5AB4B1D6" w14:textId="77777777" w:rsidR="005432EB" w:rsidRPr="007D061B" w:rsidRDefault="005432EB" w:rsidP="005432EB">
      <w:pPr>
        <w:pStyle w:val="TH"/>
      </w:pPr>
      <w:r w:rsidRPr="007D061B">
        <w:object w:dxaOrig="9265" w:dyaOrig="4212" w14:anchorId="0A700E32">
          <v:shape id="_x0000_i1134" type="#_x0000_t75" style="width:462.7pt;height:211pt" o:ole="">
            <v:imagedata r:id="rId229" o:title=""/>
          </v:shape>
          <o:OLEObject Type="Embed" ProgID="Word.Picture.8" ShapeID="_x0000_i1134" DrawAspect="Content" ObjectID="_1766323436"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08" w:name="_Toc21095531"/>
      <w:bookmarkStart w:id="10109" w:name="_Toc29767064"/>
      <w:bookmarkStart w:id="10110" w:name="_Toc36041211"/>
      <w:bookmarkStart w:id="10111" w:name="_Toc37228621"/>
      <w:bookmarkStart w:id="10112" w:name="_Toc37229125"/>
      <w:bookmarkStart w:id="10113" w:name="_Toc37229629"/>
      <w:bookmarkStart w:id="10114" w:name="_Toc45907186"/>
      <w:bookmarkStart w:id="10115" w:name="_Toc61116341"/>
      <w:bookmarkStart w:id="10116" w:name="_Toc67061107"/>
      <w:bookmarkStart w:id="10117" w:name="_Toc74814612"/>
      <w:bookmarkStart w:id="10118" w:name="_Toc76506035"/>
      <w:bookmarkStart w:id="10119" w:name="_Toc83114283"/>
      <w:bookmarkStart w:id="10120" w:name="_Toc89875405"/>
      <w:bookmarkStart w:id="10121" w:name="_Toc98705969"/>
      <w:bookmarkStart w:id="10122" w:name="_Toc130916732"/>
      <w:bookmarkStart w:id="10123" w:name="_Toc137304682"/>
      <w:bookmarkStart w:id="10124" w:name="_Toc138890129"/>
      <w:bookmarkStart w:id="10125" w:name="_Toc145088835"/>
      <w:bookmarkStart w:id="10126" w:name="_Toc145089799"/>
      <w:bookmarkStart w:id="10127" w:name="_Toc155235894"/>
      <w:r w:rsidRPr="007D061B">
        <w:t>D.2.4</w:t>
      </w:r>
      <w:r w:rsidRPr="007D061B">
        <w:tab/>
        <w:t>Receiver spurious emissions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28" w:name="_MON_1537740184"/>
    <w:bookmarkEnd w:id="10128"/>
    <w:p w14:paraId="087C97FD" w14:textId="77777777" w:rsidR="005432EB" w:rsidRPr="007D061B" w:rsidRDefault="005432EB" w:rsidP="005432EB">
      <w:pPr>
        <w:pStyle w:val="TH"/>
      </w:pPr>
      <w:r w:rsidRPr="007D061B">
        <w:object w:dxaOrig="9265" w:dyaOrig="4212" w14:anchorId="07DD5B6D">
          <v:shape id="_x0000_i1135" type="#_x0000_t75" style="width:462.7pt;height:211pt" o:ole="">
            <v:imagedata r:id="rId231" o:title=""/>
          </v:shape>
          <o:OLEObject Type="Embed" ProgID="Word.Picture.8" ShapeID="_x0000_i1135" DrawAspect="Content" ObjectID="_1766323437"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29" w:name="_MON_1537740200"/>
    <w:bookmarkEnd w:id="10129"/>
    <w:p w14:paraId="4DEF2193" w14:textId="77777777" w:rsidR="005432EB" w:rsidRPr="007D061B" w:rsidRDefault="005432EB" w:rsidP="005432EB">
      <w:pPr>
        <w:pStyle w:val="TH"/>
      </w:pPr>
      <w:r w:rsidRPr="007D061B">
        <w:object w:dxaOrig="9265" w:dyaOrig="4212" w14:anchorId="52090E1B">
          <v:shape id="_x0000_i1136" type="#_x0000_t75" style="width:462.7pt;height:211pt" o:ole="">
            <v:imagedata r:id="rId233" o:title=""/>
          </v:shape>
          <o:OLEObject Type="Embed" ProgID="Word.Picture.8" ShapeID="_x0000_i1136" DrawAspect="Content" ObjectID="_1766323438"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30" w:name="_Toc21095532"/>
      <w:bookmarkStart w:id="10131" w:name="_Toc29767065"/>
      <w:bookmarkStart w:id="10132" w:name="_Toc36041212"/>
      <w:bookmarkStart w:id="10133" w:name="_Toc37228622"/>
      <w:bookmarkStart w:id="10134" w:name="_Toc37229126"/>
      <w:bookmarkStart w:id="10135" w:name="_Toc37229630"/>
      <w:bookmarkStart w:id="10136" w:name="_Toc45907187"/>
      <w:bookmarkStart w:id="10137" w:name="_Toc61116342"/>
      <w:bookmarkStart w:id="10138" w:name="_Toc67061108"/>
      <w:bookmarkStart w:id="10139" w:name="_Toc74814613"/>
      <w:bookmarkStart w:id="10140" w:name="_Toc76506036"/>
      <w:bookmarkStart w:id="10141" w:name="_Toc83114284"/>
      <w:bookmarkStart w:id="10142" w:name="_Toc89875406"/>
      <w:bookmarkStart w:id="10143" w:name="_Toc98705970"/>
      <w:bookmarkStart w:id="10144" w:name="_Toc130916733"/>
      <w:bookmarkStart w:id="10145" w:name="_Toc137304683"/>
      <w:bookmarkStart w:id="10146" w:name="_Toc138890130"/>
      <w:bookmarkStart w:id="10147" w:name="_Toc145088836"/>
      <w:bookmarkStart w:id="10148" w:name="_Toc145089800"/>
      <w:bookmarkStart w:id="10149" w:name="_Toc155235895"/>
      <w:r w:rsidRPr="007D061B">
        <w:t>D.2.5</w:t>
      </w:r>
      <w:r w:rsidRPr="007D061B">
        <w:tab/>
        <w:t>Receiver In-channel selectivity</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bookmarkStart w:id="10150" w:name="_MON_1537740211"/>
    <w:bookmarkEnd w:id="10150"/>
    <w:p w14:paraId="70A8CDFC" w14:textId="77777777" w:rsidR="005432EB" w:rsidRPr="007D061B" w:rsidRDefault="005432EB" w:rsidP="005432EB">
      <w:pPr>
        <w:pStyle w:val="TH"/>
      </w:pPr>
      <w:r w:rsidRPr="007D061B">
        <w:object w:dxaOrig="9265" w:dyaOrig="4212" w14:anchorId="406F13C6">
          <v:shape id="_x0000_i1137" type="#_x0000_t75" style="width:462.7pt;height:211pt" o:ole="">
            <v:imagedata r:id="rId235" o:title=""/>
          </v:shape>
          <o:OLEObject Type="Embed" ProgID="Word.Picture.8" ShapeID="_x0000_i1137" DrawAspect="Content" ObjectID="_1766323439"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51" w:name="_Toc21095533"/>
      <w:bookmarkStart w:id="10152" w:name="_Toc29767066"/>
      <w:bookmarkStart w:id="10153" w:name="_Toc36041213"/>
      <w:bookmarkStart w:id="10154" w:name="_Toc37228623"/>
      <w:bookmarkStart w:id="10155" w:name="_Toc37229127"/>
      <w:bookmarkStart w:id="10156" w:name="_Toc37229631"/>
      <w:bookmarkStart w:id="10157" w:name="_Toc45907188"/>
      <w:bookmarkStart w:id="10158" w:name="_Toc61116343"/>
      <w:bookmarkStart w:id="10159" w:name="_Toc67061109"/>
      <w:bookmarkStart w:id="10160" w:name="_Toc74814614"/>
      <w:bookmarkStart w:id="10161" w:name="_Toc76506037"/>
      <w:bookmarkStart w:id="10162" w:name="_Toc83114285"/>
      <w:bookmarkStart w:id="10163" w:name="_Toc89875407"/>
      <w:bookmarkStart w:id="10164" w:name="_Toc98705971"/>
      <w:bookmarkStart w:id="10165" w:name="_Toc130916734"/>
      <w:bookmarkStart w:id="10166" w:name="_Toc137304684"/>
      <w:bookmarkStart w:id="10167" w:name="_Toc138890131"/>
      <w:bookmarkStart w:id="10168" w:name="_Toc145088837"/>
      <w:bookmarkStart w:id="10169" w:name="_Toc145089801"/>
      <w:bookmarkStart w:id="10170" w:name="_Toc155235896"/>
      <w:r w:rsidRPr="007D061B">
        <w:t>D.2.6</w:t>
      </w:r>
      <w:r w:rsidRPr="007D061B">
        <w:tab/>
        <w:t>Receiver Intermodulation</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bookmarkStart w:id="10171" w:name="_MON_1537740246"/>
    <w:bookmarkEnd w:id="10171"/>
    <w:p w14:paraId="5272F0FA" w14:textId="77777777" w:rsidR="005432EB" w:rsidRPr="007D061B" w:rsidRDefault="005432EB" w:rsidP="005432EB">
      <w:pPr>
        <w:pStyle w:val="TH"/>
      </w:pPr>
      <w:r w:rsidRPr="007D061B">
        <w:object w:dxaOrig="10175" w:dyaOrig="4212" w14:anchorId="00567756">
          <v:shape id="_x0000_i1138" type="#_x0000_t75" style="width:483.35pt;height:200.35pt" o:ole="">
            <v:imagedata r:id="rId237" o:title=""/>
          </v:shape>
          <o:OLEObject Type="Embed" ProgID="Word.Picture.8" ShapeID="_x0000_i1138" DrawAspect="Content" ObjectID="_1766323440"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172" w:name="historyclause"/>
      <w:r w:rsidRPr="007D061B">
        <w:br w:type="page"/>
      </w:r>
      <w:bookmarkStart w:id="10173" w:name="_Toc21095534"/>
      <w:bookmarkStart w:id="10174" w:name="_Toc29767067"/>
      <w:bookmarkStart w:id="10175" w:name="_Toc36041214"/>
      <w:bookmarkStart w:id="10176" w:name="_Toc37228624"/>
      <w:bookmarkStart w:id="10177" w:name="_Toc37229128"/>
      <w:bookmarkStart w:id="10178" w:name="_Toc37229632"/>
      <w:bookmarkStart w:id="10179" w:name="_Toc45907189"/>
      <w:bookmarkStart w:id="10180" w:name="_Toc61116344"/>
      <w:bookmarkStart w:id="10181" w:name="_Toc67061110"/>
      <w:bookmarkStart w:id="10182" w:name="_Toc74814615"/>
      <w:bookmarkStart w:id="10183" w:name="_Toc76506038"/>
      <w:bookmarkStart w:id="10184" w:name="_Toc83114286"/>
      <w:bookmarkStart w:id="10185" w:name="_Toc89875408"/>
      <w:bookmarkStart w:id="10186" w:name="_Toc98705972"/>
      <w:bookmarkStart w:id="10187" w:name="_Toc130916735"/>
      <w:bookmarkStart w:id="10188" w:name="_Toc137304685"/>
      <w:bookmarkStart w:id="10189" w:name="_Toc138890132"/>
      <w:bookmarkStart w:id="10190" w:name="_Toc145088838"/>
      <w:bookmarkStart w:id="10191" w:name="_Toc145089802"/>
      <w:bookmarkStart w:id="10192" w:name="_Toc155235897"/>
      <w:r w:rsidRPr="007D061B">
        <w:t>Annex E (informative):</w:t>
      </w:r>
      <w:r w:rsidRPr="007D061B">
        <w:br/>
        <w:t>Change history</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172"/>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r w:rsidR="00C72521" w:rsidRPr="007D061B" w14:paraId="210D7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5799E6" w14:textId="49558F66"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B7B7A3" w14:textId="7F321D27"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CD30F" w14:textId="5183B524"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09E766" w14:textId="3260F4E1" w:rsidR="00C72521" w:rsidRPr="00C72521" w:rsidRDefault="00C72521" w:rsidP="00C72521">
            <w:pPr>
              <w:pStyle w:val="TAL"/>
              <w:rPr>
                <w:sz w:val="16"/>
                <w:szCs w:val="16"/>
              </w:rPr>
            </w:pPr>
            <w:r w:rsidRPr="00C72521">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F2520" w14:textId="4C9F2491"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FF3C5" w14:textId="104ABDCC"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7C0C9" w14:textId="6E2EAE89" w:rsidR="00C72521" w:rsidRPr="00C72521" w:rsidRDefault="00C72521" w:rsidP="00C72521">
            <w:pPr>
              <w:pStyle w:val="TAL"/>
              <w:rPr>
                <w:sz w:val="16"/>
                <w:szCs w:val="16"/>
              </w:rPr>
            </w:pPr>
            <w:r w:rsidRPr="00C72521">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8802" w14:textId="624A7010" w:rsidR="00C72521" w:rsidRDefault="00C72521" w:rsidP="00C72521">
            <w:pPr>
              <w:pStyle w:val="TAL"/>
              <w:rPr>
                <w:sz w:val="16"/>
                <w:szCs w:val="16"/>
              </w:rPr>
            </w:pPr>
            <w:r>
              <w:rPr>
                <w:sz w:val="16"/>
                <w:szCs w:val="16"/>
              </w:rPr>
              <w:t>16.14.0</w:t>
            </w:r>
          </w:p>
        </w:tc>
      </w:tr>
      <w:tr w:rsidR="00C72521" w:rsidRPr="007D061B" w14:paraId="6E654C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A8A96F" w14:textId="6CD47B7D"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8BC86" w14:textId="2E926226"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E5392B" w14:textId="44C90BE8"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CF1451" w14:textId="1E5FFCE6" w:rsidR="00C72521" w:rsidRPr="00C72521" w:rsidRDefault="00C72521" w:rsidP="00C72521">
            <w:pPr>
              <w:pStyle w:val="TAL"/>
              <w:rPr>
                <w:sz w:val="16"/>
                <w:szCs w:val="16"/>
              </w:rPr>
            </w:pPr>
            <w:r w:rsidRPr="00C72521">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3E45" w14:textId="6375C976"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A48C" w14:textId="38BE9FC4"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573A3" w14:textId="0FEAA074" w:rsidR="00C72521" w:rsidRPr="00C72521" w:rsidRDefault="00C72521" w:rsidP="00C72521">
            <w:pPr>
              <w:pStyle w:val="TAL"/>
              <w:rPr>
                <w:sz w:val="16"/>
                <w:szCs w:val="16"/>
              </w:rPr>
            </w:pPr>
            <w:r w:rsidRPr="00C72521">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219D1" w14:textId="36B1B9F6" w:rsidR="00C72521" w:rsidRDefault="00C72521" w:rsidP="00C72521">
            <w:pPr>
              <w:pStyle w:val="TAL"/>
              <w:rPr>
                <w:sz w:val="16"/>
                <w:szCs w:val="16"/>
              </w:rPr>
            </w:pPr>
            <w:r>
              <w:rPr>
                <w:sz w:val="16"/>
                <w:szCs w:val="16"/>
              </w:rPr>
              <w:t>16.14.0</w:t>
            </w:r>
          </w:p>
        </w:tc>
      </w:tr>
      <w:tr w:rsidR="00C72521" w:rsidRPr="007D061B" w14:paraId="7789D6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6B754" w14:textId="40CC0979"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400A4" w14:textId="6E942D3D"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794601" w14:textId="6FDA9759" w:rsidR="00C72521" w:rsidRPr="00C72521" w:rsidRDefault="00C72521" w:rsidP="00C72521">
            <w:pPr>
              <w:pStyle w:val="TAL"/>
              <w:rPr>
                <w:sz w:val="16"/>
                <w:szCs w:val="16"/>
              </w:rPr>
            </w:pPr>
            <w:r w:rsidRPr="00C72521">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F7792" w14:textId="0403EB43" w:rsidR="00C72521" w:rsidRPr="00C72521" w:rsidRDefault="00C72521" w:rsidP="00C72521">
            <w:pPr>
              <w:pStyle w:val="TAL"/>
              <w:rPr>
                <w:sz w:val="16"/>
                <w:szCs w:val="16"/>
              </w:rPr>
            </w:pPr>
            <w:r w:rsidRPr="00C72521">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AE266" w14:textId="77777777" w:rsidR="00C72521" w:rsidRPr="00C72521" w:rsidRDefault="00C72521" w:rsidP="00C7252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2C09" w14:textId="256520A4" w:rsidR="00C72521" w:rsidRPr="00C72521" w:rsidRDefault="00C72521" w:rsidP="00C72521">
            <w:pPr>
              <w:pStyle w:val="TAL"/>
              <w:rPr>
                <w:sz w:val="16"/>
                <w:szCs w:val="16"/>
              </w:rPr>
            </w:pPr>
            <w:r w:rsidRPr="00C7252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2BF7" w14:textId="371A3E29" w:rsidR="00C72521" w:rsidRPr="00C72521" w:rsidRDefault="00C72521" w:rsidP="00C72521">
            <w:pPr>
              <w:pStyle w:val="TAL"/>
              <w:rPr>
                <w:sz w:val="16"/>
                <w:szCs w:val="16"/>
              </w:rPr>
            </w:pPr>
            <w:r w:rsidRPr="00C72521">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D5C47" w14:textId="1F4447A9" w:rsidR="00C72521" w:rsidRDefault="00C72521" w:rsidP="00C72521">
            <w:pPr>
              <w:pStyle w:val="TAL"/>
              <w:rPr>
                <w:sz w:val="16"/>
                <w:szCs w:val="16"/>
              </w:rPr>
            </w:pPr>
            <w:r>
              <w:rPr>
                <w:sz w:val="16"/>
                <w:szCs w:val="16"/>
              </w:rPr>
              <w:t>16.14.0</w:t>
            </w:r>
          </w:p>
        </w:tc>
      </w:tr>
      <w:tr w:rsidR="00765C53" w:rsidRPr="007D061B" w14:paraId="1DF3A7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394712" w14:textId="7321D897"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83E5A" w14:textId="18E0B6C2"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CE11C" w14:textId="37E70A88" w:rsidR="00765C53" w:rsidRPr="00765C53" w:rsidRDefault="00765C53" w:rsidP="00765C53">
            <w:pPr>
              <w:pStyle w:val="TAL"/>
              <w:rPr>
                <w:sz w:val="16"/>
                <w:szCs w:val="16"/>
              </w:rPr>
            </w:pPr>
            <w:r w:rsidRPr="00765C53">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C49D8E" w14:textId="293BD3E5" w:rsidR="00765C53" w:rsidRPr="00765C53" w:rsidRDefault="00765C53" w:rsidP="00765C53">
            <w:pPr>
              <w:pStyle w:val="TAL"/>
              <w:rPr>
                <w:sz w:val="16"/>
                <w:szCs w:val="16"/>
              </w:rPr>
            </w:pPr>
            <w:r w:rsidRPr="00765C5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14C5" w14:textId="77777777" w:rsidR="00765C53" w:rsidRPr="00765C53" w:rsidRDefault="00765C53" w:rsidP="00765C5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EA6" w14:textId="773CD061"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E20E" w14:textId="24D31C06" w:rsidR="00765C53" w:rsidRPr="00765C53" w:rsidRDefault="00765C53" w:rsidP="00765C53">
            <w:pPr>
              <w:pStyle w:val="TAL"/>
              <w:rPr>
                <w:sz w:val="16"/>
                <w:szCs w:val="16"/>
              </w:rPr>
            </w:pPr>
            <w:r w:rsidRPr="00765C53">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256E" w14:textId="06BC89E6" w:rsidR="00765C53" w:rsidRDefault="00765C53" w:rsidP="00765C53">
            <w:pPr>
              <w:pStyle w:val="TAL"/>
              <w:rPr>
                <w:sz w:val="16"/>
                <w:szCs w:val="16"/>
              </w:rPr>
            </w:pPr>
            <w:r>
              <w:rPr>
                <w:sz w:val="16"/>
                <w:szCs w:val="16"/>
              </w:rPr>
              <w:t>16.15.0</w:t>
            </w:r>
          </w:p>
        </w:tc>
      </w:tr>
      <w:tr w:rsidR="00765C53" w:rsidRPr="007D061B" w14:paraId="2D92E10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DF968A" w14:textId="6EA05FFA"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EF5A4" w14:textId="198EE2B9"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24F52" w14:textId="358BCC16" w:rsidR="00765C53" w:rsidRPr="00765C53" w:rsidRDefault="00765C53" w:rsidP="00765C53">
            <w:pPr>
              <w:pStyle w:val="TAL"/>
              <w:rPr>
                <w:sz w:val="16"/>
                <w:szCs w:val="16"/>
              </w:rPr>
            </w:pPr>
            <w:r w:rsidRPr="00765C53">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E9E636" w14:textId="7313116C" w:rsidR="00765C53" w:rsidRPr="00765C53" w:rsidRDefault="00765C53" w:rsidP="00765C53">
            <w:pPr>
              <w:pStyle w:val="TAL"/>
              <w:rPr>
                <w:sz w:val="16"/>
                <w:szCs w:val="16"/>
              </w:rPr>
            </w:pPr>
            <w:r w:rsidRPr="00765C53">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9543" w14:textId="3D904390" w:rsidR="00765C53" w:rsidRPr="00765C53" w:rsidRDefault="00765C53" w:rsidP="00765C53">
            <w:pPr>
              <w:pStyle w:val="TAL"/>
              <w:rPr>
                <w:rFonts w:cs="Arial"/>
                <w:sz w:val="16"/>
                <w:szCs w:val="16"/>
              </w:rPr>
            </w:pPr>
            <w:r w:rsidRPr="00765C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7F7B1" w14:textId="627CB15E"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61EA9" w14:textId="51E6D16B" w:rsidR="00765C53" w:rsidRPr="00765C53" w:rsidRDefault="00765C53" w:rsidP="00765C53">
            <w:pPr>
              <w:pStyle w:val="TAL"/>
              <w:rPr>
                <w:sz w:val="16"/>
                <w:szCs w:val="16"/>
              </w:rPr>
            </w:pPr>
            <w:r w:rsidRPr="00765C53">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1FAB" w14:textId="516B8694" w:rsidR="00765C53" w:rsidRDefault="00765C53" w:rsidP="00765C53">
            <w:pPr>
              <w:pStyle w:val="TAL"/>
              <w:rPr>
                <w:sz w:val="16"/>
                <w:szCs w:val="16"/>
              </w:rPr>
            </w:pPr>
            <w:r>
              <w:rPr>
                <w:sz w:val="16"/>
                <w:szCs w:val="16"/>
              </w:rPr>
              <w:t>16.15.0</w:t>
            </w:r>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7F2C4" w14:textId="77777777" w:rsidR="00043DDC" w:rsidRDefault="00043DDC">
      <w:r>
        <w:separator/>
      </w:r>
    </w:p>
  </w:endnote>
  <w:endnote w:type="continuationSeparator" w:id="0">
    <w:p w14:paraId="425E6AD8" w14:textId="77777777" w:rsidR="00043DDC" w:rsidRDefault="00043D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ＭＳ ゴシック"/>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A8457" w14:textId="77777777" w:rsidR="000B693D" w:rsidRDefault="000B69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0B11A" w14:textId="77777777" w:rsidR="000B693D" w:rsidRDefault="000B69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CDECD" w14:textId="77777777" w:rsidR="000B693D" w:rsidRDefault="000B693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8C683" w14:textId="77777777" w:rsidR="00043DDC" w:rsidRDefault="00043DDC">
      <w:r>
        <w:separator/>
      </w:r>
    </w:p>
  </w:footnote>
  <w:footnote w:type="continuationSeparator" w:id="0">
    <w:p w14:paraId="08E0104B" w14:textId="77777777" w:rsidR="00043DDC" w:rsidRDefault="00043D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D65D6" w14:textId="77777777" w:rsidR="000B693D" w:rsidRDefault="000B69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5B0A3" w14:textId="77777777" w:rsidR="000B693D" w:rsidRDefault="000B69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4428" w14:textId="77777777" w:rsidR="000B693D" w:rsidRDefault="000B693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1DF8D1B0"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693D">
      <w:rPr>
        <w:rFonts w:ascii="Arial" w:hAnsi="Arial" w:cs="Arial"/>
        <w:b/>
        <w:noProof/>
        <w:sz w:val="18"/>
        <w:szCs w:val="18"/>
      </w:rPr>
      <w:t>3GPP TS 37.145-1 V16.15.0 (2023-12)</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734D4030"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693D">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43DDC"/>
    <w:rsid w:val="00051834"/>
    <w:rsid w:val="00054A22"/>
    <w:rsid w:val="00062023"/>
    <w:rsid w:val="000655A6"/>
    <w:rsid w:val="00080512"/>
    <w:rsid w:val="00085818"/>
    <w:rsid w:val="000B693D"/>
    <w:rsid w:val="000C47C3"/>
    <w:rsid w:val="000D58AB"/>
    <w:rsid w:val="000D7EFA"/>
    <w:rsid w:val="000E30B5"/>
    <w:rsid w:val="000E3215"/>
    <w:rsid w:val="000F3C18"/>
    <w:rsid w:val="0010086A"/>
    <w:rsid w:val="001110E6"/>
    <w:rsid w:val="00133525"/>
    <w:rsid w:val="00136F07"/>
    <w:rsid w:val="00142DA7"/>
    <w:rsid w:val="001444CB"/>
    <w:rsid w:val="001461CE"/>
    <w:rsid w:val="00162FD0"/>
    <w:rsid w:val="00175464"/>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6339"/>
    <w:rsid w:val="002C79CD"/>
    <w:rsid w:val="002E00EE"/>
    <w:rsid w:val="003066C9"/>
    <w:rsid w:val="003172DC"/>
    <w:rsid w:val="00321B5F"/>
    <w:rsid w:val="003245D2"/>
    <w:rsid w:val="00333DD3"/>
    <w:rsid w:val="00353938"/>
    <w:rsid w:val="0035462D"/>
    <w:rsid w:val="003765B8"/>
    <w:rsid w:val="00380FC5"/>
    <w:rsid w:val="0038434B"/>
    <w:rsid w:val="003B1FE6"/>
    <w:rsid w:val="003C3971"/>
    <w:rsid w:val="003D5EE9"/>
    <w:rsid w:val="00401A77"/>
    <w:rsid w:val="00405102"/>
    <w:rsid w:val="00410F9E"/>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B4662"/>
    <w:rsid w:val="005C05DC"/>
    <w:rsid w:val="005D2E01"/>
    <w:rsid w:val="005D7526"/>
    <w:rsid w:val="005E4BB2"/>
    <w:rsid w:val="00602AEA"/>
    <w:rsid w:val="00614FDF"/>
    <w:rsid w:val="0063543D"/>
    <w:rsid w:val="00645DB9"/>
    <w:rsid w:val="00647114"/>
    <w:rsid w:val="006530B9"/>
    <w:rsid w:val="00687ECA"/>
    <w:rsid w:val="006A323F"/>
    <w:rsid w:val="006B30D0"/>
    <w:rsid w:val="006B481C"/>
    <w:rsid w:val="006C3D95"/>
    <w:rsid w:val="006D66DA"/>
    <w:rsid w:val="006D6CEB"/>
    <w:rsid w:val="006E5C86"/>
    <w:rsid w:val="00701116"/>
    <w:rsid w:val="00713C44"/>
    <w:rsid w:val="00732CBC"/>
    <w:rsid w:val="00734A5B"/>
    <w:rsid w:val="00734A5F"/>
    <w:rsid w:val="00735854"/>
    <w:rsid w:val="0074026F"/>
    <w:rsid w:val="007429F6"/>
    <w:rsid w:val="00744E76"/>
    <w:rsid w:val="007558FE"/>
    <w:rsid w:val="00765C53"/>
    <w:rsid w:val="00774DA4"/>
    <w:rsid w:val="00781F0F"/>
    <w:rsid w:val="00794376"/>
    <w:rsid w:val="007B5D02"/>
    <w:rsid w:val="007B600E"/>
    <w:rsid w:val="007D061B"/>
    <w:rsid w:val="007F0F4A"/>
    <w:rsid w:val="008028A4"/>
    <w:rsid w:val="00826BCE"/>
    <w:rsid w:val="00830747"/>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33083"/>
    <w:rsid w:val="00942EC2"/>
    <w:rsid w:val="009461B6"/>
    <w:rsid w:val="0095428F"/>
    <w:rsid w:val="0098651E"/>
    <w:rsid w:val="00987D1F"/>
    <w:rsid w:val="009A74D5"/>
    <w:rsid w:val="009B4586"/>
    <w:rsid w:val="009E7DC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6777E"/>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672E8"/>
    <w:rsid w:val="00C72521"/>
    <w:rsid w:val="00C72833"/>
    <w:rsid w:val="00C80F1D"/>
    <w:rsid w:val="00C92F84"/>
    <w:rsid w:val="00C93E14"/>
    <w:rsid w:val="00C93F40"/>
    <w:rsid w:val="00CA3D0C"/>
    <w:rsid w:val="00CB19B4"/>
    <w:rsid w:val="00CE14ED"/>
    <w:rsid w:val="00D064E9"/>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2986"/>
    <w:rsid w:val="00DD4C17"/>
    <w:rsid w:val="00DD74A5"/>
    <w:rsid w:val="00DE6616"/>
    <w:rsid w:val="00DF2B1F"/>
    <w:rsid w:val="00DF2C76"/>
    <w:rsid w:val="00DF62CD"/>
    <w:rsid w:val="00E000B9"/>
    <w:rsid w:val="00E07ABB"/>
    <w:rsid w:val="00E16509"/>
    <w:rsid w:val="00E44582"/>
    <w:rsid w:val="00E61317"/>
    <w:rsid w:val="00E70FB6"/>
    <w:rsid w:val="00E77645"/>
    <w:rsid w:val="00EA150D"/>
    <w:rsid w:val="00EA15B0"/>
    <w:rsid w:val="00EA5EA7"/>
    <w:rsid w:val="00EC3DC2"/>
    <w:rsid w:val="00EC4A25"/>
    <w:rsid w:val="00ED68E6"/>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openxmlformats.org/officeDocument/2006/relationships/theme" Target="theme/theme1.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69</Pages>
  <Words>127587</Words>
  <Characters>727246</Characters>
  <Application>Microsoft Office Word</Application>
  <DocSecurity>0</DocSecurity>
  <Lines>6060</Lines>
  <Paragraphs>1706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853127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2022-03-24T22:51:00Z</dcterms:created>
  <dcterms:modified xsi:type="dcterms:W3CDTF">2024-01-09T15:25:00Z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