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D0746B8" w14:textId="77777777" w:rsidTr="005E4BB2">
        <w:tc>
          <w:tcPr>
            <w:tcW w:w="10423" w:type="dxa"/>
            <w:gridSpan w:val="2"/>
            <w:shd w:val="clear" w:color="auto" w:fill="auto"/>
          </w:tcPr>
          <w:p w14:paraId="732BA935" w14:textId="668281C6" w:rsidR="004F0988" w:rsidRPr="00FF6605" w:rsidRDefault="009267D1" w:rsidP="00EA3454">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EA3454">
              <w:t>10</w:t>
            </w:r>
            <w:r w:rsidRPr="00FF6605">
              <w:t xml:space="preserve">.0 </w:t>
            </w:r>
            <w:r w:rsidRPr="00FF6605">
              <w:rPr>
                <w:sz w:val="32"/>
              </w:rPr>
              <w:t>(</w:t>
            </w:r>
            <w:r w:rsidR="00305C86">
              <w:rPr>
                <w:sz w:val="32"/>
                <w:lang w:eastAsia="zh-CN"/>
              </w:rPr>
              <w:t>202</w:t>
            </w:r>
            <w:r w:rsidR="00EA3454">
              <w:rPr>
                <w:sz w:val="32"/>
                <w:lang w:eastAsia="zh-CN"/>
              </w:rPr>
              <w:t>2</w:t>
            </w:r>
            <w:r w:rsidR="00305C86">
              <w:rPr>
                <w:sz w:val="32"/>
                <w:lang w:eastAsia="zh-CN"/>
              </w:rPr>
              <w:t>-0</w:t>
            </w:r>
            <w:r w:rsidR="00EA3454">
              <w:rPr>
                <w:sz w:val="32"/>
                <w:lang w:eastAsia="zh-CN"/>
              </w:rPr>
              <w:t>3</w:t>
            </w:r>
            <w:r w:rsidRPr="00FF6605">
              <w:rPr>
                <w:sz w:val="32"/>
              </w:rPr>
              <w:t>)</w:t>
            </w:r>
          </w:p>
        </w:tc>
      </w:tr>
      <w:tr w:rsidR="004F0988" w:rsidRPr="00FF6605" w14:paraId="2FF6D2A5" w14:textId="77777777" w:rsidTr="005E4BB2">
        <w:trPr>
          <w:trHeight w:hRule="exact" w:val="1134"/>
        </w:trPr>
        <w:tc>
          <w:tcPr>
            <w:tcW w:w="10423" w:type="dxa"/>
            <w:gridSpan w:val="2"/>
            <w:shd w:val="clear" w:color="auto" w:fill="auto"/>
          </w:tcPr>
          <w:p w14:paraId="4B30F369"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3437C78A" w14:textId="77777777" w:rsidTr="005E4BB2">
        <w:trPr>
          <w:trHeight w:hRule="exact" w:val="3686"/>
        </w:trPr>
        <w:tc>
          <w:tcPr>
            <w:tcW w:w="10423" w:type="dxa"/>
            <w:gridSpan w:val="2"/>
            <w:shd w:val="clear" w:color="auto" w:fill="auto"/>
          </w:tcPr>
          <w:p w14:paraId="2AFBD311" w14:textId="77777777" w:rsidR="004F0988" w:rsidRPr="00FF6605" w:rsidRDefault="004F0988" w:rsidP="00133525">
            <w:pPr>
              <w:pStyle w:val="ZT"/>
              <w:framePr w:wrap="auto" w:hAnchor="text" w:yAlign="inline"/>
            </w:pPr>
            <w:r w:rsidRPr="00FF6605">
              <w:t>3rd Generation Partnership Project;</w:t>
            </w:r>
          </w:p>
          <w:p w14:paraId="19DD05D3" w14:textId="77777777" w:rsidR="009267D1" w:rsidRPr="00FF6605" w:rsidRDefault="009267D1" w:rsidP="009267D1">
            <w:pPr>
              <w:pStyle w:val="ZT"/>
              <w:framePr w:wrap="auto" w:hAnchor="text" w:yAlign="inline"/>
            </w:pPr>
            <w:r w:rsidRPr="00FF6605">
              <w:t>Technical Specification Group Core Network and Terminals;</w:t>
            </w:r>
          </w:p>
          <w:p w14:paraId="4F35308A"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46940383" w14:textId="77777777" w:rsidR="009267D1" w:rsidRPr="00FF6605" w:rsidRDefault="009267D1" w:rsidP="009267D1">
            <w:pPr>
              <w:pStyle w:val="ZT"/>
              <w:framePr w:wrap="auto" w:hAnchor="text" w:yAlign="inline"/>
            </w:pPr>
            <w:r w:rsidRPr="00FF6605">
              <w:t>Stage 3</w:t>
            </w:r>
          </w:p>
          <w:p w14:paraId="37578937" w14:textId="77777777"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14:paraId="18487ED0" w14:textId="77777777" w:rsidTr="005E4BB2">
        <w:tc>
          <w:tcPr>
            <w:tcW w:w="10423" w:type="dxa"/>
            <w:gridSpan w:val="2"/>
            <w:shd w:val="clear" w:color="auto" w:fill="auto"/>
          </w:tcPr>
          <w:p w14:paraId="5AEEDAB0"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031E2B" w:rsidRPr="00FF6605" w14:paraId="528761FD" w14:textId="77777777" w:rsidTr="005E4BB2">
        <w:trPr>
          <w:trHeight w:hRule="exact" w:val="1531"/>
        </w:trPr>
        <w:tc>
          <w:tcPr>
            <w:tcW w:w="4883" w:type="dxa"/>
            <w:shd w:val="clear" w:color="auto" w:fill="auto"/>
          </w:tcPr>
          <w:p w14:paraId="3035A21E" w14:textId="77F2C9FE" w:rsidR="00031E2B" w:rsidRPr="00FF6605" w:rsidRDefault="00DB04D7" w:rsidP="00031E2B">
            <w:r>
              <w:rPr>
                <w:i/>
              </w:rPr>
              <w:pict w14:anchorId="6F324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1499275A" w14:textId="74333983" w:rsidR="00031E2B" w:rsidRPr="00FF6605" w:rsidRDefault="00DB04D7" w:rsidP="00031E2B">
            <w:pPr>
              <w:jc w:val="right"/>
            </w:pPr>
            <w:bookmarkStart w:id="2" w:name="logos"/>
            <w:r>
              <w:pict w14:anchorId="383C1660">
                <v:shape id="_x0000_i1026" type="#_x0000_t75" style="width:127.95pt;height:75.9pt">
                  <v:imagedata r:id="rId10" o:title="3GPP-logo_web"/>
                </v:shape>
              </w:pict>
            </w:r>
            <w:bookmarkEnd w:id="2"/>
          </w:p>
        </w:tc>
      </w:tr>
      <w:tr w:rsidR="00C074DD" w:rsidRPr="00FF6605" w14:paraId="25464279" w14:textId="77777777" w:rsidTr="005E4BB2">
        <w:trPr>
          <w:trHeight w:hRule="exact" w:val="5783"/>
        </w:trPr>
        <w:tc>
          <w:tcPr>
            <w:tcW w:w="10423" w:type="dxa"/>
            <w:gridSpan w:val="2"/>
            <w:shd w:val="clear" w:color="auto" w:fill="auto"/>
          </w:tcPr>
          <w:p w14:paraId="2EC70CE4" w14:textId="77777777" w:rsidR="00C074DD" w:rsidRPr="00FF6605" w:rsidRDefault="00C074DD" w:rsidP="009267D1"/>
        </w:tc>
      </w:tr>
      <w:tr w:rsidR="00C074DD" w:rsidRPr="00FF6605" w14:paraId="635AFDAC" w14:textId="77777777" w:rsidTr="005E4BB2">
        <w:trPr>
          <w:cantSplit/>
          <w:trHeight w:hRule="exact" w:val="964"/>
        </w:trPr>
        <w:tc>
          <w:tcPr>
            <w:tcW w:w="10423" w:type="dxa"/>
            <w:gridSpan w:val="2"/>
            <w:shd w:val="clear" w:color="auto" w:fill="auto"/>
          </w:tcPr>
          <w:p w14:paraId="1370E5EA"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6D310032" w14:textId="77777777" w:rsidR="00C074DD" w:rsidRPr="00FF6605" w:rsidRDefault="00C074DD" w:rsidP="00C074DD">
            <w:pPr>
              <w:pStyle w:val="ZV"/>
              <w:framePr w:w="0" w:wrap="auto" w:vAnchor="margin" w:hAnchor="text" w:yAlign="inline"/>
            </w:pPr>
          </w:p>
          <w:p w14:paraId="0BE1753B" w14:textId="77777777" w:rsidR="00C074DD" w:rsidRPr="00FF6605" w:rsidRDefault="00C074DD" w:rsidP="00C074DD">
            <w:pPr>
              <w:rPr>
                <w:sz w:val="16"/>
              </w:rPr>
            </w:pPr>
          </w:p>
        </w:tc>
      </w:tr>
      <w:bookmarkEnd w:id="0"/>
    </w:tbl>
    <w:p w14:paraId="34C293E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32A9F8A0" w14:textId="77777777" w:rsidTr="00133525">
        <w:trPr>
          <w:trHeight w:hRule="exact" w:val="5670"/>
        </w:trPr>
        <w:tc>
          <w:tcPr>
            <w:tcW w:w="10423" w:type="dxa"/>
            <w:shd w:val="clear" w:color="auto" w:fill="auto"/>
          </w:tcPr>
          <w:p w14:paraId="27B05497" w14:textId="77777777" w:rsidR="00E16509" w:rsidRPr="00FF6605" w:rsidRDefault="00E16509" w:rsidP="00E16509">
            <w:pPr>
              <w:pStyle w:val="Guidance"/>
            </w:pPr>
            <w:bookmarkStart w:id="4" w:name="page2"/>
          </w:p>
        </w:tc>
      </w:tr>
      <w:tr w:rsidR="00E16509" w:rsidRPr="00FF6605" w14:paraId="6635ECA0" w14:textId="77777777" w:rsidTr="00C074DD">
        <w:trPr>
          <w:trHeight w:hRule="exact" w:val="5387"/>
        </w:trPr>
        <w:tc>
          <w:tcPr>
            <w:tcW w:w="10423" w:type="dxa"/>
            <w:shd w:val="clear" w:color="auto" w:fill="auto"/>
          </w:tcPr>
          <w:p w14:paraId="3DB3EED0"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3ADD6F7D" w14:textId="77777777" w:rsidR="00E16509" w:rsidRPr="00FF6605" w:rsidRDefault="00E16509" w:rsidP="00133525">
            <w:pPr>
              <w:pStyle w:val="FP"/>
              <w:pBdr>
                <w:bottom w:val="single" w:sz="6" w:space="1" w:color="auto"/>
              </w:pBdr>
              <w:ind w:left="2835" w:right="2835"/>
              <w:jc w:val="center"/>
            </w:pPr>
            <w:r w:rsidRPr="00FF6605">
              <w:t>Postal address</w:t>
            </w:r>
          </w:p>
          <w:p w14:paraId="5C0AE4A7" w14:textId="77777777" w:rsidR="00E16509" w:rsidRPr="00FF6605" w:rsidRDefault="00E16509" w:rsidP="00133525">
            <w:pPr>
              <w:pStyle w:val="FP"/>
              <w:ind w:left="2835" w:right="2835"/>
              <w:jc w:val="center"/>
              <w:rPr>
                <w:rFonts w:ascii="Arial" w:hAnsi="Arial"/>
                <w:sz w:val="18"/>
              </w:rPr>
            </w:pPr>
          </w:p>
          <w:p w14:paraId="28F2B722"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02684C60"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7646BB1D"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285493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1E5783C0"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1E662762"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50018AC8" w14:textId="77777777" w:rsidR="00E16509" w:rsidRPr="00FF6605" w:rsidRDefault="00E16509" w:rsidP="00133525"/>
        </w:tc>
      </w:tr>
      <w:tr w:rsidR="00E16509" w:rsidRPr="00FF6605" w14:paraId="6A920C64" w14:textId="77777777" w:rsidTr="00C074DD">
        <w:tc>
          <w:tcPr>
            <w:tcW w:w="10423" w:type="dxa"/>
            <w:shd w:val="clear" w:color="auto" w:fill="auto"/>
            <w:vAlign w:val="bottom"/>
          </w:tcPr>
          <w:p w14:paraId="3DC3AB63"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1692D912"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1A9E54CB" w14:textId="77777777" w:rsidR="00E16509" w:rsidRPr="00FF6605" w:rsidRDefault="00E16509" w:rsidP="00133525">
            <w:pPr>
              <w:pStyle w:val="FP"/>
              <w:jc w:val="center"/>
              <w:rPr>
                <w:noProof/>
              </w:rPr>
            </w:pPr>
          </w:p>
          <w:p w14:paraId="4727ADA3" w14:textId="6D107CF5"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117CB9">
              <w:rPr>
                <w:noProof/>
                <w:sz w:val="18"/>
              </w:rPr>
              <w:t>2</w:t>
            </w:r>
            <w:r w:rsidRPr="00FF6605">
              <w:rPr>
                <w:noProof/>
                <w:sz w:val="18"/>
              </w:rPr>
              <w:t>, 3GPP Organizational Partners (ARIB, ATIS, CCSA, ETSI, TSDSI, TTA, TTC).</w:t>
            </w:r>
            <w:bookmarkStart w:id="7" w:name="copyrightaddon"/>
            <w:bookmarkEnd w:id="7"/>
          </w:p>
          <w:p w14:paraId="583D2167" w14:textId="77777777" w:rsidR="00E16509" w:rsidRPr="00FF6605" w:rsidRDefault="00E16509" w:rsidP="00133525">
            <w:pPr>
              <w:pStyle w:val="FP"/>
              <w:jc w:val="center"/>
              <w:rPr>
                <w:noProof/>
                <w:sz w:val="18"/>
              </w:rPr>
            </w:pPr>
            <w:r w:rsidRPr="00FF6605">
              <w:rPr>
                <w:noProof/>
                <w:sz w:val="18"/>
              </w:rPr>
              <w:t>All rights reserved.</w:t>
            </w:r>
          </w:p>
          <w:p w14:paraId="3C37486E" w14:textId="77777777" w:rsidR="00E16509" w:rsidRPr="00FF6605" w:rsidRDefault="00E16509" w:rsidP="00E16509">
            <w:pPr>
              <w:pStyle w:val="FP"/>
              <w:rPr>
                <w:noProof/>
                <w:sz w:val="18"/>
              </w:rPr>
            </w:pPr>
          </w:p>
          <w:p w14:paraId="2FE27FE6"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1F516F87"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123040C6"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0319E48" w14:textId="77777777" w:rsidR="00E16509" w:rsidRPr="00FF6605" w:rsidRDefault="00E16509" w:rsidP="00133525"/>
        </w:tc>
      </w:tr>
      <w:bookmarkEnd w:id="4"/>
    </w:tbl>
    <w:p w14:paraId="7FF2492B" w14:textId="77777777" w:rsidR="00080512" w:rsidRPr="004D3578" w:rsidRDefault="00080512">
      <w:pPr>
        <w:pStyle w:val="TT"/>
      </w:pPr>
      <w:r w:rsidRPr="004D3578">
        <w:br w:type="page"/>
      </w:r>
      <w:bookmarkStart w:id="8" w:name="tableOfContents"/>
      <w:bookmarkEnd w:id="8"/>
      <w:r w:rsidRPr="004D3578">
        <w:lastRenderedPageBreak/>
        <w:t>Contents</w:t>
      </w:r>
    </w:p>
    <w:p w14:paraId="622E7757" w14:textId="64F2E45B" w:rsidR="00117CB9"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17CB9">
        <w:t>Foreword</w:t>
      </w:r>
      <w:r w:rsidR="00117CB9">
        <w:tab/>
      </w:r>
      <w:r w:rsidR="00117CB9">
        <w:fldChar w:fldCharType="begin" w:fldLock="1"/>
      </w:r>
      <w:r w:rsidR="00117CB9">
        <w:instrText xml:space="preserve"> PAGEREF _Toc98501513 \h </w:instrText>
      </w:r>
      <w:r w:rsidR="00117CB9">
        <w:fldChar w:fldCharType="separate"/>
      </w:r>
      <w:r w:rsidR="00117CB9">
        <w:t>5</w:t>
      </w:r>
      <w:r w:rsidR="00117CB9">
        <w:fldChar w:fldCharType="end"/>
      </w:r>
    </w:p>
    <w:p w14:paraId="2BA5263D" w14:textId="38EC1298" w:rsidR="00117CB9" w:rsidRDefault="00117C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_Toc98501514 \h </w:instrText>
      </w:r>
      <w:r>
        <w:fldChar w:fldCharType="separate"/>
      </w:r>
      <w:r>
        <w:t>6</w:t>
      </w:r>
      <w:r>
        <w:fldChar w:fldCharType="end"/>
      </w:r>
    </w:p>
    <w:p w14:paraId="79B8BFA2" w14:textId="055BC13D" w:rsidR="00117CB9" w:rsidRDefault="00117C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_Toc98501515 \h </w:instrText>
      </w:r>
      <w:r>
        <w:fldChar w:fldCharType="separate"/>
      </w:r>
      <w:r>
        <w:t>6</w:t>
      </w:r>
      <w:r>
        <w:fldChar w:fldCharType="end"/>
      </w:r>
    </w:p>
    <w:p w14:paraId="3F9CA303" w14:textId="06D1AFB4" w:rsidR="00117CB9" w:rsidRDefault="00117C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_Toc98501516 \h </w:instrText>
      </w:r>
      <w:r>
        <w:fldChar w:fldCharType="separate"/>
      </w:r>
      <w:r>
        <w:t>7</w:t>
      </w:r>
      <w:r>
        <w:fldChar w:fldCharType="end"/>
      </w:r>
    </w:p>
    <w:p w14:paraId="772678FC" w14:textId="05AE125B" w:rsidR="00117CB9" w:rsidRDefault="00117C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_Toc98501517 \h </w:instrText>
      </w:r>
      <w:r>
        <w:fldChar w:fldCharType="separate"/>
      </w:r>
      <w:r>
        <w:t>7</w:t>
      </w:r>
      <w:r>
        <w:fldChar w:fldCharType="end"/>
      </w:r>
    </w:p>
    <w:p w14:paraId="19FC6604" w14:textId="5A934341" w:rsidR="00117CB9" w:rsidRDefault="00117C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_Toc98501518 \h </w:instrText>
      </w:r>
      <w:r>
        <w:fldChar w:fldCharType="separate"/>
      </w:r>
      <w:r>
        <w:t>7</w:t>
      </w:r>
      <w:r>
        <w:fldChar w:fldCharType="end"/>
      </w:r>
    </w:p>
    <w:p w14:paraId="02E274B5" w14:textId="2376A667" w:rsidR="00117CB9" w:rsidRDefault="00117CB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_Toc98501519 \h </w:instrText>
      </w:r>
      <w:r>
        <w:fldChar w:fldCharType="separate"/>
      </w:r>
      <w:r>
        <w:t>7</w:t>
      </w:r>
      <w:r>
        <w:fldChar w:fldCharType="end"/>
      </w:r>
    </w:p>
    <w:p w14:paraId="44A401A5" w14:textId="7FD2C2D1" w:rsidR="00117CB9" w:rsidRDefault="00117CB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_Toc98501520 \h </w:instrText>
      </w:r>
      <w:r>
        <w:fldChar w:fldCharType="separate"/>
      </w:r>
      <w:r>
        <w:t>7</w:t>
      </w:r>
      <w:r>
        <w:fldChar w:fldCharType="end"/>
      </w:r>
    </w:p>
    <w:p w14:paraId="62DFF221" w14:textId="5D0F8415" w:rsidR="00117CB9" w:rsidRDefault="00117CB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_Toc98501521 \h </w:instrText>
      </w:r>
      <w:r>
        <w:fldChar w:fldCharType="separate"/>
      </w:r>
      <w:r>
        <w:t>7</w:t>
      </w:r>
      <w:r>
        <w:fldChar w:fldCharType="end"/>
      </w:r>
    </w:p>
    <w:p w14:paraId="4458CF01" w14:textId="471C0F40" w:rsidR="00117CB9" w:rsidRDefault="00117CB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_Toc98501522 \h </w:instrText>
      </w:r>
      <w:r>
        <w:fldChar w:fldCharType="separate"/>
      </w:r>
      <w:r>
        <w:t>8</w:t>
      </w:r>
      <w:r>
        <w:fldChar w:fldCharType="end"/>
      </w:r>
    </w:p>
    <w:p w14:paraId="1E0A2C3D" w14:textId="667E46AA" w:rsidR="00117CB9" w:rsidRDefault="00117CB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_Toc98501523 \h </w:instrText>
      </w:r>
      <w:r>
        <w:fldChar w:fldCharType="separate"/>
      </w:r>
      <w:r>
        <w:t>8</w:t>
      </w:r>
      <w:r>
        <w:fldChar w:fldCharType="end"/>
      </w:r>
    </w:p>
    <w:p w14:paraId="074FCF98" w14:textId="17C279A4" w:rsidR="00117CB9" w:rsidRDefault="00117CB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_Toc98501524 \h </w:instrText>
      </w:r>
      <w:r>
        <w:fldChar w:fldCharType="separate"/>
      </w:r>
      <w:r>
        <w:t>8</w:t>
      </w:r>
      <w:r>
        <w:fldChar w:fldCharType="end"/>
      </w:r>
    </w:p>
    <w:p w14:paraId="1BDBACDF" w14:textId="661B2DF1" w:rsidR="00117CB9" w:rsidRDefault="00117CB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_Toc98501525 \h </w:instrText>
      </w:r>
      <w:r>
        <w:fldChar w:fldCharType="separate"/>
      </w:r>
      <w:r>
        <w:t>8</w:t>
      </w:r>
      <w:r>
        <w:fldChar w:fldCharType="end"/>
      </w:r>
    </w:p>
    <w:p w14:paraId="5583B8C2" w14:textId="0DBA570B" w:rsidR="00117CB9" w:rsidRDefault="00117CB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_Toc98501526 \h </w:instrText>
      </w:r>
      <w:r>
        <w:fldChar w:fldCharType="separate"/>
      </w:r>
      <w:r>
        <w:t>8</w:t>
      </w:r>
      <w:r>
        <w:fldChar w:fldCharType="end"/>
      </w:r>
    </w:p>
    <w:p w14:paraId="3953CAD6" w14:textId="0318915B" w:rsidR="00117CB9" w:rsidRDefault="00117CB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_Toc98501527 \h </w:instrText>
      </w:r>
      <w:r>
        <w:fldChar w:fldCharType="separate"/>
      </w:r>
      <w:r>
        <w:t>8</w:t>
      </w:r>
      <w:r>
        <w:fldChar w:fldCharType="end"/>
      </w:r>
    </w:p>
    <w:p w14:paraId="5E993DD8" w14:textId="163358BF" w:rsidR="00117CB9" w:rsidRDefault="00117CB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_Toc98501528 \h </w:instrText>
      </w:r>
      <w:r>
        <w:fldChar w:fldCharType="separate"/>
      </w:r>
      <w:r>
        <w:t>9</w:t>
      </w:r>
      <w:r>
        <w:fldChar w:fldCharType="end"/>
      </w:r>
    </w:p>
    <w:p w14:paraId="37E679F6" w14:textId="1C504211" w:rsidR="00117CB9" w:rsidRDefault="00117CB9">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_Toc98501529 \h </w:instrText>
      </w:r>
      <w:r>
        <w:fldChar w:fldCharType="separate"/>
      </w:r>
      <w:r>
        <w:t>10</w:t>
      </w:r>
      <w:r>
        <w:fldChar w:fldCharType="end"/>
      </w:r>
    </w:p>
    <w:p w14:paraId="1FE19AD3" w14:textId="24D39E50" w:rsidR="00117CB9" w:rsidRDefault="00117CB9">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_Toc98501530 \h </w:instrText>
      </w:r>
      <w:r>
        <w:fldChar w:fldCharType="separate"/>
      </w:r>
      <w:r>
        <w:t>10</w:t>
      </w:r>
      <w:r>
        <w:fldChar w:fldCharType="end"/>
      </w:r>
    </w:p>
    <w:p w14:paraId="2CFD5CEE" w14:textId="2E3CF9A3" w:rsidR="00117CB9" w:rsidRDefault="00117CB9">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_Toc98501531 \h </w:instrText>
      </w:r>
      <w:r>
        <w:fldChar w:fldCharType="separate"/>
      </w:r>
      <w:r>
        <w:t>10</w:t>
      </w:r>
      <w:r>
        <w:fldChar w:fldCharType="end"/>
      </w:r>
    </w:p>
    <w:p w14:paraId="0EE2ECDB" w14:textId="360ADEEC" w:rsidR="00117CB9" w:rsidRDefault="00117CB9">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_Toc98501532 \h </w:instrText>
      </w:r>
      <w:r>
        <w:fldChar w:fldCharType="separate"/>
      </w:r>
      <w:r>
        <w:t>10</w:t>
      </w:r>
      <w:r>
        <w:fldChar w:fldCharType="end"/>
      </w:r>
    </w:p>
    <w:p w14:paraId="32A55198" w14:textId="6867D7FC" w:rsidR="00117CB9" w:rsidRDefault="00117CB9">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_Toc98501533 \h </w:instrText>
      </w:r>
      <w:r>
        <w:fldChar w:fldCharType="separate"/>
      </w:r>
      <w:r>
        <w:t>11</w:t>
      </w:r>
      <w:r>
        <w:fldChar w:fldCharType="end"/>
      </w:r>
    </w:p>
    <w:p w14:paraId="0B380B5D" w14:textId="06499F16" w:rsidR="00117CB9" w:rsidRDefault="00117CB9">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_Toc98501534 \h </w:instrText>
      </w:r>
      <w:r>
        <w:fldChar w:fldCharType="separate"/>
      </w:r>
      <w:r>
        <w:t>11</w:t>
      </w:r>
      <w:r>
        <w:fldChar w:fldCharType="end"/>
      </w:r>
    </w:p>
    <w:p w14:paraId="0018ABC8" w14:textId="59343362" w:rsidR="00117CB9" w:rsidRDefault="00117CB9">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_Toc98501535 \h </w:instrText>
      </w:r>
      <w:r>
        <w:fldChar w:fldCharType="separate"/>
      </w:r>
      <w:r>
        <w:t>11</w:t>
      </w:r>
      <w:r>
        <w:fldChar w:fldCharType="end"/>
      </w:r>
    </w:p>
    <w:p w14:paraId="4D82C596" w14:textId="2C332D0A" w:rsidR="00117CB9" w:rsidRDefault="00117CB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_Toc98501536 \h </w:instrText>
      </w:r>
      <w:r>
        <w:fldChar w:fldCharType="separate"/>
      </w:r>
      <w:r>
        <w:t>12</w:t>
      </w:r>
      <w:r>
        <w:fldChar w:fldCharType="end"/>
      </w:r>
    </w:p>
    <w:p w14:paraId="2CE2F299" w14:textId="7AA89203" w:rsidR="00117CB9" w:rsidRDefault="00117CB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_Toc98501537 \h </w:instrText>
      </w:r>
      <w:r>
        <w:fldChar w:fldCharType="separate"/>
      </w:r>
      <w:r>
        <w:t>12</w:t>
      </w:r>
      <w:r>
        <w:fldChar w:fldCharType="end"/>
      </w:r>
    </w:p>
    <w:p w14:paraId="1981964D" w14:textId="7863A24A" w:rsidR="00117CB9" w:rsidRDefault="00117CB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_Toc98501538 \h </w:instrText>
      </w:r>
      <w:r>
        <w:fldChar w:fldCharType="separate"/>
      </w:r>
      <w:r>
        <w:t>12</w:t>
      </w:r>
      <w:r>
        <w:fldChar w:fldCharType="end"/>
      </w:r>
    </w:p>
    <w:p w14:paraId="1B6FBCBA" w14:textId="03EAA145" w:rsidR="00117CB9" w:rsidRDefault="00117CB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_Toc98501539 \h </w:instrText>
      </w:r>
      <w:r>
        <w:fldChar w:fldCharType="separate"/>
      </w:r>
      <w:r>
        <w:t>13</w:t>
      </w:r>
      <w:r>
        <w:fldChar w:fldCharType="end"/>
      </w:r>
    </w:p>
    <w:p w14:paraId="28A7DA41" w14:textId="005CB401" w:rsidR="00117CB9" w:rsidRDefault="00117CB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_Toc98501540 \h </w:instrText>
      </w:r>
      <w:r>
        <w:fldChar w:fldCharType="separate"/>
      </w:r>
      <w:r>
        <w:t>13</w:t>
      </w:r>
      <w:r>
        <w:fldChar w:fldCharType="end"/>
      </w:r>
    </w:p>
    <w:p w14:paraId="4A6CA94F" w14:textId="165FAB1A" w:rsidR="00117CB9" w:rsidRDefault="00117CB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_Toc98501541 \h </w:instrText>
      </w:r>
      <w:r>
        <w:fldChar w:fldCharType="separate"/>
      </w:r>
      <w:r>
        <w:t>13</w:t>
      </w:r>
      <w:r>
        <w:fldChar w:fldCharType="end"/>
      </w:r>
    </w:p>
    <w:p w14:paraId="45A8104B" w14:textId="6B8BF5CE" w:rsidR="00117CB9" w:rsidRDefault="00117CB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_Toc98501542 \h </w:instrText>
      </w:r>
      <w:r>
        <w:fldChar w:fldCharType="separate"/>
      </w:r>
      <w:r>
        <w:t>13</w:t>
      </w:r>
      <w:r>
        <w:fldChar w:fldCharType="end"/>
      </w:r>
    </w:p>
    <w:p w14:paraId="5B85E9DB" w14:textId="6C67E84E" w:rsidR="00117CB9" w:rsidRDefault="00117CB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_Toc98501543 \h </w:instrText>
      </w:r>
      <w:r>
        <w:fldChar w:fldCharType="separate"/>
      </w:r>
      <w:r>
        <w:t>13</w:t>
      </w:r>
      <w:r>
        <w:fldChar w:fldCharType="end"/>
      </w:r>
    </w:p>
    <w:p w14:paraId="3B6963E1" w14:textId="15BB9553" w:rsidR="00117CB9" w:rsidRDefault="00117CB9">
      <w:pPr>
        <w:pStyle w:val="TOC5"/>
        <w:rPr>
          <w:rFonts w:asciiTheme="minorHAnsi" w:eastAsiaTheme="minorEastAsia" w:hAnsiTheme="minorHAnsi" w:cstheme="minorBidi"/>
          <w:sz w:val="22"/>
          <w:szCs w:val="22"/>
          <w:lang w:eastAsia="en-GB"/>
        </w:rPr>
      </w:pPr>
      <w:r w:rsidRPr="00757196">
        <w:rPr>
          <w:lang w:val="en-US"/>
        </w:rPr>
        <w:t>6.1.2.2.3</w:t>
      </w:r>
      <w:r>
        <w:rPr>
          <w:rFonts w:asciiTheme="minorHAnsi" w:eastAsiaTheme="minorEastAsia" w:hAnsiTheme="minorHAnsi" w:cstheme="minorBidi"/>
          <w:sz w:val="22"/>
          <w:szCs w:val="22"/>
          <w:lang w:eastAsia="en-GB"/>
        </w:rPr>
        <w:tab/>
      </w:r>
      <w:r w:rsidRPr="00757196">
        <w:rPr>
          <w:lang w:val="en-US"/>
        </w:rPr>
        <w:t>ETag</w:t>
      </w:r>
      <w:r>
        <w:tab/>
      </w:r>
      <w:r>
        <w:fldChar w:fldCharType="begin" w:fldLock="1"/>
      </w:r>
      <w:r>
        <w:instrText xml:space="preserve"> PAGEREF _Toc98501544 \h </w:instrText>
      </w:r>
      <w:r>
        <w:fldChar w:fldCharType="separate"/>
      </w:r>
      <w:r>
        <w:t>13</w:t>
      </w:r>
      <w:r>
        <w:fldChar w:fldCharType="end"/>
      </w:r>
    </w:p>
    <w:p w14:paraId="5529891A" w14:textId="3F6C8B13" w:rsidR="00117CB9" w:rsidRDefault="00117CB9">
      <w:pPr>
        <w:pStyle w:val="TOC5"/>
        <w:rPr>
          <w:rFonts w:asciiTheme="minorHAnsi" w:eastAsiaTheme="minorEastAsia" w:hAnsiTheme="minorHAnsi" w:cstheme="minorBidi"/>
          <w:sz w:val="22"/>
          <w:szCs w:val="22"/>
          <w:lang w:eastAsia="en-GB"/>
        </w:rPr>
      </w:pPr>
      <w:r w:rsidRPr="00757196">
        <w:rPr>
          <w:lang w:val="en-US"/>
        </w:rPr>
        <w:t>6.1.2.2.4</w:t>
      </w:r>
      <w:r>
        <w:rPr>
          <w:rFonts w:asciiTheme="minorHAnsi" w:eastAsiaTheme="minorEastAsia" w:hAnsiTheme="minorHAnsi" w:cstheme="minorBidi"/>
          <w:sz w:val="22"/>
          <w:szCs w:val="22"/>
          <w:lang w:eastAsia="en-GB"/>
        </w:rPr>
        <w:tab/>
      </w:r>
      <w:r w:rsidRPr="00757196">
        <w:rPr>
          <w:lang w:val="en-US"/>
        </w:rPr>
        <w:t>If-Match</w:t>
      </w:r>
      <w:r>
        <w:tab/>
      </w:r>
      <w:r>
        <w:fldChar w:fldCharType="begin" w:fldLock="1"/>
      </w:r>
      <w:r>
        <w:instrText xml:space="preserve"> PAGEREF _Toc98501545 \h </w:instrText>
      </w:r>
      <w:r>
        <w:fldChar w:fldCharType="separate"/>
      </w:r>
      <w:r>
        <w:t>13</w:t>
      </w:r>
      <w:r>
        <w:fldChar w:fldCharType="end"/>
      </w:r>
    </w:p>
    <w:p w14:paraId="357D8688" w14:textId="511A6DE7" w:rsidR="00117CB9" w:rsidRDefault="00117CB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_Toc98501546 \h </w:instrText>
      </w:r>
      <w:r>
        <w:fldChar w:fldCharType="separate"/>
      </w:r>
      <w:r>
        <w:t>13</w:t>
      </w:r>
      <w:r>
        <w:fldChar w:fldCharType="end"/>
      </w:r>
    </w:p>
    <w:p w14:paraId="2B9EF250" w14:textId="2B58EA9C" w:rsidR="00117CB9" w:rsidRDefault="00117CB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_Toc98501547 \h </w:instrText>
      </w:r>
      <w:r>
        <w:fldChar w:fldCharType="separate"/>
      </w:r>
      <w:r>
        <w:t>13</w:t>
      </w:r>
      <w:r>
        <w:fldChar w:fldCharType="end"/>
      </w:r>
    </w:p>
    <w:p w14:paraId="0BC2B7EA" w14:textId="1E116194" w:rsidR="00117CB9" w:rsidRDefault="00117CB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_Toc98501548 \h </w:instrText>
      </w:r>
      <w:r>
        <w:fldChar w:fldCharType="separate"/>
      </w:r>
      <w:r>
        <w:t>14</w:t>
      </w:r>
      <w:r>
        <w:fldChar w:fldCharType="end"/>
      </w:r>
    </w:p>
    <w:p w14:paraId="48163F1C" w14:textId="5E191ACF" w:rsidR="00117CB9" w:rsidRDefault="00117CB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_Toc98501549 \h </w:instrText>
      </w:r>
      <w:r>
        <w:fldChar w:fldCharType="separate"/>
      </w:r>
      <w:r>
        <w:t>14</w:t>
      </w:r>
      <w:r>
        <w:fldChar w:fldCharType="end"/>
      </w:r>
    </w:p>
    <w:p w14:paraId="187FEA5E" w14:textId="251342D6" w:rsidR="00117CB9" w:rsidRDefault="00117CB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_Toc98501550 \h </w:instrText>
      </w:r>
      <w:r>
        <w:fldChar w:fldCharType="separate"/>
      </w:r>
      <w:r>
        <w:t>14</w:t>
      </w:r>
      <w:r>
        <w:fldChar w:fldCharType="end"/>
      </w:r>
    </w:p>
    <w:p w14:paraId="7E4EDFC7" w14:textId="3C8A1259" w:rsidR="00117CB9" w:rsidRDefault="00117CB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_Toc98501551 \h </w:instrText>
      </w:r>
      <w:r>
        <w:fldChar w:fldCharType="separate"/>
      </w:r>
      <w:r>
        <w:t>15</w:t>
      </w:r>
      <w:r>
        <w:fldChar w:fldCharType="end"/>
      </w:r>
    </w:p>
    <w:p w14:paraId="32EBC802" w14:textId="5C02344D" w:rsidR="00117CB9" w:rsidRDefault="00117CB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_Toc98501552 \h </w:instrText>
      </w:r>
      <w:r>
        <w:fldChar w:fldCharType="separate"/>
      </w:r>
      <w:r>
        <w:t>15</w:t>
      </w:r>
      <w:r>
        <w:fldChar w:fldCharType="end"/>
      </w:r>
    </w:p>
    <w:p w14:paraId="1A64D22A" w14:textId="07B2B49D" w:rsidR="00117CB9" w:rsidRDefault="00117CB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_Toc98501553 \h </w:instrText>
      </w:r>
      <w:r>
        <w:fldChar w:fldCharType="separate"/>
      </w:r>
      <w:r>
        <w:t>15</w:t>
      </w:r>
      <w:r>
        <w:fldChar w:fldCharType="end"/>
      </w:r>
    </w:p>
    <w:p w14:paraId="28DF5C24" w14:textId="483F86C9" w:rsidR="00117CB9" w:rsidRDefault="00117CB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_Toc98501554 \h </w:instrText>
      </w:r>
      <w:r>
        <w:fldChar w:fldCharType="separate"/>
      </w:r>
      <w:r>
        <w:t>15</w:t>
      </w:r>
      <w:r>
        <w:fldChar w:fldCharType="end"/>
      </w:r>
    </w:p>
    <w:p w14:paraId="1BDEA47A" w14:textId="75BF2450" w:rsidR="00117CB9" w:rsidRDefault="00117CB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_Toc98501555 \h </w:instrText>
      </w:r>
      <w:r>
        <w:fldChar w:fldCharType="separate"/>
      </w:r>
      <w:r>
        <w:t>15</w:t>
      </w:r>
      <w:r>
        <w:fldChar w:fldCharType="end"/>
      </w:r>
    </w:p>
    <w:p w14:paraId="4758962A" w14:textId="4405E960" w:rsidR="00117CB9" w:rsidRDefault="00117CB9">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_Toc98501556 \h </w:instrText>
      </w:r>
      <w:r>
        <w:fldChar w:fldCharType="separate"/>
      </w:r>
      <w:r>
        <w:t>15</w:t>
      </w:r>
      <w:r>
        <w:fldChar w:fldCharType="end"/>
      </w:r>
    </w:p>
    <w:p w14:paraId="2C85ABCA" w14:textId="5D60FEC8" w:rsidR="00117CB9" w:rsidRDefault="00117CB9">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_Toc98501557 \h </w:instrText>
      </w:r>
      <w:r>
        <w:fldChar w:fldCharType="separate"/>
      </w:r>
      <w:r>
        <w:t>16</w:t>
      </w:r>
      <w:r>
        <w:fldChar w:fldCharType="end"/>
      </w:r>
    </w:p>
    <w:p w14:paraId="1F1C38C1" w14:textId="52C43DB5" w:rsidR="00117CB9" w:rsidRDefault="00117CB9">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_Toc98501558 \h </w:instrText>
      </w:r>
      <w:r>
        <w:fldChar w:fldCharType="separate"/>
      </w:r>
      <w:r>
        <w:t>16</w:t>
      </w:r>
      <w:r>
        <w:fldChar w:fldCharType="end"/>
      </w:r>
    </w:p>
    <w:p w14:paraId="18BA0BD3" w14:textId="37458B3F" w:rsidR="00117CB9" w:rsidRDefault="00117CB9">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_Toc98501559 \h </w:instrText>
      </w:r>
      <w:r>
        <w:fldChar w:fldCharType="separate"/>
      </w:r>
      <w:r>
        <w:t>19</w:t>
      </w:r>
      <w:r>
        <w:fldChar w:fldCharType="end"/>
      </w:r>
    </w:p>
    <w:p w14:paraId="34644A9C" w14:textId="438EDDEF" w:rsidR="00117CB9" w:rsidRDefault="00117CB9">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_Toc98501560 \h </w:instrText>
      </w:r>
      <w:r>
        <w:fldChar w:fldCharType="separate"/>
      </w:r>
      <w:r>
        <w:t>19</w:t>
      </w:r>
      <w:r>
        <w:fldChar w:fldCharType="end"/>
      </w:r>
    </w:p>
    <w:p w14:paraId="068F1BEA" w14:textId="2E43A2E1" w:rsidR="00117CB9" w:rsidRDefault="00117CB9">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_Toc98501561 \h </w:instrText>
      </w:r>
      <w:r>
        <w:fldChar w:fldCharType="separate"/>
      </w:r>
      <w:r>
        <w:t>19</w:t>
      </w:r>
      <w:r>
        <w:fldChar w:fldCharType="end"/>
      </w:r>
    </w:p>
    <w:p w14:paraId="3B2EA04C" w14:textId="451544BF" w:rsidR="00117CB9" w:rsidRDefault="00117CB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_Toc98501562 \h </w:instrText>
      </w:r>
      <w:r>
        <w:fldChar w:fldCharType="separate"/>
      </w:r>
      <w:r>
        <w:t>21</w:t>
      </w:r>
      <w:r>
        <w:fldChar w:fldCharType="end"/>
      </w:r>
    </w:p>
    <w:p w14:paraId="06C8579C" w14:textId="13A6326C" w:rsidR="00117CB9" w:rsidRDefault="00117CB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_Toc98501563 \h </w:instrText>
      </w:r>
      <w:r>
        <w:fldChar w:fldCharType="separate"/>
      </w:r>
      <w:r>
        <w:t>21</w:t>
      </w:r>
      <w:r>
        <w:fldChar w:fldCharType="end"/>
      </w:r>
    </w:p>
    <w:p w14:paraId="4ED5A089" w14:textId="6A70B4DE" w:rsidR="00117CB9" w:rsidRDefault="00117CB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_Toc98501564 \h </w:instrText>
      </w:r>
      <w:r>
        <w:fldChar w:fldCharType="separate"/>
      </w:r>
      <w:r>
        <w:t>21</w:t>
      </w:r>
      <w:r>
        <w:fldChar w:fldCharType="end"/>
      </w:r>
    </w:p>
    <w:p w14:paraId="747C8FB1" w14:textId="48493875" w:rsidR="00117CB9" w:rsidRDefault="00117CB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_Toc98501565 \h </w:instrText>
      </w:r>
      <w:r>
        <w:fldChar w:fldCharType="separate"/>
      </w:r>
      <w:r>
        <w:t>21</w:t>
      </w:r>
      <w:r>
        <w:fldChar w:fldCharType="end"/>
      </w:r>
    </w:p>
    <w:p w14:paraId="69A17707" w14:textId="32C8F231" w:rsidR="00117CB9" w:rsidRDefault="00117CB9">
      <w:pPr>
        <w:pStyle w:val="TOC4"/>
        <w:rPr>
          <w:rFonts w:asciiTheme="minorHAnsi" w:eastAsiaTheme="minorEastAsia" w:hAnsiTheme="minorHAnsi" w:cstheme="minorBidi"/>
          <w:sz w:val="22"/>
          <w:szCs w:val="22"/>
          <w:lang w:eastAsia="en-GB"/>
        </w:rPr>
      </w:pPr>
      <w:r w:rsidRPr="00757196">
        <w:rPr>
          <w:lang w:val="en-US"/>
        </w:rPr>
        <w:lastRenderedPageBreak/>
        <w:t>6.1.6.2</w:t>
      </w:r>
      <w:r>
        <w:rPr>
          <w:rFonts w:asciiTheme="minorHAnsi" w:eastAsiaTheme="minorEastAsia" w:hAnsiTheme="minorHAnsi" w:cstheme="minorBidi"/>
          <w:sz w:val="22"/>
          <w:szCs w:val="22"/>
          <w:lang w:eastAsia="en-GB"/>
        </w:rPr>
        <w:tab/>
      </w:r>
      <w:r w:rsidRPr="00757196">
        <w:rPr>
          <w:lang w:val="en-US"/>
        </w:rPr>
        <w:t>Structured data types</w:t>
      </w:r>
      <w:r>
        <w:tab/>
      </w:r>
      <w:r>
        <w:fldChar w:fldCharType="begin" w:fldLock="1"/>
      </w:r>
      <w:r>
        <w:instrText xml:space="preserve"> PAGEREF _Toc98501566 \h </w:instrText>
      </w:r>
      <w:r>
        <w:fldChar w:fldCharType="separate"/>
      </w:r>
      <w:r>
        <w:t>21</w:t>
      </w:r>
      <w:r>
        <w:fldChar w:fldCharType="end"/>
      </w:r>
    </w:p>
    <w:p w14:paraId="72603FF3" w14:textId="3F8106AF" w:rsidR="00117CB9" w:rsidRDefault="00117CB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_Toc98501567 \h </w:instrText>
      </w:r>
      <w:r>
        <w:fldChar w:fldCharType="separate"/>
      </w:r>
      <w:r>
        <w:t>21</w:t>
      </w:r>
      <w:r>
        <w:fldChar w:fldCharType="end"/>
      </w:r>
    </w:p>
    <w:p w14:paraId="71824981" w14:textId="2272504C" w:rsidR="00117CB9" w:rsidRDefault="00117CB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_Toc98501568 \h </w:instrText>
      </w:r>
      <w:r>
        <w:fldChar w:fldCharType="separate"/>
      </w:r>
      <w:r>
        <w:t>22</w:t>
      </w:r>
      <w:r>
        <w:fldChar w:fldCharType="end"/>
      </w:r>
    </w:p>
    <w:p w14:paraId="2E4AE05C" w14:textId="1A05500C" w:rsidR="00117CB9" w:rsidRDefault="00117CB9">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_Toc98501569 \h </w:instrText>
      </w:r>
      <w:r>
        <w:fldChar w:fldCharType="separate"/>
      </w:r>
      <w:r>
        <w:t>23</w:t>
      </w:r>
      <w:r>
        <w:fldChar w:fldCharType="end"/>
      </w:r>
    </w:p>
    <w:p w14:paraId="098E0510" w14:textId="4DD3BD50" w:rsidR="00117CB9" w:rsidRDefault="00117CB9">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_Toc98501570 \h </w:instrText>
      </w:r>
      <w:r>
        <w:fldChar w:fldCharType="separate"/>
      </w:r>
      <w:r>
        <w:t>23</w:t>
      </w:r>
      <w:r>
        <w:fldChar w:fldCharType="end"/>
      </w:r>
    </w:p>
    <w:p w14:paraId="2864EFE9" w14:textId="7BAC283D" w:rsidR="00117CB9" w:rsidRDefault="00117CB9">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_Toc98501571 \h </w:instrText>
      </w:r>
      <w:r>
        <w:fldChar w:fldCharType="separate"/>
      </w:r>
      <w:r>
        <w:t>23</w:t>
      </w:r>
      <w:r>
        <w:fldChar w:fldCharType="end"/>
      </w:r>
    </w:p>
    <w:p w14:paraId="435480DB" w14:textId="31AA29A3" w:rsidR="00117CB9" w:rsidRDefault="00117CB9">
      <w:pPr>
        <w:pStyle w:val="TOC4"/>
        <w:rPr>
          <w:rFonts w:asciiTheme="minorHAnsi" w:eastAsiaTheme="minorEastAsia" w:hAnsiTheme="minorHAnsi" w:cstheme="minorBidi"/>
          <w:sz w:val="22"/>
          <w:szCs w:val="22"/>
          <w:lang w:eastAsia="en-GB"/>
        </w:rPr>
      </w:pPr>
      <w:r w:rsidRPr="00757196">
        <w:rPr>
          <w:lang w:val="en-US"/>
        </w:rPr>
        <w:t>6.1.6.3</w:t>
      </w:r>
      <w:r>
        <w:rPr>
          <w:rFonts w:asciiTheme="minorHAnsi" w:eastAsiaTheme="minorEastAsia" w:hAnsiTheme="minorHAnsi" w:cstheme="minorBidi"/>
          <w:sz w:val="22"/>
          <w:szCs w:val="22"/>
          <w:lang w:eastAsia="en-GB"/>
        </w:rPr>
        <w:tab/>
      </w:r>
      <w:r w:rsidRPr="00757196">
        <w:rPr>
          <w:lang w:val="en-US"/>
        </w:rPr>
        <w:t>Simple data types and enumerations</w:t>
      </w:r>
      <w:r>
        <w:tab/>
      </w:r>
      <w:r>
        <w:fldChar w:fldCharType="begin" w:fldLock="1"/>
      </w:r>
      <w:r>
        <w:instrText xml:space="preserve"> PAGEREF _Toc98501572 \h </w:instrText>
      </w:r>
      <w:r>
        <w:fldChar w:fldCharType="separate"/>
      </w:r>
      <w:r>
        <w:t>23</w:t>
      </w:r>
      <w:r>
        <w:fldChar w:fldCharType="end"/>
      </w:r>
    </w:p>
    <w:p w14:paraId="1BE028C7" w14:textId="54631F32" w:rsidR="00117CB9" w:rsidRDefault="00117CB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_Toc98501573 \h </w:instrText>
      </w:r>
      <w:r>
        <w:fldChar w:fldCharType="separate"/>
      </w:r>
      <w:r>
        <w:t>23</w:t>
      </w:r>
      <w:r>
        <w:fldChar w:fldCharType="end"/>
      </w:r>
    </w:p>
    <w:p w14:paraId="01891E42" w14:textId="39803B68" w:rsidR="00117CB9" w:rsidRDefault="00117CB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_Toc98501574 \h </w:instrText>
      </w:r>
      <w:r>
        <w:fldChar w:fldCharType="separate"/>
      </w:r>
      <w:r>
        <w:t>23</w:t>
      </w:r>
      <w:r>
        <w:fldChar w:fldCharType="end"/>
      </w:r>
    </w:p>
    <w:p w14:paraId="045A73CA" w14:textId="2FDD49DB" w:rsidR="00117CB9" w:rsidRDefault="00117CB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_Toc98501575 \h </w:instrText>
      </w:r>
      <w:r>
        <w:fldChar w:fldCharType="separate"/>
      </w:r>
      <w:r>
        <w:t>23</w:t>
      </w:r>
      <w:r>
        <w:fldChar w:fldCharType="end"/>
      </w:r>
    </w:p>
    <w:p w14:paraId="1D18CD80" w14:textId="42DC01E6" w:rsidR="00117CB9" w:rsidRDefault="00117CB9">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_Toc98501576 \h </w:instrText>
      </w:r>
      <w:r>
        <w:fldChar w:fldCharType="separate"/>
      </w:r>
      <w:r>
        <w:t>24</w:t>
      </w:r>
      <w:r>
        <w:fldChar w:fldCharType="end"/>
      </w:r>
    </w:p>
    <w:p w14:paraId="5B90608D" w14:textId="01DB0435" w:rsidR="00117CB9" w:rsidRDefault="00117CB9">
      <w:pPr>
        <w:pStyle w:val="TOC5"/>
        <w:rPr>
          <w:rFonts w:asciiTheme="minorHAnsi" w:eastAsiaTheme="minorEastAsia" w:hAnsiTheme="minorHAnsi" w:cstheme="minorBidi"/>
          <w:sz w:val="22"/>
          <w:szCs w:val="22"/>
          <w:lang w:eastAsia="en-GB"/>
        </w:rPr>
      </w:pPr>
      <w:r w:rsidRPr="00757196">
        <w:rPr>
          <w:lang w:val="en-US"/>
        </w:rPr>
        <w:t>6.1.6.4.1</w:t>
      </w:r>
      <w:r>
        <w:rPr>
          <w:rFonts w:asciiTheme="minorHAnsi" w:eastAsiaTheme="minorEastAsia" w:hAnsiTheme="minorHAnsi" w:cstheme="minorBidi"/>
          <w:sz w:val="22"/>
          <w:szCs w:val="22"/>
          <w:lang w:eastAsia="en-GB"/>
        </w:rPr>
        <w:tab/>
      </w:r>
      <w:r w:rsidRPr="00757196">
        <w:rPr>
          <w:lang w:val="en-US"/>
        </w:rPr>
        <w:t>Introduction</w:t>
      </w:r>
      <w:r>
        <w:tab/>
      </w:r>
      <w:r>
        <w:fldChar w:fldCharType="begin" w:fldLock="1"/>
      </w:r>
      <w:r>
        <w:instrText xml:space="preserve"> PAGEREF _Toc98501577 \h </w:instrText>
      </w:r>
      <w:r>
        <w:fldChar w:fldCharType="separate"/>
      </w:r>
      <w:r>
        <w:t>24</w:t>
      </w:r>
      <w:r>
        <w:fldChar w:fldCharType="end"/>
      </w:r>
    </w:p>
    <w:p w14:paraId="4CD4F2DA" w14:textId="0A82A5D2" w:rsidR="00117CB9" w:rsidRDefault="00117CB9">
      <w:pPr>
        <w:pStyle w:val="TOC5"/>
        <w:rPr>
          <w:rFonts w:asciiTheme="minorHAnsi" w:eastAsiaTheme="minorEastAsia" w:hAnsiTheme="minorHAnsi" w:cstheme="minorBidi"/>
          <w:sz w:val="22"/>
          <w:szCs w:val="22"/>
          <w:lang w:eastAsia="en-GB"/>
        </w:rPr>
      </w:pPr>
      <w:r w:rsidRPr="00757196">
        <w:rPr>
          <w:lang w:val="en-US"/>
        </w:rPr>
        <w:t>6.1.6.4.2</w:t>
      </w:r>
      <w:r>
        <w:rPr>
          <w:rFonts w:asciiTheme="minorHAnsi" w:eastAsiaTheme="minorEastAsia" w:hAnsiTheme="minorHAnsi" w:cstheme="minorBidi"/>
          <w:sz w:val="22"/>
          <w:szCs w:val="22"/>
          <w:lang w:eastAsia="en-GB"/>
        </w:rPr>
        <w:tab/>
      </w:r>
      <w:r w:rsidRPr="00757196">
        <w:rPr>
          <w:lang w:val="en-US" w:eastAsia="zh-CN"/>
        </w:rPr>
        <w:t>SMS Payload</w:t>
      </w:r>
      <w:r w:rsidRPr="00757196">
        <w:rPr>
          <w:lang w:val="en-US"/>
        </w:rPr>
        <w:t xml:space="preserve"> </w:t>
      </w:r>
      <w:r w:rsidRPr="00757196">
        <w:rPr>
          <w:lang w:val="en-US" w:eastAsia="zh-CN"/>
        </w:rPr>
        <w:t>Information</w:t>
      </w:r>
      <w:r>
        <w:tab/>
      </w:r>
      <w:r>
        <w:fldChar w:fldCharType="begin" w:fldLock="1"/>
      </w:r>
      <w:r>
        <w:instrText xml:space="preserve"> PAGEREF _Toc98501578 \h </w:instrText>
      </w:r>
      <w:r>
        <w:fldChar w:fldCharType="separate"/>
      </w:r>
      <w:r>
        <w:t>24</w:t>
      </w:r>
      <w:r>
        <w:fldChar w:fldCharType="end"/>
      </w:r>
    </w:p>
    <w:p w14:paraId="20756D77" w14:textId="1F6E8D7F" w:rsidR="00117CB9" w:rsidRDefault="00117CB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_Toc98501579 \h </w:instrText>
      </w:r>
      <w:r>
        <w:fldChar w:fldCharType="separate"/>
      </w:r>
      <w:r>
        <w:t>24</w:t>
      </w:r>
      <w:r>
        <w:fldChar w:fldCharType="end"/>
      </w:r>
    </w:p>
    <w:p w14:paraId="53F520A8" w14:textId="195089ED" w:rsidR="00117CB9" w:rsidRDefault="00117CB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_Toc98501580 \h </w:instrText>
      </w:r>
      <w:r>
        <w:fldChar w:fldCharType="separate"/>
      </w:r>
      <w:r>
        <w:t>24</w:t>
      </w:r>
      <w:r>
        <w:fldChar w:fldCharType="end"/>
      </w:r>
    </w:p>
    <w:p w14:paraId="7DF2B03C" w14:textId="3EB98507" w:rsidR="00117CB9" w:rsidRDefault="00117CB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_Toc98501581 \h </w:instrText>
      </w:r>
      <w:r>
        <w:fldChar w:fldCharType="separate"/>
      </w:r>
      <w:r>
        <w:t>24</w:t>
      </w:r>
      <w:r>
        <w:fldChar w:fldCharType="end"/>
      </w:r>
    </w:p>
    <w:p w14:paraId="625FDA84" w14:textId="277AEE99" w:rsidR="00117CB9" w:rsidRDefault="00117CB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_Toc98501582 \h </w:instrText>
      </w:r>
      <w:r>
        <w:fldChar w:fldCharType="separate"/>
      </w:r>
      <w:r>
        <w:t>24</w:t>
      </w:r>
      <w:r>
        <w:fldChar w:fldCharType="end"/>
      </w:r>
    </w:p>
    <w:p w14:paraId="124EE960" w14:textId="510DB149" w:rsidR="00117CB9" w:rsidRDefault="00117CB9">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_Toc98501583 \h </w:instrText>
      </w:r>
      <w:r>
        <w:fldChar w:fldCharType="separate"/>
      </w:r>
      <w:r>
        <w:t>24</w:t>
      </w:r>
      <w:r>
        <w:fldChar w:fldCharType="end"/>
      </w:r>
    </w:p>
    <w:p w14:paraId="785BBF2B" w14:textId="6DDEF42F" w:rsidR="00117CB9" w:rsidRDefault="00117CB9">
      <w:pPr>
        <w:pStyle w:val="TOC3"/>
        <w:rPr>
          <w:rFonts w:asciiTheme="minorHAnsi" w:eastAsiaTheme="minorEastAsia" w:hAnsiTheme="minorHAnsi" w:cstheme="minorBidi"/>
          <w:sz w:val="22"/>
          <w:szCs w:val="22"/>
          <w:lang w:eastAsia="en-GB"/>
        </w:rPr>
      </w:pPr>
      <w:r w:rsidRPr="00757196">
        <w:rPr>
          <w:lang w:val="en-US"/>
        </w:rPr>
        <w:t>6.1.</w:t>
      </w:r>
      <w:r w:rsidRPr="00757196">
        <w:rPr>
          <w:lang w:val="en-US" w:eastAsia="zh-CN"/>
        </w:rPr>
        <w:t>9</w:t>
      </w:r>
      <w:r>
        <w:rPr>
          <w:rFonts w:asciiTheme="minorHAnsi" w:eastAsiaTheme="minorEastAsia" w:hAnsiTheme="minorHAnsi" w:cstheme="minorBidi"/>
          <w:sz w:val="22"/>
          <w:szCs w:val="22"/>
          <w:lang w:eastAsia="en-GB"/>
        </w:rPr>
        <w:tab/>
      </w:r>
      <w:r w:rsidRPr="00757196">
        <w:rPr>
          <w:lang w:val="en-US"/>
        </w:rPr>
        <w:t>Security</w:t>
      </w:r>
      <w:r>
        <w:tab/>
      </w:r>
      <w:r>
        <w:fldChar w:fldCharType="begin" w:fldLock="1"/>
      </w:r>
      <w:r>
        <w:instrText xml:space="preserve"> PAGEREF _Toc98501584 \h </w:instrText>
      </w:r>
      <w:r>
        <w:fldChar w:fldCharType="separate"/>
      </w:r>
      <w:r>
        <w:t>25</w:t>
      </w:r>
      <w:r>
        <w:fldChar w:fldCharType="end"/>
      </w:r>
    </w:p>
    <w:p w14:paraId="72C1D6C5" w14:textId="71180DD2" w:rsidR="00117CB9" w:rsidRDefault="00117CB9">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_Toc98501585 \h </w:instrText>
      </w:r>
      <w:r>
        <w:fldChar w:fldCharType="separate"/>
      </w:r>
      <w:r>
        <w:t>25</w:t>
      </w:r>
      <w:r>
        <w:fldChar w:fldCharType="end"/>
      </w:r>
    </w:p>
    <w:p w14:paraId="1159310A" w14:textId="5040BE5D" w:rsidR="00117CB9" w:rsidRDefault="00117CB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_Toc98501586 \h </w:instrText>
      </w:r>
      <w:r>
        <w:fldChar w:fldCharType="separate"/>
      </w:r>
      <w:r>
        <w:t>26</w:t>
      </w:r>
      <w:r>
        <w:fldChar w:fldCharType="end"/>
      </w:r>
    </w:p>
    <w:p w14:paraId="25BB0EA6" w14:textId="6D8E02E9" w:rsidR="00117CB9" w:rsidRDefault="00117CB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_Toc98501587 \h </w:instrText>
      </w:r>
      <w:r>
        <w:fldChar w:fldCharType="separate"/>
      </w:r>
      <w:r>
        <w:t>26</w:t>
      </w:r>
      <w:r>
        <w:fldChar w:fldCharType="end"/>
      </w:r>
    </w:p>
    <w:p w14:paraId="142DAAC2" w14:textId="084FC663" w:rsidR="00117CB9" w:rsidRDefault="00117CB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_Toc98501588 \h </w:instrText>
      </w:r>
      <w:r>
        <w:fldChar w:fldCharType="separate"/>
      </w:r>
      <w:r>
        <w:t>26</w:t>
      </w:r>
      <w:r>
        <w:fldChar w:fldCharType="end"/>
      </w:r>
    </w:p>
    <w:p w14:paraId="36FC8DA6" w14:textId="73143ABF" w:rsidR="00117CB9" w:rsidRDefault="00117CB9">
      <w:pPr>
        <w:pStyle w:val="TOC8"/>
        <w:rPr>
          <w:rFonts w:asciiTheme="minorHAnsi" w:eastAsiaTheme="minorEastAsia" w:hAnsiTheme="minorHAnsi" w:cstheme="minorBidi"/>
          <w:b w:val="0"/>
          <w:szCs w:val="22"/>
          <w:lang w:eastAsia="en-GB"/>
        </w:rPr>
      </w:pPr>
      <w:r w:rsidRPr="00757196">
        <w:rPr>
          <w:lang w:val="en-US"/>
        </w:rPr>
        <w:t>Annex B (Inform</w:t>
      </w:r>
      <w:r w:rsidRPr="00757196">
        <w:rPr>
          <w:lang w:val="fr-FR"/>
        </w:rPr>
        <w:t>ative): HTTP Multipart Messages</w:t>
      </w:r>
      <w:r>
        <w:tab/>
      </w:r>
      <w:r>
        <w:fldChar w:fldCharType="begin" w:fldLock="1"/>
      </w:r>
      <w:r>
        <w:instrText xml:space="preserve"> PAGEREF _Toc98501589 \h </w:instrText>
      </w:r>
      <w:r>
        <w:fldChar w:fldCharType="separate"/>
      </w:r>
      <w:r>
        <w:t>31</w:t>
      </w:r>
      <w:r>
        <w:fldChar w:fldCharType="end"/>
      </w:r>
    </w:p>
    <w:p w14:paraId="11D2E37D" w14:textId="69709EC6" w:rsidR="00117CB9" w:rsidRDefault="00117CB9">
      <w:pPr>
        <w:pStyle w:val="TOC2"/>
        <w:rPr>
          <w:rFonts w:asciiTheme="minorHAnsi" w:eastAsiaTheme="minorEastAsia" w:hAnsiTheme="minorHAnsi" w:cstheme="minorBidi"/>
          <w:sz w:val="22"/>
          <w:szCs w:val="22"/>
          <w:lang w:eastAsia="en-GB"/>
        </w:rPr>
      </w:pPr>
      <w:r w:rsidRPr="00757196">
        <w:rPr>
          <w:lang w:val="en-US"/>
        </w:rPr>
        <w:t>B.1</w:t>
      </w:r>
      <w:r>
        <w:rPr>
          <w:rFonts w:asciiTheme="minorHAnsi" w:eastAsiaTheme="minorEastAsia" w:hAnsiTheme="minorHAnsi" w:cstheme="minorBidi"/>
          <w:sz w:val="22"/>
          <w:szCs w:val="22"/>
          <w:lang w:eastAsia="en-GB"/>
        </w:rPr>
        <w:tab/>
      </w:r>
      <w:r w:rsidRPr="00757196">
        <w:rPr>
          <w:lang w:val="en-US"/>
        </w:rPr>
        <w:t>Example of HTTP multipart message</w:t>
      </w:r>
      <w:r>
        <w:tab/>
      </w:r>
      <w:r>
        <w:fldChar w:fldCharType="begin" w:fldLock="1"/>
      </w:r>
      <w:r>
        <w:instrText xml:space="preserve"> PAGEREF _Toc98501590 \h </w:instrText>
      </w:r>
      <w:r>
        <w:fldChar w:fldCharType="separate"/>
      </w:r>
      <w:r>
        <w:t>31</w:t>
      </w:r>
      <w:r>
        <w:fldChar w:fldCharType="end"/>
      </w:r>
    </w:p>
    <w:p w14:paraId="626DDF24" w14:textId="36C4DC99" w:rsidR="00117CB9" w:rsidRDefault="00117CB9">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_Toc98501591 \h </w:instrText>
      </w:r>
      <w:r>
        <w:fldChar w:fldCharType="separate"/>
      </w:r>
      <w:r>
        <w:t>31</w:t>
      </w:r>
      <w:r>
        <w:fldChar w:fldCharType="end"/>
      </w:r>
    </w:p>
    <w:p w14:paraId="2C1652C7" w14:textId="5B61B0C9" w:rsidR="00117CB9" w:rsidRDefault="00117CB9">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757196">
        <w:rPr>
          <w:lang w:val="en-US" w:eastAsia="fr-FR"/>
        </w:rPr>
        <w:t>Example HTTP multipart message with SM</w:t>
      </w:r>
      <w:r w:rsidRPr="00757196">
        <w:rPr>
          <w:lang w:val="en-US" w:eastAsia="zh-CN"/>
        </w:rPr>
        <w:t>S</w:t>
      </w:r>
      <w:r w:rsidRPr="00757196">
        <w:rPr>
          <w:lang w:val="en-US" w:eastAsia="fr-FR"/>
        </w:rPr>
        <w:t xml:space="preserve"> binary data</w:t>
      </w:r>
      <w:r>
        <w:tab/>
      </w:r>
      <w:r>
        <w:fldChar w:fldCharType="begin" w:fldLock="1"/>
      </w:r>
      <w:r>
        <w:instrText xml:space="preserve"> PAGEREF _Toc98501592 \h </w:instrText>
      </w:r>
      <w:r>
        <w:fldChar w:fldCharType="separate"/>
      </w:r>
      <w:r>
        <w:t>31</w:t>
      </w:r>
      <w:r>
        <w:fldChar w:fldCharType="end"/>
      </w:r>
    </w:p>
    <w:p w14:paraId="6F7268F1" w14:textId="3E0B911C" w:rsidR="00117CB9" w:rsidRDefault="00117CB9">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_Toc98501593 \h </w:instrText>
      </w:r>
      <w:r>
        <w:fldChar w:fldCharType="separate"/>
      </w:r>
      <w:r>
        <w:t>32</w:t>
      </w:r>
      <w:r>
        <w:fldChar w:fldCharType="end"/>
      </w:r>
    </w:p>
    <w:p w14:paraId="3B1BAB88" w14:textId="1330DECA" w:rsidR="00080512" w:rsidRPr="004D3578" w:rsidRDefault="00317131">
      <w:r>
        <w:rPr>
          <w:noProof/>
          <w:sz w:val="22"/>
        </w:rPr>
        <w:fldChar w:fldCharType="end"/>
      </w:r>
    </w:p>
    <w:p w14:paraId="2F904737"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98501513"/>
      <w:bookmarkEnd w:id="9"/>
      <w:r w:rsidRPr="004D3578">
        <w:lastRenderedPageBreak/>
        <w:t>Foreword</w:t>
      </w:r>
      <w:bookmarkEnd w:id="10"/>
      <w:bookmarkEnd w:id="11"/>
      <w:bookmarkEnd w:id="12"/>
      <w:bookmarkEnd w:id="13"/>
      <w:bookmarkEnd w:id="14"/>
      <w:bookmarkEnd w:id="15"/>
    </w:p>
    <w:p w14:paraId="4D08D568"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EFDB1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B5A355" w14:textId="77777777" w:rsidR="00080512" w:rsidRPr="004D3578" w:rsidRDefault="00080512">
      <w:pPr>
        <w:pStyle w:val="B1"/>
      </w:pPr>
      <w:r w:rsidRPr="004D3578">
        <w:t>Version x.y.z</w:t>
      </w:r>
    </w:p>
    <w:p w14:paraId="4547A568" w14:textId="77777777" w:rsidR="00080512" w:rsidRPr="004D3578" w:rsidRDefault="00080512">
      <w:pPr>
        <w:pStyle w:val="B1"/>
      </w:pPr>
      <w:r w:rsidRPr="004D3578">
        <w:t>where:</w:t>
      </w:r>
    </w:p>
    <w:p w14:paraId="68A16317" w14:textId="77777777" w:rsidR="00080512" w:rsidRPr="004D3578" w:rsidRDefault="00080512">
      <w:pPr>
        <w:pStyle w:val="B2"/>
      </w:pPr>
      <w:r w:rsidRPr="004D3578">
        <w:t>x</w:t>
      </w:r>
      <w:r w:rsidRPr="004D3578">
        <w:tab/>
        <w:t>the first digit:</w:t>
      </w:r>
    </w:p>
    <w:p w14:paraId="1263612B" w14:textId="77777777" w:rsidR="00080512" w:rsidRPr="004D3578" w:rsidRDefault="00080512">
      <w:pPr>
        <w:pStyle w:val="B3"/>
      </w:pPr>
      <w:r w:rsidRPr="004D3578">
        <w:t>1</w:t>
      </w:r>
      <w:r w:rsidRPr="004D3578">
        <w:tab/>
        <w:t>presented to TSG for information;</w:t>
      </w:r>
    </w:p>
    <w:p w14:paraId="0993731C" w14:textId="77777777" w:rsidR="00080512" w:rsidRPr="004D3578" w:rsidRDefault="00080512">
      <w:pPr>
        <w:pStyle w:val="B3"/>
      </w:pPr>
      <w:r w:rsidRPr="004D3578">
        <w:t>2</w:t>
      </w:r>
      <w:r w:rsidRPr="004D3578">
        <w:tab/>
        <w:t>presented to TSG for approval;</w:t>
      </w:r>
    </w:p>
    <w:p w14:paraId="78B3AD65" w14:textId="77777777" w:rsidR="00080512" w:rsidRPr="004D3578" w:rsidRDefault="00080512">
      <w:pPr>
        <w:pStyle w:val="B3"/>
      </w:pPr>
      <w:r w:rsidRPr="004D3578">
        <w:t>3</w:t>
      </w:r>
      <w:r w:rsidRPr="004D3578">
        <w:tab/>
        <w:t>or greater indicates TSG approved document under change control.</w:t>
      </w:r>
    </w:p>
    <w:p w14:paraId="200FECA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F7CC1E" w14:textId="77777777" w:rsidR="00080512" w:rsidRDefault="00080512">
      <w:pPr>
        <w:pStyle w:val="B2"/>
      </w:pPr>
      <w:r w:rsidRPr="004D3578">
        <w:t>z</w:t>
      </w:r>
      <w:r w:rsidRPr="004D3578">
        <w:tab/>
        <w:t>the third digit is incremented when editorial only changes have been incorporated in the document.</w:t>
      </w:r>
    </w:p>
    <w:p w14:paraId="465E6CDF" w14:textId="77777777" w:rsidR="008C384C" w:rsidRDefault="008C384C" w:rsidP="008C384C">
      <w:r>
        <w:t xml:space="preserve">In </w:t>
      </w:r>
      <w:r w:rsidR="0074026F">
        <w:t>the present</w:t>
      </w:r>
      <w:r>
        <w:t xml:space="preserve"> document, modal verbs have the following meanings:</w:t>
      </w:r>
    </w:p>
    <w:p w14:paraId="2F8375EA" w14:textId="77777777" w:rsidR="008C384C" w:rsidRDefault="008C384C" w:rsidP="00774DA4">
      <w:pPr>
        <w:pStyle w:val="EX"/>
      </w:pPr>
      <w:r w:rsidRPr="008C384C">
        <w:rPr>
          <w:b/>
        </w:rPr>
        <w:t>shall</w:t>
      </w:r>
      <w:r w:rsidR="001C024B">
        <w:tab/>
      </w:r>
      <w:r>
        <w:t>indicates a mandatory requirement to do something</w:t>
      </w:r>
    </w:p>
    <w:p w14:paraId="614F4FBF" w14:textId="77777777" w:rsidR="008C384C" w:rsidRDefault="008C384C" w:rsidP="00774DA4">
      <w:pPr>
        <w:pStyle w:val="EX"/>
      </w:pPr>
      <w:r w:rsidRPr="008C384C">
        <w:rPr>
          <w:b/>
        </w:rPr>
        <w:t>shall not</w:t>
      </w:r>
      <w:r>
        <w:tab/>
        <w:t>indicates an interdiction (</w:t>
      </w:r>
      <w:r w:rsidR="001F1132">
        <w:t>prohibition</w:t>
      </w:r>
      <w:r>
        <w:t>) to do something</w:t>
      </w:r>
    </w:p>
    <w:p w14:paraId="3AB34600" w14:textId="77777777" w:rsidR="00BA19ED" w:rsidRPr="004D3578" w:rsidRDefault="00BA19ED" w:rsidP="00A27486">
      <w:r>
        <w:t>The constructions "shall" and "shall not" are confined to the context of normative provisions, and do not appear in Technical Reports.</w:t>
      </w:r>
    </w:p>
    <w:p w14:paraId="0A91524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0D62CE" w14:textId="77777777" w:rsidR="008C384C" w:rsidRDefault="008C384C" w:rsidP="00774DA4">
      <w:pPr>
        <w:pStyle w:val="EX"/>
      </w:pPr>
      <w:r w:rsidRPr="008C384C">
        <w:rPr>
          <w:b/>
        </w:rPr>
        <w:t>should</w:t>
      </w:r>
      <w:r w:rsidR="001C024B">
        <w:tab/>
      </w:r>
      <w:r>
        <w:t>indicates a recommendation to do something</w:t>
      </w:r>
    </w:p>
    <w:p w14:paraId="10942E7D" w14:textId="77777777" w:rsidR="008C384C" w:rsidRDefault="008C384C" w:rsidP="00774DA4">
      <w:pPr>
        <w:pStyle w:val="EX"/>
      </w:pPr>
      <w:r w:rsidRPr="008C384C">
        <w:rPr>
          <w:b/>
        </w:rPr>
        <w:t>should not</w:t>
      </w:r>
      <w:r>
        <w:tab/>
        <w:t>indicates a recommendation not to do something</w:t>
      </w:r>
    </w:p>
    <w:p w14:paraId="1FC826FC" w14:textId="77777777" w:rsidR="008C384C" w:rsidRDefault="008C384C" w:rsidP="00774DA4">
      <w:pPr>
        <w:pStyle w:val="EX"/>
      </w:pPr>
      <w:r w:rsidRPr="00774DA4">
        <w:rPr>
          <w:b/>
        </w:rPr>
        <w:t>may</w:t>
      </w:r>
      <w:r w:rsidR="001C024B">
        <w:tab/>
      </w:r>
      <w:r>
        <w:t>indicates permission to do something</w:t>
      </w:r>
    </w:p>
    <w:p w14:paraId="5C8C6684" w14:textId="77777777" w:rsidR="008C384C" w:rsidRDefault="008C384C" w:rsidP="00774DA4">
      <w:pPr>
        <w:pStyle w:val="EX"/>
      </w:pPr>
      <w:r w:rsidRPr="00774DA4">
        <w:rPr>
          <w:b/>
        </w:rPr>
        <w:t>need not</w:t>
      </w:r>
      <w:r>
        <w:tab/>
        <w:t>indicates permission not to do something</w:t>
      </w:r>
    </w:p>
    <w:p w14:paraId="1145A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5911B6" w14:textId="77777777" w:rsidR="008C384C" w:rsidRDefault="008C384C" w:rsidP="00774DA4">
      <w:pPr>
        <w:pStyle w:val="EX"/>
      </w:pPr>
      <w:r w:rsidRPr="00774DA4">
        <w:rPr>
          <w:b/>
        </w:rPr>
        <w:t>can</w:t>
      </w:r>
      <w:r w:rsidR="001C024B">
        <w:tab/>
      </w:r>
      <w:r>
        <w:t>indicates</w:t>
      </w:r>
      <w:r w:rsidR="00774DA4">
        <w:t xml:space="preserve"> that something is possible</w:t>
      </w:r>
    </w:p>
    <w:p w14:paraId="29094F5B" w14:textId="77777777" w:rsidR="00774DA4" w:rsidRDefault="00774DA4" w:rsidP="00774DA4">
      <w:pPr>
        <w:pStyle w:val="EX"/>
      </w:pPr>
      <w:r w:rsidRPr="00774DA4">
        <w:rPr>
          <w:b/>
        </w:rPr>
        <w:t>cannot</w:t>
      </w:r>
      <w:r w:rsidR="001C024B">
        <w:tab/>
      </w:r>
      <w:r>
        <w:t>indicates that something is impossible</w:t>
      </w:r>
    </w:p>
    <w:p w14:paraId="6536208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8B16BC"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AF42AE0"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1DA18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CA7CD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23A11D" w14:textId="77777777" w:rsidR="001F1132" w:rsidRDefault="001F1132" w:rsidP="001F1132">
      <w:r>
        <w:t>In addition:</w:t>
      </w:r>
    </w:p>
    <w:p w14:paraId="2FE8B6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9C9C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C1AEF84" w14:textId="77777777" w:rsidR="00774DA4" w:rsidRPr="004D3578" w:rsidRDefault="00647114" w:rsidP="00A27486">
      <w:r>
        <w:t>The constructions "is" and "is not" do not indicate requirements.</w:t>
      </w:r>
    </w:p>
    <w:p w14:paraId="40638A86"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98501514"/>
      <w:bookmarkEnd w:id="17"/>
      <w:r w:rsidRPr="007021DF">
        <w:t>1</w:t>
      </w:r>
      <w:r w:rsidRPr="007021DF">
        <w:tab/>
        <w:t>Scope</w:t>
      </w:r>
      <w:bookmarkEnd w:id="18"/>
      <w:bookmarkEnd w:id="19"/>
      <w:bookmarkEnd w:id="20"/>
      <w:bookmarkEnd w:id="21"/>
      <w:bookmarkEnd w:id="22"/>
      <w:bookmarkEnd w:id="23"/>
      <w:bookmarkEnd w:id="24"/>
    </w:p>
    <w:p w14:paraId="45C5FBEA"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575E138D"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4F20F65E"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3E984E70"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98501515"/>
      <w:r w:rsidRPr="007021DF">
        <w:t>2</w:t>
      </w:r>
      <w:r w:rsidRPr="007021DF">
        <w:tab/>
        <w:t>References</w:t>
      </w:r>
      <w:bookmarkEnd w:id="25"/>
      <w:bookmarkEnd w:id="26"/>
      <w:bookmarkEnd w:id="27"/>
      <w:bookmarkEnd w:id="28"/>
      <w:bookmarkEnd w:id="29"/>
      <w:bookmarkEnd w:id="30"/>
      <w:bookmarkEnd w:id="31"/>
    </w:p>
    <w:p w14:paraId="7405F3CE" w14:textId="77777777" w:rsidR="009267D1" w:rsidRPr="007021DF" w:rsidRDefault="009267D1" w:rsidP="009267D1">
      <w:r w:rsidRPr="007021DF">
        <w:t>The following documents contain provisions which, through reference in this text, constitute provisions of the present document.</w:t>
      </w:r>
    </w:p>
    <w:p w14:paraId="23670CDD"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43654AD5" w14:textId="77777777" w:rsidR="009267D1" w:rsidRPr="007021DF" w:rsidRDefault="009267D1" w:rsidP="009267D1">
      <w:pPr>
        <w:pStyle w:val="B1"/>
      </w:pPr>
      <w:r w:rsidRPr="007021DF">
        <w:t>-</w:t>
      </w:r>
      <w:r w:rsidRPr="007021DF">
        <w:tab/>
        <w:t>For a specific reference, subsequent revisions do not apply.</w:t>
      </w:r>
    </w:p>
    <w:p w14:paraId="1FF4B156"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0943EF8F"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E4A0716"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48FE8B11"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6829EE3B"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2BA52C38"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7A9E3190"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21E05D9F"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37745D6D"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0630EF13"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1E506287"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0CE0987B"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F466C72"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BB0902"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01558964"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498477F3"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79FA8F13"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1C4FC37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3B0B685B" w14:textId="77777777" w:rsidR="00561B51" w:rsidRPr="006D2D6D" w:rsidRDefault="00602303" w:rsidP="009267D1">
      <w:pPr>
        <w:pStyle w:val="EX"/>
        <w:rPr>
          <w:lang w:eastAsia="zh-CN"/>
        </w:rPr>
      </w:pPr>
      <w:r>
        <w:rPr>
          <w:lang w:eastAsia="zh-CN"/>
        </w:rPr>
        <w:t>[18]</w:t>
      </w:r>
      <w:r>
        <w:rPr>
          <w:lang w:eastAsia="zh-CN"/>
        </w:rPr>
        <w:tab/>
        <w:t>IETF RFC 7232: "Hypertext Transfer Protocol (HTTP/1.1): Conditional Requests".</w:t>
      </w:r>
    </w:p>
    <w:p w14:paraId="3FAF2BA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98501516"/>
      <w:r w:rsidRPr="007021DF">
        <w:t>3</w:t>
      </w:r>
      <w:r w:rsidRPr="007021DF">
        <w:tab/>
        <w:t>Definitions and abbreviations</w:t>
      </w:r>
      <w:bookmarkEnd w:id="36"/>
      <w:bookmarkEnd w:id="37"/>
      <w:bookmarkEnd w:id="38"/>
      <w:bookmarkEnd w:id="39"/>
      <w:bookmarkEnd w:id="40"/>
      <w:bookmarkEnd w:id="41"/>
      <w:bookmarkEnd w:id="42"/>
    </w:p>
    <w:p w14:paraId="3E2A48CF"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98501517"/>
      <w:r w:rsidRPr="007021DF">
        <w:t>3.1</w:t>
      </w:r>
      <w:r w:rsidRPr="007021DF">
        <w:tab/>
        <w:t>Definitions</w:t>
      </w:r>
      <w:bookmarkEnd w:id="43"/>
      <w:bookmarkEnd w:id="44"/>
      <w:bookmarkEnd w:id="45"/>
      <w:bookmarkEnd w:id="46"/>
      <w:bookmarkEnd w:id="47"/>
      <w:bookmarkEnd w:id="48"/>
      <w:bookmarkEnd w:id="49"/>
    </w:p>
    <w:p w14:paraId="77380E4E"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3C89AFC3"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98501518"/>
      <w:r w:rsidRPr="007021DF">
        <w:t>3.2</w:t>
      </w:r>
      <w:r w:rsidRPr="007021DF">
        <w:tab/>
        <w:t>Abbreviations</w:t>
      </w:r>
      <w:bookmarkEnd w:id="50"/>
      <w:bookmarkEnd w:id="51"/>
      <w:bookmarkEnd w:id="52"/>
      <w:bookmarkEnd w:id="53"/>
      <w:bookmarkEnd w:id="54"/>
      <w:bookmarkEnd w:id="55"/>
      <w:bookmarkEnd w:id="56"/>
    </w:p>
    <w:p w14:paraId="09289533"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74F07255"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475F188C"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263D7B77" w14:textId="77777777" w:rsidR="009267D1" w:rsidRPr="007021DF" w:rsidRDefault="009267D1" w:rsidP="009267D1">
      <w:pPr>
        <w:pStyle w:val="EW"/>
        <w:rPr>
          <w:lang w:eastAsia="zh-CN"/>
        </w:rPr>
      </w:pPr>
      <w:r w:rsidRPr="007021DF">
        <w:t>JSON</w:t>
      </w:r>
      <w:r w:rsidRPr="007021DF">
        <w:tab/>
        <w:t>Javascript Object Notation</w:t>
      </w:r>
    </w:p>
    <w:p w14:paraId="1FB65E72"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32520991"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98501519"/>
      <w:r w:rsidRPr="007021DF">
        <w:t>4</w:t>
      </w:r>
      <w:r w:rsidRPr="007021DF">
        <w:tab/>
        <w:t>Overview</w:t>
      </w:r>
      <w:bookmarkEnd w:id="57"/>
      <w:bookmarkEnd w:id="58"/>
      <w:bookmarkEnd w:id="59"/>
      <w:bookmarkEnd w:id="60"/>
      <w:bookmarkEnd w:id="61"/>
      <w:bookmarkEnd w:id="62"/>
      <w:bookmarkEnd w:id="63"/>
    </w:p>
    <w:p w14:paraId="1045C477"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5F8EB2F7"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00748E3E" w14:textId="77777777" w:rsidR="009267D1" w:rsidRPr="007021DF" w:rsidRDefault="009267D1" w:rsidP="009267D1">
      <w:pPr>
        <w:pStyle w:val="TH"/>
        <w:rPr>
          <w:lang w:eastAsia="zh-CN"/>
        </w:rPr>
      </w:pPr>
      <w:r w:rsidRPr="007021DF">
        <w:object w:dxaOrig="5829" w:dyaOrig="1894" w14:anchorId="3A91D927">
          <v:shape id="_x0000_i1027" type="#_x0000_t75" style="width:291.3pt;height:94.7pt" o:ole="">
            <v:imagedata r:id="rId11" o:title=""/>
          </v:shape>
          <o:OLEObject Type="Embed" ProgID="Visio.Drawing.11" ShapeID="_x0000_i1027" DrawAspect="Content" ObjectID="_1709114307" r:id="rId12"/>
        </w:object>
      </w:r>
    </w:p>
    <w:p w14:paraId="12819234"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0FD298C8"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D3BDF00"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CE6D6E2"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98501520"/>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5ECE700F"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98501521"/>
      <w:r w:rsidRPr="007021DF">
        <w:t>5.1</w:t>
      </w:r>
      <w:r w:rsidRPr="007021DF">
        <w:tab/>
        <w:t>Introduction</w:t>
      </w:r>
      <w:bookmarkEnd w:id="71"/>
      <w:bookmarkEnd w:id="72"/>
      <w:bookmarkEnd w:id="73"/>
      <w:bookmarkEnd w:id="74"/>
      <w:bookmarkEnd w:id="75"/>
      <w:bookmarkEnd w:id="76"/>
      <w:bookmarkEnd w:id="77"/>
    </w:p>
    <w:p w14:paraId="30ADCA60"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16399BA5"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3ED804F9" w14:textId="77777777" w:rsidTr="004649DA">
        <w:trPr>
          <w:cantSplit/>
          <w:trHeight w:val="241"/>
          <w:tblHeader/>
        </w:trPr>
        <w:tc>
          <w:tcPr>
            <w:tcW w:w="2268" w:type="dxa"/>
          </w:tcPr>
          <w:p w14:paraId="3B14C975" w14:textId="77777777" w:rsidR="009267D1" w:rsidRPr="00FF6605" w:rsidRDefault="009267D1" w:rsidP="004649DA">
            <w:pPr>
              <w:pStyle w:val="TAH"/>
            </w:pPr>
            <w:r w:rsidRPr="00FF6605">
              <w:t>Service Name</w:t>
            </w:r>
          </w:p>
        </w:tc>
        <w:tc>
          <w:tcPr>
            <w:tcW w:w="4644" w:type="dxa"/>
          </w:tcPr>
          <w:p w14:paraId="2781500B" w14:textId="77777777" w:rsidR="009267D1" w:rsidRPr="00FF6605" w:rsidRDefault="009267D1" w:rsidP="004649DA">
            <w:pPr>
              <w:pStyle w:val="TAH"/>
            </w:pPr>
            <w:r w:rsidRPr="00FF6605">
              <w:t>Description</w:t>
            </w:r>
          </w:p>
        </w:tc>
        <w:tc>
          <w:tcPr>
            <w:tcW w:w="1560" w:type="dxa"/>
          </w:tcPr>
          <w:p w14:paraId="26E874D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75F03E30" w14:textId="77777777" w:rsidTr="004649DA">
        <w:trPr>
          <w:cantSplit/>
          <w:trHeight w:val="241"/>
        </w:trPr>
        <w:tc>
          <w:tcPr>
            <w:tcW w:w="2268" w:type="dxa"/>
          </w:tcPr>
          <w:p w14:paraId="00439143"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3B2871C9"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19A1F993" w14:textId="77777777" w:rsidR="009267D1" w:rsidRPr="00FF6605" w:rsidRDefault="009267D1" w:rsidP="004649DA">
            <w:pPr>
              <w:pStyle w:val="TAC"/>
              <w:rPr>
                <w:lang w:eastAsia="zh-CN"/>
              </w:rPr>
            </w:pPr>
            <w:r w:rsidRPr="00FF6605">
              <w:rPr>
                <w:lang w:eastAsia="zh-CN"/>
              </w:rPr>
              <w:t>AMF</w:t>
            </w:r>
          </w:p>
        </w:tc>
      </w:tr>
    </w:tbl>
    <w:p w14:paraId="1C8EA3B6" w14:textId="77777777" w:rsidR="009267D1" w:rsidRDefault="009267D1" w:rsidP="009267D1"/>
    <w:p w14:paraId="272B42BA" w14:textId="77777777" w:rsidR="009267D1" w:rsidRPr="002D1C72" w:rsidRDefault="009267D1" w:rsidP="009267D1">
      <w:r w:rsidRPr="002D1C72">
        <w:t>Table 5.1-</w:t>
      </w:r>
      <w:r>
        <w:t>2</w:t>
      </w:r>
      <w:r w:rsidRPr="002D1C72">
        <w:t xml:space="preserve"> summarizes the corresponding APIs defined for this specification.</w:t>
      </w:r>
    </w:p>
    <w:p w14:paraId="41ABA99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631F7DD4" w14:textId="77777777" w:rsidTr="001678E7">
        <w:tc>
          <w:tcPr>
            <w:tcW w:w="2040" w:type="dxa"/>
            <w:shd w:val="clear" w:color="auto" w:fill="auto"/>
          </w:tcPr>
          <w:p w14:paraId="719605C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2367BFA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5E2FBA3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80890D2"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2BA8C040"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03E429A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580B2DE7" w14:textId="77777777" w:rsidTr="001678E7">
        <w:tc>
          <w:tcPr>
            <w:tcW w:w="2040" w:type="dxa"/>
            <w:shd w:val="clear" w:color="auto" w:fill="auto"/>
          </w:tcPr>
          <w:p w14:paraId="4A2B1FC2"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736E24F9"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638D59F1"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40C06B8F"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30EB3434"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4A3E6DE8"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3FECE1D7" w14:textId="77777777" w:rsidR="009267D1" w:rsidRPr="007021DF" w:rsidRDefault="009267D1" w:rsidP="009267D1"/>
    <w:p w14:paraId="7DA0D6A9"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98501522"/>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1E57FE4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98501523"/>
      <w:r w:rsidRPr="007021DF">
        <w:t>5.2.1</w:t>
      </w:r>
      <w:r w:rsidRPr="007021DF">
        <w:tab/>
        <w:t>Service Description</w:t>
      </w:r>
      <w:bookmarkEnd w:id="85"/>
      <w:bookmarkEnd w:id="86"/>
      <w:bookmarkEnd w:id="87"/>
      <w:bookmarkEnd w:id="88"/>
      <w:bookmarkEnd w:id="89"/>
      <w:bookmarkEnd w:id="90"/>
      <w:bookmarkEnd w:id="91"/>
    </w:p>
    <w:p w14:paraId="30C24DB2"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92B7B16"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041DB12B"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02227E9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00600529"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3E91415C" w14:textId="77777777" w:rsidTr="004649DA">
        <w:tc>
          <w:tcPr>
            <w:tcW w:w="1951" w:type="dxa"/>
          </w:tcPr>
          <w:p w14:paraId="7EB2AB3E" w14:textId="77777777" w:rsidR="009267D1" w:rsidRPr="00FF6605" w:rsidRDefault="009267D1" w:rsidP="004649DA">
            <w:pPr>
              <w:pStyle w:val="TAH"/>
            </w:pPr>
            <w:r w:rsidRPr="00FF6605">
              <w:t>Service Operations</w:t>
            </w:r>
          </w:p>
        </w:tc>
        <w:tc>
          <w:tcPr>
            <w:tcW w:w="3969" w:type="dxa"/>
          </w:tcPr>
          <w:p w14:paraId="276066F3" w14:textId="77777777" w:rsidR="009267D1" w:rsidRPr="00FF6605" w:rsidRDefault="009267D1" w:rsidP="004649DA">
            <w:pPr>
              <w:pStyle w:val="TAH"/>
            </w:pPr>
            <w:r w:rsidRPr="00FF6605">
              <w:t>Description</w:t>
            </w:r>
          </w:p>
        </w:tc>
        <w:tc>
          <w:tcPr>
            <w:tcW w:w="1843" w:type="dxa"/>
          </w:tcPr>
          <w:p w14:paraId="385A447B" w14:textId="77777777" w:rsidR="009267D1" w:rsidRPr="00FF6605" w:rsidRDefault="009267D1" w:rsidP="004649DA">
            <w:pPr>
              <w:pStyle w:val="TAH"/>
            </w:pPr>
            <w:r w:rsidRPr="00FF6605">
              <w:t>Operation</w:t>
            </w:r>
          </w:p>
          <w:p w14:paraId="7A01F21B" w14:textId="77777777" w:rsidR="009267D1" w:rsidRPr="00FF6605" w:rsidRDefault="009267D1" w:rsidP="004649DA">
            <w:pPr>
              <w:pStyle w:val="TAH"/>
            </w:pPr>
            <w:r w:rsidRPr="00FF6605">
              <w:t>Semantics</w:t>
            </w:r>
          </w:p>
        </w:tc>
        <w:tc>
          <w:tcPr>
            <w:tcW w:w="1701" w:type="dxa"/>
          </w:tcPr>
          <w:p w14:paraId="37B1E454" w14:textId="77777777" w:rsidR="009267D1" w:rsidRPr="00FF6605" w:rsidRDefault="009267D1" w:rsidP="004649DA">
            <w:pPr>
              <w:pStyle w:val="TAH"/>
            </w:pPr>
            <w:r w:rsidRPr="00FF6605">
              <w:t>Example Consumer(s)</w:t>
            </w:r>
          </w:p>
        </w:tc>
      </w:tr>
      <w:tr w:rsidR="009267D1" w:rsidRPr="00FF6605" w14:paraId="38EA9CFE" w14:textId="77777777" w:rsidTr="004649DA">
        <w:tc>
          <w:tcPr>
            <w:tcW w:w="1951" w:type="dxa"/>
          </w:tcPr>
          <w:p w14:paraId="65852DE7"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413EDBB2"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37F2145" w14:textId="77777777" w:rsidR="009267D1" w:rsidRPr="00FF6605" w:rsidRDefault="009267D1" w:rsidP="004649DA">
            <w:pPr>
              <w:pStyle w:val="TAL"/>
            </w:pPr>
            <w:r w:rsidRPr="00FF6605">
              <w:t>Request/Response</w:t>
            </w:r>
          </w:p>
        </w:tc>
        <w:tc>
          <w:tcPr>
            <w:tcW w:w="1701" w:type="dxa"/>
          </w:tcPr>
          <w:p w14:paraId="5F2C133B" w14:textId="77777777" w:rsidR="009267D1" w:rsidRPr="00FF6605" w:rsidRDefault="009267D1" w:rsidP="004649DA">
            <w:pPr>
              <w:pStyle w:val="TAL"/>
            </w:pPr>
            <w:r w:rsidRPr="00FF6605">
              <w:t>AMF</w:t>
            </w:r>
          </w:p>
        </w:tc>
      </w:tr>
      <w:tr w:rsidR="009267D1" w:rsidRPr="00FF6605" w14:paraId="6D1CCCEA" w14:textId="77777777" w:rsidTr="004649DA">
        <w:tc>
          <w:tcPr>
            <w:tcW w:w="1951" w:type="dxa"/>
          </w:tcPr>
          <w:p w14:paraId="1B959EF5"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55FFD8F2"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5332A1BE"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5873CA18"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7C9918EE" w14:textId="77777777" w:rsidTr="004649DA">
        <w:tc>
          <w:tcPr>
            <w:tcW w:w="1951" w:type="dxa"/>
          </w:tcPr>
          <w:p w14:paraId="04EE10D1"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3C07D34E"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134225B7" w14:textId="77777777" w:rsidR="009267D1" w:rsidRPr="00FF6605" w:rsidRDefault="009267D1" w:rsidP="004649DA">
            <w:pPr>
              <w:pStyle w:val="TAL"/>
            </w:pPr>
            <w:r w:rsidRPr="00FF6605">
              <w:t>Request/Response</w:t>
            </w:r>
          </w:p>
        </w:tc>
        <w:tc>
          <w:tcPr>
            <w:tcW w:w="1701" w:type="dxa"/>
          </w:tcPr>
          <w:p w14:paraId="6BAD90CE" w14:textId="77777777" w:rsidR="009267D1" w:rsidRPr="00FF6605" w:rsidRDefault="009267D1" w:rsidP="004649DA">
            <w:pPr>
              <w:pStyle w:val="TAL"/>
            </w:pPr>
            <w:r w:rsidRPr="00FF6605">
              <w:t>AMF</w:t>
            </w:r>
          </w:p>
        </w:tc>
      </w:tr>
    </w:tbl>
    <w:p w14:paraId="185E6A75" w14:textId="77777777" w:rsidR="009267D1" w:rsidRPr="007021DF" w:rsidRDefault="009267D1" w:rsidP="009267D1">
      <w:pPr>
        <w:rPr>
          <w:lang w:eastAsia="zh-CN"/>
        </w:rPr>
      </w:pPr>
    </w:p>
    <w:p w14:paraId="7926D80D"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98501524"/>
      <w:r w:rsidRPr="007021DF">
        <w:t>5.2.2</w:t>
      </w:r>
      <w:r w:rsidRPr="007021DF">
        <w:tab/>
        <w:t>Service Operations</w:t>
      </w:r>
      <w:bookmarkEnd w:id="92"/>
      <w:bookmarkEnd w:id="93"/>
      <w:bookmarkEnd w:id="94"/>
      <w:bookmarkEnd w:id="95"/>
      <w:bookmarkEnd w:id="96"/>
      <w:bookmarkEnd w:id="97"/>
      <w:bookmarkEnd w:id="98"/>
    </w:p>
    <w:p w14:paraId="623B6AD9"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98501525"/>
      <w:r w:rsidRPr="007021DF">
        <w:t>5.2.2.1</w:t>
      </w:r>
      <w:r w:rsidRPr="007021DF">
        <w:tab/>
        <w:t>Introduction</w:t>
      </w:r>
      <w:bookmarkEnd w:id="99"/>
      <w:bookmarkEnd w:id="100"/>
      <w:bookmarkEnd w:id="101"/>
      <w:bookmarkEnd w:id="102"/>
      <w:bookmarkEnd w:id="103"/>
      <w:bookmarkEnd w:id="104"/>
      <w:bookmarkEnd w:id="105"/>
    </w:p>
    <w:p w14:paraId="1C7EF80D"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DFECFCE"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98501526"/>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4376FDCF"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98501527"/>
      <w:r w:rsidRPr="007021DF">
        <w:t>5.2.2.2.1</w:t>
      </w:r>
      <w:r w:rsidRPr="007021DF">
        <w:tab/>
        <w:t>General</w:t>
      </w:r>
      <w:bookmarkEnd w:id="113"/>
      <w:bookmarkEnd w:id="114"/>
      <w:bookmarkEnd w:id="115"/>
      <w:bookmarkEnd w:id="116"/>
      <w:bookmarkEnd w:id="117"/>
      <w:bookmarkEnd w:id="118"/>
      <w:bookmarkEnd w:id="119"/>
    </w:p>
    <w:p w14:paraId="46F3BE39"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0FD56A40"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0959CF0D"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568E93B"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34C86F86"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86B4186"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98501528"/>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15BD5CFE"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CA52F4D" w14:textId="456136DC" w:rsidR="009267D1" w:rsidRPr="007021DF" w:rsidRDefault="00F27978" w:rsidP="009267D1">
      <w:pPr>
        <w:pStyle w:val="TH"/>
      </w:pPr>
      <w:r w:rsidRPr="007021DF">
        <w:rPr>
          <w:lang w:val="fr-FR"/>
        </w:rPr>
        <w:object w:dxaOrig="9435" w:dyaOrig="3503" w14:anchorId="42FBEC5B">
          <v:shape id="_x0000_i1028" type="#_x0000_t75" style="width:470.75pt;height:174.45pt" o:ole="">
            <v:imagedata r:id="rId13" o:title=""/>
          </v:shape>
          <o:OLEObject Type="Embed" ProgID="Visio.Drawing.11" ShapeID="_x0000_i1028" DrawAspect="Content" ObjectID="_1709114308" r:id="rId14"/>
        </w:object>
      </w:r>
    </w:p>
    <w:p w14:paraId="08146B34"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12614F48"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A2B4922" w14:textId="77777777" w:rsidR="009267D1" w:rsidRPr="007021DF" w:rsidRDefault="009267D1" w:rsidP="009267D1">
      <w:r w:rsidRPr="007021DF">
        <w:rPr>
          <w:rFonts w:hint="eastAsia"/>
        </w:rPr>
        <w:t>Depending on whether the target UE Context for SMS has already been created, the SMSF performs 2a or 2b:</w:t>
      </w:r>
    </w:p>
    <w:p w14:paraId="29A17E3C"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33749851"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1B043112"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0ADB4A9F"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9CA6964"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0539DA94"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7830A8D" w14:textId="502E9BB3"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9389233"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8F92CDE" w14:textId="77777777" w:rsidR="00C42E4F" w:rsidRPr="007021DF" w:rsidRDefault="00C42E4F" w:rsidP="00C42E4F">
      <w:pPr>
        <w:pStyle w:val="B1"/>
        <w:rPr>
          <w:lang w:eastAsia="zh-CN"/>
        </w:rPr>
      </w:pPr>
      <w:bookmarkStart w:id="127" w:name="_Toc25227229"/>
      <w:bookmarkStart w:id="128" w:name="_Toc34039572"/>
      <w:bookmarkStart w:id="129" w:name="_Toc39046771"/>
      <w:bookmarkStart w:id="130" w:name="_Toc42934353"/>
      <w:bookmarkStart w:id="131" w:name="_Toc49844569"/>
      <w:bookmarkStart w:id="132"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A3B05A8" w14:textId="77777777" w:rsidR="00C42E4F" w:rsidRPr="007021DF" w:rsidRDefault="00C42E4F" w:rsidP="00C42E4F">
      <w:pPr>
        <w:pStyle w:val="B1"/>
        <w:rPr>
          <w:lang w:eastAsia="zh-CN"/>
        </w:rPr>
      </w:pPr>
      <w:r w:rsidRPr="007021DF">
        <w:rPr>
          <w:rFonts w:hint="eastAsia"/>
          <w:lang w:eastAsia="zh-CN"/>
        </w:rPr>
        <w:tab/>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2A4D733D" w14:textId="77777777" w:rsidR="009267D1" w:rsidRPr="007021DF" w:rsidRDefault="009267D1" w:rsidP="009267D1">
      <w:pPr>
        <w:pStyle w:val="Heading4"/>
        <w:rPr>
          <w:lang w:eastAsia="zh-CN"/>
        </w:rPr>
      </w:pPr>
      <w:bookmarkStart w:id="133" w:name="_Toc98501529"/>
      <w:r w:rsidRPr="007021DF">
        <w:lastRenderedPageBreak/>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784AB449"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98501530"/>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64F35F82"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67A3FC54"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19141742"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32CCF24E" w14:textId="77777777" w:rsidR="009267D1" w:rsidRPr="007021DF" w:rsidRDefault="009267D1" w:rsidP="009267D1">
      <w:pPr>
        <w:pStyle w:val="Heading5"/>
        <w:rPr>
          <w:lang w:eastAsia="zh-CN"/>
        </w:rPr>
      </w:pPr>
      <w:bookmarkStart w:id="146" w:name="_Toc56519208"/>
      <w:bookmarkStart w:id="147" w:name="_Toc9850153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7B785E11"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BDBA2B" w14:textId="27180E73" w:rsidR="009267D1" w:rsidRPr="007021DF" w:rsidRDefault="00C27EC0" w:rsidP="009267D1">
      <w:pPr>
        <w:pStyle w:val="TH"/>
      </w:pPr>
      <w:r w:rsidRPr="007021DF">
        <w:rPr>
          <w:lang w:val="fr-FR"/>
        </w:rPr>
        <w:object w:dxaOrig="9435" w:dyaOrig="2865" w14:anchorId="543C629C">
          <v:shape id="_x0000_i1029" type="#_x0000_t75" style="width:471.3pt;height:145.1pt" o:ole="">
            <v:imagedata r:id="rId15" o:title=""/>
          </v:shape>
          <o:OLEObject Type="Embed" ProgID="Visio.Drawing.11" ShapeID="_x0000_i1029" DrawAspect="Content" ObjectID="_1709114309" r:id="rId16"/>
        </w:object>
      </w:r>
    </w:p>
    <w:p w14:paraId="309BF789"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A741C88"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03777E7A"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1A3BC578"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02135A73" w14:textId="5174C910"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3B8196B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140D94C" w14:textId="77777777" w:rsidR="00C27EC0" w:rsidRPr="007021DF" w:rsidRDefault="00C27EC0" w:rsidP="00C27EC0">
      <w:pPr>
        <w:pStyle w:val="B1"/>
        <w:rPr>
          <w:lang w:eastAsia="zh-CN"/>
        </w:rPr>
      </w:pPr>
      <w:bookmarkStart w:id="148" w:name="_Toc56519209"/>
      <w:bookmarkStart w:id="149" w:name="_Toc25227232"/>
      <w:bookmarkStart w:id="150" w:name="_Toc34039575"/>
      <w:bookmarkStart w:id="151" w:name="_Toc39046774"/>
      <w:bookmarkStart w:id="152" w:name="_Toc42934356"/>
      <w:bookmarkStart w:id="153"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FDD32BE" w14:textId="77777777" w:rsidR="00C27EC0" w:rsidRPr="007021DF" w:rsidRDefault="00C27EC0" w:rsidP="00C27EC0">
      <w:pPr>
        <w:pStyle w:val="B1"/>
        <w:rPr>
          <w:lang w:eastAsia="zh-CN"/>
        </w:rPr>
      </w:pPr>
      <w:r w:rsidRPr="007021DF">
        <w:rPr>
          <w:rFonts w:hint="eastAsia"/>
          <w:lang w:eastAsia="zh-CN"/>
        </w:rPr>
        <w:tab/>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rFonts w:hint="eastAsia"/>
          <w:lang w:eastAsia="zh-CN"/>
        </w:rPr>
        <w:t>DELETE</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w:t>
      </w:r>
      <w:r w:rsidRPr="007021DF">
        <w:rPr>
          <w:rFonts w:hint="eastAsia"/>
          <w:lang w:eastAsia="zh-CN"/>
        </w:rPr>
        <w:t>2</w:t>
      </w:r>
      <w:r w:rsidRPr="007021DF">
        <w:t>-3</w:t>
      </w:r>
      <w:r w:rsidRPr="007021DF">
        <w:rPr>
          <w:rFonts w:hint="eastAsia"/>
          <w:lang w:eastAsia="zh-CN"/>
        </w:rPr>
        <w:t>.</w:t>
      </w:r>
    </w:p>
    <w:p w14:paraId="757EBE85" w14:textId="77777777" w:rsidR="00367427" w:rsidRPr="007021DF" w:rsidRDefault="00367427" w:rsidP="00367427">
      <w:pPr>
        <w:pStyle w:val="Heading5"/>
        <w:rPr>
          <w:lang w:eastAsia="zh-CN"/>
        </w:rPr>
      </w:pPr>
      <w:bookmarkStart w:id="154" w:name="_Toc9850153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1A5FEA55"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CAD75A6" w14:textId="0852493A" w:rsidR="00367427" w:rsidRPr="007021DF" w:rsidRDefault="000B56B1" w:rsidP="00367427">
      <w:pPr>
        <w:pStyle w:val="TH"/>
      </w:pPr>
      <w:r w:rsidRPr="007021DF">
        <w:rPr>
          <w:lang w:val="fr-FR"/>
        </w:rPr>
        <w:object w:dxaOrig="9435" w:dyaOrig="2865" w14:anchorId="352955D8">
          <v:shape id="_x0000_i1030" type="#_x0000_t75" style="width:470.75pt;height:142.35pt" o:ole="">
            <v:imagedata r:id="rId17" o:title=""/>
          </v:shape>
          <o:OLEObject Type="Embed" ProgID="Visio.Drawing.11" ShapeID="_x0000_i1030" DrawAspect="Content" ObjectID="_1709114310" r:id="rId18"/>
        </w:object>
      </w:r>
    </w:p>
    <w:p w14:paraId="5587590A"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446FB8AA"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0D0C180B" w14:textId="77777777" w:rsidR="00367427" w:rsidRDefault="00367427" w:rsidP="00367427">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4032003"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26EFC78B" w14:textId="57CFE473"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7C6D8AA"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E2BD261" w14:textId="77777777" w:rsidR="000B56B1" w:rsidRPr="007021DF" w:rsidRDefault="000B56B1" w:rsidP="000B56B1">
      <w:pPr>
        <w:pStyle w:val="B1"/>
        <w:rPr>
          <w:lang w:eastAsia="zh-CN"/>
        </w:rPr>
      </w:pPr>
      <w:bookmarkStart w:id="155" w:name="_Toc56519210"/>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232ADAE" w14:textId="77777777" w:rsidR="000B56B1" w:rsidRPr="007021DF" w:rsidRDefault="000B56B1" w:rsidP="000B56B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0272E24E" w14:textId="77777777" w:rsidR="009267D1" w:rsidRPr="007021DF" w:rsidRDefault="009267D1" w:rsidP="009267D1">
      <w:pPr>
        <w:pStyle w:val="Heading4"/>
        <w:rPr>
          <w:lang w:eastAsia="zh-CN"/>
        </w:rPr>
      </w:pPr>
      <w:bookmarkStart w:id="156" w:name="_Toc98501533"/>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0C607712"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98501534"/>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6BC4B1E0"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73E8C204"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3681AD9"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0BDAD95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9850153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65D19927"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34ED5B3D" w14:textId="5D7BFA53" w:rsidR="009267D1" w:rsidRPr="007021DF" w:rsidRDefault="00330B91" w:rsidP="009267D1">
      <w:pPr>
        <w:pStyle w:val="TH"/>
        <w:rPr>
          <w:lang w:eastAsia="zh-CN"/>
        </w:rPr>
      </w:pPr>
      <w:r w:rsidRPr="007021DF">
        <w:rPr>
          <w:lang w:val="fr-FR"/>
        </w:rPr>
        <w:object w:dxaOrig="9435" w:dyaOrig="2865" w14:anchorId="69E07CA5">
          <v:shape id="_x0000_i1031" type="#_x0000_t75" style="width:471.3pt;height:145.1pt" o:ole="">
            <v:imagedata r:id="rId19" o:title=""/>
          </v:shape>
          <o:OLEObject Type="Embed" ProgID="Visio.Drawing.11" ShapeID="_x0000_i1031" DrawAspect="Content" ObjectID="_1709114311" r:id="rId20"/>
        </w:object>
      </w:r>
    </w:p>
    <w:p w14:paraId="10D2067C"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44F75EC"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76BC563"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5C803A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E62BA98"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6C9D4124"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67D8FFCE" w14:textId="29D0DD8C"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ADA7A4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8425F7A" w14:textId="77777777" w:rsidR="00B11C72" w:rsidRPr="007021DF" w:rsidRDefault="00B11C72" w:rsidP="00B11C72">
      <w:pPr>
        <w:pStyle w:val="B1"/>
        <w:rPr>
          <w:lang w:eastAsia="zh-CN"/>
        </w:rPr>
      </w:pPr>
      <w:bookmarkStart w:id="171" w:name="_Toc25227235"/>
      <w:bookmarkStart w:id="172" w:name="_Toc34039578"/>
      <w:bookmarkStart w:id="173" w:name="_Toc39046777"/>
      <w:bookmarkStart w:id="174" w:name="_Toc42934359"/>
      <w:bookmarkStart w:id="175" w:name="_Toc49844575"/>
      <w:bookmarkStart w:id="176"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555B079" w14:textId="77777777" w:rsidR="00B11C72" w:rsidRDefault="00B11C72" w:rsidP="00B11C72">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68AFCC04" w14:textId="77777777" w:rsidR="00B11C72" w:rsidRPr="007021DF" w:rsidRDefault="00B11C72" w:rsidP="00B11C72">
      <w:pPr>
        <w:rPr>
          <w:noProof/>
        </w:rPr>
      </w:pPr>
    </w:p>
    <w:p w14:paraId="7A9098C0" w14:textId="77777777" w:rsidR="009267D1" w:rsidRPr="007021DF" w:rsidRDefault="009267D1" w:rsidP="009267D1">
      <w:pPr>
        <w:pStyle w:val="Heading1"/>
      </w:pPr>
      <w:bookmarkStart w:id="177" w:name="_Toc98501536"/>
      <w:r w:rsidRPr="007021DF">
        <w:t>6</w:t>
      </w:r>
      <w:r w:rsidRPr="007021DF">
        <w:tab/>
        <w:t>API Definitions</w:t>
      </w:r>
      <w:bookmarkEnd w:id="171"/>
      <w:bookmarkEnd w:id="172"/>
      <w:bookmarkEnd w:id="173"/>
      <w:bookmarkEnd w:id="174"/>
      <w:bookmarkEnd w:id="175"/>
      <w:bookmarkEnd w:id="176"/>
      <w:bookmarkEnd w:id="177"/>
    </w:p>
    <w:p w14:paraId="1841041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98501537"/>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114700C9"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98501538"/>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6BF5E05B"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52ACEBE2"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4EE21B70"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53436576" w14:textId="77777777" w:rsidR="009267D1" w:rsidRPr="00E23840" w:rsidRDefault="009267D1" w:rsidP="009267D1">
      <w:pPr>
        <w:rPr>
          <w:noProof/>
          <w:lang w:eastAsia="zh-CN"/>
        </w:rPr>
      </w:pPr>
      <w:r w:rsidRPr="00E23840">
        <w:rPr>
          <w:noProof/>
          <w:lang w:eastAsia="zh-CN"/>
        </w:rPr>
        <w:t>with the following components:</w:t>
      </w:r>
    </w:p>
    <w:p w14:paraId="5B984E8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09C278"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7A767A97"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E49DC95" w14:textId="77777777" w:rsidR="009267D1" w:rsidRDefault="009267D1" w:rsidP="009267D1">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29FFEFE"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98501539"/>
      <w:r w:rsidRPr="007021DF">
        <w:t>6.1.2</w:t>
      </w:r>
      <w:r w:rsidRPr="007021DF">
        <w:tab/>
        <w:t>Usage of HTTP</w:t>
      </w:r>
      <w:bookmarkEnd w:id="192"/>
      <w:bookmarkEnd w:id="193"/>
      <w:bookmarkEnd w:id="194"/>
      <w:bookmarkEnd w:id="195"/>
      <w:bookmarkEnd w:id="196"/>
      <w:bookmarkEnd w:id="197"/>
      <w:bookmarkEnd w:id="198"/>
    </w:p>
    <w:p w14:paraId="2F063F53"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98501540"/>
      <w:r w:rsidRPr="007021DF">
        <w:t>6.1.2.1</w:t>
      </w:r>
      <w:r w:rsidRPr="007021DF">
        <w:tab/>
        <w:t>General</w:t>
      </w:r>
      <w:bookmarkEnd w:id="199"/>
      <w:bookmarkEnd w:id="200"/>
      <w:bookmarkEnd w:id="201"/>
      <w:bookmarkEnd w:id="202"/>
      <w:bookmarkEnd w:id="203"/>
      <w:bookmarkEnd w:id="204"/>
      <w:bookmarkEnd w:id="205"/>
    </w:p>
    <w:p w14:paraId="1DB81FF5"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3BAEB473" w14:textId="77777777" w:rsidR="009267D1" w:rsidRPr="007021DF" w:rsidRDefault="009267D1" w:rsidP="009267D1">
      <w:pPr>
        <w:pStyle w:val="Heading4"/>
      </w:pPr>
      <w:bookmarkStart w:id="206" w:name="_Toc25227240"/>
      <w:bookmarkStart w:id="207" w:name="_Toc34039583"/>
      <w:bookmarkStart w:id="208" w:name="_Toc39046782"/>
      <w:bookmarkStart w:id="209" w:name="_Toc42934364"/>
      <w:bookmarkStart w:id="210" w:name="_Toc49844580"/>
      <w:bookmarkStart w:id="211" w:name="_Toc56519218"/>
      <w:bookmarkStart w:id="212" w:name="_Toc98501541"/>
      <w:r w:rsidRPr="007021DF">
        <w:t>6.1.2.2</w:t>
      </w:r>
      <w:r w:rsidRPr="007021DF">
        <w:tab/>
        <w:t>HTTP standard headers</w:t>
      </w:r>
      <w:bookmarkEnd w:id="206"/>
      <w:bookmarkEnd w:id="207"/>
      <w:bookmarkEnd w:id="208"/>
      <w:bookmarkEnd w:id="209"/>
      <w:bookmarkEnd w:id="210"/>
      <w:bookmarkEnd w:id="211"/>
      <w:bookmarkEnd w:id="212"/>
    </w:p>
    <w:p w14:paraId="384D6D54"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98501542"/>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0D680948"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6B38D9DC"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98501543"/>
      <w:r w:rsidRPr="007021DF">
        <w:t>6.1.2.2.2</w:t>
      </w:r>
      <w:r w:rsidRPr="007021DF">
        <w:tab/>
        <w:t>Content type</w:t>
      </w:r>
      <w:bookmarkEnd w:id="220"/>
      <w:bookmarkEnd w:id="221"/>
      <w:bookmarkEnd w:id="222"/>
      <w:bookmarkEnd w:id="223"/>
      <w:bookmarkEnd w:id="224"/>
      <w:bookmarkEnd w:id="225"/>
      <w:bookmarkEnd w:id="226"/>
    </w:p>
    <w:p w14:paraId="7F0AAA6E" w14:textId="77777777" w:rsidR="009267D1" w:rsidRDefault="009267D1" w:rsidP="009267D1">
      <w:r>
        <w:t>The following content types shall be supported:</w:t>
      </w:r>
    </w:p>
    <w:p w14:paraId="5739322C"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4846B7B2"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5C020F37"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560E8BDE" w14:textId="77777777" w:rsidR="009267D1" w:rsidRPr="007021DF" w:rsidRDefault="009267D1" w:rsidP="009267D1">
      <w:pPr>
        <w:pStyle w:val="B1"/>
      </w:pPr>
      <w:r w:rsidRPr="007021DF">
        <w:t>-</w:t>
      </w:r>
      <w:r w:rsidRPr="007021DF">
        <w:tab/>
        <w:t>one JSON body part with the "application/json" content type; and</w:t>
      </w:r>
    </w:p>
    <w:p w14:paraId="0718AA27" w14:textId="77777777" w:rsidR="009267D1" w:rsidRPr="007021DF" w:rsidRDefault="009267D1" w:rsidP="009267D1">
      <w:pPr>
        <w:pStyle w:val="B1"/>
      </w:pPr>
      <w:r w:rsidRPr="007021DF">
        <w:t>-</w:t>
      </w:r>
      <w:r w:rsidRPr="007021DF">
        <w:tab/>
        <w:t>one binary body part with 3gpp vendor specific content subtypes.</w:t>
      </w:r>
    </w:p>
    <w:p w14:paraId="5844603A" w14:textId="77777777" w:rsidR="009267D1" w:rsidRPr="007021DF" w:rsidRDefault="009267D1" w:rsidP="009267D1">
      <w:r w:rsidRPr="007021DF">
        <w:t>The 3gpp vendor specific content subtypes defined in Table 6.1.2.2.2-1 shall be supported.</w:t>
      </w:r>
    </w:p>
    <w:p w14:paraId="522C648A"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1645B8EB"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C19E950"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9185A1C" w14:textId="77777777" w:rsidR="009267D1" w:rsidRPr="00FF6605" w:rsidRDefault="009267D1" w:rsidP="004649DA">
            <w:pPr>
              <w:pStyle w:val="TAH"/>
            </w:pPr>
            <w:r w:rsidRPr="00FF6605">
              <w:t>Description</w:t>
            </w:r>
          </w:p>
        </w:tc>
      </w:tr>
      <w:tr w:rsidR="009267D1" w:rsidRPr="00FF6605" w14:paraId="222FFBDF"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BD3D38F"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867D3AA"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61574C24"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5DE6F0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6D10FC08" w14:textId="77777777" w:rsidR="009267D1" w:rsidRPr="007021DF" w:rsidRDefault="009267D1" w:rsidP="009267D1">
      <w:pPr>
        <w:rPr>
          <w:lang w:val="en-US"/>
        </w:rPr>
      </w:pPr>
    </w:p>
    <w:p w14:paraId="3FA1C1E2"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3B97C20F"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98501544"/>
      <w:r w:rsidRPr="00B3056F">
        <w:rPr>
          <w:lang w:val="en-US"/>
        </w:rPr>
        <w:t>6.1.2.2.</w:t>
      </w:r>
      <w:r>
        <w:rPr>
          <w:lang w:val="en-US"/>
        </w:rPr>
        <w:t>3</w:t>
      </w:r>
      <w:r w:rsidRPr="00B3056F">
        <w:rPr>
          <w:lang w:val="en-US"/>
        </w:rPr>
        <w:tab/>
        <w:t>ETag</w:t>
      </w:r>
      <w:bookmarkEnd w:id="227"/>
      <w:bookmarkEnd w:id="233"/>
    </w:p>
    <w:p w14:paraId="47FC93D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3FBF6EA6"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98501545"/>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E04B936"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6421D78" w14:textId="77777777" w:rsidR="009267D1" w:rsidRPr="007021DF" w:rsidRDefault="009267D1" w:rsidP="009267D1">
      <w:pPr>
        <w:pStyle w:val="Heading4"/>
      </w:pPr>
      <w:bookmarkStart w:id="241" w:name="_Toc56519223"/>
      <w:bookmarkStart w:id="242" w:name="_Toc98501546"/>
      <w:r w:rsidRPr="007021DF">
        <w:t>6.1.2.3</w:t>
      </w:r>
      <w:r w:rsidRPr="007021DF">
        <w:tab/>
        <w:t>HTTP custom headers</w:t>
      </w:r>
      <w:bookmarkEnd w:id="228"/>
      <w:bookmarkEnd w:id="229"/>
      <w:bookmarkEnd w:id="230"/>
      <w:bookmarkEnd w:id="231"/>
      <w:bookmarkEnd w:id="232"/>
      <w:bookmarkEnd w:id="241"/>
      <w:bookmarkEnd w:id="242"/>
    </w:p>
    <w:p w14:paraId="317137B2"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98501547"/>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5F727CDB"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462CCB8E"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98501548"/>
      <w:r w:rsidRPr="007021DF">
        <w:lastRenderedPageBreak/>
        <w:t>6.1.2.4</w:t>
      </w:r>
      <w:r w:rsidRPr="007021DF">
        <w:tab/>
        <w:t>HTTP multipart messages</w:t>
      </w:r>
      <w:bookmarkEnd w:id="250"/>
      <w:bookmarkEnd w:id="251"/>
      <w:bookmarkEnd w:id="252"/>
      <w:bookmarkEnd w:id="253"/>
      <w:bookmarkEnd w:id="254"/>
      <w:bookmarkEnd w:id="255"/>
      <w:bookmarkEnd w:id="256"/>
    </w:p>
    <w:p w14:paraId="3F89D2F0"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256E1E8D"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0C96C724"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0F62613C"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4C38F444"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3FFFBAC1"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0AC6716"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00FBA331" w14:textId="77777777" w:rsidR="009267D1" w:rsidRPr="007021DF" w:rsidRDefault="009267D1" w:rsidP="009267D1">
      <w:r w:rsidRPr="007021DF">
        <w:t>Examples of multipart/related messages can be found in Annex B.</w:t>
      </w:r>
    </w:p>
    <w:p w14:paraId="50B04D5D"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98501549"/>
      <w:r w:rsidRPr="007021DF">
        <w:t>6.1.3</w:t>
      </w:r>
      <w:r w:rsidRPr="007021DF">
        <w:tab/>
        <w:t>Resources</w:t>
      </w:r>
      <w:bookmarkEnd w:id="257"/>
      <w:bookmarkEnd w:id="258"/>
      <w:bookmarkEnd w:id="259"/>
      <w:bookmarkEnd w:id="260"/>
      <w:bookmarkEnd w:id="261"/>
      <w:bookmarkEnd w:id="262"/>
      <w:bookmarkEnd w:id="263"/>
    </w:p>
    <w:p w14:paraId="1694DC54"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98501550"/>
      <w:r w:rsidRPr="007021DF">
        <w:t>6.1.3.1</w:t>
      </w:r>
      <w:r w:rsidRPr="007021DF">
        <w:tab/>
        <w:t>Overview</w:t>
      </w:r>
      <w:bookmarkEnd w:id="264"/>
      <w:bookmarkEnd w:id="265"/>
      <w:bookmarkEnd w:id="266"/>
      <w:bookmarkEnd w:id="267"/>
      <w:bookmarkEnd w:id="268"/>
      <w:bookmarkEnd w:id="269"/>
      <w:bookmarkEnd w:id="270"/>
    </w:p>
    <w:p w14:paraId="67D544E6"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7BC12935" w14:textId="77777777" w:rsidR="009267D1" w:rsidRPr="007021DF" w:rsidRDefault="009267D1" w:rsidP="009267D1">
      <w:pPr>
        <w:pStyle w:val="TH"/>
        <w:rPr>
          <w:lang w:eastAsia="zh-CN"/>
        </w:rPr>
      </w:pPr>
    </w:p>
    <w:p w14:paraId="3C56C78C" w14:textId="77777777" w:rsidR="009267D1" w:rsidRPr="007021DF" w:rsidRDefault="00A70CC7" w:rsidP="009267D1">
      <w:pPr>
        <w:pStyle w:val="TH"/>
        <w:rPr>
          <w:lang w:val="en-US" w:eastAsia="zh-CN"/>
        </w:rPr>
      </w:pPr>
      <w:r w:rsidRPr="007021DF">
        <w:object w:dxaOrig="7541" w:dyaOrig="5185" w14:anchorId="04B9EC23">
          <v:shape id="_x0000_i1032" type="#_x0000_t75" style="width:274.7pt;height:187.2pt" o:ole="">
            <v:imagedata r:id="rId21" o:title=""/>
          </v:shape>
          <o:OLEObject Type="Embed" ProgID="Visio.Drawing.11" ShapeID="_x0000_i1032" DrawAspect="Content" ObjectID="_1709114312" r:id="rId22"/>
        </w:object>
      </w:r>
    </w:p>
    <w:p w14:paraId="683211E9"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63E5FF7E" w14:textId="77777777" w:rsidR="009267D1" w:rsidRPr="007021DF" w:rsidRDefault="009267D1" w:rsidP="009267D1">
      <w:r w:rsidRPr="007021DF">
        <w:t>Table 6.1.3.1-1 provides an overview of the resources and applicable HTTP methods.</w:t>
      </w:r>
    </w:p>
    <w:p w14:paraId="09877B8A"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6F10BA3C"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9B0CCA"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668F1"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4AAF0"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E744F" w14:textId="77777777" w:rsidR="009267D1" w:rsidRPr="00FF6605" w:rsidRDefault="009267D1" w:rsidP="004649DA">
            <w:pPr>
              <w:pStyle w:val="TAH"/>
            </w:pPr>
            <w:r w:rsidRPr="00FF6605">
              <w:t>Description</w:t>
            </w:r>
          </w:p>
        </w:tc>
      </w:tr>
      <w:tr w:rsidR="00A70CC7" w:rsidRPr="00FF6605" w14:paraId="710ACF3C"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6FC59132"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09601FAE"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47AC1B12"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3097589B"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392F0EB2"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5D539B14"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6B7134FD"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7C0E5893" w14:textId="77777777" w:rsidTr="004649DA">
        <w:trPr>
          <w:jc w:val="center"/>
        </w:trPr>
        <w:tc>
          <w:tcPr>
            <w:tcW w:w="881" w:type="pct"/>
            <w:vMerge/>
            <w:tcBorders>
              <w:left w:val="single" w:sz="4" w:space="0" w:color="auto"/>
              <w:right w:val="single" w:sz="4" w:space="0" w:color="auto"/>
            </w:tcBorders>
          </w:tcPr>
          <w:p w14:paraId="46BD1E6B"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044BED1"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485950DC"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257FE835"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36FBFC64"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4036296A" w14:textId="77777777" w:rsidTr="004649DA">
        <w:trPr>
          <w:jc w:val="center"/>
        </w:trPr>
        <w:tc>
          <w:tcPr>
            <w:tcW w:w="881" w:type="pct"/>
            <w:vMerge/>
            <w:tcBorders>
              <w:left w:val="single" w:sz="4" w:space="0" w:color="auto"/>
              <w:bottom w:val="single" w:sz="4" w:space="0" w:color="auto"/>
              <w:right w:val="single" w:sz="4" w:space="0" w:color="auto"/>
            </w:tcBorders>
          </w:tcPr>
          <w:p w14:paraId="4D68EDD9"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4D796DC8"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4675643A" w14:textId="77777777" w:rsidR="009267D1" w:rsidRPr="00FF6605" w:rsidRDefault="009267D1" w:rsidP="004649DA">
            <w:pPr>
              <w:pStyle w:val="TAL"/>
              <w:rPr>
                <w:lang w:eastAsia="zh-CN"/>
              </w:rPr>
            </w:pPr>
            <w:r w:rsidRPr="00FF6605">
              <w:rPr>
                <w:rFonts w:hint="eastAsia"/>
                <w:lang w:eastAsia="zh-CN"/>
              </w:rPr>
              <w:t>sendsms</w:t>
            </w:r>
          </w:p>
          <w:p w14:paraId="2092E55B"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3E759732"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8DF8F96" w14:textId="77777777" w:rsidR="009267D1" w:rsidRPr="007021DF" w:rsidRDefault="009267D1" w:rsidP="009267D1">
      <w:pPr>
        <w:rPr>
          <w:lang w:eastAsia="zh-CN"/>
        </w:rPr>
      </w:pPr>
    </w:p>
    <w:p w14:paraId="339463A8"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98501551"/>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5EBFE8BD"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98501552"/>
      <w:r w:rsidRPr="007021DF">
        <w:t>6.1.3.2.1</w:t>
      </w:r>
      <w:r w:rsidRPr="007021DF">
        <w:tab/>
        <w:t>Description</w:t>
      </w:r>
      <w:bookmarkEnd w:id="278"/>
      <w:bookmarkEnd w:id="279"/>
      <w:bookmarkEnd w:id="280"/>
      <w:bookmarkEnd w:id="281"/>
      <w:bookmarkEnd w:id="282"/>
      <w:bookmarkEnd w:id="283"/>
      <w:bookmarkEnd w:id="284"/>
    </w:p>
    <w:p w14:paraId="03508A2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3D0DECC"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3F000FC7" w14:textId="77777777" w:rsidR="009267D1" w:rsidRPr="007021DF" w:rsidRDefault="009267D1" w:rsidP="009267D1">
      <w:pPr>
        <w:rPr>
          <w:lang w:eastAsia="zh-CN"/>
        </w:rPr>
      </w:pPr>
      <w:r w:rsidRPr="007021DF">
        <w:rPr>
          <w:rFonts w:hint="eastAsia"/>
          <w:lang w:eastAsia="zh-CN"/>
        </w:rPr>
        <w:t>No HTTP method has been defined for this resource.</w:t>
      </w:r>
    </w:p>
    <w:p w14:paraId="006A23B5"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98501553"/>
      <w:r w:rsidRPr="007021DF">
        <w:t>6.1.3.2.2</w:t>
      </w:r>
      <w:r w:rsidRPr="007021DF">
        <w:tab/>
        <w:t>Resource Definition</w:t>
      </w:r>
      <w:bookmarkEnd w:id="285"/>
      <w:bookmarkEnd w:id="286"/>
      <w:bookmarkEnd w:id="287"/>
      <w:bookmarkEnd w:id="288"/>
      <w:bookmarkEnd w:id="289"/>
      <w:bookmarkEnd w:id="290"/>
      <w:bookmarkEnd w:id="291"/>
    </w:p>
    <w:p w14:paraId="02E88523"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2D4853E7"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4AC78F22"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440C975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CADE1C"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5B7B6BB"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A069E" w14:textId="77777777" w:rsidR="003D624D" w:rsidRPr="00FF6605" w:rsidRDefault="003D624D" w:rsidP="004649DA">
            <w:pPr>
              <w:pStyle w:val="TAH"/>
            </w:pPr>
            <w:r w:rsidRPr="00FF6605">
              <w:t>Definition</w:t>
            </w:r>
          </w:p>
        </w:tc>
      </w:tr>
      <w:tr w:rsidR="003D624D" w:rsidRPr="00FF6605" w14:paraId="7510244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3216CA6F"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F60D86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15A6CE4"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DA5785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74C42D0"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13ABCDA7"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40FD39F6" w14:textId="77777777" w:rsidR="003D624D" w:rsidRPr="00FF6605" w:rsidRDefault="003D624D" w:rsidP="004649DA">
            <w:pPr>
              <w:pStyle w:val="TAL"/>
            </w:pPr>
          </w:p>
        </w:tc>
      </w:tr>
    </w:tbl>
    <w:p w14:paraId="6006A9F9" w14:textId="77777777" w:rsidR="009267D1" w:rsidRPr="007021DF" w:rsidRDefault="009267D1" w:rsidP="009267D1"/>
    <w:p w14:paraId="7AB3A5C5"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98501554"/>
      <w:r w:rsidRPr="007021DF">
        <w:t>6.1.3.2.3</w:t>
      </w:r>
      <w:r w:rsidRPr="007021DF">
        <w:tab/>
        <w:t>Resource Standard Methods</w:t>
      </w:r>
      <w:bookmarkEnd w:id="292"/>
      <w:bookmarkEnd w:id="293"/>
      <w:bookmarkEnd w:id="294"/>
      <w:bookmarkEnd w:id="295"/>
      <w:bookmarkEnd w:id="296"/>
      <w:bookmarkEnd w:id="297"/>
      <w:bookmarkEnd w:id="298"/>
    </w:p>
    <w:p w14:paraId="58EB817B"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DD342E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98501555"/>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0CBA24A9"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98501556"/>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5C1D1639"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62EA76B3" w14:textId="77777777" w:rsidR="009267D1" w:rsidRPr="007021DF" w:rsidRDefault="009267D1" w:rsidP="009267D1">
      <w:pPr>
        <w:rPr>
          <w:lang w:eastAsia="zh-CN"/>
        </w:rPr>
      </w:pPr>
      <w:r w:rsidRPr="007021DF">
        <w:lastRenderedPageBreak/>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57D8A3BE"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D0E8D6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2252CEE1"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5DD76541"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2B544E73"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5C525177"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D0C2B3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36E25617"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98501557"/>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240D6EEC"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326520E9"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6CAC67EE"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3E6EEE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1BF4C5"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48A0535"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F67B59" w14:textId="77777777" w:rsidR="003D624D" w:rsidRPr="00FF6605" w:rsidRDefault="003D624D" w:rsidP="004649DA">
            <w:pPr>
              <w:pStyle w:val="TAH"/>
            </w:pPr>
            <w:r w:rsidRPr="00FF6605">
              <w:t>Definition</w:t>
            </w:r>
          </w:p>
        </w:tc>
      </w:tr>
      <w:tr w:rsidR="003D624D" w:rsidRPr="00FF6605" w14:paraId="0F0BE143"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D68117F"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7C741F7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E7C20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7959AECE"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5CD82D5"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482107C2"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36338A46" w14:textId="77777777" w:rsidR="003D624D" w:rsidRDefault="003D624D" w:rsidP="004649DA">
            <w:pPr>
              <w:pStyle w:val="TAL"/>
            </w:pPr>
            <w:r w:rsidRPr="00FF6605">
              <w:t>Represents the Subscription Permanent Identifier (see 3GPP TS 23.501 [2] clause 5.9.2)</w:t>
            </w:r>
          </w:p>
          <w:p w14:paraId="724C6F60" w14:textId="77777777" w:rsidR="00691B91" w:rsidRPr="00FF6605" w:rsidRDefault="00691B91" w:rsidP="004649DA">
            <w:pPr>
              <w:pStyle w:val="TAL"/>
            </w:pPr>
            <w:r w:rsidRPr="001F2206">
              <w:tab/>
              <w:t>pattern: See pattern o</w:t>
            </w:r>
            <w:r>
              <w:t>f type Supi in 3GPP TS 29.571 [6</w:t>
            </w:r>
            <w:r w:rsidRPr="001F2206">
              <w:t>]</w:t>
            </w:r>
          </w:p>
        </w:tc>
      </w:tr>
    </w:tbl>
    <w:p w14:paraId="00941BA3" w14:textId="77777777" w:rsidR="009267D1" w:rsidRPr="007021DF" w:rsidRDefault="009267D1" w:rsidP="009267D1"/>
    <w:p w14:paraId="4CF4E700"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98501558"/>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6A4EB9F9" w14:textId="77777777" w:rsidR="009267D1" w:rsidRPr="007021DF" w:rsidRDefault="009267D1" w:rsidP="00117CB9">
      <w:pPr>
        <w:pStyle w:val="H6"/>
        <w:rPr>
          <w:lang w:eastAsia="zh-CN"/>
        </w:rPr>
      </w:pPr>
      <w:bookmarkStart w:id="327" w:name="_Toc25227256"/>
      <w:bookmarkStart w:id="328" w:name="_Toc34039599"/>
      <w:bookmarkStart w:id="329" w:name="_Toc39046798"/>
      <w:bookmarkStart w:id="330" w:name="_Toc42934380"/>
      <w:bookmarkStart w:id="331" w:name="_Toc49844596"/>
      <w:bookmarkStart w:id="332" w:name="_Toc56519236"/>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p>
    <w:p w14:paraId="69417BFE"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03EA6C1" w14:textId="77777777" w:rsidR="009267D1" w:rsidRPr="007021DF" w:rsidRDefault="009267D1" w:rsidP="009267D1">
      <w:r w:rsidRPr="007021DF">
        <w:t>This method shall support the URI query parameters specified in table 6.1.3.3.3.1-1.</w:t>
      </w:r>
    </w:p>
    <w:p w14:paraId="4E8FE7A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4F689C3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B775C0"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2CE611"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31789"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2AA8D4"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A9BA07C" w14:textId="77777777" w:rsidR="009267D1" w:rsidRPr="00FF6605" w:rsidRDefault="009267D1" w:rsidP="004649DA">
            <w:pPr>
              <w:pStyle w:val="TAH"/>
            </w:pPr>
            <w:r w:rsidRPr="00FF6605">
              <w:t>Description</w:t>
            </w:r>
          </w:p>
        </w:tc>
      </w:tr>
      <w:tr w:rsidR="009267D1" w:rsidRPr="00FF6605" w14:paraId="18CA581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3E151D"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7BCF4A5"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47022233"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37E6EA93"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1E065" w14:textId="77777777" w:rsidR="009267D1" w:rsidRPr="00FF6605" w:rsidRDefault="009267D1" w:rsidP="004649DA">
            <w:pPr>
              <w:pStyle w:val="TAL"/>
            </w:pPr>
          </w:p>
        </w:tc>
      </w:tr>
    </w:tbl>
    <w:p w14:paraId="25A306B6" w14:textId="77777777" w:rsidR="009267D1" w:rsidRPr="007021DF" w:rsidRDefault="009267D1" w:rsidP="009267D1"/>
    <w:p w14:paraId="7A45341A"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4BECCE4B"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4FE19741"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B2EF0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88F34E"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AB24F"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C7324E" w14:textId="77777777" w:rsidR="009267D1" w:rsidRPr="00FF6605" w:rsidRDefault="009267D1" w:rsidP="004649DA">
            <w:pPr>
              <w:pStyle w:val="TAH"/>
            </w:pPr>
            <w:r w:rsidRPr="00FF6605">
              <w:t>Description</w:t>
            </w:r>
          </w:p>
        </w:tc>
      </w:tr>
      <w:tr w:rsidR="009267D1" w:rsidRPr="00FF6605" w14:paraId="4B05ECC7"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C7465F1"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3877936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5E5EFA36"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CB1C600"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3D597505" w14:textId="77777777" w:rsidR="009267D1" w:rsidRPr="007021DF" w:rsidRDefault="009267D1" w:rsidP="009267D1"/>
    <w:p w14:paraId="2BEB1BC8" w14:textId="77777777" w:rsidR="009267D1" w:rsidRPr="007021DF" w:rsidRDefault="009267D1" w:rsidP="009267D1">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35E570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58EC3"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2B72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88B3EC"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6B4863" w14:textId="77777777" w:rsidR="009267D1" w:rsidRPr="00FF6605" w:rsidRDefault="009267D1" w:rsidP="004649DA">
            <w:pPr>
              <w:pStyle w:val="TAH"/>
            </w:pPr>
            <w:r w:rsidRPr="00FF6605">
              <w:t>Response</w:t>
            </w:r>
          </w:p>
          <w:p w14:paraId="31C4EE22"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F064F7" w14:textId="77777777" w:rsidR="009267D1" w:rsidRPr="00FF6605" w:rsidRDefault="009267D1" w:rsidP="004649DA">
            <w:pPr>
              <w:pStyle w:val="TAH"/>
            </w:pPr>
            <w:r w:rsidRPr="00FF6605">
              <w:t>Description</w:t>
            </w:r>
          </w:p>
        </w:tc>
      </w:tr>
      <w:tr w:rsidR="009267D1" w:rsidRPr="00FF6605" w14:paraId="1FEA78D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BF1F"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5CD9F3B5"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06752E0"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6E33957"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B698A"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74ACB00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8F972DB"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A26F9"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25DCA6"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C8E9D01"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162A065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42A67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378B31C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821EA" w14:textId="42B60654" w:rsidR="0000524C" w:rsidRPr="00FF6605" w:rsidRDefault="00A2447B"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6F9C621"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732BBB3"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057A874"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4A3FEE" w14:textId="7F8BA3EB" w:rsidR="0000524C" w:rsidRDefault="0000524C" w:rsidP="00A2447B">
            <w:pPr>
              <w:pStyle w:val="TAL"/>
            </w:pPr>
            <w:r>
              <w:t>Temporary redirection. The response shall include a Location header field containing a different URI</w:t>
            </w:r>
            <w:r w:rsidR="00A2447B">
              <w:t>, or the same URI if this is a redirection triggered by an SCP to the same target resource via another SCP. In the former case,</w:t>
            </w:r>
            <w:r>
              <w:t xml:space="preserve"> </w:t>
            </w:r>
            <w:r w:rsidR="00A2447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DE64FAA" w14:textId="319A8C98" w:rsidR="00A2447B" w:rsidRPr="00FF6605" w:rsidRDefault="00A2447B" w:rsidP="00A2447B">
            <w:pPr>
              <w:pStyle w:val="TAL"/>
              <w:rPr>
                <w:lang w:eastAsia="zh-CN"/>
              </w:rPr>
            </w:pPr>
            <w:r>
              <w:t>(NOTE 2)</w:t>
            </w:r>
          </w:p>
        </w:tc>
      </w:tr>
      <w:tr w:rsidR="0000524C" w:rsidRPr="00FF6605" w14:paraId="24F4F93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0A2D6" w14:textId="2B1C5CE4" w:rsidR="0000524C" w:rsidRPr="00FF6605" w:rsidRDefault="004A5C8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D73D0E6"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F21C36B"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D52E518"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F7C0F7" w14:textId="4F33B682" w:rsidR="0000524C" w:rsidRDefault="0000524C" w:rsidP="004A5C88">
            <w:pPr>
              <w:pStyle w:val="TAL"/>
            </w:pPr>
            <w:r>
              <w:t>Permanent redirection. The response shall include a Location header field containing a different URI</w:t>
            </w:r>
            <w:r w:rsidR="004A5C88">
              <w:t>, or the same URI if this is a redirection triggered by an SCP to the same target resource via another SCP. In the former case,</w:t>
            </w:r>
            <w:r>
              <w:t xml:space="preserve"> </w:t>
            </w:r>
            <w:r w:rsidR="004A5C8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02BA210" w14:textId="6B34F6AE" w:rsidR="004A5C88" w:rsidRPr="00FF6605" w:rsidRDefault="004A5C88" w:rsidP="004A5C88">
            <w:pPr>
              <w:pStyle w:val="TAL"/>
              <w:rPr>
                <w:lang w:eastAsia="zh-CN"/>
              </w:rPr>
            </w:pPr>
            <w:r>
              <w:t>(NOTE 2)</w:t>
            </w:r>
          </w:p>
        </w:tc>
      </w:tr>
      <w:tr w:rsidR="0000524C" w:rsidRPr="00FF6605" w14:paraId="4B31575E"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45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FB5EFBA"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BA733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8E39546"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25533"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EEB7D44"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11265177" w14:textId="77777777" w:rsidTr="00F74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19DCB"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63F5D1F"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7E44913"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D43D6F"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45BBDE"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64506E5"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r w:rsidR="00E56093" w:rsidRPr="00FF6605" w14:paraId="09C574D7" w14:textId="77777777" w:rsidTr="00330B91">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D6D9D2C" w14:textId="77777777" w:rsidR="00E56093" w:rsidRDefault="00E56093" w:rsidP="00E56093">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2BF5A4F1" w14:textId="4CAE484E" w:rsidR="00E56093" w:rsidRPr="00FF6605" w:rsidRDefault="00E56093" w:rsidP="00E56093">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61006A5" w14:textId="77777777" w:rsidR="00F87354" w:rsidRPr="007021DF" w:rsidRDefault="00F87354" w:rsidP="00F87354">
      <w:pPr>
        <w:rPr>
          <w:lang w:eastAsia="zh-CN"/>
        </w:rPr>
      </w:pPr>
    </w:p>
    <w:p w14:paraId="2FDB9533"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6168D8E0"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9448"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03DF6"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55DBD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6A6E"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FB9D4" w14:textId="77777777" w:rsidR="00F87354" w:rsidRPr="00FF6605" w:rsidRDefault="00F87354" w:rsidP="004649DA">
            <w:pPr>
              <w:pStyle w:val="TAH"/>
            </w:pPr>
            <w:r w:rsidRPr="00FF6605">
              <w:t>Description</w:t>
            </w:r>
          </w:p>
        </w:tc>
      </w:tr>
      <w:tr w:rsidR="00F87354" w:rsidRPr="00FF6605" w14:paraId="2666F2F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E192"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95E497F"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1367476"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011EBF3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6D7C"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2347C85C"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470B8"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31E529C2"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FD0A4"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740343"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DF974" w14:textId="77777777" w:rsidR="005D2FBE" w:rsidRPr="00FF6605" w:rsidRDefault="005D2FBE" w:rsidP="000C15C6">
            <w:pPr>
              <w:pStyle w:val="TAL"/>
            </w:pPr>
            <w:r w:rsidRPr="00755F10">
              <w:t>Entity Tag, containing a strong validator, as described in IETF</w:t>
            </w:r>
            <w:r w:rsidR="00943655">
              <w:t> </w:t>
            </w:r>
            <w:r w:rsidRPr="00755F10">
              <w:t>RFC</w:t>
            </w:r>
            <w:r w:rsidR="00943655">
              <w:t> </w:t>
            </w:r>
            <w:r w:rsidRPr="00755F10">
              <w:t>7232[</w:t>
            </w:r>
            <w:r w:rsidR="00943655">
              <w:t>18</w:t>
            </w:r>
            <w:r w:rsidRPr="00755F10">
              <w:t>], clause</w:t>
            </w:r>
            <w:r w:rsidR="000C15C6">
              <w:t> </w:t>
            </w:r>
            <w:r w:rsidRPr="00755F10">
              <w:t>2.3</w:t>
            </w:r>
            <w:r w:rsidR="00943655">
              <w:t>.</w:t>
            </w:r>
          </w:p>
        </w:tc>
      </w:tr>
    </w:tbl>
    <w:p w14:paraId="13DE3695" w14:textId="77777777" w:rsidR="00B946DF" w:rsidRDefault="00B946DF" w:rsidP="00B946DF"/>
    <w:p w14:paraId="4EE0BEB4" w14:textId="77777777" w:rsidR="00B946DF" w:rsidRDefault="00B946DF" w:rsidP="00B946DF">
      <w:pPr>
        <w:pStyle w:val="TH"/>
      </w:pPr>
      <w:r>
        <w:t>Table 6.1.3.3.3.1-</w:t>
      </w:r>
      <w:r>
        <w:rPr>
          <w:rFonts w:hint="eastAsia"/>
          <w:lang w:eastAsia="zh-CN"/>
        </w:rPr>
        <w:t>5</w:t>
      </w:r>
      <w:r>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946DF" w14:paraId="0774F04C"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00F1A9" w14:textId="77777777" w:rsidR="00B946DF" w:rsidRDefault="00B946DF" w:rsidP="00330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393F3" w14:textId="77777777" w:rsidR="00B946DF" w:rsidRDefault="00B946DF" w:rsidP="00330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F838D" w14:textId="77777777" w:rsidR="00B946DF" w:rsidRDefault="00B946DF" w:rsidP="00330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B6B3DC" w14:textId="77777777" w:rsidR="00B946DF" w:rsidRDefault="00B946DF" w:rsidP="00330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EBE3D" w14:textId="77777777" w:rsidR="00B946DF" w:rsidRDefault="00B946DF" w:rsidP="00330B91">
            <w:pPr>
              <w:pStyle w:val="TAH"/>
            </w:pPr>
            <w:r>
              <w:t>Description</w:t>
            </w:r>
          </w:p>
        </w:tc>
      </w:tr>
      <w:tr w:rsidR="00B946DF" w14:paraId="1B2F03B3"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3347B0" w14:textId="77777777" w:rsidR="00B946DF" w:rsidRDefault="00B946DF" w:rsidP="00330B91">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651E7A1" w14:textId="77777777" w:rsidR="00B946DF" w:rsidRDefault="00B946DF"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2FEA46" w14:textId="77777777" w:rsidR="00B946DF" w:rsidRDefault="00B946DF"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3B50A6" w14:textId="77777777" w:rsidR="00B946DF" w:rsidRDefault="00B946DF" w:rsidP="00330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91EC9D" w14:textId="77777777" w:rsidR="00B946DF" w:rsidRDefault="00B946DF" w:rsidP="00330B91">
            <w:pPr>
              <w:pStyle w:val="TAL"/>
            </w:pPr>
            <w:r>
              <w:t>Entity Tag, containing a strong validator, as described in IETF RFC 7232 [18], clause 2.3.</w:t>
            </w:r>
          </w:p>
        </w:tc>
      </w:tr>
    </w:tbl>
    <w:p w14:paraId="75ADBA7F" w14:textId="77777777" w:rsidR="009267D1" w:rsidRPr="00B946DF" w:rsidRDefault="009267D1" w:rsidP="009267D1">
      <w:pPr>
        <w:rPr>
          <w:lang w:eastAsia="zh-CN"/>
        </w:rPr>
      </w:pPr>
    </w:p>
    <w:p w14:paraId="24D89D7D" w14:textId="77777777" w:rsidR="009C13FD" w:rsidRDefault="009C13FD" w:rsidP="009C13FD">
      <w:pPr>
        <w:pStyle w:val="TH"/>
      </w:pPr>
      <w:bookmarkStart w:id="333" w:name="_Toc25227257"/>
      <w:bookmarkStart w:id="334" w:name="_Toc34039600"/>
      <w:bookmarkStart w:id="335" w:name="_Toc39046799"/>
      <w:bookmarkStart w:id="336" w:name="_Toc42934381"/>
      <w:bookmarkStart w:id="337" w:name="_Toc49844597"/>
      <w:r w:rsidRPr="00D67AB2">
        <w:t>Table 6.1.</w:t>
      </w:r>
      <w:r>
        <w:t>3</w:t>
      </w:r>
      <w:r w:rsidRPr="00D67AB2">
        <w:t>.</w:t>
      </w:r>
      <w:r>
        <w:t>3</w:t>
      </w:r>
      <w:r w:rsidRPr="00D67AB2">
        <w:t>.</w:t>
      </w:r>
      <w:r>
        <w:t>3</w:t>
      </w:r>
      <w:r w:rsidRPr="00D67AB2">
        <w:t>.1-</w:t>
      </w:r>
      <w:r w:rsidR="00B946DF">
        <w:rPr>
          <w:rFonts w:hint="eastAsia"/>
          <w:lang w:eastAsia="zh-CN"/>
        </w:rP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3F619423"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E87EC" w14:textId="77777777" w:rsidR="009C13FD" w:rsidRPr="00D67AB2" w:rsidRDefault="009C13FD"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13577" w14:textId="77777777" w:rsidR="009C13FD" w:rsidRPr="00D67AB2" w:rsidRDefault="009C13FD"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CC9B6" w14:textId="77777777" w:rsidR="009C13FD" w:rsidRPr="00D67AB2" w:rsidRDefault="009C13FD"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2F66E" w14:textId="77777777" w:rsidR="009C13FD" w:rsidRPr="00D67AB2" w:rsidRDefault="009C13FD"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48CFC" w14:textId="77777777" w:rsidR="009C13FD" w:rsidRPr="00D67AB2" w:rsidRDefault="009C13FD" w:rsidP="00330B91">
            <w:pPr>
              <w:pStyle w:val="TAH"/>
            </w:pPr>
            <w:r w:rsidRPr="00D67AB2">
              <w:t>Description</w:t>
            </w:r>
          </w:p>
        </w:tc>
      </w:tr>
      <w:tr w:rsidR="009C13FD" w:rsidRPr="00D67AB2" w14:paraId="27574A2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CCE78" w14:textId="77777777" w:rsidR="009C13FD" w:rsidRPr="00D67AB2" w:rsidRDefault="009C13FD"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099D92" w14:textId="77777777" w:rsidR="009C13FD" w:rsidRPr="00D67AB2" w:rsidRDefault="009C13FD" w:rsidP="00330B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ECAED" w14:textId="77777777" w:rsidR="009C13FD" w:rsidRPr="00D67AB2" w:rsidRDefault="009C13FD"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B9440" w14:textId="77777777" w:rsidR="009C13FD" w:rsidRPr="00D67AB2" w:rsidRDefault="009C13FD"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DAA2" w14:textId="77777777" w:rsidR="009C13FD" w:rsidRDefault="009C13FD" w:rsidP="00330B91">
            <w:pPr>
              <w:pStyle w:val="TAL"/>
            </w:pPr>
            <w:r w:rsidRPr="00D70312">
              <w:t xml:space="preserve">An alternative URI of the resource located on an alternative service instance within the </w:t>
            </w:r>
            <w:r>
              <w:t>same SMSF</w:t>
            </w:r>
            <w:r w:rsidRPr="00D70312">
              <w:t xml:space="preserve"> </w:t>
            </w:r>
            <w:r>
              <w:t>or SMSF (service) set</w:t>
            </w:r>
            <w:r w:rsidR="002E5332">
              <w:t>.</w:t>
            </w:r>
          </w:p>
          <w:p w14:paraId="3AA35742" w14:textId="628E3075" w:rsidR="002E5332" w:rsidRPr="00D67AB2" w:rsidRDefault="002E5332" w:rsidP="00330B91">
            <w:pPr>
              <w:pStyle w:val="TAL"/>
            </w:pPr>
            <w:r>
              <w:t xml:space="preserve">Or the same URI, </w:t>
            </w:r>
            <w:r w:rsidRPr="00A563BE">
              <w:t>if a request is redirected to the same target resource via a different SCP.</w:t>
            </w:r>
          </w:p>
        </w:tc>
      </w:tr>
      <w:tr w:rsidR="009C13FD" w:rsidRPr="00D67AB2" w14:paraId="70366688"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3B4F2" w14:textId="49EB4A4C" w:rsidR="009C13FD" w:rsidRDefault="009C13FD"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018367" w14:textId="77777777" w:rsidR="009C13FD" w:rsidRDefault="009C13FD"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D7F0" w14:textId="77777777" w:rsidR="009C13FD" w:rsidRDefault="009C13FD"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B0400" w14:textId="77777777" w:rsidR="009C13FD" w:rsidRPr="00D67AB2" w:rsidRDefault="009C13FD"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570D4" w14:textId="77777777" w:rsidR="009C13FD" w:rsidRPr="00D70312" w:rsidRDefault="009C13FD" w:rsidP="00330B91">
            <w:pPr>
              <w:pStyle w:val="TAL"/>
            </w:pPr>
            <w:r w:rsidRPr="00525507">
              <w:t>Identifier of the target NF (service) instance ID towards which the request is redirected</w:t>
            </w:r>
          </w:p>
        </w:tc>
      </w:tr>
    </w:tbl>
    <w:p w14:paraId="72085070" w14:textId="77777777" w:rsidR="009C13FD" w:rsidRDefault="009C13FD" w:rsidP="009C13FD"/>
    <w:p w14:paraId="4402BB38"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946DF">
        <w:rPr>
          <w:rFonts w:hint="eastAsia"/>
          <w:lang w:eastAsia="zh-CN"/>
        </w:rP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63147C53"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7CA" w14:textId="77777777" w:rsidR="009C13FD" w:rsidRPr="00D67AB2" w:rsidRDefault="009C13FD"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43F10" w14:textId="77777777" w:rsidR="009C13FD" w:rsidRPr="00D67AB2" w:rsidRDefault="009C13FD"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3F1A6" w14:textId="77777777" w:rsidR="009C13FD" w:rsidRPr="00D67AB2" w:rsidRDefault="009C13FD"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A46EA" w14:textId="77777777" w:rsidR="009C13FD" w:rsidRPr="00D67AB2" w:rsidRDefault="009C13FD"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8880" w14:textId="77777777" w:rsidR="009C13FD" w:rsidRPr="00D67AB2" w:rsidRDefault="009C13FD" w:rsidP="00330B91">
            <w:pPr>
              <w:pStyle w:val="TAH"/>
            </w:pPr>
            <w:r w:rsidRPr="00D67AB2">
              <w:t>Description</w:t>
            </w:r>
          </w:p>
        </w:tc>
      </w:tr>
      <w:tr w:rsidR="009C13FD" w:rsidRPr="00D67AB2" w14:paraId="1246A954"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27696" w14:textId="77777777" w:rsidR="009C13FD" w:rsidRPr="00D67AB2" w:rsidRDefault="009C13FD"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C2AB1" w14:textId="77777777" w:rsidR="009C13FD" w:rsidRPr="00D67AB2" w:rsidRDefault="009C13FD" w:rsidP="00330B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85BD" w14:textId="77777777" w:rsidR="009C13FD" w:rsidRPr="00D67AB2" w:rsidRDefault="009C13FD"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1DA1C4" w14:textId="77777777" w:rsidR="009C13FD" w:rsidRPr="00D67AB2" w:rsidRDefault="009C13FD"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F9CEE1" w14:textId="77777777" w:rsidR="009C13FD" w:rsidRDefault="009C13FD" w:rsidP="00330B91">
            <w:pPr>
              <w:pStyle w:val="TAL"/>
            </w:pPr>
            <w:r w:rsidRPr="00D70312">
              <w:t xml:space="preserve">An alternative URI of the resource located on an alternative service instance within the </w:t>
            </w:r>
            <w:r>
              <w:t>same SM</w:t>
            </w:r>
            <w:r w:rsidRPr="00D70312">
              <w:t xml:space="preserve">SF </w:t>
            </w:r>
            <w:r>
              <w:t>or SMSF (service) set</w:t>
            </w:r>
            <w:r w:rsidR="002E5332">
              <w:t>.</w:t>
            </w:r>
          </w:p>
          <w:p w14:paraId="4BD3AAA7" w14:textId="3FDEDA3B" w:rsidR="002E5332" w:rsidRPr="00D67AB2" w:rsidRDefault="002E5332" w:rsidP="00330B91">
            <w:pPr>
              <w:pStyle w:val="TAL"/>
            </w:pPr>
            <w:r>
              <w:t xml:space="preserve">Or the same URI, </w:t>
            </w:r>
            <w:r w:rsidRPr="00A563BE">
              <w:t>if a request is redirected to the same target resource via a different SCP.</w:t>
            </w:r>
          </w:p>
        </w:tc>
      </w:tr>
      <w:tr w:rsidR="009C13FD" w:rsidRPr="00D67AB2" w14:paraId="1EACD500"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DABB21" w14:textId="15823959" w:rsidR="009C13FD" w:rsidRDefault="009C13FD"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49C2FE" w14:textId="77777777" w:rsidR="009C13FD" w:rsidRDefault="009C13FD"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CA7A98" w14:textId="77777777" w:rsidR="009C13FD" w:rsidRDefault="009C13FD"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D76A" w14:textId="77777777" w:rsidR="009C13FD" w:rsidRPr="00D67AB2" w:rsidRDefault="009C13FD"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DA7D7" w14:textId="77777777" w:rsidR="009C13FD" w:rsidRPr="00D70312" w:rsidRDefault="009C13FD" w:rsidP="00330B91">
            <w:pPr>
              <w:pStyle w:val="TAL"/>
            </w:pPr>
            <w:r w:rsidRPr="00525507">
              <w:t>Identifier of the target NF (service) instance ID towards which the request is redirected</w:t>
            </w:r>
          </w:p>
        </w:tc>
      </w:tr>
    </w:tbl>
    <w:p w14:paraId="67741812" w14:textId="77777777" w:rsidR="008D4110" w:rsidRDefault="008D4110" w:rsidP="009C13FD"/>
    <w:p w14:paraId="6BCC57C8" w14:textId="77777777" w:rsidR="009267D1" w:rsidRPr="007021DF" w:rsidRDefault="009267D1" w:rsidP="00117CB9">
      <w:pPr>
        <w:pStyle w:val="H6"/>
        <w:rPr>
          <w:lang w:eastAsia="zh-CN"/>
        </w:rPr>
      </w:pPr>
      <w:bookmarkStart w:id="338" w:name="_Toc56519237"/>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3"/>
      <w:bookmarkEnd w:id="334"/>
      <w:bookmarkEnd w:id="335"/>
      <w:bookmarkEnd w:id="336"/>
      <w:bookmarkEnd w:id="337"/>
      <w:bookmarkEnd w:id="338"/>
    </w:p>
    <w:p w14:paraId="19508D6B"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24DFBCA"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44C15DE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DCFDC17"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7759"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E7FC8"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58C51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EE5B"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FDDB39" w14:textId="77777777" w:rsidR="009267D1" w:rsidRPr="00FF6605" w:rsidRDefault="009267D1" w:rsidP="004649DA">
            <w:pPr>
              <w:pStyle w:val="TAH"/>
            </w:pPr>
            <w:r w:rsidRPr="00FF6605">
              <w:t>Description</w:t>
            </w:r>
          </w:p>
        </w:tc>
      </w:tr>
      <w:tr w:rsidR="009267D1" w:rsidRPr="00FF6605" w14:paraId="0D0177F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B5C0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245AA18"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059B2DBE"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368F64"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7C01A" w14:textId="77777777" w:rsidR="009267D1" w:rsidRPr="00FF6605" w:rsidRDefault="009267D1" w:rsidP="004649DA">
            <w:pPr>
              <w:pStyle w:val="TAL"/>
            </w:pPr>
          </w:p>
        </w:tc>
      </w:tr>
    </w:tbl>
    <w:p w14:paraId="0C6331DE" w14:textId="77777777" w:rsidR="009267D1" w:rsidRPr="007021DF" w:rsidRDefault="009267D1" w:rsidP="009267D1"/>
    <w:p w14:paraId="547CD8E8"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49A0C27"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2332712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4D1262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B0CAC1"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5F373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D6F2ED" w14:textId="77777777" w:rsidR="009267D1" w:rsidRPr="00FF6605" w:rsidRDefault="009267D1" w:rsidP="004649DA">
            <w:pPr>
              <w:pStyle w:val="TAH"/>
            </w:pPr>
            <w:r w:rsidRPr="00FF6605">
              <w:t>Description</w:t>
            </w:r>
          </w:p>
        </w:tc>
      </w:tr>
      <w:tr w:rsidR="009267D1" w:rsidRPr="00FF6605" w14:paraId="4731641A"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12B8CCE"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EC5980C"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5D66DCB3"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E2D9EC9" w14:textId="77777777" w:rsidR="009267D1" w:rsidRPr="00FF6605" w:rsidRDefault="009267D1" w:rsidP="004649DA">
            <w:pPr>
              <w:pStyle w:val="TAL"/>
            </w:pPr>
          </w:p>
        </w:tc>
      </w:tr>
    </w:tbl>
    <w:p w14:paraId="4CDA268A" w14:textId="77777777" w:rsidR="009267D1" w:rsidRPr="007021DF" w:rsidRDefault="009267D1" w:rsidP="009267D1"/>
    <w:p w14:paraId="680567F4"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441FEF1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1E418"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482823"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38A221"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0968A" w14:textId="77777777" w:rsidR="009267D1" w:rsidRPr="00FF6605" w:rsidRDefault="009267D1" w:rsidP="004649DA">
            <w:pPr>
              <w:pStyle w:val="TAH"/>
            </w:pPr>
            <w:r w:rsidRPr="00FF6605">
              <w:t>Response</w:t>
            </w:r>
          </w:p>
          <w:p w14:paraId="1D8C2213"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3E2C9" w14:textId="77777777" w:rsidR="009267D1" w:rsidRPr="00FF6605" w:rsidRDefault="009267D1" w:rsidP="004649DA">
            <w:pPr>
              <w:pStyle w:val="TAH"/>
            </w:pPr>
            <w:r w:rsidRPr="00FF6605">
              <w:t>Description</w:t>
            </w:r>
          </w:p>
        </w:tc>
      </w:tr>
      <w:tr w:rsidR="009267D1" w:rsidRPr="00FF6605" w14:paraId="28EF55C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53149"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E079C3"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AC092D"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E8ED4C"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E45074"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312B363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B3CEB" w14:textId="6B27708B"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A1CB3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A23DA1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719475"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C0B82" w14:textId="1BBF2B83" w:rsidR="00513E7E" w:rsidRDefault="00513E7E" w:rsidP="00434B8B">
            <w:pPr>
              <w:pStyle w:val="TAL"/>
            </w:pPr>
            <w:r>
              <w:t>Temporary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C591944" w14:textId="5CC0792E" w:rsidR="00434B8B" w:rsidRPr="00FF6605" w:rsidRDefault="00434B8B" w:rsidP="00434B8B">
            <w:pPr>
              <w:pStyle w:val="TAL"/>
            </w:pPr>
            <w:r>
              <w:t>(NOTE 2)</w:t>
            </w:r>
          </w:p>
        </w:tc>
      </w:tr>
      <w:tr w:rsidR="00513E7E" w:rsidRPr="00FF6605" w14:paraId="683D016E"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CE221" w14:textId="0FF5000F"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C0C04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41A3289"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118564"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26968" w14:textId="0A586861" w:rsidR="00513E7E" w:rsidRDefault="00513E7E" w:rsidP="00434B8B">
            <w:pPr>
              <w:pStyle w:val="TAL"/>
            </w:pPr>
            <w:r>
              <w:t>Permanent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7371C15" w14:textId="3DE87096" w:rsidR="00434B8B" w:rsidRPr="00FF6605" w:rsidRDefault="00434B8B" w:rsidP="00434B8B">
            <w:pPr>
              <w:pStyle w:val="TAL"/>
            </w:pPr>
            <w:r>
              <w:t>(NOTE 2)</w:t>
            </w:r>
          </w:p>
        </w:tc>
      </w:tr>
      <w:tr w:rsidR="00513E7E" w:rsidRPr="00FF6605" w14:paraId="41512497" w14:textId="77777777" w:rsidTr="006961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CD4D2"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52D396D"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3011331"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4A1DBC"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39475"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8431A34"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C55186" w:rsidRPr="00FF6605" w14:paraId="38EEEAD0" w14:textId="77777777" w:rsidTr="00330B91">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6BF37C84" w14:textId="77777777" w:rsidR="00C55186" w:rsidRDefault="00C55186" w:rsidP="00C5518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32566F0C" w14:textId="735113E7" w:rsidR="00C55186" w:rsidRPr="00FF6605" w:rsidRDefault="00C55186" w:rsidP="00C55186">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60F59DAE" w14:textId="77777777" w:rsidR="009267D1" w:rsidRPr="007021DF" w:rsidRDefault="009267D1" w:rsidP="009267D1"/>
    <w:p w14:paraId="49AEFA78" w14:textId="77777777" w:rsidR="004772E7" w:rsidRDefault="004772E7" w:rsidP="004772E7">
      <w:pPr>
        <w:pStyle w:val="TH"/>
      </w:pPr>
      <w:bookmarkStart w:id="339" w:name="_Toc25227258"/>
      <w:bookmarkStart w:id="340" w:name="_Toc34039601"/>
      <w:bookmarkStart w:id="341" w:name="_Toc39046800"/>
      <w:bookmarkStart w:id="342" w:name="_Toc42934382"/>
      <w:bookmarkStart w:id="343" w:name="_Toc49844598"/>
      <w:r>
        <w:lastRenderedPageBreak/>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145CE8A2"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BBAC3" w14:textId="77777777" w:rsidR="004772E7" w:rsidRPr="00D67AB2" w:rsidRDefault="004772E7"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8BDA2" w14:textId="77777777" w:rsidR="004772E7" w:rsidRPr="00D67AB2" w:rsidRDefault="004772E7"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ADD2" w14:textId="77777777" w:rsidR="004772E7" w:rsidRPr="00D67AB2" w:rsidRDefault="004772E7"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C0D15" w14:textId="77777777" w:rsidR="004772E7" w:rsidRPr="00D67AB2" w:rsidRDefault="004772E7"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EB685" w14:textId="77777777" w:rsidR="004772E7" w:rsidRPr="00D67AB2" w:rsidRDefault="004772E7" w:rsidP="00330B91">
            <w:pPr>
              <w:pStyle w:val="TAH"/>
            </w:pPr>
            <w:r w:rsidRPr="00D67AB2">
              <w:t>Description</w:t>
            </w:r>
          </w:p>
        </w:tc>
      </w:tr>
      <w:tr w:rsidR="004772E7" w:rsidRPr="00D67AB2" w14:paraId="745AC73F"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5539EF" w14:textId="77777777" w:rsidR="004772E7" w:rsidRPr="00D67AB2" w:rsidRDefault="004772E7" w:rsidP="00330B91">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F9C70AD" w14:textId="77777777" w:rsidR="004772E7" w:rsidRPr="00D67AB2" w:rsidRDefault="00317131" w:rsidP="00330B91">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4F9B5112" w14:textId="77777777" w:rsidR="004772E7" w:rsidRPr="00D67AB2" w:rsidRDefault="004772E7" w:rsidP="00330B91">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4821089" w14:textId="77777777" w:rsidR="004772E7" w:rsidRPr="00D67AB2" w:rsidRDefault="004772E7" w:rsidP="00330B91">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107F2" w14:textId="77777777" w:rsidR="004772E7" w:rsidRPr="00D67AB2" w:rsidRDefault="004772E7" w:rsidP="00AD1B60">
            <w:pPr>
              <w:pStyle w:val="TAL"/>
            </w:pPr>
            <w:r w:rsidRPr="000D7753">
              <w:t xml:space="preserve">Validator for conditional requests, as described in </w:t>
            </w:r>
            <w:r>
              <w:t>IETF</w:t>
            </w:r>
            <w:r w:rsidR="00AD1B60">
              <w:t> </w:t>
            </w:r>
            <w:r w:rsidRPr="000D7753">
              <w:t>RFC</w:t>
            </w:r>
            <w:r w:rsidR="00AD1B60">
              <w:t> </w:t>
            </w:r>
            <w:r w:rsidRPr="000D7753">
              <w:t>7232</w:t>
            </w:r>
            <w:r w:rsidR="00AD1B60">
              <w:t> </w:t>
            </w:r>
            <w:r>
              <w:t>[</w:t>
            </w:r>
            <w:r w:rsidR="00317131">
              <w:t>18]</w:t>
            </w:r>
            <w:r w:rsidRPr="000D7753">
              <w:t>,</w:t>
            </w:r>
            <w:r>
              <w:t xml:space="preserve"> clause</w:t>
            </w:r>
            <w:r w:rsidR="00AD1B60">
              <w:t> </w:t>
            </w:r>
            <w:r w:rsidRPr="000D7753">
              <w:t>3.</w:t>
            </w:r>
            <w:r>
              <w:t>1</w:t>
            </w:r>
          </w:p>
        </w:tc>
      </w:tr>
    </w:tbl>
    <w:p w14:paraId="599AB126" w14:textId="77777777" w:rsidR="004772E7" w:rsidRPr="00D67AB2" w:rsidRDefault="004772E7" w:rsidP="004772E7"/>
    <w:p w14:paraId="1E8AE2FC"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5A53B58B"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2B1C4" w14:textId="77777777" w:rsidR="00513E7E" w:rsidRPr="00D67AB2" w:rsidRDefault="00513E7E"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DA8C57" w14:textId="77777777" w:rsidR="00513E7E" w:rsidRPr="00D67AB2" w:rsidRDefault="00513E7E"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469ACD" w14:textId="77777777" w:rsidR="00513E7E" w:rsidRPr="00D67AB2" w:rsidRDefault="00513E7E"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ADA953" w14:textId="77777777" w:rsidR="00513E7E" w:rsidRPr="00D67AB2" w:rsidRDefault="00513E7E"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45C2EC" w14:textId="77777777" w:rsidR="00513E7E" w:rsidRPr="00D67AB2" w:rsidRDefault="00513E7E" w:rsidP="00330B91">
            <w:pPr>
              <w:pStyle w:val="TAH"/>
            </w:pPr>
            <w:r w:rsidRPr="00D67AB2">
              <w:t>Description</w:t>
            </w:r>
          </w:p>
        </w:tc>
      </w:tr>
      <w:tr w:rsidR="00513E7E" w:rsidRPr="00D67AB2" w14:paraId="5EF197C9"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87F38" w14:textId="77777777" w:rsidR="00513E7E" w:rsidRPr="00D67AB2" w:rsidRDefault="00513E7E"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E56C7F" w14:textId="77777777" w:rsidR="00513E7E" w:rsidRPr="00D67AB2" w:rsidRDefault="00317131" w:rsidP="00330B91">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6B802637" w14:textId="77777777" w:rsidR="00513E7E" w:rsidRPr="00D67AB2" w:rsidRDefault="00513E7E"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470345" w14:textId="77777777" w:rsidR="00513E7E" w:rsidRPr="00D67AB2" w:rsidRDefault="00513E7E"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4C1236" w14:textId="56A3D343" w:rsidR="00513E7E" w:rsidRDefault="00513E7E" w:rsidP="00330B91">
            <w:pPr>
              <w:pStyle w:val="TAL"/>
            </w:pPr>
            <w:r w:rsidRPr="00D70312">
              <w:t xml:space="preserve">An alternative URI of the resource located on an alternative service instance within the </w:t>
            </w:r>
            <w:r>
              <w:t>same SMSF</w:t>
            </w:r>
            <w:r w:rsidRPr="00D70312">
              <w:t xml:space="preserve"> </w:t>
            </w:r>
            <w:r>
              <w:t>or SMSF (service) set</w:t>
            </w:r>
            <w:r w:rsidR="00F273EE">
              <w:t>.</w:t>
            </w:r>
          </w:p>
          <w:p w14:paraId="75552822" w14:textId="6463759C" w:rsidR="00F273EE" w:rsidRPr="00D67AB2" w:rsidRDefault="00F273EE" w:rsidP="00330B91">
            <w:pPr>
              <w:pStyle w:val="TAL"/>
            </w:pPr>
            <w:r>
              <w:t xml:space="preserve">Or the same URI, </w:t>
            </w:r>
            <w:r w:rsidRPr="00A563BE">
              <w:t>if a request is redirected to the same target resource via a different SCP.</w:t>
            </w:r>
          </w:p>
        </w:tc>
      </w:tr>
      <w:tr w:rsidR="00513E7E" w:rsidRPr="00D67AB2" w14:paraId="1AD4D428"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8E889" w14:textId="77777777" w:rsidR="00513E7E" w:rsidRDefault="00513E7E"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DDCCE6" w14:textId="77777777" w:rsidR="00513E7E" w:rsidRDefault="00317131" w:rsidP="00330B91">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E0A7A95" w14:textId="77777777" w:rsidR="00513E7E" w:rsidRDefault="00513E7E"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0D76AE" w14:textId="77777777" w:rsidR="00513E7E" w:rsidRPr="00D67AB2" w:rsidRDefault="00513E7E"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EAECE" w14:textId="77777777" w:rsidR="00513E7E" w:rsidRPr="00D70312" w:rsidRDefault="00513E7E" w:rsidP="00330B91">
            <w:pPr>
              <w:pStyle w:val="TAL"/>
            </w:pPr>
            <w:r w:rsidRPr="00525507">
              <w:t>Identifier of the target NF (service) instance ID towards which the request is redirected</w:t>
            </w:r>
          </w:p>
        </w:tc>
      </w:tr>
    </w:tbl>
    <w:p w14:paraId="71DBB94D" w14:textId="77777777" w:rsidR="00513E7E" w:rsidRDefault="00513E7E" w:rsidP="00513E7E"/>
    <w:p w14:paraId="1560B6B6"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489EF800"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E21C9" w14:textId="77777777" w:rsidR="00513E7E" w:rsidRPr="00D67AB2" w:rsidRDefault="00513E7E"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2E24D" w14:textId="77777777" w:rsidR="00513E7E" w:rsidRPr="00D67AB2" w:rsidRDefault="00513E7E"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608C58" w14:textId="77777777" w:rsidR="00513E7E" w:rsidRPr="00D67AB2" w:rsidRDefault="00513E7E"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F50D25" w14:textId="77777777" w:rsidR="00513E7E" w:rsidRPr="00D67AB2" w:rsidRDefault="00513E7E"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0623FA" w14:textId="77777777" w:rsidR="00513E7E" w:rsidRPr="00D67AB2" w:rsidRDefault="00513E7E" w:rsidP="00330B91">
            <w:pPr>
              <w:pStyle w:val="TAH"/>
            </w:pPr>
            <w:r w:rsidRPr="00D67AB2">
              <w:t>Description</w:t>
            </w:r>
          </w:p>
        </w:tc>
      </w:tr>
      <w:tr w:rsidR="00513E7E" w:rsidRPr="00D67AB2" w14:paraId="24703778"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9CEB19" w14:textId="77777777" w:rsidR="00513E7E" w:rsidRPr="00D67AB2" w:rsidRDefault="00513E7E"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3E26B" w14:textId="77777777" w:rsidR="00513E7E" w:rsidRPr="00D67AB2" w:rsidRDefault="00513E7E" w:rsidP="00330B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1EF87" w14:textId="77777777" w:rsidR="00513E7E" w:rsidRPr="00D67AB2" w:rsidRDefault="00513E7E"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EBA8E" w14:textId="77777777" w:rsidR="00513E7E" w:rsidRPr="00D67AB2" w:rsidRDefault="00513E7E"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30FD0E" w14:textId="77777777" w:rsidR="00513E7E" w:rsidRDefault="00513E7E" w:rsidP="00330B91">
            <w:pPr>
              <w:pStyle w:val="TAL"/>
            </w:pPr>
            <w:r w:rsidRPr="00D70312">
              <w:t xml:space="preserve">An alternative URI of the resource located on an alternative service instance within the </w:t>
            </w:r>
            <w:r>
              <w:t>same SM</w:t>
            </w:r>
            <w:r w:rsidRPr="00D70312">
              <w:t xml:space="preserve">SF </w:t>
            </w:r>
            <w:r>
              <w:t>or SMSF (service) set</w:t>
            </w:r>
            <w:r w:rsidR="009B0E2C">
              <w:t>.</w:t>
            </w:r>
          </w:p>
          <w:p w14:paraId="64978903" w14:textId="547605FD" w:rsidR="009B0E2C" w:rsidRPr="00D67AB2" w:rsidRDefault="009B0E2C" w:rsidP="00330B91">
            <w:pPr>
              <w:pStyle w:val="TAL"/>
            </w:pPr>
            <w:r>
              <w:t xml:space="preserve">Or the same URI, </w:t>
            </w:r>
            <w:r w:rsidRPr="00A563BE">
              <w:t>if a request is redirected to the same target resource via a different SCP.</w:t>
            </w:r>
          </w:p>
        </w:tc>
      </w:tr>
      <w:tr w:rsidR="00513E7E" w:rsidRPr="00D67AB2" w14:paraId="233B406D"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0CC858" w14:textId="0068EDC3" w:rsidR="00513E7E" w:rsidRDefault="00513E7E"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6E91F8" w14:textId="77777777" w:rsidR="00513E7E" w:rsidRDefault="00513E7E"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E27AD5" w14:textId="77777777" w:rsidR="00513E7E" w:rsidRDefault="00513E7E"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8F3D86" w14:textId="77777777" w:rsidR="00513E7E" w:rsidRPr="00D67AB2" w:rsidRDefault="00513E7E"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826F4" w14:textId="77777777" w:rsidR="00513E7E" w:rsidRPr="00D70312" w:rsidRDefault="00513E7E" w:rsidP="00330B91">
            <w:pPr>
              <w:pStyle w:val="TAL"/>
            </w:pPr>
            <w:r w:rsidRPr="00525507">
              <w:t>Identifier of the target NF (service) instance ID towards which the request is redirected</w:t>
            </w:r>
          </w:p>
        </w:tc>
      </w:tr>
    </w:tbl>
    <w:p w14:paraId="33234AA6" w14:textId="77777777" w:rsidR="00513E7E" w:rsidRPr="007021DF" w:rsidRDefault="00513E7E" w:rsidP="00513E7E"/>
    <w:p w14:paraId="6BF38CDB" w14:textId="77777777" w:rsidR="009267D1" w:rsidRPr="007021DF" w:rsidRDefault="009267D1" w:rsidP="009267D1">
      <w:pPr>
        <w:pStyle w:val="Heading5"/>
      </w:pPr>
      <w:bookmarkStart w:id="344" w:name="_Toc56519238"/>
      <w:bookmarkStart w:id="345" w:name="_Toc98501559"/>
      <w:r w:rsidRPr="007021DF">
        <w:t>6.1.3.3.4</w:t>
      </w:r>
      <w:r w:rsidRPr="007021DF">
        <w:tab/>
        <w:t>Resource Custom Operations</w:t>
      </w:r>
      <w:bookmarkEnd w:id="339"/>
      <w:bookmarkEnd w:id="340"/>
      <w:bookmarkEnd w:id="341"/>
      <w:bookmarkEnd w:id="342"/>
      <w:bookmarkEnd w:id="343"/>
      <w:bookmarkEnd w:id="344"/>
      <w:bookmarkEnd w:id="345"/>
    </w:p>
    <w:p w14:paraId="796FA37E" w14:textId="77777777" w:rsidR="009267D1" w:rsidRPr="00CC3097" w:rsidRDefault="009267D1" w:rsidP="00117CB9">
      <w:pPr>
        <w:pStyle w:val="H6"/>
      </w:pPr>
      <w:bookmarkStart w:id="346" w:name="_Toc25227259"/>
      <w:bookmarkStart w:id="347" w:name="_Toc34039602"/>
      <w:bookmarkStart w:id="348" w:name="_Toc39046801"/>
      <w:bookmarkStart w:id="349" w:name="_Toc42934383"/>
      <w:bookmarkStart w:id="350" w:name="_Toc49844599"/>
      <w:bookmarkStart w:id="351" w:name="_Toc56519239"/>
      <w:r w:rsidRPr="00CC3097">
        <w:t>6.1.3.3.4.1</w:t>
      </w:r>
      <w:r w:rsidRPr="00CC3097">
        <w:tab/>
        <w:t>Overview</w:t>
      </w:r>
      <w:bookmarkEnd w:id="346"/>
      <w:bookmarkEnd w:id="347"/>
      <w:bookmarkEnd w:id="348"/>
      <w:bookmarkEnd w:id="349"/>
      <w:bookmarkEnd w:id="350"/>
      <w:bookmarkEnd w:id="351"/>
    </w:p>
    <w:p w14:paraId="4AE01561"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288AF850"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1A106C7"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DC048"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668A3"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9374A" w14:textId="77777777" w:rsidR="00D51B74" w:rsidRPr="00FF6605" w:rsidRDefault="00D51B74" w:rsidP="004649DA">
            <w:pPr>
              <w:pStyle w:val="TAH"/>
            </w:pPr>
            <w:r w:rsidRPr="00FF6605">
              <w:t>Description</w:t>
            </w:r>
          </w:p>
        </w:tc>
      </w:tr>
      <w:tr w:rsidR="00D51B74" w:rsidRPr="00FF6605" w14:paraId="0D345D73"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7664D426"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152BB3C3"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489C005A"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23C66599"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2CF1C777" w14:textId="77777777" w:rsidR="009267D1" w:rsidRPr="007021DF" w:rsidRDefault="009267D1" w:rsidP="009267D1"/>
    <w:p w14:paraId="527DED08" w14:textId="77777777" w:rsidR="009267D1" w:rsidRPr="008F791E" w:rsidRDefault="009267D1" w:rsidP="00117CB9">
      <w:pPr>
        <w:pStyle w:val="H6"/>
      </w:pPr>
      <w:bookmarkStart w:id="352" w:name="_Toc25227260"/>
      <w:bookmarkStart w:id="353" w:name="_Toc34039603"/>
      <w:bookmarkStart w:id="354" w:name="_Toc39046802"/>
      <w:bookmarkStart w:id="355" w:name="_Toc42934384"/>
      <w:bookmarkStart w:id="356" w:name="_Toc49844600"/>
      <w:bookmarkStart w:id="357" w:name="_Toc56519240"/>
      <w:r w:rsidRPr="00CC3097">
        <w:t>6.1.3.3.4.2</w:t>
      </w:r>
      <w:r w:rsidRPr="00CC3097">
        <w:tab/>
        <w:t xml:space="preserve">Operation: </w:t>
      </w:r>
      <w:r w:rsidRPr="008F791E">
        <w:t>sendsms</w:t>
      </w:r>
      <w:bookmarkEnd w:id="352"/>
      <w:bookmarkEnd w:id="353"/>
      <w:bookmarkEnd w:id="354"/>
      <w:bookmarkEnd w:id="355"/>
      <w:bookmarkEnd w:id="356"/>
      <w:bookmarkEnd w:id="357"/>
    </w:p>
    <w:p w14:paraId="43FB2CB7" w14:textId="77777777" w:rsidR="009267D1" w:rsidRPr="007021DF" w:rsidRDefault="009267D1" w:rsidP="009267D1">
      <w:pPr>
        <w:pStyle w:val="Heading7"/>
        <w:rPr>
          <w:lang w:eastAsia="zh-CN"/>
        </w:rPr>
      </w:pPr>
      <w:bookmarkStart w:id="358" w:name="_Toc25227261"/>
      <w:bookmarkStart w:id="359" w:name="_Toc34039604"/>
      <w:bookmarkStart w:id="360" w:name="_Toc39046803"/>
      <w:bookmarkStart w:id="361" w:name="_Toc42934385"/>
      <w:bookmarkStart w:id="362" w:name="_Toc49844601"/>
      <w:bookmarkStart w:id="363" w:name="_Toc56519241"/>
      <w:bookmarkStart w:id="364" w:name="_Toc98501560"/>
      <w:r w:rsidRPr="007021DF">
        <w:t>6.1.3.3.4.2.1</w:t>
      </w:r>
      <w:r w:rsidRPr="007021DF">
        <w:tab/>
        <w:t>Description</w:t>
      </w:r>
      <w:bookmarkEnd w:id="358"/>
      <w:bookmarkEnd w:id="359"/>
      <w:bookmarkEnd w:id="360"/>
      <w:bookmarkEnd w:id="361"/>
      <w:bookmarkEnd w:id="362"/>
      <w:bookmarkEnd w:id="363"/>
      <w:bookmarkEnd w:id="364"/>
    </w:p>
    <w:p w14:paraId="15EF3609"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14F8AAAC" w14:textId="77777777" w:rsidR="009267D1" w:rsidRPr="007021DF" w:rsidRDefault="009267D1" w:rsidP="009267D1">
      <w:pPr>
        <w:pStyle w:val="Heading7"/>
      </w:pPr>
      <w:bookmarkStart w:id="365" w:name="_Toc25227262"/>
      <w:bookmarkStart w:id="366" w:name="_Toc34039605"/>
      <w:bookmarkStart w:id="367" w:name="_Toc39046804"/>
      <w:bookmarkStart w:id="368" w:name="_Toc42934386"/>
      <w:bookmarkStart w:id="369" w:name="_Toc49844602"/>
      <w:bookmarkStart w:id="370" w:name="_Toc56519242"/>
      <w:bookmarkStart w:id="371" w:name="_Toc98501561"/>
      <w:r w:rsidRPr="007021DF">
        <w:t>6.1.3.3.4.2.2</w:t>
      </w:r>
      <w:r w:rsidRPr="007021DF">
        <w:tab/>
        <w:t>Operation Definition</w:t>
      </w:r>
      <w:bookmarkEnd w:id="365"/>
      <w:bookmarkEnd w:id="366"/>
      <w:bookmarkEnd w:id="367"/>
      <w:bookmarkEnd w:id="368"/>
      <w:bookmarkEnd w:id="369"/>
      <w:bookmarkEnd w:id="370"/>
      <w:bookmarkEnd w:id="371"/>
    </w:p>
    <w:p w14:paraId="22B85331"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145C35F3"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308E7921"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38968BF"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4C9B64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6208ED"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FD24BF"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777326" w14:textId="77777777" w:rsidR="009267D1" w:rsidRPr="00FF6605" w:rsidRDefault="009267D1" w:rsidP="004649DA">
            <w:pPr>
              <w:pStyle w:val="TAH"/>
            </w:pPr>
            <w:r w:rsidRPr="00FF6605">
              <w:t>Description</w:t>
            </w:r>
          </w:p>
        </w:tc>
      </w:tr>
      <w:tr w:rsidR="009267D1" w:rsidRPr="00FF6605" w14:paraId="186D6BE6"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9844F9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43EF06E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43E9006C"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CC1F8AA"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38D11DBD" w14:textId="77777777" w:rsidR="009267D1" w:rsidRPr="007021DF" w:rsidRDefault="009267D1" w:rsidP="009267D1"/>
    <w:p w14:paraId="496EA491"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7477522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C1E67"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17131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3F946"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BEDACE" w14:textId="77777777" w:rsidR="009267D1" w:rsidRPr="00FF6605" w:rsidRDefault="009267D1" w:rsidP="004649DA">
            <w:pPr>
              <w:pStyle w:val="TAH"/>
            </w:pPr>
            <w:r w:rsidRPr="00FF6605">
              <w:t>Response</w:t>
            </w:r>
          </w:p>
          <w:p w14:paraId="18DCEBBA"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BFEB5" w14:textId="77777777" w:rsidR="009267D1" w:rsidRPr="00FF6605" w:rsidRDefault="009267D1" w:rsidP="004649DA">
            <w:pPr>
              <w:pStyle w:val="TAH"/>
            </w:pPr>
            <w:r w:rsidRPr="00FF6605">
              <w:t>Description</w:t>
            </w:r>
          </w:p>
        </w:tc>
      </w:tr>
      <w:tr w:rsidR="009267D1" w:rsidRPr="00FF6605" w14:paraId="243FDE8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85BE5"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100A280D"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0AF359D"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0CA8BF66"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36D2B"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5D96EB91"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493EC2" w14:textId="7CA9029D"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1F95E29"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69E21E3"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86D6E2"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8AEBA6" w14:textId="6BA58592" w:rsidR="00AA5CA2" w:rsidRDefault="00AA5CA2" w:rsidP="004649DA">
            <w:pPr>
              <w:pStyle w:val="TAL"/>
            </w:pPr>
            <w:r>
              <w:t>Temporary redirection. The response shall include a Location header field containing a different URI</w:t>
            </w:r>
            <w:r w:rsidR="009F1D49">
              <w:t>, or the same URI if this is a redirection triggered by an SCP to the same target resource via another SCP. In the former case,</w:t>
            </w:r>
            <w:r>
              <w:t xml:space="preserve"> </w:t>
            </w:r>
            <w:r w:rsidR="009F1D49">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EEE78A3" w14:textId="437F1E8A"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80A86D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7F82A" w14:textId="48021AA4"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558189B"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FB4D8B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7EBA0C1"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C368CC" w14:textId="37ABF6F1" w:rsidR="00AA5CA2" w:rsidRDefault="00AA5CA2" w:rsidP="004649DA">
            <w:pPr>
              <w:pStyle w:val="TAL"/>
            </w:pPr>
            <w:r>
              <w:t>Permanent redirection. The response shall include a Location header field containing a different URI</w:t>
            </w:r>
            <w:r w:rsidR="00B27972">
              <w:t>, or the same URI if this is a redirection triggered by an SCP to the same target resource via another SCP. In the former case,</w:t>
            </w:r>
            <w:r>
              <w:t xml:space="preserve"> </w:t>
            </w:r>
            <w:r w:rsidR="00B27972">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582DAA4" w14:textId="2998640E"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B55D19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3C7F6"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B7B0AE6"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5DEDED"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7D64CD"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10629"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7A605C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7383D38"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391617E"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66DEA22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55D416"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5B6282F"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83064E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39B8C84"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A9060"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031866B" w14:textId="77777777" w:rsidR="00AA5CA2" w:rsidRPr="00FF6605" w:rsidRDefault="00AA5CA2" w:rsidP="004649DA">
            <w:pPr>
              <w:pStyle w:val="TAL"/>
              <w:rPr>
                <w:lang w:eastAsia="zh-CN"/>
              </w:rPr>
            </w:pPr>
          </w:p>
          <w:p w14:paraId="66FEA503"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20D64B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D4A02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F261C"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865AA49"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426924"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C873E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2447F"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21DA9A19"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A568261"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172B79" w:rsidRPr="00FF6605" w14:paraId="59641BF1" w14:textId="77777777" w:rsidTr="00330B9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391A90D" w14:textId="77777777" w:rsidR="00172B79" w:rsidRDefault="00172B79" w:rsidP="00172B7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2CD3EE27" w14:textId="656E9E1F" w:rsidR="00172B79" w:rsidRPr="00FF6605" w:rsidRDefault="00172B79" w:rsidP="00172B7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4F10B4A2" w14:textId="77777777" w:rsidR="009267D1" w:rsidRPr="007021DF" w:rsidRDefault="009267D1" w:rsidP="009267D1">
      <w:pPr>
        <w:rPr>
          <w:lang w:eastAsia="zh-CN"/>
        </w:rPr>
      </w:pPr>
    </w:p>
    <w:p w14:paraId="4EEE9B18" w14:textId="77777777" w:rsidR="00B941AC" w:rsidRDefault="00B941AC" w:rsidP="00B941AC">
      <w:pPr>
        <w:pStyle w:val="TH"/>
      </w:pPr>
      <w:bookmarkStart w:id="372" w:name="_Toc25227263"/>
      <w:bookmarkStart w:id="373" w:name="_Toc34039606"/>
      <w:bookmarkStart w:id="374" w:name="_Toc39046805"/>
      <w:bookmarkStart w:id="375" w:name="_Toc42934387"/>
      <w:bookmarkStart w:id="376"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6A1F3BB6"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0C54E" w14:textId="77777777" w:rsidR="00B941AC" w:rsidRPr="00D67AB2" w:rsidRDefault="00B941AC"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5E1628" w14:textId="77777777" w:rsidR="00B941AC" w:rsidRPr="00D67AB2" w:rsidRDefault="00B941AC"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4C7AF" w14:textId="77777777" w:rsidR="00B941AC" w:rsidRPr="00D67AB2" w:rsidRDefault="00B941AC"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D6588" w14:textId="77777777" w:rsidR="00B941AC" w:rsidRPr="00D67AB2" w:rsidRDefault="00B941AC"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CEDE5" w14:textId="77777777" w:rsidR="00B941AC" w:rsidRPr="00D67AB2" w:rsidRDefault="00B941AC" w:rsidP="00330B91">
            <w:pPr>
              <w:pStyle w:val="TAH"/>
            </w:pPr>
            <w:r w:rsidRPr="00D67AB2">
              <w:t>Description</w:t>
            </w:r>
          </w:p>
        </w:tc>
      </w:tr>
      <w:tr w:rsidR="00B941AC" w:rsidRPr="00D67AB2" w14:paraId="4A4FDBE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A6EF" w14:textId="77777777" w:rsidR="00B941AC" w:rsidRPr="00D67AB2" w:rsidRDefault="00B941AC"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0AF54A" w14:textId="77777777" w:rsidR="00B941AC" w:rsidRPr="00D67AB2" w:rsidRDefault="00B941AC" w:rsidP="00330B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1093F" w14:textId="77777777" w:rsidR="00B941AC" w:rsidRPr="00D67AB2" w:rsidRDefault="00B941AC"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7CAF45" w14:textId="77777777" w:rsidR="00B941AC" w:rsidRPr="00D67AB2" w:rsidRDefault="00B941AC"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B9298" w14:textId="77777777" w:rsidR="00B941AC" w:rsidRDefault="00B941AC" w:rsidP="00330B91">
            <w:pPr>
              <w:pStyle w:val="TAL"/>
            </w:pPr>
            <w:r w:rsidRPr="00D70312">
              <w:t xml:space="preserve">An alternative URI of the resource located on an alternative service instance within the </w:t>
            </w:r>
            <w:r>
              <w:t>same SMSF</w:t>
            </w:r>
            <w:r w:rsidRPr="00D70312">
              <w:t xml:space="preserve"> </w:t>
            </w:r>
            <w:r>
              <w:t>or SMSF (service) set</w:t>
            </w:r>
            <w:r w:rsidR="00EC790D">
              <w:t>.</w:t>
            </w:r>
          </w:p>
          <w:p w14:paraId="735CCDCB" w14:textId="76807CAE" w:rsidR="00EC790D" w:rsidRPr="00D67AB2" w:rsidRDefault="00EC790D" w:rsidP="00330B91">
            <w:pPr>
              <w:pStyle w:val="TAL"/>
            </w:pPr>
            <w:r>
              <w:t xml:space="preserve">Or the same URI, </w:t>
            </w:r>
            <w:r w:rsidRPr="00A563BE">
              <w:t>if a request is redirected to the same target resource via a different SCP.</w:t>
            </w:r>
          </w:p>
        </w:tc>
      </w:tr>
      <w:tr w:rsidR="00B941AC" w:rsidRPr="00D67AB2" w14:paraId="587B2781"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33FBF" w14:textId="14E37EB4" w:rsidR="00B941AC" w:rsidRDefault="00B941AC"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169A4" w14:textId="77777777" w:rsidR="00B941AC" w:rsidRDefault="00B941AC"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E77BF" w14:textId="77777777" w:rsidR="00B941AC" w:rsidRDefault="00B941AC"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249295" w14:textId="77777777" w:rsidR="00B941AC" w:rsidRPr="00D67AB2" w:rsidRDefault="00B941AC"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840CF" w14:textId="77777777" w:rsidR="00B941AC" w:rsidRPr="00D70312" w:rsidRDefault="00B941AC" w:rsidP="00330B91">
            <w:pPr>
              <w:pStyle w:val="TAL"/>
            </w:pPr>
            <w:r w:rsidRPr="00525507">
              <w:t>Identifier of the target NF (service) instance ID towards which the request is redirected</w:t>
            </w:r>
          </w:p>
        </w:tc>
      </w:tr>
    </w:tbl>
    <w:p w14:paraId="07A765B2" w14:textId="77777777" w:rsidR="00B941AC" w:rsidRDefault="00B941AC" w:rsidP="00B941AC"/>
    <w:p w14:paraId="3BF50B5F"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372528DE" w14:textId="77777777" w:rsidTr="00330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20DB5" w14:textId="77777777" w:rsidR="00B941AC" w:rsidRPr="00D67AB2" w:rsidRDefault="00B941AC" w:rsidP="00330B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4BC8F" w14:textId="77777777" w:rsidR="00B941AC" w:rsidRPr="00D67AB2" w:rsidRDefault="00B941AC" w:rsidP="00330B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291B1" w14:textId="77777777" w:rsidR="00B941AC" w:rsidRPr="00D67AB2" w:rsidRDefault="00B941AC" w:rsidP="00330B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C01AD" w14:textId="77777777" w:rsidR="00B941AC" w:rsidRPr="00D67AB2" w:rsidRDefault="00B941AC" w:rsidP="00330B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92389" w14:textId="77777777" w:rsidR="00B941AC" w:rsidRPr="00D67AB2" w:rsidRDefault="00B941AC" w:rsidP="00330B91">
            <w:pPr>
              <w:pStyle w:val="TAH"/>
            </w:pPr>
            <w:r w:rsidRPr="00D67AB2">
              <w:t>Description</w:t>
            </w:r>
          </w:p>
        </w:tc>
      </w:tr>
      <w:tr w:rsidR="00B941AC" w:rsidRPr="00D67AB2" w14:paraId="20141100"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DAE48" w14:textId="77777777" w:rsidR="00B941AC" w:rsidRPr="00D67AB2" w:rsidRDefault="00B941AC" w:rsidP="00330B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33CDA1" w14:textId="77777777" w:rsidR="00B941AC" w:rsidRPr="00D67AB2" w:rsidRDefault="00B941AC" w:rsidP="00330B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492A6" w14:textId="77777777" w:rsidR="00B941AC" w:rsidRPr="00D67AB2" w:rsidRDefault="00B941AC" w:rsidP="00330B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5AB921" w14:textId="77777777" w:rsidR="00B941AC" w:rsidRPr="00D67AB2" w:rsidRDefault="00B941AC" w:rsidP="00330B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6D45F" w14:textId="77777777" w:rsidR="00B941AC" w:rsidRDefault="00B941AC" w:rsidP="00330B91">
            <w:pPr>
              <w:pStyle w:val="TAL"/>
            </w:pPr>
            <w:r w:rsidRPr="00D70312">
              <w:t xml:space="preserve">An alternative URI of the resource located on an alternative service instance within the </w:t>
            </w:r>
            <w:r>
              <w:t>same SM</w:t>
            </w:r>
            <w:r w:rsidRPr="00D70312">
              <w:t xml:space="preserve">SF </w:t>
            </w:r>
            <w:r>
              <w:t>or SMSF (service) set</w:t>
            </w:r>
            <w:r w:rsidR="00EC790D">
              <w:t>.</w:t>
            </w:r>
          </w:p>
          <w:p w14:paraId="5D7D041F" w14:textId="6725E179" w:rsidR="00EC790D" w:rsidRPr="00D67AB2" w:rsidRDefault="00EC790D" w:rsidP="00330B91">
            <w:pPr>
              <w:pStyle w:val="TAL"/>
            </w:pPr>
            <w:r>
              <w:t xml:space="preserve">Or the same URI, </w:t>
            </w:r>
            <w:r w:rsidRPr="00A563BE">
              <w:t>if a request is redirected to the same target resource via a different SCP.</w:t>
            </w:r>
          </w:p>
        </w:tc>
      </w:tr>
      <w:tr w:rsidR="00B941AC" w:rsidRPr="00D67AB2" w14:paraId="6096DBB5" w14:textId="77777777" w:rsidTr="00330B9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CEA84" w14:textId="7ABE072A" w:rsidR="00B941AC" w:rsidRDefault="00B941AC" w:rsidP="00330B9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DA8AB" w14:textId="77777777" w:rsidR="00B941AC" w:rsidRDefault="00B941AC" w:rsidP="00330B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C4C03" w14:textId="77777777" w:rsidR="00B941AC" w:rsidRDefault="00B941AC" w:rsidP="00330B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5CE929" w14:textId="77777777" w:rsidR="00B941AC" w:rsidRPr="00D67AB2" w:rsidRDefault="00B941AC" w:rsidP="00330B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97ABF" w14:textId="77777777" w:rsidR="00B941AC" w:rsidRPr="00D70312" w:rsidRDefault="00B941AC" w:rsidP="00330B91">
            <w:pPr>
              <w:pStyle w:val="TAL"/>
            </w:pPr>
            <w:r w:rsidRPr="00525507">
              <w:t>Identifier of the target NF (service) instance ID towards which the request is redirected</w:t>
            </w:r>
          </w:p>
        </w:tc>
      </w:tr>
    </w:tbl>
    <w:p w14:paraId="1677A54B" w14:textId="77777777" w:rsidR="00B941AC" w:rsidRDefault="00B941AC" w:rsidP="00B941AC">
      <w:pPr>
        <w:rPr>
          <w:lang w:eastAsia="zh-CN"/>
        </w:rPr>
      </w:pPr>
    </w:p>
    <w:p w14:paraId="070CEF5D" w14:textId="77777777" w:rsidR="009267D1" w:rsidRPr="007021DF" w:rsidRDefault="009267D1" w:rsidP="009267D1">
      <w:pPr>
        <w:pStyle w:val="Heading3"/>
      </w:pPr>
      <w:bookmarkStart w:id="377" w:name="_Toc56519243"/>
      <w:bookmarkStart w:id="378" w:name="_Toc98501562"/>
      <w:r w:rsidRPr="007021DF">
        <w:lastRenderedPageBreak/>
        <w:t>6.1.4</w:t>
      </w:r>
      <w:r w:rsidRPr="007021DF">
        <w:tab/>
        <w:t>Custom Operations without associated resources</w:t>
      </w:r>
      <w:bookmarkEnd w:id="372"/>
      <w:bookmarkEnd w:id="373"/>
      <w:bookmarkEnd w:id="374"/>
      <w:bookmarkEnd w:id="375"/>
      <w:bookmarkEnd w:id="376"/>
      <w:bookmarkEnd w:id="377"/>
      <w:bookmarkEnd w:id="378"/>
    </w:p>
    <w:p w14:paraId="16477058"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DADA43A" w14:textId="77777777" w:rsidR="009267D1" w:rsidRPr="007021DF" w:rsidRDefault="009267D1" w:rsidP="009267D1">
      <w:pPr>
        <w:pStyle w:val="Heading3"/>
      </w:pPr>
      <w:bookmarkStart w:id="379" w:name="_Toc25227264"/>
      <w:bookmarkStart w:id="380" w:name="_Toc34039607"/>
      <w:bookmarkStart w:id="381" w:name="_Toc39046806"/>
      <w:bookmarkStart w:id="382" w:name="_Toc42934388"/>
      <w:bookmarkStart w:id="383" w:name="_Toc49844604"/>
      <w:bookmarkStart w:id="384" w:name="_Toc56519244"/>
      <w:bookmarkStart w:id="385" w:name="_Toc98501563"/>
      <w:r w:rsidRPr="007021DF">
        <w:t>6.1.5</w:t>
      </w:r>
      <w:r w:rsidRPr="007021DF">
        <w:tab/>
        <w:t>Notifications</w:t>
      </w:r>
      <w:bookmarkEnd w:id="379"/>
      <w:bookmarkEnd w:id="380"/>
      <w:bookmarkEnd w:id="381"/>
      <w:bookmarkEnd w:id="382"/>
      <w:bookmarkEnd w:id="383"/>
      <w:bookmarkEnd w:id="384"/>
      <w:bookmarkEnd w:id="385"/>
    </w:p>
    <w:p w14:paraId="1982311F" w14:textId="77777777" w:rsidR="009267D1" w:rsidRPr="007021DF" w:rsidRDefault="009267D1" w:rsidP="009267D1">
      <w:r w:rsidRPr="007021DF">
        <w:rPr>
          <w:rFonts w:hint="eastAsia"/>
        </w:rPr>
        <w:t>In this release of this specification, no notification procedures are defined</w:t>
      </w:r>
      <w:r w:rsidRPr="007021DF">
        <w:t>.</w:t>
      </w:r>
    </w:p>
    <w:p w14:paraId="32A322E4" w14:textId="77777777" w:rsidR="009267D1" w:rsidRPr="007021DF" w:rsidRDefault="009267D1" w:rsidP="009267D1">
      <w:pPr>
        <w:pStyle w:val="Heading3"/>
      </w:pPr>
      <w:bookmarkStart w:id="386" w:name="_Toc25227265"/>
      <w:bookmarkStart w:id="387" w:name="_Toc34039608"/>
      <w:bookmarkStart w:id="388" w:name="_Toc39046807"/>
      <w:bookmarkStart w:id="389" w:name="_Toc42934389"/>
      <w:bookmarkStart w:id="390" w:name="_Toc49844605"/>
      <w:bookmarkStart w:id="391" w:name="_Toc56519245"/>
      <w:bookmarkStart w:id="392" w:name="_Toc98501564"/>
      <w:r w:rsidRPr="007021DF">
        <w:t>6.1.6</w:t>
      </w:r>
      <w:r w:rsidRPr="007021DF">
        <w:tab/>
        <w:t>Data Model</w:t>
      </w:r>
      <w:bookmarkEnd w:id="386"/>
      <w:bookmarkEnd w:id="387"/>
      <w:bookmarkEnd w:id="388"/>
      <w:bookmarkEnd w:id="389"/>
      <w:bookmarkEnd w:id="390"/>
      <w:bookmarkEnd w:id="391"/>
      <w:bookmarkEnd w:id="392"/>
    </w:p>
    <w:p w14:paraId="377E5A3F" w14:textId="77777777" w:rsidR="009267D1" w:rsidRPr="007021DF" w:rsidRDefault="009267D1" w:rsidP="009267D1">
      <w:pPr>
        <w:pStyle w:val="Heading4"/>
      </w:pPr>
      <w:bookmarkStart w:id="393" w:name="_Toc25227266"/>
      <w:bookmarkStart w:id="394" w:name="_Toc34039609"/>
      <w:bookmarkStart w:id="395" w:name="_Toc39046808"/>
      <w:bookmarkStart w:id="396" w:name="_Toc42934390"/>
      <w:bookmarkStart w:id="397" w:name="_Toc49844606"/>
      <w:bookmarkStart w:id="398" w:name="_Toc56519246"/>
      <w:bookmarkStart w:id="399" w:name="_Toc98501565"/>
      <w:r w:rsidRPr="007021DF">
        <w:t>6.1.6.1</w:t>
      </w:r>
      <w:r w:rsidRPr="007021DF">
        <w:tab/>
        <w:t>General</w:t>
      </w:r>
      <w:bookmarkEnd w:id="393"/>
      <w:bookmarkEnd w:id="394"/>
      <w:bookmarkEnd w:id="395"/>
      <w:bookmarkEnd w:id="396"/>
      <w:bookmarkEnd w:id="397"/>
      <w:bookmarkEnd w:id="398"/>
      <w:bookmarkEnd w:id="399"/>
    </w:p>
    <w:p w14:paraId="0558FF6D" w14:textId="77777777" w:rsidR="009267D1" w:rsidRPr="007021DF" w:rsidRDefault="009267D1" w:rsidP="009267D1">
      <w:r w:rsidRPr="007021DF">
        <w:t xml:space="preserve">This </w:t>
      </w:r>
      <w:r>
        <w:t>clause</w:t>
      </w:r>
      <w:r w:rsidRPr="007021DF">
        <w:t xml:space="preserve"> specifies the application data model supported by the API.</w:t>
      </w:r>
    </w:p>
    <w:p w14:paraId="424BB896"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6DF530F9"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26ABBD7"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7264C288"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87C1D6"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923EDE8" w14:textId="77777777" w:rsidR="009267D1" w:rsidRPr="00FF6605" w:rsidRDefault="009267D1" w:rsidP="004649DA">
            <w:pPr>
              <w:pStyle w:val="TAH"/>
            </w:pPr>
            <w:r w:rsidRPr="00FF6605">
              <w:t>Description</w:t>
            </w:r>
          </w:p>
        </w:tc>
      </w:tr>
      <w:tr w:rsidR="009267D1" w:rsidRPr="00FF6605" w14:paraId="56164841"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B509C9"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33454654"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03A7C3FC"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374DA42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2FDEB7D0"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0E3E6402"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0A8F521C"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6A0BC7D6"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38A078C4"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7F45BAE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31216AD2"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63EBCC1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0FE5CDE"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193DA1B8"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6C71C6FD"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40B91E8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802B6F9"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4B325602"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651A659D"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18D55A32" w14:textId="77777777" w:rsidR="009267D1" w:rsidRPr="007021DF" w:rsidRDefault="009267D1" w:rsidP="009267D1"/>
    <w:p w14:paraId="4BF1DD45"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8C2873F"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22FECCA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79CB33EE"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3942C92"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67EA14C" w14:textId="77777777" w:rsidR="009267D1" w:rsidRPr="00FF6605" w:rsidRDefault="009267D1" w:rsidP="004649DA">
            <w:pPr>
              <w:pStyle w:val="TAH"/>
            </w:pPr>
            <w:r w:rsidRPr="00FF6605">
              <w:t>Comments</w:t>
            </w:r>
          </w:p>
        </w:tc>
      </w:tr>
      <w:tr w:rsidR="00F15DFA" w:rsidRPr="00FF6605" w14:paraId="099538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8108749" w14:textId="704E1951" w:rsidR="00F15DFA" w:rsidRPr="00FF6605" w:rsidRDefault="00F15DFA"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3D22CB9E" w14:textId="7F2E2478"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7AEA4CE7" w14:textId="283A0CF3" w:rsidR="00F15DFA" w:rsidRPr="00FF6605" w:rsidRDefault="00F15DFA" w:rsidP="004649DA">
            <w:pPr>
              <w:pStyle w:val="TAL"/>
              <w:rPr>
                <w:rFonts w:cs="Arial"/>
                <w:szCs w:val="18"/>
              </w:rPr>
            </w:pPr>
            <w:r w:rsidRPr="00544965">
              <w:rPr>
                <w:rFonts w:cs="Arial"/>
                <w:szCs w:val="18"/>
              </w:rPr>
              <w:t>Common Data Type used in response bodies</w:t>
            </w:r>
          </w:p>
        </w:tc>
      </w:tr>
      <w:tr w:rsidR="00F15DFA" w:rsidRPr="00FF6605" w14:paraId="384C25E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0AE54ED" w14:textId="560F9BC5" w:rsidR="00F15DFA" w:rsidRPr="00FF6605" w:rsidRDefault="00F15DFA"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5AFCBA73" w14:textId="2FD7B813"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2C89AA04" w14:textId="01BD6CC6" w:rsidR="00F15DFA" w:rsidRPr="00FF6605" w:rsidRDefault="00F15DFA" w:rsidP="004649DA">
            <w:pPr>
              <w:pStyle w:val="TAL"/>
              <w:rPr>
                <w:rFonts w:cs="Arial"/>
                <w:szCs w:val="18"/>
              </w:rPr>
            </w:pPr>
            <w:r>
              <w:rPr>
                <w:rFonts w:cs="Arial"/>
                <w:szCs w:val="18"/>
              </w:rPr>
              <w:t>Redirect Response</w:t>
            </w:r>
          </w:p>
        </w:tc>
      </w:tr>
      <w:tr w:rsidR="00F15DFA" w:rsidRPr="00FF6605" w14:paraId="49DB3A4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3FE2006" w14:textId="77777777" w:rsidR="00F15DFA" w:rsidRPr="00FF6605" w:rsidRDefault="00F15DFA"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671F5B99"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909D91F" w14:textId="77777777" w:rsidR="00F15DFA" w:rsidRPr="00FF6605" w:rsidRDefault="00F15DFA" w:rsidP="004649DA">
            <w:pPr>
              <w:pStyle w:val="TAL"/>
              <w:rPr>
                <w:rFonts w:cs="Arial"/>
                <w:szCs w:val="18"/>
              </w:rPr>
            </w:pPr>
            <w:r w:rsidRPr="00FF6605">
              <w:rPr>
                <w:rFonts w:cs="Arial"/>
                <w:szCs w:val="18"/>
              </w:rPr>
              <w:t>Subscription Permanent Identifier</w:t>
            </w:r>
          </w:p>
        </w:tc>
      </w:tr>
      <w:tr w:rsidR="00F15DFA" w:rsidRPr="00FF6605" w14:paraId="3CB82F9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A5687BB" w14:textId="77777777" w:rsidR="00F15DFA" w:rsidRPr="00FF6605" w:rsidRDefault="00F15DFA"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64A21302"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8C01A28" w14:textId="77777777" w:rsidR="00F15DFA" w:rsidRPr="00FF6605" w:rsidRDefault="00F15DFA" w:rsidP="004649DA">
            <w:pPr>
              <w:pStyle w:val="TAL"/>
              <w:rPr>
                <w:rFonts w:cs="Arial"/>
                <w:szCs w:val="18"/>
              </w:rPr>
            </w:pPr>
            <w:r w:rsidRPr="00FF6605">
              <w:rPr>
                <w:rFonts w:cs="Arial"/>
                <w:szCs w:val="18"/>
              </w:rPr>
              <w:t>General Public Subscription Identifier</w:t>
            </w:r>
          </w:p>
        </w:tc>
      </w:tr>
      <w:tr w:rsidR="00F15DFA" w:rsidRPr="00FF6605" w14:paraId="7DC8F40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07BE5B" w14:textId="77777777" w:rsidR="00F15DFA" w:rsidRPr="00FF6605" w:rsidRDefault="00F15DFA"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211E6980"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6C20F12" w14:textId="77777777" w:rsidR="00F15DFA" w:rsidRPr="00FF6605" w:rsidRDefault="00F15DFA"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F15DFA" w:rsidRPr="00FF6605" w14:paraId="1E06FE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1468181" w14:textId="77777777" w:rsidR="00F15DFA" w:rsidRPr="00FF6605" w:rsidRDefault="00F15DFA"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28E302B6"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7EBD995" w14:textId="77777777" w:rsidR="00F15DFA" w:rsidRPr="00FF6605" w:rsidRDefault="00F15DFA" w:rsidP="004649DA">
            <w:pPr>
              <w:pStyle w:val="TAL"/>
              <w:rPr>
                <w:rFonts w:cs="Arial"/>
                <w:szCs w:val="18"/>
                <w:lang w:eastAsia="zh-CN"/>
              </w:rPr>
            </w:pPr>
            <w:r w:rsidRPr="00FF6605">
              <w:rPr>
                <w:lang w:eastAsia="zh-CN"/>
              </w:rPr>
              <w:t>Globally Unique AMF Identifier</w:t>
            </w:r>
          </w:p>
        </w:tc>
      </w:tr>
      <w:tr w:rsidR="00F15DFA" w:rsidRPr="00FF6605" w14:paraId="764B5A7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D577DCA" w14:textId="77777777" w:rsidR="00F15DFA" w:rsidRPr="00FF6605" w:rsidRDefault="00F15DFA"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081545E"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C8E9DE0" w14:textId="77777777" w:rsidR="00F15DFA" w:rsidRPr="00FF6605" w:rsidRDefault="00F15DFA" w:rsidP="004649DA">
            <w:pPr>
              <w:pStyle w:val="TAL"/>
              <w:rPr>
                <w:rFonts w:cs="Arial"/>
                <w:szCs w:val="18"/>
              </w:rPr>
            </w:pPr>
            <w:r w:rsidRPr="00FF6605">
              <w:rPr>
                <w:rFonts w:cs="Arial"/>
                <w:szCs w:val="18"/>
              </w:rPr>
              <w:t>Access Type (3GPP or non-3GPP access)</w:t>
            </w:r>
          </w:p>
        </w:tc>
      </w:tr>
      <w:tr w:rsidR="00F15DFA" w:rsidRPr="00FF6605" w14:paraId="4E7BBD7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3D96024" w14:textId="77777777" w:rsidR="00F15DFA" w:rsidRPr="00FF6605" w:rsidRDefault="00F15DFA"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054A1CD3"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74072AB" w14:textId="77777777" w:rsidR="00F15DFA" w:rsidRPr="00FF6605" w:rsidRDefault="00F15DFA" w:rsidP="004649DA">
            <w:pPr>
              <w:pStyle w:val="TAL"/>
              <w:rPr>
                <w:rFonts w:cs="Arial"/>
                <w:szCs w:val="18"/>
              </w:rPr>
            </w:pPr>
            <w:r w:rsidRPr="00FF6605">
              <w:rPr>
                <w:rFonts w:cs="Arial" w:hint="eastAsia"/>
                <w:szCs w:val="18"/>
                <w:lang w:eastAsia="zh-CN"/>
              </w:rPr>
              <w:t>User location information</w:t>
            </w:r>
          </w:p>
        </w:tc>
      </w:tr>
      <w:tr w:rsidR="00F15DFA" w:rsidRPr="00FF6605" w14:paraId="4703D8B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C1FA882" w14:textId="77777777" w:rsidR="00F15DFA" w:rsidRPr="00FF6605" w:rsidRDefault="00F15DFA"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65908B38"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539D741" w14:textId="77777777" w:rsidR="00F15DFA" w:rsidRPr="00FF6605" w:rsidRDefault="00F15DFA" w:rsidP="004649DA">
            <w:pPr>
              <w:pStyle w:val="TAL"/>
              <w:rPr>
                <w:rFonts w:cs="Arial"/>
                <w:szCs w:val="18"/>
              </w:rPr>
            </w:pPr>
            <w:r w:rsidRPr="00FF6605">
              <w:rPr>
                <w:rFonts w:cs="Arial" w:hint="eastAsia"/>
                <w:szCs w:val="18"/>
                <w:lang w:eastAsia="zh-CN"/>
              </w:rPr>
              <w:t>User time zone information</w:t>
            </w:r>
          </w:p>
        </w:tc>
      </w:tr>
      <w:tr w:rsidR="00F15DFA" w:rsidRPr="00FF6605" w14:paraId="4151F11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9EBBE0" w14:textId="77777777" w:rsidR="00F15DFA" w:rsidRPr="00FF6605" w:rsidRDefault="00F15DFA"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599A6BD2"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427436A" w14:textId="77777777" w:rsidR="00F15DFA" w:rsidRPr="00FF6605" w:rsidRDefault="00F15DFA" w:rsidP="004649DA">
            <w:pPr>
              <w:pStyle w:val="TAL"/>
              <w:rPr>
                <w:rFonts w:cs="Arial"/>
                <w:szCs w:val="18"/>
                <w:lang w:eastAsia="zh-CN"/>
              </w:rPr>
            </w:pPr>
            <w:r w:rsidRPr="00FF6605">
              <w:rPr>
                <w:rFonts w:cs="Arial" w:hint="eastAsia"/>
                <w:szCs w:val="18"/>
                <w:lang w:eastAsia="zh-CN"/>
              </w:rPr>
              <w:t>NF Instance ID</w:t>
            </w:r>
          </w:p>
        </w:tc>
      </w:tr>
      <w:tr w:rsidR="00F15DFA" w:rsidRPr="00FF6605" w14:paraId="149E71B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F9B6A1A" w14:textId="77777777" w:rsidR="00F15DFA" w:rsidRPr="00FF6605" w:rsidRDefault="00F15DFA"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08426AB9"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704F7AC" w14:textId="77777777" w:rsidR="00F15DFA" w:rsidRPr="00FF6605" w:rsidRDefault="00F15DFA"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F15DFA" w:rsidRPr="00FF6605" w14:paraId="4CAF6E45"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D7DCA4F" w14:textId="77777777" w:rsidR="00F15DFA" w:rsidRPr="00FF6605" w:rsidRDefault="00F15DFA"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7DC6F517"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4B55CA1" w14:textId="77777777" w:rsidR="00F15DFA" w:rsidRPr="00FF6605" w:rsidRDefault="00F15DFA" w:rsidP="004649DA">
            <w:pPr>
              <w:pStyle w:val="TAL"/>
              <w:rPr>
                <w:rFonts w:cs="Arial"/>
                <w:szCs w:val="18"/>
                <w:lang w:eastAsia="zh-CN"/>
              </w:rPr>
            </w:pPr>
            <w:r w:rsidRPr="00FF6605">
              <w:rPr>
                <w:rFonts w:cs="Arial"/>
                <w:szCs w:val="18"/>
                <w:lang w:eastAsia="zh-CN"/>
              </w:rPr>
              <w:t>Trace control and configuration parameters</w:t>
            </w:r>
          </w:p>
        </w:tc>
      </w:tr>
      <w:tr w:rsidR="00F15DFA" w:rsidRPr="00FF6605" w14:paraId="60CBDDE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26287C" w14:textId="77777777" w:rsidR="00F15DFA" w:rsidRPr="00FF6605" w:rsidRDefault="00F15DFA"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2FEBC13D"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26110BD" w14:textId="77777777" w:rsidR="00F15DFA" w:rsidRPr="00FF6605" w:rsidRDefault="00F15DFA" w:rsidP="004649DA">
            <w:pPr>
              <w:pStyle w:val="TAL"/>
              <w:rPr>
                <w:rFonts w:cs="Arial"/>
                <w:szCs w:val="18"/>
                <w:lang w:eastAsia="zh-CN"/>
              </w:rPr>
            </w:pPr>
            <w:r w:rsidRPr="00FF6605">
              <w:rPr>
                <w:rFonts w:cs="Arial"/>
                <w:szCs w:val="18"/>
                <w:lang w:eastAsia="zh-CN"/>
              </w:rPr>
              <w:t>Backup AMF Information</w:t>
            </w:r>
          </w:p>
        </w:tc>
      </w:tr>
      <w:tr w:rsidR="00F15DFA" w:rsidRPr="00FF6605" w14:paraId="7D1B107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80C5102" w14:textId="77777777" w:rsidR="00F15DFA" w:rsidRPr="00FF6605" w:rsidRDefault="00F15DFA"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5B8C6C01"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51837A2" w14:textId="77777777" w:rsidR="00F15DFA" w:rsidRPr="00FF6605" w:rsidRDefault="00F15DFA" w:rsidP="004649DA">
            <w:pPr>
              <w:pStyle w:val="TAL"/>
              <w:rPr>
                <w:rFonts w:cs="Arial"/>
                <w:szCs w:val="18"/>
                <w:lang w:eastAsia="zh-CN"/>
              </w:rPr>
            </w:pPr>
            <w:r w:rsidRPr="00FF6605">
              <w:rPr>
                <w:rFonts w:cs="Arial"/>
                <w:szCs w:val="18"/>
                <w:lang w:eastAsia="zh-CN"/>
              </w:rPr>
              <w:t>Network Function Group Id</w:t>
            </w:r>
          </w:p>
        </w:tc>
      </w:tr>
      <w:tr w:rsidR="00F15DFA" w:rsidRPr="00FF6605" w14:paraId="2FFBEFD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252FA60" w14:textId="77777777" w:rsidR="00F15DFA" w:rsidRPr="00FF6605" w:rsidRDefault="00F15DFA"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145BEC40"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5830FA5" w14:textId="77777777" w:rsidR="00F15DFA" w:rsidRPr="00FF6605" w:rsidRDefault="00F15DFA" w:rsidP="004649DA">
            <w:pPr>
              <w:pStyle w:val="TAL"/>
              <w:rPr>
                <w:rFonts w:cs="Arial"/>
                <w:szCs w:val="18"/>
                <w:lang w:eastAsia="zh-CN"/>
              </w:rPr>
            </w:pPr>
            <w:r w:rsidRPr="00FF6605">
              <w:rPr>
                <w:rFonts w:cs="Arial" w:hint="eastAsia"/>
                <w:szCs w:val="18"/>
                <w:lang w:eastAsia="zh-CN"/>
              </w:rPr>
              <w:t>RAT Type</w:t>
            </w:r>
          </w:p>
        </w:tc>
      </w:tr>
      <w:tr w:rsidR="00F15DFA" w:rsidRPr="00FF6605" w14:paraId="4491C0F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F2D5FE6" w14:textId="77777777" w:rsidR="00F15DFA" w:rsidRPr="00FF6605" w:rsidRDefault="00F15DFA"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3AC4F55D" w14:textId="77777777" w:rsidR="00F15DFA" w:rsidRPr="00FF6605" w:rsidRDefault="00F15DFA"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3105BF89" w14:textId="77777777" w:rsidR="00F15DFA" w:rsidRPr="00FF6605" w:rsidRDefault="00F15DFA" w:rsidP="004649DA">
            <w:pPr>
              <w:pStyle w:val="TAL"/>
              <w:rPr>
                <w:rFonts w:cs="Arial"/>
                <w:szCs w:val="18"/>
                <w:lang w:eastAsia="zh-CN"/>
              </w:rPr>
            </w:pPr>
            <w:r w:rsidRPr="003B2883">
              <w:rPr>
                <w:rFonts w:cs="Arial"/>
                <w:szCs w:val="18"/>
              </w:rPr>
              <w:t>Supported Features</w:t>
            </w:r>
          </w:p>
        </w:tc>
      </w:tr>
    </w:tbl>
    <w:p w14:paraId="26A38CAF" w14:textId="77777777" w:rsidR="009267D1" w:rsidRPr="007021DF" w:rsidRDefault="009267D1" w:rsidP="009267D1"/>
    <w:p w14:paraId="6B58D2B7" w14:textId="77777777" w:rsidR="009267D1" w:rsidRPr="007021DF" w:rsidRDefault="009267D1" w:rsidP="009267D1">
      <w:pPr>
        <w:pStyle w:val="Heading4"/>
        <w:rPr>
          <w:lang w:val="en-US"/>
        </w:rPr>
      </w:pPr>
      <w:bookmarkStart w:id="400" w:name="_Toc25227267"/>
      <w:bookmarkStart w:id="401" w:name="_Toc34039610"/>
      <w:bookmarkStart w:id="402" w:name="_Toc39046809"/>
      <w:bookmarkStart w:id="403" w:name="_Toc42934391"/>
      <w:bookmarkStart w:id="404" w:name="_Toc49844607"/>
      <w:bookmarkStart w:id="405" w:name="_Toc56519247"/>
      <w:bookmarkStart w:id="406" w:name="_Toc98501566"/>
      <w:r w:rsidRPr="007021DF">
        <w:rPr>
          <w:lang w:val="en-US"/>
        </w:rPr>
        <w:t>6.1.6.2</w:t>
      </w:r>
      <w:r w:rsidRPr="007021DF">
        <w:rPr>
          <w:lang w:val="en-US"/>
        </w:rPr>
        <w:tab/>
        <w:t>Structured data types</w:t>
      </w:r>
      <w:bookmarkEnd w:id="400"/>
      <w:bookmarkEnd w:id="401"/>
      <w:bookmarkEnd w:id="402"/>
      <w:bookmarkEnd w:id="403"/>
      <w:bookmarkEnd w:id="404"/>
      <w:bookmarkEnd w:id="405"/>
      <w:bookmarkEnd w:id="406"/>
    </w:p>
    <w:p w14:paraId="499898B6" w14:textId="77777777" w:rsidR="009267D1" w:rsidRPr="007021DF" w:rsidRDefault="009267D1" w:rsidP="009267D1">
      <w:pPr>
        <w:pStyle w:val="Heading5"/>
      </w:pPr>
      <w:bookmarkStart w:id="407" w:name="_Toc25227268"/>
      <w:bookmarkStart w:id="408" w:name="_Toc34039611"/>
      <w:bookmarkStart w:id="409" w:name="_Toc39046810"/>
      <w:bookmarkStart w:id="410" w:name="_Toc42934392"/>
      <w:bookmarkStart w:id="411" w:name="_Toc49844608"/>
      <w:bookmarkStart w:id="412" w:name="_Toc56519248"/>
      <w:bookmarkStart w:id="413" w:name="_Toc98501567"/>
      <w:r w:rsidRPr="007021DF">
        <w:t>6.1.6.2.1</w:t>
      </w:r>
      <w:r w:rsidRPr="007021DF">
        <w:tab/>
        <w:t>Introduction</w:t>
      </w:r>
      <w:bookmarkEnd w:id="407"/>
      <w:bookmarkEnd w:id="408"/>
      <w:bookmarkEnd w:id="409"/>
      <w:bookmarkEnd w:id="410"/>
      <w:bookmarkEnd w:id="411"/>
      <w:bookmarkEnd w:id="412"/>
      <w:bookmarkEnd w:id="413"/>
    </w:p>
    <w:p w14:paraId="7E275D0C" w14:textId="77777777" w:rsidR="009267D1" w:rsidRPr="007021DF" w:rsidRDefault="009267D1" w:rsidP="009267D1">
      <w:r w:rsidRPr="007021DF">
        <w:t xml:space="preserve">This </w:t>
      </w:r>
      <w:r>
        <w:t>clause</w:t>
      </w:r>
      <w:r w:rsidRPr="007021DF">
        <w:t xml:space="preserve"> defines the structures to be used in resource representations.</w:t>
      </w:r>
    </w:p>
    <w:p w14:paraId="47299AE2" w14:textId="77777777" w:rsidR="009267D1" w:rsidRPr="007021DF" w:rsidRDefault="009267D1" w:rsidP="009267D1">
      <w:pPr>
        <w:pStyle w:val="Heading5"/>
      </w:pPr>
      <w:bookmarkStart w:id="414" w:name="_Toc25227269"/>
      <w:bookmarkStart w:id="415" w:name="_Toc34039612"/>
      <w:bookmarkStart w:id="416" w:name="_Toc39046811"/>
      <w:bookmarkStart w:id="417" w:name="_Toc42934393"/>
      <w:bookmarkStart w:id="418" w:name="_Toc49844609"/>
      <w:bookmarkStart w:id="419" w:name="_Toc56519249"/>
      <w:bookmarkStart w:id="420" w:name="_Toc98501568"/>
      <w:r w:rsidRPr="007021DF">
        <w:lastRenderedPageBreak/>
        <w:t>6.1.6.2.2</w:t>
      </w:r>
      <w:r w:rsidRPr="007021DF">
        <w:tab/>
        <w:t xml:space="preserve">Type: </w:t>
      </w:r>
      <w:r w:rsidRPr="007021DF">
        <w:rPr>
          <w:rFonts w:hint="eastAsia"/>
          <w:lang w:eastAsia="zh-CN"/>
        </w:rPr>
        <w:t>UeSmsContextData</w:t>
      </w:r>
      <w:bookmarkEnd w:id="414"/>
      <w:bookmarkEnd w:id="415"/>
      <w:bookmarkEnd w:id="416"/>
      <w:bookmarkEnd w:id="417"/>
      <w:bookmarkEnd w:id="418"/>
      <w:bookmarkEnd w:id="419"/>
      <w:bookmarkEnd w:id="420"/>
    </w:p>
    <w:p w14:paraId="22279DF4"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2875D05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68EA"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3CB99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8B4DD"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2F686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C58B18"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9FE4AC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AC765E9"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5E9D8B96"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D00E191"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DA5CFC"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2DD2D7"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3388BF8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B87E233"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6FDAEEC"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4D2C58E5"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B15C5"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EF277"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377AA3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027B6DE"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E9F37EB"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D3100F9"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F18B0"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62F5AD"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10598B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CACF70"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F84B708"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316E825A"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8B855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885CB6"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632053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65547E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20B57D75"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D9ABEFA"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9D75FA"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C3ED16" w14:textId="77777777" w:rsidR="00834ED4" w:rsidRPr="00374481" w:rsidRDefault="00834ED4" w:rsidP="00330B91">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026B22BD"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2B8C07F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A32061D"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1C2178B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B214A8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3486B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0EF61"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31FEF1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1B9E79"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C9B63D1"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50513D4A"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91D18"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DFA10"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5DBD6EA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C785D5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50A19956"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2846410"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A244"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0C61E"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3B2D930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BAD67"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3D4817FE"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11CD415F"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181AD"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88B1B"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133FE1E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6E5612"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49E8EB45"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0796A424"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923A609"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7A58083"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05E568A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4C948BC"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08F81F87"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31DE3F9B"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63AF4AD"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EC962BF"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EDE0151"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7D7436B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CEC9B8B"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2C180B46"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17545DC"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7B05E30F"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BE4A3FF"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1F08FF8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E6301F5"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674F164D"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17836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118004D"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0D03835" w14:textId="77777777" w:rsidR="00834ED4" w:rsidRPr="00FF6605" w:rsidRDefault="00834ED4" w:rsidP="004649DA">
            <w:pPr>
              <w:pStyle w:val="TAL"/>
              <w:rPr>
                <w:szCs w:val="18"/>
              </w:rPr>
            </w:pPr>
            <w:r w:rsidRPr="00FF6605">
              <w:rPr>
                <w:szCs w:val="18"/>
              </w:rPr>
              <w:t>When present, it shall indicate the Routing Indicator of the UE.</w:t>
            </w:r>
          </w:p>
        </w:tc>
      </w:tr>
      <w:tr w:rsidR="00834ED4" w:rsidRPr="00FF6605" w14:paraId="206A360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73ECA53" w14:textId="77777777" w:rsidR="00834ED4" w:rsidRPr="00FF6605" w:rsidRDefault="00834ED4"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7EE494CC" w14:textId="77777777" w:rsidR="00834ED4" w:rsidRPr="00FF6605" w:rsidRDefault="00834ED4"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222D58F0" w14:textId="77777777" w:rsidR="00834ED4" w:rsidRPr="00FF6605" w:rsidRDefault="00834ED4"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B9A85C"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C9B9A" w14:textId="77777777" w:rsidR="00834ED4" w:rsidRPr="00FF6605" w:rsidRDefault="00834ED4" w:rsidP="004649DA">
            <w:pPr>
              <w:pStyle w:val="TAL"/>
              <w:rPr>
                <w:szCs w:val="18"/>
              </w:rPr>
            </w:pPr>
            <w:r w:rsidRPr="00FF6605">
              <w:rPr>
                <w:szCs w:val="18"/>
              </w:rPr>
              <w:t>When present, it shall indicate the RAT type of the UE.</w:t>
            </w:r>
          </w:p>
        </w:tc>
      </w:tr>
      <w:tr w:rsidR="00D62750" w:rsidRPr="00FF6605" w14:paraId="22B7B9F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5A80855" w14:textId="77777777" w:rsidR="00D62750" w:rsidRPr="00FF6605" w:rsidRDefault="00D62750"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3A547188" w14:textId="77777777" w:rsidR="00D62750" w:rsidRPr="00FF6605" w:rsidRDefault="00D62750"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54944147" w14:textId="77777777" w:rsidR="00D62750" w:rsidRPr="00FF6605" w:rsidRDefault="00D62750"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91696" w14:textId="77777777" w:rsidR="00D62750" w:rsidRPr="00FF6605" w:rsidRDefault="00D62750"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45182" w14:textId="77777777" w:rsidR="00D62750" w:rsidRPr="00FF6605" w:rsidRDefault="00D62750"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657F44" w:rsidRPr="00FF6605" w14:paraId="52D30B8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6665D0" w14:textId="77777777" w:rsidR="00657F44" w:rsidRDefault="00657F44"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C5CCD07" w14:textId="77777777" w:rsidR="00657F44" w:rsidRDefault="00657F44"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F32781B" w14:textId="77777777" w:rsidR="00657F44" w:rsidRDefault="00657F44"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69998" w14:textId="77777777" w:rsidR="00657F44" w:rsidRDefault="00657F44"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AF4ABE" w14:textId="77777777" w:rsidR="00657F44" w:rsidRPr="00FF6605" w:rsidRDefault="00657F44"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56D1B59" w14:textId="77777777" w:rsidR="009267D1" w:rsidRPr="007021DF" w:rsidRDefault="009267D1" w:rsidP="009267D1">
      <w:pPr>
        <w:rPr>
          <w:lang w:val="en-US" w:eastAsia="zh-CN"/>
        </w:rPr>
      </w:pPr>
    </w:p>
    <w:p w14:paraId="45BEE3BF" w14:textId="77777777" w:rsidR="009267D1" w:rsidRPr="007021DF" w:rsidRDefault="009267D1" w:rsidP="009267D1">
      <w:pPr>
        <w:pStyle w:val="Heading5"/>
        <w:rPr>
          <w:lang w:eastAsia="zh-CN"/>
        </w:rPr>
      </w:pPr>
      <w:bookmarkStart w:id="421" w:name="_Toc25227270"/>
      <w:bookmarkStart w:id="422" w:name="_Toc34039613"/>
      <w:bookmarkStart w:id="423" w:name="_Toc39046812"/>
      <w:bookmarkStart w:id="424" w:name="_Toc42934394"/>
      <w:bookmarkStart w:id="425" w:name="_Toc49844610"/>
      <w:bookmarkStart w:id="426" w:name="_Toc56519250"/>
      <w:bookmarkStart w:id="427" w:name="_Toc9850156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1"/>
      <w:bookmarkEnd w:id="422"/>
      <w:bookmarkEnd w:id="423"/>
      <w:bookmarkEnd w:id="424"/>
      <w:bookmarkEnd w:id="425"/>
      <w:bookmarkEnd w:id="426"/>
      <w:bookmarkEnd w:id="427"/>
    </w:p>
    <w:p w14:paraId="4733FBFD"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54F0762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6FE70"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6BED40"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96C9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6D8F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FEFB0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168B69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7F1D51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0388B72A"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2EE777A3"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7698"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03588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AFA47C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931D265"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576112C1"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42195A71"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AF8335"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96026"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2A311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E9F8890"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946C0CD"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A5F2CB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299A8"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0D989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A3C78F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4DE5EC6"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1E6B608"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E24485"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B86A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94A19"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1B454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F9C4C5"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4FE8B03"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427DCF0"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3BDC7"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A445EC"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1516F0A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D3D86C3"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6C67DC40"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779755D"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86334"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28361"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2E6F20B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C1A733C"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DC38C5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21EC4472"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A8489"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B3B4F"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847CE5F" w14:textId="77777777" w:rsidR="009267D1" w:rsidRPr="007021DF" w:rsidRDefault="009267D1" w:rsidP="009267D1">
      <w:pPr>
        <w:rPr>
          <w:lang w:eastAsia="zh-CN"/>
        </w:rPr>
      </w:pPr>
    </w:p>
    <w:p w14:paraId="75C4F8F0" w14:textId="77777777" w:rsidR="009267D1" w:rsidRPr="007021DF" w:rsidRDefault="009267D1" w:rsidP="009267D1">
      <w:pPr>
        <w:pStyle w:val="Heading5"/>
        <w:rPr>
          <w:lang w:eastAsia="zh-CN"/>
        </w:rPr>
      </w:pPr>
      <w:bookmarkStart w:id="428" w:name="_Toc25227271"/>
      <w:bookmarkStart w:id="429" w:name="_Toc34039614"/>
      <w:bookmarkStart w:id="430" w:name="_Toc39046813"/>
      <w:bookmarkStart w:id="431" w:name="_Toc42934395"/>
      <w:bookmarkStart w:id="432" w:name="_Toc49844611"/>
      <w:bookmarkStart w:id="433" w:name="_Toc56519251"/>
      <w:bookmarkStart w:id="434" w:name="_Toc98501570"/>
      <w:r w:rsidRPr="007021DF">
        <w:t>6.1.6.2.</w:t>
      </w:r>
      <w:r w:rsidRPr="007021DF">
        <w:rPr>
          <w:rFonts w:hint="eastAsia"/>
          <w:lang w:eastAsia="zh-CN"/>
        </w:rPr>
        <w:t>4</w:t>
      </w:r>
      <w:r w:rsidRPr="007021DF">
        <w:tab/>
      </w:r>
      <w:r w:rsidRPr="007021DF">
        <w:rPr>
          <w:rFonts w:hint="eastAsia"/>
          <w:lang w:eastAsia="zh-CN"/>
        </w:rPr>
        <w:t>Void</w:t>
      </w:r>
      <w:bookmarkEnd w:id="428"/>
      <w:bookmarkEnd w:id="429"/>
      <w:bookmarkEnd w:id="430"/>
      <w:bookmarkEnd w:id="431"/>
      <w:bookmarkEnd w:id="432"/>
      <w:bookmarkEnd w:id="433"/>
      <w:bookmarkEnd w:id="434"/>
    </w:p>
    <w:p w14:paraId="208EF4B8" w14:textId="77777777" w:rsidR="009267D1" w:rsidRPr="007021DF" w:rsidRDefault="009267D1" w:rsidP="009267D1">
      <w:pPr>
        <w:rPr>
          <w:lang w:val="en-US" w:eastAsia="zh-CN"/>
        </w:rPr>
      </w:pPr>
    </w:p>
    <w:p w14:paraId="274EEF1E" w14:textId="77777777" w:rsidR="009267D1" w:rsidRPr="007021DF" w:rsidRDefault="009267D1" w:rsidP="009267D1">
      <w:pPr>
        <w:pStyle w:val="Heading5"/>
        <w:rPr>
          <w:lang w:eastAsia="zh-CN"/>
        </w:rPr>
      </w:pPr>
      <w:bookmarkStart w:id="435" w:name="_Toc25227272"/>
      <w:bookmarkStart w:id="436" w:name="_Toc34039615"/>
      <w:bookmarkStart w:id="437" w:name="_Toc39046814"/>
      <w:bookmarkStart w:id="438" w:name="_Toc42934396"/>
      <w:bookmarkStart w:id="439" w:name="_Toc49844612"/>
      <w:bookmarkStart w:id="440" w:name="_Toc56519252"/>
      <w:bookmarkStart w:id="441" w:name="_Toc9850157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5"/>
      <w:bookmarkEnd w:id="436"/>
      <w:bookmarkEnd w:id="437"/>
      <w:bookmarkEnd w:id="438"/>
      <w:bookmarkEnd w:id="439"/>
      <w:bookmarkEnd w:id="440"/>
      <w:bookmarkEnd w:id="441"/>
    </w:p>
    <w:p w14:paraId="1A381530"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7CA3EF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18A42"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71EC2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E714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D4EE"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4942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69F8F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81CC50E"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42C08D37"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6FF65CBB"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506566"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4ED072"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91AFF1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25CF5B4"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234ADDD3"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0A2C9C8E"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7EB03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A92B5"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6BB937A6" w14:textId="77777777" w:rsidR="009267D1" w:rsidRPr="007021DF" w:rsidRDefault="009267D1" w:rsidP="009267D1">
      <w:pPr>
        <w:rPr>
          <w:lang w:val="en-US" w:eastAsia="zh-CN"/>
        </w:rPr>
      </w:pPr>
    </w:p>
    <w:p w14:paraId="3B98C5C7" w14:textId="77777777" w:rsidR="009267D1" w:rsidRPr="007021DF" w:rsidRDefault="009267D1" w:rsidP="009267D1">
      <w:pPr>
        <w:pStyle w:val="Heading4"/>
        <w:rPr>
          <w:lang w:val="en-US"/>
        </w:rPr>
      </w:pPr>
      <w:bookmarkStart w:id="442" w:name="_Toc25227273"/>
      <w:bookmarkStart w:id="443" w:name="_Toc34039616"/>
      <w:bookmarkStart w:id="444" w:name="_Toc39046815"/>
      <w:bookmarkStart w:id="445" w:name="_Toc42934397"/>
      <w:bookmarkStart w:id="446" w:name="_Toc49844613"/>
      <w:bookmarkStart w:id="447" w:name="_Toc56519253"/>
      <w:bookmarkStart w:id="448" w:name="_Toc98501572"/>
      <w:r w:rsidRPr="007021DF">
        <w:rPr>
          <w:lang w:val="en-US"/>
        </w:rPr>
        <w:t>6.1.6.3</w:t>
      </w:r>
      <w:r w:rsidRPr="007021DF">
        <w:rPr>
          <w:lang w:val="en-US"/>
        </w:rPr>
        <w:tab/>
        <w:t>Simple data types and enumerations</w:t>
      </w:r>
      <w:bookmarkEnd w:id="442"/>
      <w:bookmarkEnd w:id="443"/>
      <w:bookmarkEnd w:id="444"/>
      <w:bookmarkEnd w:id="445"/>
      <w:bookmarkEnd w:id="446"/>
      <w:bookmarkEnd w:id="447"/>
      <w:bookmarkEnd w:id="448"/>
    </w:p>
    <w:p w14:paraId="6EE8417A" w14:textId="77777777" w:rsidR="009267D1" w:rsidRPr="007021DF" w:rsidRDefault="009267D1" w:rsidP="009267D1">
      <w:pPr>
        <w:pStyle w:val="Heading5"/>
      </w:pPr>
      <w:bookmarkStart w:id="449" w:name="_Toc25227274"/>
      <w:bookmarkStart w:id="450" w:name="_Toc34039617"/>
      <w:bookmarkStart w:id="451" w:name="_Toc39046816"/>
      <w:bookmarkStart w:id="452" w:name="_Toc42934398"/>
      <w:bookmarkStart w:id="453" w:name="_Toc49844614"/>
      <w:bookmarkStart w:id="454" w:name="_Toc56519254"/>
      <w:bookmarkStart w:id="455" w:name="_Toc98501573"/>
      <w:r w:rsidRPr="007021DF">
        <w:t>6.1.6.3.1</w:t>
      </w:r>
      <w:r w:rsidRPr="007021DF">
        <w:tab/>
        <w:t>Introduction</w:t>
      </w:r>
      <w:bookmarkEnd w:id="449"/>
      <w:bookmarkEnd w:id="450"/>
      <w:bookmarkEnd w:id="451"/>
      <w:bookmarkEnd w:id="452"/>
      <w:bookmarkEnd w:id="453"/>
      <w:bookmarkEnd w:id="454"/>
      <w:bookmarkEnd w:id="455"/>
    </w:p>
    <w:p w14:paraId="5F24CB85"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21A0A43B" w14:textId="77777777" w:rsidR="009267D1" w:rsidRPr="007021DF" w:rsidRDefault="009267D1" w:rsidP="009267D1">
      <w:pPr>
        <w:pStyle w:val="Heading5"/>
      </w:pPr>
      <w:bookmarkStart w:id="456" w:name="_Toc25227275"/>
      <w:bookmarkStart w:id="457" w:name="_Toc34039618"/>
      <w:bookmarkStart w:id="458" w:name="_Toc39046817"/>
      <w:bookmarkStart w:id="459" w:name="_Toc42934399"/>
      <w:bookmarkStart w:id="460" w:name="_Toc49844615"/>
      <w:bookmarkStart w:id="461" w:name="_Toc56519255"/>
      <w:bookmarkStart w:id="462" w:name="_Toc98501574"/>
      <w:r w:rsidRPr="007021DF">
        <w:t>6.1.6.3.2</w:t>
      </w:r>
      <w:r w:rsidRPr="007021DF">
        <w:tab/>
        <w:t>Simple data types</w:t>
      </w:r>
      <w:bookmarkEnd w:id="456"/>
      <w:bookmarkEnd w:id="457"/>
      <w:bookmarkEnd w:id="458"/>
      <w:bookmarkEnd w:id="459"/>
      <w:bookmarkEnd w:id="460"/>
      <w:bookmarkEnd w:id="461"/>
      <w:bookmarkEnd w:id="462"/>
    </w:p>
    <w:p w14:paraId="2AC92907" w14:textId="77777777" w:rsidR="009267D1" w:rsidRPr="007021DF" w:rsidRDefault="009267D1" w:rsidP="009267D1">
      <w:r w:rsidRPr="007021DF">
        <w:t>The simple data types defined in table 6.1.6.3.2-1 shall be supported.</w:t>
      </w:r>
    </w:p>
    <w:p w14:paraId="0237B0DD"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8FE6F75"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88AE0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8A2986"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267F3BD" w14:textId="77777777" w:rsidR="009267D1" w:rsidRPr="00FF6605" w:rsidRDefault="009267D1" w:rsidP="004649DA">
            <w:pPr>
              <w:pStyle w:val="TAH"/>
            </w:pPr>
            <w:r w:rsidRPr="00FF6605">
              <w:t>Description</w:t>
            </w:r>
          </w:p>
        </w:tc>
      </w:tr>
      <w:tr w:rsidR="009267D1" w:rsidRPr="00FF6605" w14:paraId="492CC58E"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068E28"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86648"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DC89226"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229BAC46" w14:textId="77777777"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14:paraId="55A3C767" w14:textId="77777777" w:rsidR="009267D1" w:rsidRPr="007021DF" w:rsidRDefault="009267D1" w:rsidP="009267D1"/>
    <w:p w14:paraId="0725AD10" w14:textId="77777777" w:rsidR="009267D1" w:rsidRPr="007021DF" w:rsidRDefault="009267D1" w:rsidP="009267D1">
      <w:pPr>
        <w:pStyle w:val="Heading5"/>
      </w:pPr>
      <w:bookmarkStart w:id="463" w:name="_Toc25227276"/>
      <w:bookmarkStart w:id="464" w:name="_Toc34039619"/>
      <w:bookmarkStart w:id="465" w:name="_Toc39046818"/>
      <w:bookmarkStart w:id="466" w:name="_Toc42934400"/>
      <w:bookmarkStart w:id="467" w:name="_Toc49844616"/>
      <w:bookmarkStart w:id="468" w:name="_Toc56519256"/>
      <w:bookmarkStart w:id="469" w:name="_Toc98501575"/>
      <w:r w:rsidRPr="007021DF">
        <w:t>6.1.6.3.3</w:t>
      </w:r>
      <w:r w:rsidRPr="007021DF">
        <w:tab/>
        <w:t xml:space="preserve">Enumeration: </w:t>
      </w:r>
      <w:r w:rsidRPr="007021DF">
        <w:rPr>
          <w:rFonts w:hint="eastAsia"/>
          <w:lang w:eastAsia="zh-CN"/>
        </w:rPr>
        <w:t>SmsDeliveryStatus</w:t>
      </w:r>
      <w:bookmarkEnd w:id="463"/>
      <w:bookmarkEnd w:id="464"/>
      <w:bookmarkEnd w:id="465"/>
      <w:bookmarkEnd w:id="466"/>
      <w:bookmarkEnd w:id="467"/>
      <w:bookmarkEnd w:id="468"/>
      <w:bookmarkEnd w:id="469"/>
    </w:p>
    <w:p w14:paraId="4B6CEED7"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B04989">
        <w:t>6</w:t>
      </w:r>
      <w:r w:rsidRPr="007021DF">
        <w:rPr>
          <w:rFonts w:hint="eastAsia"/>
        </w:rPr>
        <w:t>.3.3-1</w:t>
      </w:r>
      <w:r w:rsidRPr="007021DF">
        <w:t>.</w:t>
      </w:r>
    </w:p>
    <w:p w14:paraId="2D139881"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371B3024"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E6401"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F5DB7" w14:textId="77777777" w:rsidR="009267D1" w:rsidRPr="00FF6605" w:rsidRDefault="009267D1" w:rsidP="004649DA">
            <w:pPr>
              <w:pStyle w:val="TAH"/>
            </w:pPr>
            <w:r w:rsidRPr="00FF6605">
              <w:t>Description</w:t>
            </w:r>
          </w:p>
        </w:tc>
      </w:tr>
      <w:tr w:rsidR="009267D1" w:rsidRPr="00FF6605" w14:paraId="191A3AE8"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295E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D2A3D"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6B2D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9A78"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AC4F"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1E03DE5"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9599B"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F6F5E"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4625FBC2"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3E61"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CCDF6"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3A380D75" w14:textId="77777777" w:rsidR="009267D1" w:rsidRPr="007021DF" w:rsidRDefault="009267D1" w:rsidP="009267D1">
      <w:pPr>
        <w:rPr>
          <w:lang w:val="en-US"/>
        </w:rPr>
      </w:pPr>
    </w:p>
    <w:p w14:paraId="1369077D" w14:textId="77777777" w:rsidR="009267D1" w:rsidRPr="007021DF" w:rsidRDefault="009267D1" w:rsidP="009267D1">
      <w:pPr>
        <w:pStyle w:val="Heading4"/>
      </w:pPr>
      <w:bookmarkStart w:id="470" w:name="_Toc25227277"/>
      <w:bookmarkStart w:id="471" w:name="_Toc34039620"/>
      <w:bookmarkStart w:id="472" w:name="_Toc39046819"/>
      <w:bookmarkStart w:id="473" w:name="_Toc42934401"/>
      <w:bookmarkStart w:id="474" w:name="_Toc49844617"/>
      <w:bookmarkStart w:id="475" w:name="_Toc56519257"/>
      <w:bookmarkStart w:id="476" w:name="_Toc98501576"/>
      <w:r w:rsidRPr="007021DF">
        <w:t>6.1.6.4</w:t>
      </w:r>
      <w:r w:rsidRPr="007021DF">
        <w:tab/>
        <w:t>Binary data</w:t>
      </w:r>
      <w:bookmarkEnd w:id="470"/>
      <w:bookmarkEnd w:id="471"/>
      <w:bookmarkEnd w:id="472"/>
      <w:bookmarkEnd w:id="473"/>
      <w:bookmarkEnd w:id="474"/>
      <w:bookmarkEnd w:id="475"/>
      <w:bookmarkEnd w:id="476"/>
    </w:p>
    <w:p w14:paraId="3F5112EA" w14:textId="77777777" w:rsidR="009267D1" w:rsidRPr="007021DF" w:rsidRDefault="009267D1" w:rsidP="009267D1">
      <w:pPr>
        <w:pStyle w:val="Heading5"/>
        <w:rPr>
          <w:lang w:val="en-US"/>
        </w:rPr>
      </w:pPr>
      <w:bookmarkStart w:id="477" w:name="_Toc25227278"/>
      <w:bookmarkStart w:id="478" w:name="_Toc34039621"/>
      <w:bookmarkStart w:id="479" w:name="_Toc39046820"/>
      <w:bookmarkStart w:id="480" w:name="_Toc42934402"/>
      <w:bookmarkStart w:id="481" w:name="_Toc49844618"/>
      <w:bookmarkStart w:id="482" w:name="_Toc56519258"/>
      <w:bookmarkStart w:id="483" w:name="_Toc98501577"/>
      <w:r w:rsidRPr="007021DF">
        <w:rPr>
          <w:lang w:val="en-US"/>
        </w:rPr>
        <w:t>6.1.6.4.1</w:t>
      </w:r>
      <w:r w:rsidRPr="007021DF">
        <w:rPr>
          <w:lang w:val="en-US"/>
        </w:rPr>
        <w:tab/>
        <w:t>Introduction</w:t>
      </w:r>
      <w:bookmarkEnd w:id="477"/>
      <w:bookmarkEnd w:id="478"/>
      <w:bookmarkEnd w:id="479"/>
      <w:bookmarkEnd w:id="480"/>
      <w:bookmarkEnd w:id="481"/>
      <w:bookmarkEnd w:id="482"/>
      <w:bookmarkEnd w:id="483"/>
    </w:p>
    <w:p w14:paraId="244F5FF2"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4207E97" w14:textId="77777777" w:rsidR="00524B91" w:rsidRDefault="00524B91" w:rsidP="00524B91">
      <w:pPr>
        <w:pStyle w:val="TH"/>
      </w:pPr>
      <w:bookmarkStart w:id="484" w:name="_Toc25227279"/>
      <w:bookmarkStart w:id="48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1C59300"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DA518C2"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1B3A345"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8B4AE8" w14:textId="77777777" w:rsidR="00524B91" w:rsidRPr="009A7B1D" w:rsidRDefault="00524B91" w:rsidP="004649DA">
            <w:pPr>
              <w:pStyle w:val="TAH"/>
            </w:pPr>
            <w:r>
              <w:t>Content type</w:t>
            </w:r>
          </w:p>
        </w:tc>
      </w:tr>
      <w:tr w:rsidR="00524B91" w14:paraId="5D9CFA2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43A56D59"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3C60BD09"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640C39B" w14:textId="77777777" w:rsidR="00524B91" w:rsidRDefault="00524B91" w:rsidP="004649DA">
            <w:pPr>
              <w:pStyle w:val="TAL"/>
              <w:rPr>
                <w:rFonts w:cs="Arial"/>
                <w:szCs w:val="18"/>
              </w:rPr>
            </w:pPr>
            <w:r>
              <w:rPr>
                <w:rFonts w:cs="Arial"/>
                <w:szCs w:val="18"/>
              </w:rPr>
              <w:t>vnd.3gpp.sms</w:t>
            </w:r>
          </w:p>
        </w:tc>
      </w:tr>
    </w:tbl>
    <w:p w14:paraId="6A34C89C" w14:textId="77777777" w:rsidR="00524B91" w:rsidRPr="007021DF" w:rsidRDefault="00524B91" w:rsidP="00524B91">
      <w:pPr>
        <w:rPr>
          <w:lang w:val="en-US"/>
        </w:rPr>
      </w:pPr>
    </w:p>
    <w:p w14:paraId="0600F5D9" w14:textId="77777777" w:rsidR="009267D1" w:rsidRPr="007021DF" w:rsidRDefault="009267D1" w:rsidP="009267D1">
      <w:pPr>
        <w:pStyle w:val="Heading5"/>
        <w:rPr>
          <w:lang w:val="en-US"/>
        </w:rPr>
      </w:pPr>
      <w:bookmarkStart w:id="486" w:name="_Toc39046821"/>
      <w:bookmarkStart w:id="487" w:name="_Toc42934403"/>
      <w:bookmarkStart w:id="488" w:name="_Toc49844619"/>
      <w:bookmarkStart w:id="489" w:name="_Toc56519259"/>
      <w:bookmarkStart w:id="490" w:name="_Toc9850157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4"/>
      <w:bookmarkEnd w:id="485"/>
      <w:bookmarkEnd w:id="486"/>
      <w:bookmarkEnd w:id="487"/>
      <w:bookmarkEnd w:id="488"/>
      <w:bookmarkEnd w:id="489"/>
      <w:bookmarkEnd w:id="490"/>
    </w:p>
    <w:p w14:paraId="6DE42BE5"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6574D485"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4E09D48C"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6A2BDDB7" w14:textId="77777777" w:rsidR="009267D1" w:rsidRPr="007021DF" w:rsidRDefault="009267D1" w:rsidP="009267D1">
      <w:pPr>
        <w:pStyle w:val="Heading3"/>
      </w:pPr>
      <w:bookmarkStart w:id="491" w:name="_Toc25227280"/>
      <w:bookmarkStart w:id="492" w:name="_Toc34039623"/>
      <w:bookmarkStart w:id="493" w:name="_Toc39046822"/>
      <w:bookmarkStart w:id="494" w:name="_Toc42934404"/>
      <w:bookmarkStart w:id="495" w:name="_Toc49844620"/>
      <w:bookmarkStart w:id="496" w:name="_Toc56519260"/>
      <w:bookmarkStart w:id="497" w:name="_Toc98501579"/>
      <w:r w:rsidRPr="007021DF">
        <w:t>6.1.7</w:t>
      </w:r>
      <w:r w:rsidRPr="007021DF">
        <w:tab/>
        <w:t>Error Handling</w:t>
      </w:r>
      <w:bookmarkEnd w:id="491"/>
      <w:bookmarkEnd w:id="492"/>
      <w:bookmarkEnd w:id="493"/>
      <w:bookmarkEnd w:id="494"/>
      <w:bookmarkEnd w:id="495"/>
      <w:bookmarkEnd w:id="496"/>
      <w:bookmarkEnd w:id="497"/>
    </w:p>
    <w:p w14:paraId="2FE5B409" w14:textId="77777777" w:rsidR="009267D1" w:rsidRPr="007021DF" w:rsidRDefault="009267D1" w:rsidP="009267D1">
      <w:pPr>
        <w:pStyle w:val="Heading4"/>
      </w:pPr>
      <w:bookmarkStart w:id="498" w:name="_Toc25227281"/>
      <w:bookmarkStart w:id="499" w:name="_Toc34039624"/>
      <w:bookmarkStart w:id="500" w:name="_Toc39046823"/>
      <w:bookmarkStart w:id="501" w:name="_Toc42934405"/>
      <w:bookmarkStart w:id="502" w:name="_Toc49844621"/>
      <w:bookmarkStart w:id="503" w:name="_Toc56519261"/>
      <w:bookmarkStart w:id="504" w:name="_Toc98501580"/>
      <w:r w:rsidRPr="007021DF">
        <w:t>6.1.7.1</w:t>
      </w:r>
      <w:r w:rsidRPr="007021DF">
        <w:tab/>
        <w:t>General</w:t>
      </w:r>
      <w:bookmarkEnd w:id="498"/>
      <w:bookmarkEnd w:id="499"/>
      <w:bookmarkEnd w:id="500"/>
      <w:bookmarkEnd w:id="501"/>
      <w:bookmarkEnd w:id="502"/>
      <w:bookmarkEnd w:id="503"/>
      <w:bookmarkEnd w:id="504"/>
    </w:p>
    <w:p w14:paraId="1A388F1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06D64CAF" w14:textId="77777777" w:rsidR="009267D1" w:rsidRPr="007021DF" w:rsidRDefault="009267D1" w:rsidP="009267D1">
      <w:pPr>
        <w:pStyle w:val="Heading4"/>
      </w:pPr>
      <w:bookmarkStart w:id="505" w:name="_Toc25227282"/>
      <w:bookmarkStart w:id="506" w:name="_Toc34039625"/>
      <w:bookmarkStart w:id="507" w:name="_Toc39046824"/>
      <w:bookmarkStart w:id="508" w:name="_Toc42934406"/>
      <w:bookmarkStart w:id="509" w:name="_Toc49844622"/>
      <w:bookmarkStart w:id="510" w:name="_Toc56519262"/>
      <w:bookmarkStart w:id="511" w:name="_Toc98501581"/>
      <w:r w:rsidRPr="007021DF">
        <w:t>6.1.7.2</w:t>
      </w:r>
      <w:r w:rsidRPr="007021DF">
        <w:tab/>
        <w:t>Protocol Errors</w:t>
      </w:r>
      <w:bookmarkEnd w:id="505"/>
      <w:bookmarkEnd w:id="506"/>
      <w:bookmarkEnd w:id="507"/>
      <w:bookmarkEnd w:id="508"/>
      <w:bookmarkEnd w:id="509"/>
      <w:bookmarkEnd w:id="510"/>
      <w:bookmarkEnd w:id="511"/>
    </w:p>
    <w:p w14:paraId="66489B8E"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A848974" w14:textId="77777777" w:rsidR="009267D1" w:rsidRPr="007021DF" w:rsidRDefault="009267D1" w:rsidP="009267D1">
      <w:pPr>
        <w:pStyle w:val="Heading4"/>
      </w:pPr>
      <w:bookmarkStart w:id="512" w:name="_Toc25227283"/>
      <w:bookmarkStart w:id="513" w:name="_Toc34039626"/>
      <w:bookmarkStart w:id="514" w:name="_Toc39046825"/>
      <w:bookmarkStart w:id="515" w:name="_Toc42934407"/>
      <w:bookmarkStart w:id="516" w:name="_Toc49844623"/>
      <w:bookmarkStart w:id="517" w:name="_Toc56519263"/>
      <w:bookmarkStart w:id="518" w:name="_Toc98501582"/>
      <w:r w:rsidRPr="007021DF">
        <w:t>6.1.7.3</w:t>
      </w:r>
      <w:r w:rsidRPr="007021DF">
        <w:tab/>
        <w:t>Application Errors</w:t>
      </w:r>
      <w:bookmarkEnd w:id="512"/>
      <w:bookmarkEnd w:id="513"/>
      <w:bookmarkEnd w:id="514"/>
      <w:bookmarkEnd w:id="515"/>
      <w:bookmarkEnd w:id="516"/>
      <w:bookmarkEnd w:id="517"/>
      <w:bookmarkEnd w:id="518"/>
    </w:p>
    <w:p w14:paraId="1999EC14"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10272F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27CE467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6003975" w14:textId="77777777" w:rsidR="009267D1" w:rsidRPr="00FF6605" w:rsidRDefault="009267D1" w:rsidP="004649DA">
            <w:pPr>
              <w:pStyle w:val="TAH"/>
            </w:pPr>
            <w:bookmarkStart w:id="519"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1A8EFEF"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90960AA" w14:textId="77777777" w:rsidR="009267D1" w:rsidRPr="00FF6605" w:rsidRDefault="009267D1" w:rsidP="004649DA">
            <w:pPr>
              <w:pStyle w:val="TAH"/>
            </w:pPr>
            <w:r w:rsidRPr="00FF6605">
              <w:t>Description</w:t>
            </w:r>
          </w:p>
        </w:tc>
      </w:tr>
      <w:tr w:rsidR="009267D1" w:rsidRPr="00FF6605" w14:paraId="3462FE9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F72A5A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5C4A4173"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27BDB8B0"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64E584B3"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CDF212"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BCC891B"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70B4D893"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4EE5E8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20A643"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03972D03"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9A6894E"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6BAA8414"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7AD8882"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475ABBC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EE3290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6507F62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99E17D"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356C3361"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2FBE835"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19"/>
    </w:tbl>
    <w:p w14:paraId="7D7BC34F" w14:textId="77777777" w:rsidR="009267D1" w:rsidRPr="007021DF" w:rsidRDefault="009267D1" w:rsidP="009267D1">
      <w:pPr>
        <w:rPr>
          <w:lang w:eastAsia="zh-CN"/>
        </w:rPr>
      </w:pPr>
    </w:p>
    <w:p w14:paraId="100098ED" w14:textId="77777777" w:rsidR="009267D1" w:rsidRPr="007021DF" w:rsidRDefault="009267D1" w:rsidP="009267D1">
      <w:pPr>
        <w:pStyle w:val="Heading3"/>
      </w:pPr>
      <w:bookmarkStart w:id="520" w:name="_Toc25227284"/>
      <w:bookmarkStart w:id="521" w:name="_Toc34039627"/>
      <w:bookmarkStart w:id="522" w:name="_Toc39046826"/>
      <w:bookmarkStart w:id="523" w:name="_Toc42934408"/>
      <w:bookmarkStart w:id="524" w:name="_Toc49844624"/>
      <w:bookmarkStart w:id="525" w:name="_Toc56519264"/>
      <w:bookmarkStart w:id="526" w:name="_Toc98501583"/>
      <w:r w:rsidRPr="007021DF">
        <w:t>6.1.8</w:t>
      </w:r>
      <w:r w:rsidRPr="007021DF">
        <w:tab/>
        <w:t>Feature negotiation</w:t>
      </w:r>
      <w:bookmarkEnd w:id="520"/>
      <w:bookmarkEnd w:id="521"/>
      <w:bookmarkEnd w:id="522"/>
      <w:bookmarkEnd w:id="523"/>
      <w:bookmarkEnd w:id="524"/>
      <w:bookmarkEnd w:id="525"/>
      <w:bookmarkEnd w:id="526"/>
    </w:p>
    <w:p w14:paraId="01F76CE1"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0C18B0BC"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65FBC976" w14:textId="77777777" w:rsidTr="00330B91">
        <w:trPr>
          <w:cantSplit/>
          <w:jc w:val="center"/>
        </w:trPr>
        <w:tc>
          <w:tcPr>
            <w:tcW w:w="993" w:type="dxa"/>
          </w:tcPr>
          <w:p w14:paraId="2A40CA3B" w14:textId="77777777" w:rsidR="009420FC" w:rsidRPr="00E30083" w:rsidRDefault="009420FC" w:rsidP="00330B91">
            <w:pPr>
              <w:pStyle w:val="TAH"/>
            </w:pPr>
            <w:r w:rsidRPr="00E30083">
              <w:t>Feature Number</w:t>
            </w:r>
          </w:p>
        </w:tc>
        <w:tc>
          <w:tcPr>
            <w:tcW w:w="1063" w:type="dxa"/>
          </w:tcPr>
          <w:p w14:paraId="129B112B" w14:textId="77777777" w:rsidR="009420FC" w:rsidRPr="00E30083" w:rsidRDefault="009420FC" w:rsidP="00330B91">
            <w:pPr>
              <w:pStyle w:val="TAH"/>
            </w:pPr>
            <w:r w:rsidRPr="00E30083">
              <w:t>Feature</w:t>
            </w:r>
          </w:p>
        </w:tc>
        <w:tc>
          <w:tcPr>
            <w:tcW w:w="639" w:type="dxa"/>
          </w:tcPr>
          <w:p w14:paraId="61EE5DBF" w14:textId="77777777" w:rsidR="009420FC" w:rsidRPr="00E30083" w:rsidRDefault="009420FC" w:rsidP="00330B91">
            <w:pPr>
              <w:pStyle w:val="TAH"/>
            </w:pPr>
            <w:r w:rsidRPr="00E30083">
              <w:t>M/O</w:t>
            </w:r>
          </w:p>
        </w:tc>
        <w:tc>
          <w:tcPr>
            <w:tcW w:w="6520" w:type="dxa"/>
          </w:tcPr>
          <w:p w14:paraId="108F56A6" w14:textId="77777777" w:rsidR="009420FC" w:rsidRPr="00E30083" w:rsidRDefault="009420FC" w:rsidP="00330B91">
            <w:pPr>
              <w:pStyle w:val="TAH"/>
            </w:pPr>
            <w:r w:rsidRPr="00E30083">
              <w:t>Description</w:t>
            </w:r>
          </w:p>
        </w:tc>
      </w:tr>
      <w:tr w:rsidR="009420FC" w:rsidRPr="00E30083" w14:paraId="50D5708D" w14:textId="77777777" w:rsidTr="00330B91">
        <w:trPr>
          <w:cantSplit/>
          <w:jc w:val="center"/>
        </w:trPr>
        <w:tc>
          <w:tcPr>
            <w:tcW w:w="993" w:type="dxa"/>
          </w:tcPr>
          <w:p w14:paraId="076CA5B0" w14:textId="77777777" w:rsidR="009420FC" w:rsidRPr="00E30083" w:rsidRDefault="00C77731" w:rsidP="00330B91">
            <w:pPr>
              <w:pStyle w:val="TAC"/>
            </w:pPr>
            <w:r>
              <w:rPr>
                <w:rFonts w:hint="eastAsia"/>
                <w:lang w:eastAsia="zh-CN"/>
              </w:rPr>
              <w:t>1</w:t>
            </w:r>
          </w:p>
        </w:tc>
        <w:tc>
          <w:tcPr>
            <w:tcW w:w="1063" w:type="dxa"/>
          </w:tcPr>
          <w:p w14:paraId="6E1D010A" w14:textId="77777777" w:rsidR="009420FC" w:rsidRPr="00E30083" w:rsidRDefault="009420FC" w:rsidP="00330B91">
            <w:pPr>
              <w:pStyle w:val="TAL"/>
              <w:rPr>
                <w:color w:val="FF0000"/>
              </w:rPr>
            </w:pPr>
            <w:r>
              <w:t>ES3XX</w:t>
            </w:r>
          </w:p>
        </w:tc>
        <w:tc>
          <w:tcPr>
            <w:tcW w:w="639" w:type="dxa"/>
          </w:tcPr>
          <w:p w14:paraId="69BDCDFF" w14:textId="77777777" w:rsidR="009420FC" w:rsidRPr="00E30083" w:rsidRDefault="009420FC" w:rsidP="00330B91">
            <w:pPr>
              <w:pStyle w:val="TAC"/>
              <w:rPr>
                <w:color w:val="FF0000"/>
              </w:rPr>
            </w:pPr>
            <w:r>
              <w:t>M</w:t>
            </w:r>
          </w:p>
        </w:tc>
        <w:tc>
          <w:tcPr>
            <w:tcW w:w="6520" w:type="dxa"/>
          </w:tcPr>
          <w:p w14:paraId="3194A919" w14:textId="77777777" w:rsidR="009420FC" w:rsidRPr="00483836" w:rsidRDefault="009420FC" w:rsidP="00330B91">
            <w:pPr>
              <w:pStyle w:val="TAL"/>
              <w:rPr>
                <w:lang w:val="en-US"/>
              </w:rPr>
            </w:pPr>
            <w:r>
              <w:rPr>
                <w:lang w:val="en-US"/>
              </w:rPr>
              <w:t>Extended Support of HTTP 307/308 redirection</w:t>
            </w:r>
          </w:p>
          <w:p w14:paraId="2F27E86B" w14:textId="77777777" w:rsidR="009420FC" w:rsidRPr="00483836" w:rsidRDefault="009420FC" w:rsidP="00330B91">
            <w:pPr>
              <w:pStyle w:val="TAL"/>
              <w:rPr>
                <w:lang w:val="en-US"/>
              </w:rPr>
            </w:pPr>
          </w:p>
          <w:p w14:paraId="290C1D86" w14:textId="77777777" w:rsidR="009420FC" w:rsidRPr="00E30083" w:rsidRDefault="009420FC" w:rsidP="00330B91">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2B00F8D6" w14:textId="77777777" w:rsidTr="00330B91">
        <w:trPr>
          <w:cantSplit/>
          <w:jc w:val="center"/>
        </w:trPr>
        <w:tc>
          <w:tcPr>
            <w:tcW w:w="9215" w:type="dxa"/>
            <w:gridSpan w:val="4"/>
          </w:tcPr>
          <w:p w14:paraId="274BA704" w14:textId="77777777" w:rsidR="009420FC" w:rsidRPr="00E30083" w:rsidRDefault="009420FC" w:rsidP="00330B91">
            <w:pPr>
              <w:pStyle w:val="TAL"/>
              <w:rPr>
                <w:bCs/>
              </w:rPr>
            </w:pPr>
            <w:r w:rsidRPr="00E30083">
              <w:t>Feature number: The order number of the feature within the s</w:t>
            </w:r>
            <w:r w:rsidRPr="00E30083">
              <w:rPr>
                <w:bCs/>
              </w:rPr>
              <w:t>upportedFeatures attribute (starting with 1).</w:t>
            </w:r>
          </w:p>
          <w:p w14:paraId="1C531D78" w14:textId="77777777" w:rsidR="009420FC" w:rsidRPr="00E30083" w:rsidRDefault="009420FC" w:rsidP="00330B91">
            <w:pPr>
              <w:pStyle w:val="TAL"/>
              <w:rPr>
                <w:bCs/>
              </w:rPr>
            </w:pPr>
            <w:r w:rsidRPr="00E30083">
              <w:rPr>
                <w:bCs/>
              </w:rPr>
              <w:t>Feature: A short name that can be used to refer to the bit and to the feature.</w:t>
            </w:r>
          </w:p>
          <w:p w14:paraId="3B9E5657" w14:textId="77777777" w:rsidR="009420FC" w:rsidRPr="00E30083" w:rsidRDefault="009420FC" w:rsidP="00330B9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446327F7" w14:textId="77777777" w:rsidR="009420FC" w:rsidRPr="00E30083" w:rsidRDefault="009420FC" w:rsidP="00330B91">
            <w:pPr>
              <w:pStyle w:val="TAL"/>
            </w:pPr>
            <w:r w:rsidRPr="00E30083">
              <w:t>Description: A clear textual description of the feature.</w:t>
            </w:r>
          </w:p>
        </w:tc>
      </w:tr>
    </w:tbl>
    <w:p w14:paraId="5F56F5DE" w14:textId="77777777" w:rsidR="009267D1" w:rsidRPr="007021DF" w:rsidRDefault="009267D1" w:rsidP="009267D1">
      <w:pPr>
        <w:rPr>
          <w:lang w:eastAsia="zh-CN"/>
        </w:rPr>
      </w:pPr>
    </w:p>
    <w:p w14:paraId="26233478" w14:textId="77777777" w:rsidR="009267D1" w:rsidRPr="007021DF" w:rsidRDefault="009267D1" w:rsidP="009267D1">
      <w:pPr>
        <w:pStyle w:val="Heading3"/>
        <w:rPr>
          <w:lang w:val="en-US"/>
        </w:rPr>
      </w:pPr>
      <w:bookmarkStart w:id="527" w:name="_Toc25227285"/>
      <w:bookmarkStart w:id="528" w:name="_Toc34039628"/>
      <w:bookmarkStart w:id="529" w:name="_Toc39046827"/>
      <w:bookmarkStart w:id="530" w:name="_Toc42934409"/>
      <w:bookmarkStart w:id="531" w:name="_Toc49844625"/>
      <w:bookmarkStart w:id="532" w:name="_Toc56519265"/>
      <w:bookmarkStart w:id="533" w:name="_Toc98501584"/>
      <w:r w:rsidRPr="007021DF">
        <w:rPr>
          <w:lang w:val="en-US"/>
        </w:rPr>
        <w:t>6.1.</w:t>
      </w:r>
      <w:r w:rsidRPr="007021DF">
        <w:rPr>
          <w:rFonts w:hint="eastAsia"/>
          <w:lang w:val="en-US" w:eastAsia="zh-CN"/>
        </w:rPr>
        <w:t>9</w:t>
      </w:r>
      <w:r w:rsidRPr="007021DF">
        <w:rPr>
          <w:lang w:val="en-US"/>
        </w:rPr>
        <w:tab/>
        <w:t>Security</w:t>
      </w:r>
      <w:bookmarkEnd w:id="527"/>
      <w:bookmarkEnd w:id="528"/>
      <w:bookmarkEnd w:id="529"/>
      <w:bookmarkEnd w:id="530"/>
      <w:bookmarkEnd w:id="531"/>
      <w:bookmarkEnd w:id="532"/>
      <w:bookmarkEnd w:id="533"/>
    </w:p>
    <w:p w14:paraId="2FA0ABDF"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41EE6067"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70F539D0"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AB7DE12"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4ACF159B" w14:textId="77777777" w:rsidR="0078091B" w:rsidRPr="007021DF" w:rsidRDefault="0078091B" w:rsidP="009267D1">
      <w:pPr>
        <w:rPr>
          <w:lang w:val="en-US" w:eastAsia="zh-CN"/>
        </w:rPr>
      </w:pPr>
    </w:p>
    <w:p w14:paraId="057CB693" w14:textId="77777777" w:rsidR="00F81DE8" w:rsidRDefault="00F81DE8" w:rsidP="00F81DE8">
      <w:pPr>
        <w:pStyle w:val="Heading3"/>
      </w:pPr>
      <w:bookmarkStart w:id="534" w:name="_Toc56519266"/>
      <w:bookmarkStart w:id="535" w:name="_Toc98501585"/>
      <w:r w:rsidRPr="003B2883">
        <w:t>6.1.</w:t>
      </w:r>
      <w:r>
        <w:t>10</w:t>
      </w:r>
      <w:r w:rsidRPr="003B2883">
        <w:tab/>
      </w:r>
      <w:r>
        <w:t>HTTP redirection</w:t>
      </w:r>
      <w:bookmarkEnd w:id="534"/>
      <w:bookmarkEnd w:id="535"/>
    </w:p>
    <w:p w14:paraId="1C74E206"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4B0FB1A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341E6932"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DB678BC" w14:textId="77777777" w:rsidR="009267D1" w:rsidRPr="007021DF" w:rsidRDefault="009267D1" w:rsidP="009267D1">
      <w:pPr>
        <w:pStyle w:val="Heading8"/>
      </w:pPr>
      <w:r w:rsidRPr="008F791E">
        <w:br w:type="page"/>
      </w:r>
      <w:bookmarkStart w:id="536" w:name="_Toc25227286"/>
      <w:bookmarkStart w:id="537" w:name="_Toc34039629"/>
      <w:bookmarkStart w:id="538" w:name="_Toc39046828"/>
      <w:bookmarkStart w:id="539" w:name="_Toc42934410"/>
      <w:bookmarkStart w:id="540" w:name="_Toc49844626"/>
      <w:bookmarkStart w:id="541" w:name="_Toc56519267"/>
      <w:bookmarkStart w:id="542" w:name="_Toc98501586"/>
      <w:r w:rsidRPr="007021DF">
        <w:lastRenderedPageBreak/>
        <w:t>Annex A (normative):</w:t>
      </w:r>
      <w:r w:rsidRPr="007021DF">
        <w:br/>
        <w:t>OpenAPI specification</w:t>
      </w:r>
      <w:bookmarkEnd w:id="536"/>
      <w:bookmarkEnd w:id="537"/>
      <w:bookmarkEnd w:id="538"/>
      <w:bookmarkEnd w:id="539"/>
      <w:bookmarkEnd w:id="540"/>
      <w:bookmarkEnd w:id="541"/>
      <w:bookmarkEnd w:id="542"/>
    </w:p>
    <w:p w14:paraId="2C428869" w14:textId="77777777" w:rsidR="009267D1" w:rsidRPr="007021DF" w:rsidRDefault="009267D1" w:rsidP="009267D1">
      <w:pPr>
        <w:pStyle w:val="Heading2"/>
      </w:pPr>
      <w:bookmarkStart w:id="543" w:name="_Toc25227287"/>
      <w:bookmarkStart w:id="544" w:name="_Toc34039630"/>
      <w:bookmarkStart w:id="545" w:name="_Toc39046829"/>
      <w:bookmarkStart w:id="546" w:name="_Toc42934411"/>
      <w:bookmarkStart w:id="547" w:name="_Toc49844627"/>
      <w:bookmarkStart w:id="548" w:name="_Toc56519268"/>
      <w:bookmarkStart w:id="549" w:name="_Toc98501587"/>
      <w:r w:rsidRPr="007021DF">
        <w:t>A.1</w:t>
      </w:r>
      <w:r w:rsidRPr="007021DF">
        <w:tab/>
        <w:t>General</w:t>
      </w:r>
      <w:bookmarkEnd w:id="543"/>
      <w:bookmarkEnd w:id="544"/>
      <w:bookmarkEnd w:id="545"/>
      <w:bookmarkEnd w:id="546"/>
      <w:bookmarkEnd w:id="547"/>
      <w:bookmarkEnd w:id="548"/>
      <w:bookmarkEnd w:id="549"/>
    </w:p>
    <w:p w14:paraId="0F77DBE5"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43B9911"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D6BCF7A"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C038544"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1E1C449E" w14:textId="77777777" w:rsidR="009267D1" w:rsidRPr="006D6534" w:rsidRDefault="00C53913" w:rsidP="00052046">
      <w:r>
        <w:t>a Git-based repository that uses the GitLab software version control system (see 3GPP TS 29.501 [5] clause 5.3.1 and 3GPP TR 21.900 [16] clause 5B).</w:t>
      </w:r>
    </w:p>
    <w:p w14:paraId="3D811CBE" w14:textId="77777777" w:rsidR="009267D1" w:rsidRPr="007021DF" w:rsidRDefault="009267D1" w:rsidP="009267D1">
      <w:pPr>
        <w:pStyle w:val="Heading2"/>
      </w:pPr>
      <w:bookmarkStart w:id="550" w:name="_Toc25227288"/>
      <w:bookmarkStart w:id="551" w:name="_Toc34039631"/>
      <w:bookmarkStart w:id="552" w:name="_Toc39046830"/>
      <w:bookmarkStart w:id="553" w:name="_Toc42934412"/>
      <w:bookmarkStart w:id="554" w:name="_Toc49844628"/>
      <w:bookmarkStart w:id="555" w:name="_Toc56519269"/>
      <w:bookmarkStart w:id="556" w:name="_Toc98501588"/>
      <w:r w:rsidRPr="007021DF">
        <w:t>A.2</w:t>
      </w:r>
      <w:r w:rsidRPr="007021DF">
        <w:tab/>
      </w:r>
      <w:r w:rsidRPr="007021DF">
        <w:rPr>
          <w:rFonts w:hint="eastAsia"/>
          <w:lang w:eastAsia="zh-CN"/>
        </w:rPr>
        <w:t>Nsmsf_SMService</w:t>
      </w:r>
      <w:r w:rsidRPr="007021DF">
        <w:t xml:space="preserve"> API</w:t>
      </w:r>
      <w:bookmarkEnd w:id="550"/>
      <w:bookmarkEnd w:id="551"/>
      <w:bookmarkEnd w:id="552"/>
      <w:bookmarkEnd w:id="553"/>
      <w:bookmarkEnd w:id="554"/>
      <w:bookmarkEnd w:id="555"/>
      <w:bookmarkEnd w:id="556"/>
    </w:p>
    <w:p w14:paraId="1D387978" w14:textId="77777777" w:rsidR="009267D1" w:rsidRPr="007021DF" w:rsidRDefault="009267D1" w:rsidP="009267D1">
      <w:pPr>
        <w:pStyle w:val="PL"/>
      </w:pPr>
      <w:r w:rsidRPr="007021DF">
        <w:t>openapi: 3.0.0</w:t>
      </w:r>
    </w:p>
    <w:p w14:paraId="72AE4669" w14:textId="77777777" w:rsidR="000D5B1E" w:rsidRDefault="000D5B1E" w:rsidP="009267D1">
      <w:pPr>
        <w:pStyle w:val="PL"/>
      </w:pPr>
    </w:p>
    <w:p w14:paraId="1A98BF45" w14:textId="77777777" w:rsidR="009267D1" w:rsidRPr="007021DF" w:rsidRDefault="009267D1" w:rsidP="009267D1">
      <w:pPr>
        <w:pStyle w:val="PL"/>
      </w:pPr>
      <w:r w:rsidRPr="007021DF">
        <w:t>info:</w:t>
      </w:r>
    </w:p>
    <w:p w14:paraId="70EE8943" w14:textId="4CD018E7"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837A02">
        <w:rPr>
          <w:lang w:eastAsia="zh-CN"/>
        </w:rPr>
        <w:t>6</w:t>
      </w:r>
      <w:r w:rsidRPr="007021DF">
        <w:t>'</w:t>
      </w:r>
    </w:p>
    <w:p w14:paraId="0A14CF52"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5B62398E" w14:textId="77777777" w:rsidR="009267D1" w:rsidRDefault="009267D1" w:rsidP="009267D1">
      <w:pPr>
        <w:pStyle w:val="PL"/>
        <w:rPr>
          <w:lang w:eastAsia="zh-CN"/>
        </w:rPr>
      </w:pPr>
      <w:r w:rsidRPr="007021DF">
        <w:t xml:space="preserve">  description: </w:t>
      </w:r>
      <w:r>
        <w:rPr>
          <w:rFonts w:hint="eastAsia"/>
          <w:lang w:eastAsia="zh-CN"/>
        </w:rPr>
        <w:t>|</w:t>
      </w:r>
    </w:p>
    <w:p w14:paraId="6246E256" w14:textId="3988CFB5" w:rsidR="009267D1" w:rsidRDefault="009267D1" w:rsidP="009267D1">
      <w:pPr>
        <w:pStyle w:val="PL"/>
        <w:rPr>
          <w:lang w:eastAsia="zh-CN"/>
        </w:rPr>
      </w:pPr>
      <w:r w:rsidRPr="007021DF">
        <w:t xml:space="preserve">    SMSF SMService</w:t>
      </w:r>
      <w:r>
        <w:rPr>
          <w:rFonts w:hint="eastAsia"/>
          <w:lang w:eastAsia="zh-CN"/>
        </w:rPr>
        <w:t>.</w:t>
      </w:r>
      <w:r w:rsidR="001D092D">
        <w:rPr>
          <w:lang w:eastAsia="zh-CN"/>
        </w:rPr>
        <w:t xml:space="preserve">  </w:t>
      </w:r>
    </w:p>
    <w:p w14:paraId="5465F0B5" w14:textId="665835F9" w:rsidR="009267D1" w:rsidRDefault="009267D1" w:rsidP="009267D1">
      <w:pPr>
        <w:pStyle w:val="PL"/>
      </w:pPr>
      <w:r>
        <w:t xml:space="preserve">    © </w:t>
      </w:r>
      <w:r w:rsidR="002B536F">
        <w:t>20</w:t>
      </w:r>
      <w:r w:rsidR="002B536F">
        <w:rPr>
          <w:rFonts w:hint="eastAsia"/>
          <w:lang w:eastAsia="zh-CN"/>
        </w:rPr>
        <w:t>2</w:t>
      </w:r>
      <w:r w:rsidR="00837A02">
        <w:rPr>
          <w:lang w:eastAsia="zh-CN"/>
        </w:rPr>
        <w:t>2</w:t>
      </w:r>
      <w:r>
        <w:t>, 3GPP Organizational Partners (ARIB, ATIS, CCSA, ETSI, TSDSI, TTA, TTC).</w:t>
      </w:r>
      <w:r w:rsidR="001D092D">
        <w:t xml:space="preserve">  </w:t>
      </w:r>
    </w:p>
    <w:p w14:paraId="65D02612" w14:textId="77777777" w:rsidR="009267D1" w:rsidRPr="007021DF" w:rsidRDefault="009267D1" w:rsidP="009267D1">
      <w:pPr>
        <w:pStyle w:val="PL"/>
      </w:pPr>
      <w:r>
        <w:t xml:space="preserve">    All rights reserved.</w:t>
      </w:r>
    </w:p>
    <w:p w14:paraId="22D00C14" w14:textId="77777777" w:rsidR="000D5B1E" w:rsidRDefault="000D5B1E" w:rsidP="009267D1">
      <w:pPr>
        <w:pStyle w:val="PL"/>
      </w:pPr>
    </w:p>
    <w:p w14:paraId="7D5163F7" w14:textId="77777777" w:rsidR="009267D1" w:rsidRPr="007021DF" w:rsidRDefault="009267D1" w:rsidP="009267D1">
      <w:pPr>
        <w:pStyle w:val="PL"/>
      </w:pPr>
      <w:r w:rsidRPr="007021DF">
        <w:t>externalDocs:</w:t>
      </w:r>
    </w:p>
    <w:p w14:paraId="3674FC5B" w14:textId="611B8C6A" w:rsidR="009267D1" w:rsidRPr="007021DF" w:rsidRDefault="009267D1" w:rsidP="009267D1">
      <w:pPr>
        <w:pStyle w:val="PL"/>
      </w:pPr>
      <w:r w:rsidRPr="007021DF">
        <w:t xml:space="preserve">  description: 3GPP TS 29.540 V1</w:t>
      </w:r>
      <w:r>
        <w:rPr>
          <w:rFonts w:hint="eastAsia"/>
          <w:lang w:eastAsia="zh-CN"/>
        </w:rPr>
        <w:t>6</w:t>
      </w:r>
      <w:r w:rsidRPr="007021DF">
        <w:t>.</w:t>
      </w:r>
      <w:r w:rsidR="00837A02">
        <w:t>10</w:t>
      </w:r>
      <w:r w:rsidRPr="007021DF">
        <w:t>.0; 5G System; SMS Services; Stage 3</w:t>
      </w:r>
    </w:p>
    <w:p w14:paraId="41021230" w14:textId="4D14980C" w:rsidR="009267D1" w:rsidRPr="007021DF" w:rsidRDefault="009267D1" w:rsidP="009267D1">
      <w:pPr>
        <w:pStyle w:val="PL"/>
      </w:pPr>
      <w:r w:rsidRPr="007021DF">
        <w:t xml:space="preserve">  url: 'http</w:t>
      </w:r>
      <w:r w:rsidR="0031745F">
        <w:t>s</w:t>
      </w:r>
      <w:r w:rsidRPr="007021DF">
        <w:t>://www.3gpp.org/ftp/Specs/archive/29_series/29.540/'</w:t>
      </w:r>
    </w:p>
    <w:p w14:paraId="226C1E54" w14:textId="77777777" w:rsidR="000D5B1E" w:rsidRDefault="000D5B1E" w:rsidP="009267D1">
      <w:pPr>
        <w:pStyle w:val="PL"/>
        <w:rPr>
          <w:lang w:val="en-US"/>
        </w:rPr>
      </w:pPr>
    </w:p>
    <w:p w14:paraId="0780A132" w14:textId="77777777" w:rsidR="009267D1" w:rsidRPr="007021DF" w:rsidRDefault="009267D1" w:rsidP="009267D1">
      <w:pPr>
        <w:pStyle w:val="PL"/>
        <w:rPr>
          <w:lang w:val="en-US"/>
        </w:rPr>
      </w:pPr>
      <w:r w:rsidRPr="007021DF">
        <w:rPr>
          <w:lang w:val="en-US"/>
        </w:rPr>
        <w:t>security:</w:t>
      </w:r>
    </w:p>
    <w:p w14:paraId="6CB4A1E6"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68B3F13C"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5A3A6E3A" w14:textId="77777777" w:rsidR="009267D1" w:rsidRPr="007021DF" w:rsidRDefault="009267D1" w:rsidP="009267D1">
      <w:pPr>
        <w:pStyle w:val="PL"/>
        <w:rPr>
          <w:lang w:val="en-US" w:eastAsia="zh-CN"/>
        </w:rPr>
      </w:pPr>
      <w:r w:rsidRPr="007021DF">
        <w:rPr>
          <w:lang w:val="en-US" w:eastAsia="zh-CN"/>
        </w:rPr>
        <w:t xml:space="preserve">  - {}</w:t>
      </w:r>
    </w:p>
    <w:p w14:paraId="28D445CC" w14:textId="77777777" w:rsidR="000D5B1E" w:rsidRDefault="000D5B1E" w:rsidP="009267D1">
      <w:pPr>
        <w:pStyle w:val="PL"/>
        <w:rPr>
          <w:lang w:val="sv-SE"/>
        </w:rPr>
      </w:pPr>
    </w:p>
    <w:p w14:paraId="0EA38256" w14:textId="77777777" w:rsidR="009267D1" w:rsidRPr="007021DF" w:rsidRDefault="009267D1" w:rsidP="009267D1">
      <w:pPr>
        <w:pStyle w:val="PL"/>
        <w:rPr>
          <w:lang w:val="sv-SE"/>
        </w:rPr>
      </w:pPr>
      <w:r w:rsidRPr="007021DF">
        <w:rPr>
          <w:lang w:val="sv-SE"/>
        </w:rPr>
        <w:t>servers:</w:t>
      </w:r>
    </w:p>
    <w:p w14:paraId="31CBD9DC"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7471A4BC" w14:textId="77777777" w:rsidR="009267D1" w:rsidRPr="007021DF" w:rsidRDefault="009267D1" w:rsidP="009267D1">
      <w:pPr>
        <w:pStyle w:val="PL"/>
      </w:pPr>
      <w:r w:rsidRPr="007021DF">
        <w:rPr>
          <w:lang w:val="sv-SE"/>
        </w:rPr>
        <w:t xml:space="preserve">    </w:t>
      </w:r>
      <w:r w:rsidRPr="007021DF">
        <w:t>variables:</w:t>
      </w:r>
    </w:p>
    <w:p w14:paraId="46C9BC01" w14:textId="77777777" w:rsidR="009267D1" w:rsidRPr="007021DF" w:rsidRDefault="009267D1" w:rsidP="009267D1">
      <w:pPr>
        <w:pStyle w:val="PL"/>
      </w:pPr>
      <w:r w:rsidRPr="007021DF">
        <w:t xml:space="preserve">      apiRoot:</w:t>
      </w:r>
    </w:p>
    <w:p w14:paraId="443E4802" w14:textId="77777777" w:rsidR="009267D1" w:rsidRPr="007021DF" w:rsidRDefault="009267D1" w:rsidP="009267D1">
      <w:pPr>
        <w:pStyle w:val="PL"/>
        <w:rPr>
          <w:lang w:val="en-US" w:eastAsia="zh-CN"/>
        </w:rPr>
      </w:pPr>
      <w:r w:rsidRPr="007021DF">
        <w:t xml:space="preserve">        default: </w:t>
      </w:r>
      <w:r w:rsidRPr="001C230D">
        <w:t>https://example.com</w:t>
      </w:r>
    </w:p>
    <w:p w14:paraId="245D3FCF"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72866F4F" w14:textId="77777777" w:rsidR="000D5B1E" w:rsidRDefault="000D5B1E" w:rsidP="009267D1">
      <w:pPr>
        <w:pStyle w:val="PL"/>
      </w:pPr>
    </w:p>
    <w:p w14:paraId="28659BD4" w14:textId="77777777" w:rsidR="009267D1" w:rsidRPr="007021DF" w:rsidRDefault="009267D1" w:rsidP="009267D1">
      <w:pPr>
        <w:pStyle w:val="PL"/>
      </w:pPr>
      <w:r w:rsidRPr="007021DF">
        <w:t>paths:</w:t>
      </w:r>
    </w:p>
    <w:p w14:paraId="5D17CD42" w14:textId="77777777" w:rsidR="009267D1" w:rsidRPr="007021DF" w:rsidRDefault="009267D1" w:rsidP="009267D1">
      <w:pPr>
        <w:pStyle w:val="PL"/>
      </w:pPr>
      <w:r w:rsidRPr="007021DF">
        <w:t xml:space="preserve">  /ue-contexts/{supi}:</w:t>
      </w:r>
    </w:p>
    <w:p w14:paraId="752A547C" w14:textId="77777777" w:rsidR="009267D1" w:rsidRPr="007021DF" w:rsidRDefault="009267D1" w:rsidP="009267D1">
      <w:pPr>
        <w:pStyle w:val="PL"/>
      </w:pPr>
      <w:r w:rsidRPr="007021DF">
        <w:t xml:space="preserve">    put:</w:t>
      </w:r>
    </w:p>
    <w:p w14:paraId="73F80E62" w14:textId="77777777" w:rsidR="009267D1" w:rsidRPr="007021DF" w:rsidRDefault="009267D1" w:rsidP="009267D1">
      <w:pPr>
        <w:pStyle w:val="PL"/>
      </w:pPr>
      <w:r w:rsidRPr="007021DF">
        <w:t xml:space="preserve">      summary: Activate SMS Service for a given UE</w:t>
      </w:r>
    </w:p>
    <w:p w14:paraId="0E4CB0D4" w14:textId="77777777" w:rsidR="009267D1" w:rsidRPr="007021DF" w:rsidRDefault="009267D1" w:rsidP="009267D1">
      <w:pPr>
        <w:pStyle w:val="PL"/>
      </w:pPr>
      <w:r w:rsidRPr="007021DF">
        <w:t xml:space="preserve">      operationId: SMServiceActivation</w:t>
      </w:r>
    </w:p>
    <w:p w14:paraId="2F2865CC" w14:textId="77777777" w:rsidR="009267D1" w:rsidRPr="007021DF" w:rsidRDefault="009267D1" w:rsidP="009267D1">
      <w:pPr>
        <w:pStyle w:val="PL"/>
      </w:pPr>
      <w:r w:rsidRPr="007021DF">
        <w:t xml:space="preserve">      tags:</w:t>
      </w:r>
    </w:p>
    <w:p w14:paraId="3BD6001A" w14:textId="77777777" w:rsidR="009267D1" w:rsidRPr="007021DF" w:rsidRDefault="009267D1" w:rsidP="009267D1">
      <w:pPr>
        <w:pStyle w:val="PL"/>
      </w:pPr>
      <w:r w:rsidRPr="007021DF">
        <w:t xml:space="preserve">        - </w:t>
      </w:r>
      <w:r w:rsidR="00DD2723">
        <w:rPr>
          <w:lang w:eastAsia="zh-CN"/>
        </w:rPr>
        <w:t>Activation of SMS service</w:t>
      </w:r>
    </w:p>
    <w:p w14:paraId="1BCEB9BE" w14:textId="77777777" w:rsidR="009267D1" w:rsidRPr="007021DF" w:rsidRDefault="009267D1" w:rsidP="009267D1">
      <w:pPr>
        <w:pStyle w:val="PL"/>
      </w:pPr>
      <w:r w:rsidRPr="007021DF">
        <w:t xml:space="preserve">      parameters:</w:t>
      </w:r>
    </w:p>
    <w:p w14:paraId="64B86EC2" w14:textId="77777777" w:rsidR="009267D1" w:rsidRPr="007021DF" w:rsidRDefault="009267D1" w:rsidP="009267D1">
      <w:pPr>
        <w:pStyle w:val="PL"/>
      </w:pPr>
      <w:r w:rsidRPr="007021DF">
        <w:t xml:space="preserve">        - name: supi</w:t>
      </w:r>
    </w:p>
    <w:p w14:paraId="127E0649" w14:textId="77777777" w:rsidR="009267D1" w:rsidRPr="007021DF" w:rsidRDefault="009267D1" w:rsidP="009267D1">
      <w:pPr>
        <w:pStyle w:val="PL"/>
      </w:pPr>
      <w:r w:rsidRPr="007021DF">
        <w:t xml:space="preserve">          in: path</w:t>
      </w:r>
    </w:p>
    <w:p w14:paraId="07C3D106" w14:textId="77777777" w:rsidR="009267D1" w:rsidRPr="007021DF" w:rsidRDefault="009267D1" w:rsidP="009267D1">
      <w:pPr>
        <w:pStyle w:val="PL"/>
      </w:pPr>
      <w:r w:rsidRPr="007021DF">
        <w:t xml:space="preserve">          required: true</w:t>
      </w:r>
    </w:p>
    <w:p w14:paraId="7E3696FC" w14:textId="77777777" w:rsidR="009267D1" w:rsidRPr="007021DF" w:rsidRDefault="009267D1" w:rsidP="009267D1">
      <w:pPr>
        <w:pStyle w:val="PL"/>
      </w:pPr>
      <w:r w:rsidRPr="007021DF">
        <w:t xml:space="preserve">          description: Subscriber Permanent Identifier (SUPI)</w:t>
      </w:r>
    </w:p>
    <w:p w14:paraId="0F4B5083" w14:textId="77777777" w:rsidR="009267D1" w:rsidRPr="007021DF" w:rsidRDefault="009267D1" w:rsidP="009267D1">
      <w:pPr>
        <w:pStyle w:val="PL"/>
      </w:pPr>
      <w:r w:rsidRPr="007021DF">
        <w:t xml:space="preserve">          schema:</w:t>
      </w:r>
    </w:p>
    <w:p w14:paraId="575C7AF2" w14:textId="77777777" w:rsidR="009267D1" w:rsidRPr="007021DF" w:rsidRDefault="009267D1" w:rsidP="009267D1">
      <w:pPr>
        <w:pStyle w:val="PL"/>
      </w:pPr>
      <w:r w:rsidRPr="007021DF">
        <w:t xml:space="preserve">            type: string</w:t>
      </w:r>
    </w:p>
    <w:p w14:paraId="11E56916" w14:textId="77777777" w:rsidR="009267D1" w:rsidRPr="007021DF" w:rsidRDefault="009267D1" w:rsidP="009267D1">
      <w:pPr>
        <w:pStyle w:val="PL"/>
      </w:pPr>
      <w:r w:rsidRPr="007021DF">
        <w:t xml:space="preserve">      requestBody:</w:t>
      </w:r>
    </w:p>
    <w:p w14:paraId="28FD3C4C" w14:textId="77777777" w:rsidR="009267D1" w:rsidRPr="007021DF" w:rsidRDefault="009267D1" w:rsidP="009267D1">
      <w:pPr>
        <w:pStyle w:val="PL"/>
      </w:pPr>
      <w:r w:rsidRPr="007021DF">
        <w:t xml:space="preserve">        content:</w:t>
      </w:r>
    </w:p>
    <w:p w14:paraId="15FEF825" w14:textId="77777777" w:rsidR="009267D1" w:rsidRPr="007021DF" w:rsidRDefault="009267D1" w:rsidP="009267D1">
      <w:pPr>
        <w:pStyle w:val="PL"/>
      </w:pPr>
      <w:r w:rsidRPr="007021DF">
        <w:t xml:space="preserve">          application/json:</w:t>
      </w:r>
    </w:p>
    <w:p w14:paraId="71825052" w14:textId="77777777" w:rsidR="009267D1" w:rsidRPr="007021DF" w:rsidRDefault="009267D1" w:rsidP="009267D1">
      <w:pPr>
        <w:pStyle w:val="PL"/>
      </w:pPr>
      <w:r w:rsidRPr="007021DF">
        <w:t xml:space="preserve">            schema:</w:t>
      </w:r>
    </w:p>
    <w:p w14:paraId="2F50526D" w14:textId="77777777" w:rsidR="009267D1" w:rsidRPr="007021DF" w:rsidRDefault="009267D1" w:rsidP="009267D1">
      <w:pPr>
        <w:pStyle w:val="PL"/>
      </w:pPr>
      <w:r w:rsidRPr="007021DF">
        <w:t xml:space="preserve">              $ref: '#/components/schemas/UeSmsContextData'</w:t>
      </w:r>
    </w:p>
    <w:p w14:paraId="3776E428" w14:textId="77777777" w:rsidR="009267D1" w:rsidRPr="007021DF" w:rsidRDefault="009267D1" w:rsidP="009267D1">
      <w:pPr>
        <w:pStyle w:val="PL"/>
      </w:pPr>
      <w:r w:rsidRPr="007021DF">
        <w:t xml:space="preserve">        required: true</w:t>
      </w:r>
    </w:p>
    <w:p w14:paraId="671BB416" w14:textId="77777777" w:rsidR="009267D1" w:rsidRPr="007021DF" w:rsidRDefault="009267D1" w:rsidP="009267D1">
      <w:pPr>
        <w:pStyle w:val="PL"/>
      </w:pPr>
      <w:r w:rsidRPr="007021DF">
        <w:t xml:space="preserve">      responses:</w:t>
      </w:r>
    </w:p>
    <w:p w14:paraId="2CD89CDD" w14:textId="77777777" w:rsidR="009267D1" w:rsidRPr="007021DF" w:rsidRDefault="009267D1" w:rsidP="009267D1">
      <w:pPr>
        <w:pStyle w:val="PL"/>
      </w:pPr>
      <w:r w:rsidRPr="007021DF">
        <w:t xml:space="preserve">        '201':</w:t>
      </w:r>
    </w:p>
    <w:p w14:paraId="0D06A135" w14:textId="77777777" w:rsidR="009267D1" w:rsidRPr="007021DF" w:rsidRDefault="009267D1" w:rsidP="009267D1">
      <w:pPr>
        <w:pStyle w:val="PL"/>
      </w:pPr>
      <w:r w:rsidRPr="007021DF">
        <w:lastRenderedPageBreak/>
        <w:t xml:space="preserve">          description: UE Context for SMS is created in SMSF</w:t>
      </w:r>
    </w:p>
    <w:p w14:paraId="52631657" w14:textId="77777777" w:rsidR="009267D1" w:rsidRPr="007021DF" w:rsidRDefault="009267D1" w:rsidP="009267D1">
      <w:pPr>
        <w:pStyle w:val="PL"/>
      </w:pPr>
      <w:r w:rsidRPr="007021DF">
        <w:t xml:space="preserve">          content:</w:t>
      </w:r>
    </w:p>
    <w:p w14:paraId="3E5CE843" w14:textId="77777777" w:rsidR="009267D1" w:rsidRPr="007021DF" w:rsidRDefault="009267D1" w:rsidP="009267D1">
      <w:pPr>
        <w:pStyle w:val="PL"/>
      </w:pPr>
      <w:r w:rsidRPr="007021DF">
        <w:t xml:space="preserve">            application/json:</w:t>
      </w:r>
    </w:p>
    <w:p w14:paraId="0D473852" w14:textId="77777777" w:rsidR="009267D1" w:rsidRPr="007021DF" w:rsidRDefault="009267D1" w:rsidP="009267D1">
      <w:pPr>
        <w:pStyle w:val="PL"/>
      </w:pPr>
      <w:r w:rsidRPr="007021DF">
        <w:t xml:space="preserve">              schema:</w:t>
      </w:r>
    </w:p>
    <w:p w14:paraId="00485D70" w14:textId="77777777" w:rsidR="009267D1" w:rsidRPr="007021DF" w:rsidRDefault="009267D1" w:rsidP="009267D1">
      <w:pPr>
        <w:pStyle w:val="PL"/>
      </w:pPr>
      <w:r w:rsidRPr="007021DF">
        <w:t xml:space="preserve">                $ref: '#/components/schemas/UeSmsContextData'</w:t>
      </w:r>
    </w:p>
    <w:p w14:paraId="73353547" w14:textId="77777777" w:rsidR="009267D1" w:rsidRPr="007021DF" w:rsidRDefault="009267D1" w:rsidP="009267D1">
      <w:pPr>
        <w:pStyle w:val="PL"/>
      </w:pPr>
      <w:r w:rsidRPr="007021DF">
        <w:t xml:space="preserve">          headers:</w:t>
      </w:r>
    </w:p>
    <w:p w14:paraId="5B49C959" w14:textId="77777777" w:rsidR="009267D1" w:rsidRPr="007021DF" w:rsidRDefault="009267D1" w:rsidP="009267D1">
      <w:pPr>
        <w:pStyle w:val="PL"/>
      </w:pPr>
      <w:r w:rsidRPr="007021DF">
        <w:t xml:space="preserve">            Location:</w:t>
      </w:r>
    </w:p>
    <w:p w14:paraId="38BE3A6B"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74D3E19A" w14:textId="77777777" w:rsidR="009267D1" w:rsidRPr="007021DF" w:rsidRDefault="009267D1" w:rsidP="009267D1">
      <w:pPr>
        <w:pStyle w:val="PL"/>
      </w:pPr>
      <w:r w:rsidRPr="007021DF">
        <w:t xml:space="preserve">              required: true</w:t>
      </w:r>
    </w:p>
    <w:p w14:paraId="7F82BCC3" w14:textId="77777777" w:rsidR="009267D1" w:rsidRPr="007021DF" w:rsidRDefault="009267D1" w:rsidP="009267D1">
      <w:pPr>
        <w:pStyle w:val="PL"/>
      </w:pPr>
      <w:r w:rsidRPr="007021DF">
        <w:t xml:space="preserve">              schema:</w:t>
      </w:r>
    </w:p>
    <w:p w14:paraId="559093BA" w14:textId="77777777" w:rsidR="009267D1" w:rsidRPr="007021DF" w:rsidRDefault="009267D1" w:rsidP="009267D1">
      <w:pPr>
        <w:pStyle w:val="PL"/>
      </w:pPr>
      <w:r w:rsidRPr="007021DF">
        <w:t xml:space="preserve">                type: string</w:t>
      </w:r>
    </w:p>
    <w:p w14:paraId="26802F66" w14:textId="77777777" w:rsidR="00FA1C36" w:rsidRPr="00CB7047" w:rsidRDefault="00FA1C36" w:rsidP="00FA1C36">
      <w:pPr>
        <w:pStyle w:val="PL"/>
      </w:pPr>
      <w:r w:rsidRPr="00CB7047">
        <w:t xml:space="preserve">            ETag:</w:t>
      </w:r>
    </w:p>
    <w:p w14:paraId="1EA713F4" w14:textId="77777777" w:rsidR="00FA1C36" w:rsidRPr="00CB7047" w:rsidRDefault="00FA1C36" w:rsidP="00FA1C36">
      <w:pPr>
        <w:pStyle w:val="PL"/>
      </w:pPr>
      <w:r w:rsidRPr="00CB7047">
        <w:t xml:space="preserve">              description: Entity Tag, containing a strong validator, as described in IETF RFC 7232, 2.3</w:t>
      </w:r>
    </w:p>
    <w:p w14:paraId="0AB53E74" w14:textId="77777777" w:rsidR="00FA1C36" w:rsidRPr="00CB7047" w:rsidRDefault="00FA1C36" w:rsidP="00FA1C36">
      <w:pPr>
        <w:pStyle w:val="PL"/>
      </w:pPr>
      <w:r w:rsidRPr="00CB7047">
        <w:t xml:space="preserve">              schema:</w:t>
      </w:r>
    </w:p>
    <w:p w14:paraId="66298E34" w14:textId="77777777" w:rsidR="00FA1C36" w:rsidRPr="00CB7047" w:rsidRDefault="00FA1C36" w:rsidP="00FA1C36">
      <w:pPr>
        <w:pStyle w:val="PL"/>
      </w:pPr>
      <w:r w:rsidRPr="00CB7047">
        <w:t xml:space="preserve">                type: string</w:t>
      </w:r>
    </w:p>
    <w:p w14:paraId="63414538" w14:textId="77777777" w:rsidR="009267D1" w:rsidRPr="007021DF" w:rsidRDefault="009267D1" w:rsidP="009267D1">
      <w:pPr>
        <w:pStyle w:val="PL"/>
      </w:pPr>
      <w:r w:rsidRPr="007021DF">
        <w:t xml:space="preserve">        '204':</w:t>
      </w:r>
    </w:p>
    <w:p w14:paraId="5A095780" w14:textId="77777777" w:rsidR="009267D1" w:rsidRPr="007021DF" w:rsidRDefault="009267D1" w:rsidP="009267D1">
      <w:pPr>
        <w:pStyle w:val="PL"/>
      </w:pPr>
      <w:r w:rsidRPr="007021DF">
        <w:t xml:space="preserve">          description: UE Context for SMS is updated in SMSF</w:t>
      </w:r>
    </w:p>
    <w:p w14:paraId="336EA164" w14:textId="77777777" w:rsidR="00202AB8" w:rsidRPr="007021DF" w:rsidRDefault="00202AB8" w:rsidP="00202AB8">
      <w:pPr>
        <w:pStyle w:val="PL"/>
      </w:pPr>
      <w:r w:rsidRPr="007021DF">
        <w:t xml:space="preserve">          headers:</w:t>
      </w:r>
    </w:p>
    <w:p w14:paraId="363255A4" w14:textId="77777777" w:rsidR="00202AB8" w:rsidRPr="00CB7047" w:rsidRDefault="00202AB8" w:rsidP="00202AB8">
      <w:pPr>
        <w:pStyle w:val="PL"/>
      </w:pPr>
      <w:r w:rsidRPr="00CB7047">
        <w:t xml:space="preserve">            ETag:</w:t>
      </w:r>
    </w:p>
    <w:p w14:paraId="440C4606" w14:textId="77777777" w:rsidR="00202AB8" w:rsidRPr="00CB7047" w:rsidRDefault="00202AB8" w:rsidP="00202AB8">
      <w:pPr>
        <w:pStyle w:val="PL"/>
      </w:pPr>
      <w:r w:rsidRPr="00CB7047">
        <w:t xml:space="preserve">              description: Entity Tag, containing a strong validator, as described in IETF RFC 7232, 2.3</w:t>
      </w:r>
    </w:p>
    <w:p w14:paraId="25E73F08" w14:textId="77777777" w:rsidR="00202AB8" w:rsidRPr="00CB7047" w:rsidRDefault="00202AB8" w:rsidP="00202AB8">
      <w:pPr>
        <w:pStyle w:val="PL"/>
      </w:pPr>
      <w:r w:rsidRPr="00CB7047">
        <w:t xml:space="preserve">              schema:</w:t>
      </w:r>
    </w:p>
    <w:p w14:paraId="3369CA22" w14:textId="77777777" w:rsidR="00202AB8" w:rsidRPr="00CB7047" w:rsidRDefault="00202AB8" w:rsidP="00202AB8">
      <w:pPr>
        <w:pStyle w:val="PL"/>
      </w:pPr>
      <w:r w:rsidRPr="00CB7047">
        <w:t xml:space="preserve">                type: string</w:t>
      </w:r>
    </w:p>
    <w:p w14:paraId="7C7C44FA"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7B920D04" w14:textId="77777777"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responses/307'</w:t>
      </w:r>
    </w:p>
    <w:p w14:paraId="700FE99B" w14:textId="77777777" w:rsidR="006B3A5D" w:rsidRPr="00046E6A" w:rsidRDefault="006B3A5D" w:rsidP="006B3A5D">
      <w:pPr>
        <w:pStyle w:val="PL"/>
        <w:rPr>
          <w:lang w:val="en-US"/>
        </w:rPr>
      </w:pPr>
      <w:r w:rsidRPr="00046E6A">
        <w:rPr>
          <w:lang w:val="en-US"/>
        </w:rPr>
        <w:t xml:space="preserve">        '308':</w:t>
      </w:r>
    </w:p>
    <w:p w14:paraId="1F1C1EB7" w14:textId="01AC0D3F"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responses/308'</w:t>
      </w:r>
    </w:p>
    <w:p w14:paraId="49610623"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2A355790"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5B6D09E6" w14:textId="77777777" w:rsidR="009267D1" w:rsidRPr="007021DF" w:rsidRDefault="009267D1" w:rsidP="009267D1">
      <w:pPr>
        <w:pStyle w:val="PL"/>
      </w:pPr>
      <w:r w:rsidRPr="007021DF">
        <w:t xml:space="preserve">          content:</w:t>
      </w:r>
    </w:p>
    <w:p w14:paraId="0121AD8D" w14:textId="77777777" w:rsidR="009267D1" w:rsidRPr="007021DF" w:rsidRDefault="009267D1" w:rsidP="009267D1">
      <w:pPr>
        <w:pStyle w:val="PL"/>
      </w:pPr>
      <w:r w:rsidRPr="007021DF">
        <w:t xml:space="preserve">            application/problem+json:</w:t>
      </w:r>
    </w:p>
    <w:p w14:paraId="040BAA68" w14:textId="77777777" w:rsidR="009267D1" w:rsidRPr="007021DF" w:rsidRDefault="009267D1" w:rsidP="009267D1">
      <w:pPr>
        <w:pStyle w:val="PL"/>
      </w:pPr>
      <w:r w:rsidRPr="007021DF">
        <w:t xml:space="preserve">              schema:</w:t>
      </w:r>
    </w:p>
    <w:p w14:paraId="4E950364" w14:textId="77777777" w:rsidR="009267D1" w:rsidRPr="007021DF" w:rsidRDefault="009267D1" w:rsidP="009267D1">
      <w:pPr>
        <w:pStyle w:val="PL"/>
        <w:rPr>
          <w:lang w:eastAsia="zh-CN"/>
        </w:rPr>
      </w:pPr>
      <w:r w:rsidRPr="007021DF">
        <w:t xml:space="preserve">                $ref: 'TS29571_CommonData.yaml#/components/schemas/ProblemDetails'</w:t>
      </w:r>
    </w:p>
    <w:p w14:paraId="45AFEDB9" w14:textId="77777777" w:rsidR="009267D1" w:rsidRPr="007021DF" w:rsidRDefault="009267D1" w:rsidP="009267D1">
      <w:pPr>
        <w:pStyle w:val="PL"/>
      </w:pPr>
      <w:r w:rsidRPr="007021DF">
        <w:t xml:space="preserve">        '403':</w:t>
      </w:r>
    </w:p>
    <w:p w14:paraId="093FBD5C" w14:textId="77777777" w:rsidR="009267D1" w:rsidRPr="007021DF" w:rsidRDefault="009267D1" w:rsidP="009267D1">
      <w:pPr>
        <w:pStyle w:val="PL"/>
      </w:pPr>
      <w:r w:rsidRPr="007021DF">
        <w:t xml:space="preserve">          description: Unable to create/update UE Context for SMS in SMSF</w:t>
      </w:r>
    </w:p>
    <w:p w14:paraId="6D501C28" w14:textId="77777777" w:rsidR="009267D1" w:rsidRPr="007021DF" w:rsidRDefault="009267D1" w:rsidP="009267D1">
      <w:pPr>
        <w:pStyle w:val="PL"/>
      </w:pPr>
      <w:r w:rsidRPr="007021DF">
        <w:t xml:space="preserve">          content:</w:t>
      </w:r>
    </w:p>
    <w:p w14:paraId="35550B0A" w14:textId="77777777" w:rsidR="009267D1" w:rsidRPr="007021DF" w:rsidRDefault="009267D1" w:rsidP="009267D1">
      <w:pPr>
        <w:pStyle w:val="PL"/>
      </w:pPr>
      <w:r w:rsidRPr="007021DF">
        <w:t xml:space="preserve">            application/problem+json:</w:t>
      </w:r>
    </w:p>
    <w:p w14:paraId="1A9556AD" w14:textId="77777777" w:rsidR="009267D1" w:rsidRPr="007021DF" w:rsidRDefault="009267D1" w:rsidP="009267D1">
      <w:pPr>
        <w:pStyle w:val="PL"/>
      </w:pPr>
      <w:r w:rsidRPr="007021DF">
        <w:t xml:space="preserve">              schema:</w:t>
      </w:r>
    </w:p>
    <w:p w14:paraId="6E2AEEBB" w14:textId="77777777" w:rsidR="009267D1" w:rsidRPr="007021DF" w:rsidRDefault="009267D1" w:rsidP="009267D1">
      <w:pPr>
        <w:pStyle w:val="PL"/>
      </w:pPr>
      <w:r w:rsidRPr="007021DF">
        <w:t xml:space="preserve">                $ref: 'TS29571_CommonData.yaml#/components/schemas/ProblemDetails'</w:t>
      </w:r>
    </w:p>
    <w:p w14:paraId="00156B82"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50C9F92C"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6F68E77F" w14:textId="77777777" w:rsidR="009267D1" w:rsidRPr="007021DF" w:rsidRDefault="009267D1" w:rsidP="009267D1">
      <w:pPr>
        <w:pStyle w:val="PL"/>
      </w:pPr>
      <w:r w:rsidRPr="007021DF">
        <w:t xml:space="preserve">          content:</w:t>
      </w:r>
    </w:p>
    <w:p w14:paraId="2685EACD" w14:textId="77777777" w:rsidR="009267D1" w:rsidRPr="007021DF" w:rsidRDefault="009267D1" w:rsidP="009267D1">
      <w:pPr>
        <w:pStyle w:val="PL"/>
      </w:pPr>
      <w:r w:rsidRPr="007021DF">
        <w:t xml:space="preserve">            application/problem+json:</w:t>
      </w:r>
    </w:p>
    <w:p w14:paraId="7A8D7118" w14:textId="77777777" w:rsidR="009267D1" w:rsidRPr="007021DF" w:rsidRDefault="009267D1" w:rsidP="009267D1">
      <w:pPr>
        <w:pStyle w:val="PL"/>
      </w:pPr>
      <w:r w:rsidRPr="007021DF">
        <w:t xml:space="preserve">              schema:</w:t>
      </w:r>
    </w:p>
    <w:p w14:paraId="1F388F85" w14:textId="77777777" w:rsidR="009267D1" w:rsidRPr="007021DF" w:rsidRDefault="009267D1" w:rsidP="009267D1">
      <w:pPr>
        <w:pStyle w:val="PL"/>
        <w:rPr>
          <w:lang w:eastAsia="zh-CN"/>
        </w:rPr>
      </w:pPr>
      <w:r w:rsidRPr="007021DF">
        <w:t xml:space="preserve">                $ref: 'TS29571_CommonData.yaml#/components/schemas/ProblemDetails'</w:t>
      </w:r>
    </w:p>
    <w:p w14:paraId="57E6A713"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46A461D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2B4B2C95" w14:textId="77777777" w:rsidR="009267D1" w:rsidRPr="007021DF" w:rsidRDefault="009267D1" w:rsidP="009267D1">
      <w:pPr>
        <w:pStyle w:val="PL"/>
      </w:pPr>
      <w:r w:rsidRPr="007021DF">
        <w:t xml:space="preserve">          content:</w:t>
      </w:r>
    </w:p>
    <w:p w14:paraId="7DFA2D09" w14:textId="77777777" w:rsidR="009267D1" w:rsidRPr="007021DF" w:rsidRDefault="009267D1" w:rsidP="009267D1">
      <w:pPr>
        <w:pStyle w:val="PL"/>
      </w:pPr>
      <w:r w:rsidRPr="007021DF">
        <w:t xml:space="preserve">            application/problem+json:</w:t>
      </w:r>
    </w:p>
    <w:p w14:paraId="019EBB78" w14:textId="77777777" w:rsidR="009267D1" w:rsidRPr="007021DF" w:rsidRDefault="009267D1" w:rsidP="009267D1">
      <w:pPr>
        <w:pStyle w:val="PL"/>
      </w:pPr>
      <w:r w:rsidRPr="007021DF">
        <w:t xml:space="preserve">              schema:</w:t>
      </w:r>
    </w:p>
    <w:p w14:paraId="418A8E2F" w14:textId="77777777" w:rsidR="009267D1" w:rsidRPr="007021DF" w:rsidRDefault="009267D1" w:rsidP="009267D1">
      <w:pPr>
        <w:pStyle w:val="PL"/>
        <w:rPr>
          <w:lang w:eastAsia="zh-CN"/>
        </w:rPr>
      </w:pPr>
      <w:r w:rsidRPr="007021DF">
        <w:t xml:space="preserve">                $ref: 'TS29571_CommonData.yaml#/components/schemas/ProblemDetails'</w:t>
      </w:r>
    </w:p>
    <w:p w14:paraId="7B7D85A0" w14:textId="77777777" w:rsidR="009267D1" w:rsidRPr="007021DF" w:rsidRDefault="009267D1" w:rsidP="009267D1">
      <w:pPr>
        <w:pStyle w:val="PL"/>
      </w:pPr>
      <w:r w:rsidRPr="007021DF">
        <w:t xml:space="preserve">        default:</w:t>
      </w:r>
    </w:p>
    <w:p w14:paraId="197C4DA7" w14:textId="77777777" w:rsidR="009267D1" w:rsidRPr="007021DF" w:rsidRDefault="009267D1" w:rsidP="009267D1">
      <w:pPr>
        <w:pStyle w:val="PL"/>
      </w:pPr>
      <w:r w:rsidRPr="007021DF">
        <w:t xml:space="preserve">          description: Unexpected error</w:t>
      </w:r>
    </w:p>
    <w:p w14:paraId="50BBC354" w14:textId="77777777" w:rsidR="009267D1" w:rsidRPr="007021DF" w:rsidRDefault="009267D1" w:rsidP="009267D1">
      <w:pPr>
        <w:pStyle w:val="PL"/>
      </w:pPr>
      <w:r w:rsidRPr="007021DF">
        <w:t xml:space="preserve">          content:</w:t>
      </w:r>
    </w:p>
    <w:p w14:paraId="4E41482E" w14:textId="77777777" w:rsidR="009267D1" w:rsidRPr="007021DF" w:rsidRDefault="009267D1" w:rsidP="009267D1">
      <w:pPr>
        <w:pStyle w:val="PL"/>
      </w:pPr>
      <w:r w:rsidRPr="007021DF">
        <w:t xml:space="preserve">            application/problem+json:</w:t>
      </w:r>
    </w:p>
    <w:p w14:paraId="397ADE4F" w14:textId="77777777" w:rsidR="009267D1" w:rsidRPr="007021DF" w:rsidRDefault="009267D1" w:rsidP="009267D1">
      <w:pPr>
        <w:pStyle w:val="PL"/>
      </w:pPr>
      <w:r w:rsidRPr="007021DF">
        <w:t xml:space="preserve">              schema:</w:t>
      </w:r>
    </w:p>
    <w:p w14:paraId="39AF4F1F" w14:textId="77777777" w:rsidR="009267D1" w:rsidRPr="007021DF" w:rsidRDefault="009267D1" w:rsidP="009267D1">
      <w:pPr>
        <w:pStyle w:val="PL"/>
      </w:pPr>
      <w:r w:rsidRPr="007021DF">
        <w:t xml:space="preserve">                $ref: 'TS29571_CommonData.yaml#/components/schemas/ProblemDetails'</w:t>
      </w:r>
    </w:p>
    <w:p w14:paraId="157B2A9C" w14:textId="77777777" w:rsidR="009267D1" w:rsidRPr="007021DF" w:rsidRDefault="009267D1" w:rsidP="009267D1">
      <w:pPr>
        <w:pStyle w:val="PL"/>
      </w:pPr>
      <w:r w:rsidRPr="007021DF">
        <w:t xml:space="preserve">    delete:</w:t>
      </w:r>
    </w:p>
    <w:p w14:paraId="311E6E0D" w14:textId="77777777" w:rsidR="009267D1" w:rsidRPr="007021DF" w:rsidRDefault="009267D1" w:rsidP="009267D1">
      <w:pPr>
        <w:pStyle w:val="PL"/>
      </w:pPr>
      <w:r w:rsidRPr="007021DF">
        <w:t xml:space="preserve">      summary: Deactivate SMS Service for a given UE</w:t>
      </w:r>
    </w:p>
    <w:p w14:paraId="7770B838" w14:textId="77777777" w:rsidR="009267D1" w:rsidRPr="007021DF" w:rsidRDefault="009267D1" w:rsidP="009267D1">
      <w:pPr>
        <w:pStyle w:val="PL"/>
      </w:pPr>
      <w:r w:rsidRPr="007021DF">
        <w:t xml:space="preserve">      operationId: SMServiceDeactivation</w:t>
      </w:r>
    </w:p>
    <w:p w14:paraId="3A5831D5" w14:textId="77777777" w:rsidR="009267D1" w:rsidRPr="007021DF" w:rsidRDefault="009267D1" w:rsidP="009267D1">
      <w:pPr>
        <w:pStyle w:val="PL"/>
      </w:pPr>
      <w:r w:rsidRPr="007021DF">
        <w:t xml:space="preserve">      tags:</w:t>
      </w:r>
    </w:p>
    <w:p w14:paraId="647C8B06" w14:textId="77777777" w:rsidR="009267D1" w:rsidRPr="007021DF" w:rsidRDefault="009267D1" w:rsidP="009267D1">
      <w:pPr>
        <w:pStyle w:val="PL"/>
      </w:pPr>
      <w:r w:rsidRPr="007021DF">
        <w:t xml:space="preserve">        - </w:t>
      </w:r>
      <w:r w:rsidR="002B2F1A" w:rsidRPr="005805FF">
        <w:t>Deactivation of SMS service</w:t>
      </w:r>
    </w:p>
    <w:p w14:paraId="18EE4C6F" w14:textId="77777777" w:rsidR="009267D1" w:rsidRPr="007021DF" w:rsidRDefault="009267D1" w:rsidP="009267D1">
      <w:pPr>
        <w:pStyle w:val="PL"/>
      </w:pPr>
      <w:r w:rsidRPr="007021DF">
        <w:t xml:space="preserve">      parameters:</w:t>
      </w:r>
    </w:p>
    <w:p w14:paraId="08F6FD58" w14:textId="77777777" w:rsidR="009267D1" w:rsidRPr="007021DF" w:rsidRDefault="009267D1" w:rsidP="009267D1">
      <w:pPr>
        <w:pStyle w:val="PL"/>
      </w:pPr>
      <w:r w:rsidRPr="007021DF">
        <w:t xml:space="preserve">        - name: supi</w:t>
      </w:r>
    </w:p>
    <w:p w14:paraId="0661C33B" w14:textId="77777777" w:rsidR="009267D1" w:rsidRPr="007021DF" w:rsidRDefault="009267D1" w:rsidP="009267D1">
      <w:pPr>
        <w:pStyle w:val="PL"/>
      </w:pPr>
      <w:r w:rsidRPr="007021DF">
        <w:t xml:space="preserve">          in: path</w:t>
      </w:r>
    </w:p>
    <w:p w14:paraId="6F8B72FE" w14:textId="77777777" w:rsidR="009267D1" w:rsidRPr="007021DF" w:rsidRDefault="009267D1" w:rsidP="009267D1">
      <w:pPr>
        <w:pStyle w:val="PL"/>
      </w:pPr>
      <w:r w:rsidRPr="007021DF">
        <w:t xml:space="preserve">          required: true</w:t>
      </w:r>
    </w:p>
    <w:p w14:paraId="53C75BD4" w14:textId="77777777" w:rsidR="009267D1" w:rsidRPr="007021DF" w:rsidRDefault="009267D1" w:rsidP="009267D1">
      <w:pPr>
        <w:pStyle w:val="PL"/>
      </w:pPr>
      <w:r w:rsidRPr="007021DF">
        <w:t xml:space="preserve">          description: Subscriber Permanent Identifier (SUPI)</w:t>
      </w:r>
    </w:p>
    <w:p w14:paraId="221AC10A" w14:textId="77777777" w:rsidR="009267D1" w:rsidRPr="007021DF" w:rsidRDefault="009267D1" w:rsidP="009267D1">
      <w:pPr>
        <w:pStyle w:val="PL"/>
      </w:pPr>
      <w:r w:rsidRPr="007021DF">
        <w:t xml:space="preserve">          schema:</w:t>
      </w:r>
    </w:p>
    <w:p w14:paraId="776C5B1F" w14:textId="77777777" w:rsidR="009267D1" w:rsidRPr="007021DF" w:rsidRDefault="009267D1" w:rsidP="009267D1">
      <w:pPr>
        <w:pStyle w:val="PL"/>
      </w:pPr>
      <w:r w:rsidRPr="007021DF">
        <w:t xml:space="preserve">            type: string</w:t>
      </w:r>
    </w:p>
    <w:p w14:paraId="12F0A0D6" w14:textId="77777777" w:rsidR="00FA1C36" w:rsidRPr="00CB7047" w:rsidRDefault="00FA1C36" w:rsidP="00FA1C36">
      <w:pPr>
        <w:pStyle w:val="PL"/>
      </w:pPr>
      <w:r w:rsidRPr="00CB7047">
        <w:t xml:space="preserve">        - name: If-Match</w:t>
      </w:r>
    </w:p>
    <w:p w14:paraId="3456ECDD" w14:textId="77777777" w:rsidR="00FA1C36" w:rsidRPr="00CB7047" w:rsidRDefault="00FA1C36" w:rsidP="00FA1C36">
      <w:pPr>
        <w:pStyle w:val="PL"/>
      </w:pPr>
      <w:r w:rsidRPr="00CB7047">
        <w:t xml:space="preserve">          in: header</w:t>
      </w:r>
    </w:p>
    <w:p w14:paraId="05C999D4" w14:textId="77777777" w:rsidR="00FA1C36" w:rsidRPr="00CB7047" w:rsidRDefault="00FA1C36" w:rsidP="00FA1C36">
      <w:pPr>
        <w:pStyle w:val="PL"/>
      </w:pPr>
      <w:r w:rsidRPr="00CB7047">
        <w:t xml:space="preserve">          description: Validator for conditional requests, as described in IETF RFC 7232, 3.1</w:t>
      </w:r>
    </w:p>
    <w:p w14:paraId="221F0EB1" w14:textId="77777777" w:rsidR="00FA1C36" w:rsidRPr="00CB7047" w:rsidRDefault="00FA1C36" w:rsidP="00FA1C36">
      <w:pPr>
        <w:pStyle w:val="PL"/>
      </w:pPr>
      <w:r w:rsidRPr="00CB7047">
        <w:t xml:space="preserve">          schema:</w:t>
      </w:r>
    </w:p>
    <w:p w14:paraId="1C836A61" w14:textId="77777777" w:rsidR="00FA1C36" w:rsidRPr="00CB7047" w:rsidRDefault="00FA1C36" w:rsidP="00FA1C36">
      <w:pPr>
        <w:pStyle w:val="PL"/>
      </w:pPr>
      <w:r w:rsidRPr="00CB7047">
        <w:t xml:space="preserve">            type: string</w:t>
      </w:r>
    </w:p>
    <w:p w14:paraId="7894C90D" w14:textId="77777777" w:rsidR="009267D1" w:rsidRPr="007021DF" w:rsidRDefault="009267D1" w:rsidP="009267D1">
      <w:pPr>
        <w:pStyle w:val="PL"/>
      </w:pPr>
      <w:r w:rsidRPr="007021DF">
        <w:t xml:space="preserve">      responses:</w:t>
      </w:r>
    </w:p>
    <w:p w14:paraId="7EF1F24D" w14:textId="77777777" w:rsidR="009267D1" w:rsidRPr="007021DF" w:rsidRDefault="009267D1" w:rsidP="009267D1">
      <w:pPr>
        <w:pStyle w:val="PL"/>
      </w:pPr>
      <w:r w:rsidRPr="007021DF">
        <w:t xml:space="preserve">        '204':</w:t>
      </w:r>
    </w:p>
    <w:p w14:paraId="22E97A79" w14:textId="77777777" w:rsidR="009267D1" w:rsidRPr="007021DF" w:rsidRDefault="009267D1" w:rsidP="009267D1">
      <w:pPr>
        <w:pStyle w:val="PL"/>
      </w:pPr>
      <w:r w:rsidRPr="007021DF">
        <w:lastRenderedPageBreak/>
        <w:t xml:space="preserve">          description: UE Context for SMS is deleted from SMSF</w:t>
      </w:r>
    </w:p>
    <w:p w14:paraId="720C293A"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5BA3567C"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59AD0" w14:textId="77777777" w:rsidR="00961A21" w:rsidRPr="00046E6A" w:rsidRDefault="00961A21" w:rsidP="00961A21">
      <w:pPr>
        <w:pStyle w:val="PL"/>
        <w:rPr>
          <w:lang w:val="en-US"/>
        </w:rPr>
      </w:pPr>
      <w:r w:rsidRPr="00046E6A">
        <w:rPr>
          <w:lang w:val="en-US"/>
        </w:rPr>
        <w:t xml:space="preserve">        '308':</w:t>
      </w:r>
    </w:p>
    <w:p w14:paraId="773F3B19" w14:textId="47202F2D"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responses/308'</w:t>
      </w:r>
    </w:p>
    <w:p w14:paraId="1576441F"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752005FE"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892CBF8" w14:textId="77777777" w:rsidR="009267D1" w:rsidRPr="007021DF" w:rsidRDefault="009267D1" w:rsidP="009267D1">
      <w:pPr>
        <w:pStyle w:val="PL"/>
      </w:pPr>
      <w:r w:rsidRPr="007021DF">
        <w:t xml:space="preserve">          content:</w:t>
      </w:r>
    </w:p>
    <w:p w14:paraId="62A7DC1B" w14:textId="77777777" w:rsidR="009267D1" w:rsidRPr="007021DF" w:rsidRDefault="009267D1" w:rsidP="009267D1">
      <w:pPr>
        <w:pStyle w:val="PL"/>
      </w:pPr>
      <w:r w:rsidRPr="007021DF">
        <w:t xml:space="preserve">            application/problem+json:</w:t>
      </w:r>
    </w:p>
    <w:p w14:paraId="5CB3F10B" w14:textId="77777777" w:rsidR="009267D1" w:rsidRPr="007021DF" w:rsidRDefault="009267D1" w:rsidP="009267D1">
      <w:pPr>
        <w:pStyle w:val="PL"/>
      </w:pPr>
      <w:r w:rsidRPr="007021DF">
        <w:t xml:space="preserve">              schema:</w:t>
      </w:r>
    </w:p>
    <w:p w14:paraId="7E3308C9" w14:textId="77777777" w:rsidR="009267D1" w:rsidRPr="007021DF" w:rsidRDefault="009267D1" w:rsidP="009267D1">
      <w:pPr>
        <w:pStyle w:val="PL"/>
        <w:rPr>
          <w:lang w:eastAsia="zh-CN"/>
        </w:rPr>
      </w:pPr>
      <w:r w:rsidRPr="007021DF">
        <w:t xml:space="preserve">                $ref: 'TS29571_CommonData.yaml#/components/schemas/ProblemDetails'</w:t>
      </w:r>
    </w:p>
    <w:p w14:paraId="06E50667"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B3348CE"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197CC0D5" w14:textId="77777777" w:rsidR="009267D1" w:rsidRPr="007021DF" w:rsidRDefault="009267D1" w:rsidP="009267D1">
      <w:pPr>
        <w:pStyle w:val="PL"/>
      </w:pPr>
      <w:r w:rsidRPr="007021DF">
        <w:t xml:space="preserve">          content:</w:t>
      </w:r>
    </w:p>
    <w:p w14:paraId="61FE757B" w14:textId="77777777" w:rsidR="009267D1" w:rsidRPr="007021DF" w:rsidRDefault="009267D1" w:rsidP="009267D1">
      <w:pPr>
        <w:pStyle w:val="PL"/>
      </w:pPr>
      <w:r w:rsidRPr="007021DF">
        <w:t xml:space="preserve">            application/problem+json:</w:t>
      </w:r>
    </w:p>
    <w:p w14:paraId="79EDE22C" w14:textId="77777777" w:rsidR="009267D1" w:rsidRPr="007021DF" w:rsidRDefault="009267D1" w:rsidP="009267D1">
      <w:pPr>
        <w:pStyle w:val="PL"/>
      </w:pPr>
      <w:r w:rsidRPr="007021DF">
        <w:t xml:space="preserve">              schema:</w:t>
      </w:r>
    </w:p>
    <w:p w14:paraId="360AA0CE" w14:textId="77777777" w:rsidR="009267D1" w:rsidRPr="007021DF" w:rsidRDefault="009267D1" w:rsidP="009267D1">
      <w:pPr>
        <w:pStyle w:val="PL"/>
        <w:rPr>
          <w:lang w:eastAsia="zh-CN"/>
        </w:rPr>
      </w:pPr>
      <w:r w:rsidRPr="007021DF">
        <w:t xml:space="preserve">                $ref: 'TS29571_CommonData.yaml#/components/schemas/ProblemDetails'</w:t>
      </w:r>
    </w:p>
    <w:p w14:paraId="50C7CB30"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BCACDC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E45F163" w14:textId="77777777" w:rsidR="009267D1" w:rsidRPr="007021DF" w:rsidRDefault="009267D1" w:rsidP="009267D1">
      <w:pPr>
        <w:pStyle w:val="PL"/>
      </w:pPr>
      <w:r w:rsidRPr="007021DF">
        <w:t xml:space="preserve">          content:</w:t>
      </w:r>
    </w:p>
    <w:p w14:paraId="6C4A3A7B" w14:textId="77777777" w:rsidR="009267D1" w:rsidRPr="007021DF" w:rsidRDefault="009267D1" w:rsidP="009267D1">
      <w:pPr>
        <w:pStyle w:val="PL"/>
      </w:pPr>
      <w:r w:rsidRPr="007021DF">
        <w:t xml:space="preserve">            application/problem+json:</w:t>
      </w:r>
    </w:p>
    <w:p w14:paraId="76B26084" w14:textId="77777777" w:rsidR="009267D1" w:rsidRPr="007021DF" w:rsidRDefault="009267D1" w:rsidP="009267D1">
      <w:pPr>
        <w:pStyle w:val="PL"/>
      </w:pPr>
      <w:r w:rsidRPr="007021DF">
        <w:t xml:space="preserve">              schema:</w:t>
      </w:r>
    </w:p>
    <w:p w14:paraId="342D8E15" w14:textId="77777777" w:rsidR="009267D1" w:rsidRPr="007021DF" w:rsidRDefault="009267D1" w:rsidP="009267D1">
      <w:pPr>
        <w:pStyle w:val="PL"/>
        <w:rPr>
          <w:lang w:eastAsia="zh-CN"/>
        </w:rPr>
      </w:pPr>
      <w:r w:rsidRPr="007021DF">
        <w:t xml:space="preserve">                $ref: 'TS29571_CommonData.yaml#/components/schemas/ProblemDetails'</w:t>
      </w:r>
    </w:p>
    <w:p w14:paraId="2A691F7D" w14:textId="77777777" w:rsidR="000D5B1E" w:rsidRDefault="000D5B1E" w:rsidP="009267D1">
      <w:pPr>
        <w:pStyle w:val="PL"/>
      </w:pPr>
    </w:p>
    <w:p w14:paraId="52B08548" w14:textId="77777777" w:rsidR="009267D1" w:rsidRPr="007021DF" w:rsidRDefault="009267D1" w:rsidP="009267D1">
      <w:pPr>
        <w:pStyle w:val="PL"/>
      </w:pPr>
      <w:r w:rsidRPr="007021DF">
        <w:t xml:space="preserve">  /ue-contexts/{supi}/sendsms:</w:t>
      </w:r>
    </w:p>
    <w:p w14:paraId="58F60A33" w14:textId="77777777" w:rsidR="009267D1" w:rsidRPr="007021DF" w:rsidRDefault="009267D1" w:rsidP="009267D1">
      <w:pPr>
        <w:pStyle w:val="PL"/>
      </w:pPr>
      <w:r w:rsidRPr="007021DF">
        <w:t xml:space="preserve">    post:</w:t>
      </w:r>
    </w:p>
    <w:p w14:paraId="71F227B5" w14:textId="77777777" w:rsidR="009267D1" w:rsidRPr="007021DF" w:rsidRDefault="009267D1" w:rsidP="009267D1">
      <w:pPr>
        <w:pStyle w:val="PL"/>
      </w:pPr>
      <w:r w:rsidRPr="007021DF">
        <w:t xml:space="preserve">      summary: Send SMS payload for a given UE</w:t>
      </w:r>
    </w:p>
    <w:p w14:paraId="71EA3B25" w14:textId="77777777" w:rsidR="009267D1" w:rsidRPr="007021DF" w:rsidRDefault="009267D1" w:rsidP="009267D1">
      <w:pPr>
        <w:pStyle w:val="PL"/>
      </w:pPr>
      <w:r w:rsidRPr="007021DF">
        <w:t xml:space="preserve">      operationId: SendSMS</w:t>
      </w:r>
    </w:p>
    <w:p w14:paraId="41EBE5F7" w14:textId="77777777" w:rsidR="009267D1" w:rsidRPr="007021DF" w:rsidRDefault="009267D1" w:rsidP="009267D1">
      <w:pPr>
        <w:pStyle w:val="PL"/>
      </w:pPr>
      <w:r w:rsidRPr="007021DF">
        <w:t xml:space="preserve">      tags:</w:t>
      </w:r>
    </w:p>
    <w:p w14:paraId="11E20163" w14:textId="77777777" w:rsidR="009267D1" w:rsidRPr="007021DF" w:rsidRDefault="009267D1" w:rsidP="009267D1">
      <w:pPr>
        <w:pStyle w:val="PL"/>
      </w:pPr>
      <w:r w:rsidRPr="007021DF">
        <w:t xml:space="preserve">        - </w:t>
      </w:r>
      <w:r w:rsidR="00BF736F" w:rsidRPr="005805FF">
        <w:t>Send SMS payload in uplink direction</w:t>
      </w:r>
    </w:p>
    <w:p w14:paraId="265BDF79" w14:textId="77777777" w:rsidR="009267D1" w:rsidRPr="007021DF" w:rsidRDefault="009267D1" w:rsidP="009267D1">
      <w:pPr>
        <w:pStyle w:val="PL"/>
      </w:pPr>
      <w:r w:rsidRPr="007021DF">
        <w:t xml:space="preserve">      parameters:</w:t>
      </w:r>
    </w:p>
    <w:p w14:paraId="2D98FAC0" w14:textId="77777777" w:rsidR="009267D1" w:rsidRPr="007021DF" w:rsidRDefault="009267D1" w:rsidP="009267D1">
      <w:pPr>
        <w:pStyle w:val="PL"/>
      </w:pPr>
      <w:r w:rsidRPr="007021DF">
        <w:t xml:space="preserve">        - name: supi</w:t>
      </w:r>
    </w:p>
    <w:p w14:paraId="60D870C3" w14:textId="77777777" w:rsidR="009267D1" w:rsidRPr="007021DF" w:rsidRDefault="009267D1" w:rsidP="009267D1">
      <w:pPr>
        <w:pStyle w:val="PL"/>
      </w:pPr>
      <w:r w:rsidRPr="007021DF">
        <w:t xml:space="preserve">          in: path</w:t>
      </w:r>
    </w:p>
    <w:p w14:paraId="6A6AE0F3" w14:textId="77777777" w:rsidR="009267D1" w:rsidRPr="007021DF" w:rsidRDefault="009267D1" w:rsidP="009267D1">
      <w:pPr>
        <w:pStyle w:val="PL"/>
      </w:pPr>
      <w:r w:rsidRPr="007021DF">
        <w:t xml:space="preserve">          required: true</w:t>
      </w:r>
    </w:p>
    <w:p w14:paraId="2144AAA3" w14:textId="77777777" w:rsidR="009267D1" w:rsidRPr="007021DF" w:rsidRDefault="009267D1" w:rsidP="009267D1">
      <w:pPr>
        <w:pStyle w:val="PL"/>
      </w:pPr>
      <w:r w:rsidRPr="007021DF">
        <w:t xml:space="preserve">          description: Subscriber Permanent Identifier (SUPI)</w:t>
      </w:r>
    </w:p>
    <w:p w14:paraId="6252F951" w14:textId="77777777" w:rsidR="009267D1" w:rsidRPr="007021DF" w:rsidRDefault="009267D1" w:rsidP="009267D1">
      <w:pPr>
        <w:pStyle w:val="PL"/>
      </w:pPr>
      <w:r w:rsidRPr="007021DF">
        <w:t xml:space="preserve">          schema:</w:t>
      </w:r>
    </w:p>
    <w:p w14:paraId="24338AEB" w14:textId="77777777" w:rsidR="009267D1" w:rsidRPr="007021DF" w:rsidRDefault="009267D1" w:rsidP="009267D1">
      <w:pPr>
        <w:pStyle w:val="PL"/>
      </w:pPr>
      <w:r w:rsidRPr="007021DF">
        <w:t xml:space="preserve">            type: string</w:t>
      </w:r>
    </w:p>
    <w:p w14:paraId="686521D3" w14:textId="77777777" w:rsidR="009267D1" w:rsidRPr="007021DF" w:rsidRDefault="009267D1" w:rsidP="009267D1">
      <w:pPr>
        <w:pStyle w:val="PL"/>
      </w:pPr>
      <w:r w:rsidRPr="007021DF">
        <w:t xml:space="preserve">      requestBody:</w:t>
      </w:r>
    </w:p>
    <w:p w14:paraId="0ACF8E4C" w14:textId="77777777" w:rsidR="009267D1" w:rsidRPr="007021DF" w:rsidRDefault="009267D1" w:rsidP="009267D1">
      <w:pPr>
        <w:pStyle w:val="PL"/>
      </w:pPr>
      <w:r w:rsidRPr="007021DF">
        <w:t xml:space="preserve">        content:</w:t>
      </w:r>
    </w:p>
    <w:p w14:paraId="5792A9A3" w14:textId="77777777" w:rsidR="009267D1" w:rsidRPr="007021DF" w:rsidRDefault="009267D1" w:rsidP="009267D1">
      <w:pPr>
        <w:pStyle w:val="PL"/>
      </w:pPr>
      <w:r w:rsidRPr="007021DF">
        <w:t xml:space="preserve">          multipart/related:</w:t>
      </w:r>
    </w:p>
    <w:p w14:paraId="3082BC9D" w14:textId="77777777" w:rsidR="009267D1" w:rsidRPr="007021DF" w:rsidRDefault="009267D1" w:rsidP="009267D1">
      <w:pPr>
        <w:pStyle w:val="PL"/>
      </w:pPr>
      <w:r w:rsidRPr="007021DF">
        <w:t xml:space="preserve">            schema:</w:t>
      </w:r>
    </w:p>
    <w:p w14:paraId="228AAA2E" w14:textId="77777777" w:rsidR="009267D1" w:rsidRPr="007021DF" w:rsidRDefault="009267D1" w:rsidP="009267D1">
      <w:pPr>
        <w:pStyle w:val="PL"/>
      </w:pPr>
      <w:r w:rsidRPr="007021DF">
        <w:t xml:space="preserve">              type: object</w:t>
      </w:r>
    </w:p>
    <w:p w14:paraId="3CAF63B4" w14:textId="77777777" w:rsidR="009267D1" w:rsidRPr="007021DF" w:rsidRDefault="009267D1" w:rsidP="009267D1">
      <w:pPr>
        <w:pStyle w:val="PL"/>
      </w:pPr>
      <w:r w:rsidRPr="007021DF">
        <w:t xml:space="preserve">              properties:</w:t>
      </w:r>
    </w:p>
    <w:p w14:paraId="2F90C4B0" w14:textId="77777777" w:rsidR="009267D1" w:rsidRPr="007021DF" w:rsidRDefault="009267D1" w:rsidP="009267D1">
      <w:pPr>
        <w:pStyle w:val="PL"/>
      </w:pPr>
      <w:r w:rsidRPr="007021DF">
        <w:t xml:space="preserve">                jsonData:</w:t>
      </w:r>
    </w:p>
    <w:p w14:paraId="5FD654AD" w14:textId="77777777" w:rsidR="009267D1" w:rsidRPr="007021DF" w:rsidRDefault="009267D1" w:rsidP="009267D1">
      <w:pPr>
        <w:pStyle w:val="PL"/>
      </w:pPr>
      <w:r w:rsidRPr="007021DF">
        <w:t xml:space="preserve">                  $ref: '#/components/schemas/SmsRecordData'</w:t>
      </w:r>
    </w:p>
    <w:p w14:paraId="3C7B484A" w14:textId="77777777" w:rsidR="009267D1" w:rsidRPr="007021DF" w:rsidRDefault="009267D1" w:rsidP="009267D1">
      <w:pPr>
        <w:pStyle w:val="PL"/>
      </w:pPr>
      <w:r w:rsidRPr="007021DF">
        <w:t xml:space="preserve">                binaryPayload:</w:t>
      </w:r>
    </w:p>
    <w:p w14:paraId="609117BF" w14:textId="77777777" w:rsidR="009267D1" w:rsidRPr="007021DF" w:rsidRDefault="009267D1" w:rsidP="009267D1">
      <w:pPr>
        <w:pStyle w:val="PL"/>
      </w:pPr>
      <w:r w:rsidRPr="007021DF">
        <w:t xml:space="preserve">                  type: string</w:t>
      </w:r>
    </w:p>
    <w:p w14:paraId="3948E490" w14:textId="77777777" w:rsidR="009267D1" w:rsidRPr="007021DF" w:rsidRDefault="009267D1" w:rsidP="009267D1">
      <w:pPr>
        <w:pStyle w:val="PL"/>
      </w:pPr>
      <w:r w:rsidRPr="007021DF">
        <w:t xml:space="preserve">                  format: binary</w:t>
      </w:r>
    </w:p>
    <w:p w14:paraId="3C752A8D" w14:textId="77777777" w:rsidR="009267D1" w:rsidRPr="007021DF" w:rsidRDefault="009267D1" w:rsidP="009267D1">
      <w:pPr>
        <w:pStyle w:val="PL"/>
      </w:pPr>
      <w:r w:rsidRPr="007021DF">
        <w:t xml:space="preserve">            encoding:</w:t>
      </w:r>
    </w:p>
    <w:p w14:paraId="75EE2C93" w14:textId="77777777" w:rsidR="009267D1" w:rsidRPr="007021DF" w:rsidRDefault="009267D1" w:rsidP="009267D1">
      <w:pPr>
        <w:pStyle w:val="PL"/>
      </w:pPr>
      <w:r w:rsidRPr="007021DF">
        <w:t xml:space="preserve">              jsonData:</w:t>
      </w:r>
    </w:p>
    <w:p w14:paraId="4D30FCF0" w14:textId="77777777" w:rsidR="009267D1" w:rsidRPr="007021DF" w:rsidRDefault="009267D1" w:rsidP="009267D1">
      <w:pPr>
        <w:pStyle w:val="PL"/>
      </w:pPr>
      <w:r w:rsidRPr="007021DF">
        <w:t xml:space="preserve">                contentType: application/json</w:t>
      </w:r>
    </w:p>
    <w:p w14:paraId="6B644EA3" w14:textId="77777777" w:rsidR="009267D1" w:rsidRPr="007021DF" w:rsidRDefault="009267D1" w:rsidP="009267D1">
      <w:pPr>
        <w:pStyle w:val="PL"/>
      </w:pPr>
      <w:r w:rsidRPr="007021DF">
        <w:t xml:space="preserve">              binaryPayload:</w:t>
      </w:r>
    </w:p>
    <w:p w14:paraId="0229C00D" w14:textId="77777777" w:rsidR="009267D1" w:rsidRPr="007021DF" w:rsidRDefault="009267D1" w:rsidP="009267D1">
      <w:pPr>
        <w:pStyle w:val="PL"/>
      </w:pPr>
      <w:r w:rsidRPr="007021DF">
        <w:t xml:space="preserve">                contentType: application/vnd.3gpp.sms</w:t>
      </w:r>
    </w:p>
    <w:p w14:paraId="16B95784" w14:textId="77777777" w:rsidR="009267D1" w:rsidRPr="007021DF" w:rsidRDefault="009267D1" w:rsidP="009267D1">
      <w:pPr>
        <w:pStyle w:val="PL"/>
      </w:pPr>
      <w:r w:rsidRPr="007021DF">
        <w:t xml:space="preserve">                headers:</w:t>
      </w:r>
    </w:p>
    <w:p w14:paraId="5F5F1D8C" w14:textId="77777777" w:rsidR="009267D1" w:rsidRPr="007021DF" w:rsidRDefault="009267D1" w:rsidP="009267D1">
      <w:pPr>
        <w:pStyle w:val="PL"/>
      </w:pPr>
      <w:r w:rsidRPr="007021DF">
        <w:t xml:space="preserve">                  Content-Id:</w:t>
      </w:r>
    </w:p>
    <w:p w14:paraId="5EFD7659" w14:textId="77777777" w:rsidR="009267D1" w:rsidRPr="007021DF" w:rsidRDefault="009267D1" w:rsidP="009267D1">
      <w:pPr>
        <w:pStyle w:val="PL"/>
      </w:pPr>
      <w:r w:rsidRPr="007021DF">
        <w:t xml:space="preserve">                    schema:</w:t>
      </w:r>
    </w:p>
    <w:p w14:paraId="3CB22327" w14:textId="77777777" w:rsidR="009267D1" w:rsidRPr="007021DF" w:rsidRDefault="009267D1" w:rsidP="009267D1">
      <w:pPr>
        <w:pStyle w:val="PL"/>
      </w:pPr>
      <w:r w:rsidRPr="007021DF">
        <w:t xml:space="preserve">                      type: string</w:t>
      </w:r>
    </w:p>
    <w:p w14:paraId="18FB5B73" w14:textId="77777777" w:rsidR="009267D1" w:rsidRPr="007021DF" w:rsidRDefault="009267D1" w:rsidP="009267D1">
      <w:pPr>
        <w:pStyle w:val="PL"/>
      </w:pPr>
      <w:r w:rsidRPr="007021DF">
        <w:t xml:space="preserve">        required: true</w:t>
      </w:r>
    </w:p>
    <w:p w14:paraId="7DEFFACE" w14:textId="77777777" w:rsidR="009267D1" w:rsidRPr="007021DF" w:rsidRDefault="009267D1" w:rsidP="009267D1">
      <w:pPr>
        <w:pStyle w:val="PL"/>
      </w:pPr>
      <w:r w:rsidRPr="007021DF">
        <w:t xml:space="preserve">      responses:</w:t>
      </w:r>
    </w:p>
    <w:p w14:paraId="7A759B3B" w14:textId="77777777" w:rsidR="009267D1" w:rsidRPr="007021DF" w:rsidRDefault="009267D1" w:rsidP="009267D1">
      <w:pPr>
        <w:pStyle w:val="PL"/>
      </w:pPr>
      <w:r w:rsidRPr="007021DF">
        <w:t xml:space="preserve">        '200':</w:t>
      </w:r>
    </w:p>
    <w:p w14:paraId="0CD123F1" w14:textId="77777777" w:rsidR="009267D1" w:rsidRPr="007021DF" w:rsidRDefault="009267D1" w:rsidP="009267D1">
      <w:pPr>
        <w:pStyle w:val="PL"/>
      </w:pPr>
      <w:r w:rsidRPr="007021DF">
        <w:t xml:space="preserve">          description: SMS payload is received by SMSF, and is being delivered out</w:t>
      </w:r>
    </w:p>
    <w:p w14:paraId="4E5C919E" w14:textId="77777777" w:rsidR="009267D1" w:rsidRPr="007021DF" w:rsidRDefault="009267D1" w:rsidP="009267D1">
      <w:pPr>
        <w:pStyle w:val="PL"/>
      </w:pPr>
      <w:r w:rsidRPr="007021DF">
        <w:t xml:space="preserve">          content:</w:t>
      </w:r>
    </w:p>
    <w:p w14:paraId="504B35A9" w14:textId="77777777" w:rsidR="009267D1" w:rsidRPr="007021DF" w:rsidRDefault="009267D1" w:rsidP="009267D1">
      <w:pPr>
        <w:pStyle w:val="PL"/>
      </w:pPr>
      <w:r w:rsidRPr="007021DF">
        <w:t xml:space="preserve">            application/json:</w:t>
      </w:r>
    </w:p>
    <w:p w14:paraId="7056775F" w14:textId="77777777" w:rsidR="009267D1" w:rsidRPr="007021DF" w:rsidRDefault="009267D1" w:rsidP="009267D1">
      <w:pPr>
        <w:pStyle w:val="PL"/>
      </w:pPr>
      <w:r w:rsidRPr="007021DF">
        <w:t xml:space="preserve">              schema:</w:t>
      </w:r>
    </w:p>
    <w:p w14:paraId="402E75B1" w14:textId="77777777" w:rsidR="009267D1" w:rsidRPr="007021DF" w:rsidRDefault="009267D1" w:rsidP="009267D1">
      <w:pPr>
        <w:pStyle w:val="PL"/>
      </w:pPr>
      <w:r w:rsidRPr="007021DF">
        <w:t xml:space="preserve">                $ref: '#/components/schemas/SmsRecordDeliveryData'</w:t>
      </w:r>
    </w:p>
    <w:p w14:paraId="5165DCA5"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25AD8051"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B5817B" w14:textId="77777777" w:rsidR="00887D99" w:rsidRPr="00046E6A" w:rsidRDefault="00887D99" w:rsidP="00887D99">
      <w:pPr>
        <w:pStyle w:val="PL"/>
        <w:rPr>
          <w:lang w:val="en-US"/>
        </w:rPr>
      </w:pPr>
      <w:r w:rsidRPr="00046E6A">
        <w:rPr>
          <w:lang w:val="en-US"/>
        </w:rPr>
        <w:t xml:space="preserve">        '308':</w:t>
      </w:r>
    </w:p>
    <w:p w14:paraId="287FABAE" w14:textId="0BA42969" w:rsidR="00964F5F" w:rsidRPr="002E5CBA" w:rsidRDefault="00964F5F" w:rsidP="00964F5F">
      <w:pPr>
        <w:pStyle w:val="PL"/>
        <w:rPr>
          <w:lang w:val="en-US"/>
        </w:rPr>
      </w:pPr>
      <w:r w:rsidRPr="002E5CBA">
        <w:rPr>
          <w:lang w:val="en-US"/>
        </w:rPr>
        <w:t xml:space="preserve">        </w:t>
      </w:r>
      <w:r>
        <w:rPr>
          <w:lang w:val="en-US"/>
        </w:rPr>
        <w:t xml:space="preserve">  $ref: </w:t>
      </w:r>
      <w:r w:rsidRPr="00690A26">
        <w:t>'TS29571_CommonData.yaml#/components/</w:t>
      </w:r>
      <w:r>
        <w:t>responses/30</w:t>
      </w:r>
      <w:r w:rsidR="0071777F">
        <w:t>8</w:t>
      </w:r>
      <w:r>
        <w:t>'</w:t>
      </w:r>
    </w:p>
    <w:p w14:paraId="7D7830E0"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6F80E78"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754FC644" w14:textId="77777777" w:rsidR="009267D1" w:rsidRPr="007021DF" w:rsidRDefault="009267D1" w:rsidP="009267D1">
      <w:pPr>
        <w:pStyle w:val="PL"/>
      </w:pPr>
      <w:r w:rsidRPr="007021DF">
        <w:t xml:space="preserve">          content:</w:t>
      </w:r>
    </w:p>
    <w:p w14:paraId="10761325" w14:textId="77777777" w:rsidR="009267D1" w:rsidRPr="007021DF" w:rsidRDefault="009267D1" w:rsidP="009267D1">
      <w:pPr>
        <w:pStyle w:val="PL"/>
      </w:pPr>
      <w:r w:rsidRPr="007021DF">
        <w:t xml:space="preserve">            application/problem+json:</w:t>
      </w:r>
    </w:p>
    <w:p w14:paraId="1CC93069" w14:textId="77777777" w:rsidR="009267D1" w:rsidRPr="007021DF" w:rsidRDefault="009267D1" w:rsidP="009267D1">
      <w:pPr>
        <w:pStyle w:val="PL"/>
      </w:pPr>
      <w:r w:rsidRPr="007021DF">
        <w:t xml:space="preserve">              schema:</w:t>
      </w:r>
    </w:p>
    <w:p w14:paraId="6D52E7EF" w14:textId="77777777" w:rsidR="009267D1" w:rsidRPr="007021DF" w:rsidRDefault="009267D1" w:rsidP="009267D1">
      <w:pPr>
        <w:pStyle w:val="PL"/>
        <w:rPr>
          <w:lang w:eastAsia="zh-CN"/>
        </w:rPr>
      </w:pPr>
      <w:r w:rsidRPr="007021DF">
        <w:t xml:space="preserve">                $ref: 'TS29571_CommonData.yaml#/components/schemas/ProblemDetails'</w:t>
      </w:r>
    </w:p>
    <w:p w14:paraId="2098BA15" w14:textId="77777777" w:rsidR="009267D1" w:rsidRPr="007021DF" w:rsidRDefault="009267D1" w:rsidP="009267D1">
      <w:pPr>
        <w:pStyle w:val="PL"/>
      </w:pPr>
      <w:r w:rsidRPr="007021DF">
        <w:t xml:space="preserve">        '403':</w:t>
      </w:r>
    </w:p>
    <w:p w14:paraId="1E276DA8" w14:textId="77777777" w:rsidR="009267D1" w:rsidRPr="007021DF" w:rsidRDefault="009267D1" w:rsidP="009267D1">
      <w:pPr>
        <w:pStyle w:val="PL"/>
      </w:pPr>
      <w:r w:rsidRPr="007021DF">
        <w:t xml:space="preserve">          description: Unable to deliver SMS at SMSF</w:t>
      </w:r>
    </w:p>
    <w:p w14:paraId="69A67815" w14:textId="77777777" w:rsidR="009267D1" w:rsidRPr="007021DF" w:rsidRDefault="009267D1" w:rsidP="009267D1">
      <w:pPr>
        <w:pStyle w:val="PL"/>
      </w:pPr>
      <w:r w:rsidRPr="007021DF">
        <w:t xml:space="preserve">          content:</w:t>
      </w:r>
    </w:p>
    <w:p w14:paraId="3259A45B" w14:textId="77777777" w:rsidR="009267D1" w:rsidRPr="007021DF" w:rsidRDefault="009267D1" w:rsidP="009267D1">
      <w:pPr>
        <w:pStyle w:val="PL"/>
      </w:pPr>
      <w:r w:rsidRPr="007021DF">
        <w:lastRenderedPageBreak/>
        <w:t xml:space="preserve">            application/problem+json:</w:t>
      </w:r>
    </w:p>
    <w:p w14:paraId="34031206" w14:textId="77777777" w:rsidR="009267D1" w:rsidRPr="007021DF" w:rsidRDefault="009267D1" w:rsidP="009267D1">
      <w:pPr>
        <w:pStyle w:val="PL"/>
      </w:pPr>
      <w:r w:rsidRPr="007021DF">
        <w:t xml:space="preserve">              schema:</w:t>
      </w:r>
    </w:p>
    <w:p w14:paraId="74D73749" w14:textId="77777777" w:rsidR="009267D1" w:rsidRPr="007021DF" w:rsidRDefault="009267D1" w:rsidP="009267D1">
      <w:pPr>
        <w:pStyle w:val="PL"/>
      </w:pPr>
      <w:r w:rsidRPr="007021DF">
        <w:t xml:space="preserve">                $ref: 'TS29571_CommonData.yaml#/components/schemas/ProblemDetails'</w:t>
      </w:r>
    </w:p>
    <w:p w14:paraId="7F70D3D1"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267AF323"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55CE4315" w14:textId="77777777" w:rsidR="009267D1" w:rsidRPr="007021DF" w:rsidRDefault="009267D1" w:rsidP="009267D1">
      <w:pPr>
        <w:pStyle w:val="PL"/>
      </w:pPr>
      <w:r w:rsidRPr="007021DF">
        <w:t xml:space="preserve">          content:</w:t>
      </w:r>
    </w:p>
    <w:p w14:paraId="64F04D66" w14:textId="77777777" w:rsidR="009267D1" w:rsidRPr="007021DF" w:rsidRDefault="009267D1" w:rsidP="009267D1">
      <w:pPr>
        <w:pStyle w:val="PL"/>
      </w:pPr>
      <w:r w:rsidRPr="007021DF">
        <w:t xml:space="preserve">            application/problem+json:</w:t>
      </w:r>
    </w:p>
    <w:p w14:paraId="71D63AE9" w14:textId="77777777" w:rsidR="009267D1" w:rsidRPr="007021DF" w:rsidRDefault="009267D1" w:rsidP="009267D1">
      <w:pPr>
        <w:pStyle w:val="PL"/>
      </w:pPr>
      <w:r w:rsidRPr="007021DF">
        <w:t xml:space="preserve">              schema:</w:t>
      </w:r>
    </w:p>
    <w:p w14:paraId="429EFC53" w14:textId="77777777" w:rsidR="009267D1" w:rsidRPr="007021DF" w:rsidRDefault="009267D1" w:rsidP="009267D1">
      <w:pPr>
        <w:pStyle w:val="PL"/>
        <w:rPr>
          <w:lang w:eastAsia="zh-CN"/>
        </w:rPr>
      </w:pPr>
      <w:r w:rsidRPr="007021DF">
        <w:t xml:space="preserve">                $ref: 'TS29571_CommonData.yaml#/components/schemas/ProblemDetails'</w:t>
      </w:r>
    </w:p>
    <w:p w14:paraId="6842C368"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644F6304"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5496826B" w14:textId="77777777" w:rsidR="009267D1" w:rsidRPr="007021DF" w:rsidRDefault="009267D1" w:rsidP="009267D1">
      <w:pPr>
        <w:pStyle w:val="PL"/>
      </w:pPr>
      <w:r w:rsidRPr="007021DF">
        <w:t xml:space="preserve">          content:</w:t>
      </w:r>
    </w:p>
    <w:p w14:paraId="2D162747" w14:textId="77777777" w:rsidR="009267D1" w:rsidRPr="007021DF" w:rsidRDefault="009267D1" w:rsidP="009267D1">
      <w:pPr>
        <w:pStyle w:val="PL"/>
      </w:pPr>
      <w:r w:rsidRPr="007021DF">
        <w:t xml:space="preserve">            application/problem+json:</w:t>
      </w:r>
    </w:p>
    <w:p w14:paraId="45ED918E" w14:textId="77777777" w:rsidR="009267D1" w:rsidRPr="007021DF" w:rsidRDefault="009267D1" w:rsidP="009267D1">
      <w:pPr>
        <w:pStyle w:val="PL"/>
      </w:pPr>
      <w:r w:rsidRPr="007021DF">
        <w:t xml:space="preserve">              schema:</w:t>
      </w:r>
    </w:p>
    <w:p w14:paraId="45F5C85B" w14:textId="77777777" w:rsidR="009267D1" w:rsidRPr="007021DF" w:rsidRDefault="009267D1" w:rsidP="009267D1">
      <w:pPr>
        <w:pStyle w:val="PL"/>
        <w:rPr>
          <w:lang w:eastAsia="zh-CN"/>
        </w:rPr>
      </w:pPr>
      <w:r w:rsidRPr="007021DF">
        <w:t xml:space="preserve">                $ref: 'TS29571_CommonData.yaml#/components/schemas/ProblemDetails'</w:t>
      </w:r>
    </w:p>
    <w:p w14:paraId="1DE9C692" w14:textId="77777777" w:rsidR="000D5B1E" w:rsidRDefault="000D5B1E" w:rsidP="009267D1">
      <w:pPr>
        <w:pStyle w:val="PL"/>
      </w:pPr>
    </w:p>
    <w:p w14:paraId="011427C0" w14:textId="77777777" w:rsidR="009267D1" w:rsidRPr="007021DF" w:rsidRDefault="009267D1" w:rsidP="009267D1">
      <w:pPr>
        <w:pStyle w:val="PL"/>
      </w:pPr>
      <w:r w:rsidRPr="007021DF">
        <w:t>components:</w:t>
      </w:r>
    </w:p>
    <w:p w14:paraId="2C737F72" w14:textId="77777777" w:rsidR="000D5B1E" w:rsidRDefault="000D5B1E" w:rsidP="009267D1">
      <w:pPr>
        <w:pStyle w:val="PL"/>
        <w:rPr>
          <w:lang w:val="en-US"/>
        </w:rPr>
      </w:pPr>
    </w:p>
    <w:p w14:paraId="7D45984F" w14:textId="77777777" w:rsidR="009267D1" w:rsidRPr="007021DF" w:rsidRDefault="009267D1" w:rsidP="009267D1">
      <w:pPr>
        <w:pStyle w:val="PL"/>
        <w:rPr>
          <w:lang w:val="en-US"/>
        </w:rPr>
      </w:pPr>
      <w:r w:rsidRPr="007021DF">
        <w:rPr>
          <w:lang w:val="en-US"/>
        </w:rPr>
        <w:t xml:space="preserve">  securitySchemes:</w:t>
      </w:r>
    </w:p>
    <w:p w14:paraId="71F10B4E" w14:textId="77777777" w:rsidR="009267D1" w:rsidRPr="007021DF" w:rsidRDefault="009267D1" w:rsidP="009267D1">
      <w:pPr>
        <w:pStyle w:val="PL"/>
        <w:rPr>
          <w:lang w:val="en-US"/>
        </w:rPr>
      </w:pPr>
      <w:r w:rsidRPr="007021DF">
        <w:rPr>
          <w:lang w:val="en-US"/>
        </w:rPr>
        <w:t xml:space="preserve">    oAuth2ClientCredentials:</w:t>
      </w:r>
    </w:p>
    <w:p w14:paraId="474B9769" w14:textId="77777777" w:rsidR="009267D1" w:rsidRPr="007021DF" w:rsidRDefault="009267D1" w:rsidP="009267D1">
      <w:pPr>
        <w:pStyle w:val="PL"/>
        <w:rPr>
          <w:lang w:val="en-US"/>
        </w:rPr>
      </w:pPr>
      <w:r w:rsidRPr="007021DF">
        <w:rPr>
          <w:lang w:val="en-US"/>
        </w:rPr>
        <w:t xml:space="preserve">      type: oauth2</w:t>
      </w:r>
    </w:p>
    <w:p w14:paraId="39FC7C86" w14:textId="77777777" w:rsidR="009267D1" w:rsidRPr="007021DF" w:rsidRDefault="009267D1" w:rsidP="009267D1">
      <w:pPr>
        <w:pStyle w:val="PL"/>
        <w:rPr>
          <w:lang w:val="en-US"/>
        </w:rPr>
      </w:pPr>
      <w:r w:rsidRPr="007021DF">
        <w:rPr>
          <w:lang w:val="en-US"/>
        </w:rPr>
        <w:t xml:space="preserve">      flows:</w:t>
      </w:r>
    </w:p>
    <w:p w14:paraId="2641F14E" w14:textId="77777777" w:rsidR="009267D1" w:rsidRPr="007021DF" w:rsidRDefault="009267D1" w:rsidP="009267D1">
      <w:pPr>
        <w:pStyle w:val="PL"/>
        <w:rPr>
          <w:lang w:val="en-US"/>
        </w:rPr>
      </w:pPr>
      <w:r w:rsidRPr="007021DF">
        <w:rPr>
          <w:lang w:val="en-US"/>
        </w:rPr>
        <w:t xml:space="preserve">        clientCredentials:</w:t>
      </w:r>
    </w:p>
    <w:p w14:paraId="4AD301E5"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1BFC8FC0" w14:textId="77777777" w:rsidR="009267D1" w:rsidRPr="007021DF" w:rsidRDefault="009267D1" w:rsidP="009267D1">
      <w:pPr>
        <w:pStyle w:val="PL"/>
        <w:rPr>
          <w:lang w:val="en-US"/>
        </w:rPr>
      </w:pPr>
      <w:r w:rsidRPr="007021DF">
        <w:rPr>
          <w:lang w:val="en-US"/>
        </w:rPr>
        <w:t xml:space="preserve">          scopes:</w:t>
      </w:r>
    </w:p>
    <w:p w14:paraId="43237F42"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65ECF8ED" w14:textId="77777777" w:rsidR="000D5B1E" w:rsidRDefault="000D5B1E" w:rsidP="009267D1">
      <w:pPr>
        <w:pStyle w:val="PL"/>
      </w:pPr>
    </w:p>
    <w:p w14:paraId="43D5DDE5" w14:textId="77777777" w:rsidR="009267D1" w:rsidRDefault="009267D1" w:rsidP="009267D1">
      <w:pPr>
        <w:pStyle w:val="PL"/>
      </w:pPr>
      <w:r w:rsidRPr="007021DF">
        <w:t xml:space="preserve">  schemas:</w:t>
      </w:r>
    </w:p>
    <w:p w14:paraId="4F1684FF" w14:textId="77777777" w:rsidR="000D5B1E" w:rsidRPr="007021DF" w:rsidRDefault="000D5B1E" w:rsidP="009267D1">
      <w:pPr>
        <w:pStyle w:val="PL"/>
      </w:pPr>
    </w:p>
    <w:p w14:paraId="7EAE68A3" w14:textId="77777777" w:rsidR="009267D1" w:rsidRPr="007021DF" w:rsidRDefault="009267D1" w:rsidP="009267D1">
      <w:pPr>
        <w:pStyle w:val="PL"/>
      </w:pPr>
      <w:r w:rsidRPr="007021DF">
        <w:t xml:space="preserve">    UeSmsContextData:</w:t>
      </w:r>
    </w:p>
    <w:p w14:paraId="03F13C3D" w14:textId="77777777" w:rsidR="009267D1" w:rsidRPr="007021DF" w:rsidRDefault="009267D1" w:rsidP="009267D1">
      <w:pPr>
        <w:pStyle w:val="PL"/>
      </w:pPr>
      <w:r w:rsidRPr="007021DF">
        <w:t xml:space="preserve">      type: object</w:t>
      </w:r>
    </w:p>
    <w:p w14:paraId="58A0AFEC" w14:textId="77777777" w:rsidR="009267D1" w:rsidRPr="007021DF" w:rsidRDefault="009267D1" w:rsidP="009267D1">
      <w:pPr>
        <w:pStyle w:val="PL"/>
      </w:pPr>
      <w:r w:rsidRPr="007021DF">
        <w:t xml:space="preserve">      required:</w:t>
      </w:r>
    </w:p>
    <w:p w14:paraId="2789E0AE" w14:textId="77777777" w:rsidR="009267D1" w:rsidRPr="007021DF" w:rsidRDefault="009267D1" w:rsidP="009267D1">
      <w:pPr>
        <w:pStyle w:val="PL"/>
      </w:pPr>
      <w:r w:rsidRPr="007021DF">
        <w:t xml:space="preserve">        - supi</w:t>
      </w:r>
    </w:p>
    <w:p w14:paraId="6F7D34EC" w14:textId="77777777" w:rsidR="009267D1" w:rsidRPr="007021DF" w:rsidRDefault="009267D1" w:rsidP="009267D1">
      <w:pPr>
        <w:pStyle w:val="PL"/>
      </w:pPr>
      <w:r w:rsidRPr="007021DF">
        <w:t xml:space="preserve">        - amfId</w:t>
      </w:r>
    </w:p>
    <w:p w14:paraId="3164270A" w14:textId="77777777" w:rsidR="009267D1" w:rsidRPr="007021DF" w:rsidRDefault="009267D1" w:rsidP="009267D1">
      <w:pPr>
        <w:pStyle w:val="PL"/>
      </w:pPr>
      <w:r w:rsidRPr="007021DF">
        <w:t xml:space="preserve">        - accessType</w:t>
      </w:r>
    </w:p>
    <w:p w14:paraId="6A3A7449" w14:textId="77777777" w:rsidR="009267D1" w:rsidRPr="007021DF" w:rsidRDefault="009267D1" w:rsidP="009267D1">
      <w:pPr>
        <w:pStyle w:val="PL"/>
      </w:pPr>
      <w:r w:rsidRPr="007021DF">
        <w:t xml:space="preserve">      properties:</w:t>
      </w:r>
    </w:p>
    <w:p w14:paraId="5F8C0390" w14:textId="77777777" w:rsidR="009267D1" w:rsidRPr="007021DF" w:rsidRDefault="009267D1" w:rsidP="009267D1">
      <w:pPr>
        <w:pStyle w:val="PL"/>
      </w:pPr>
      <w:r w:rsidRPr="007021DF">
        <w:t xml:space="preserve">        supi:</w:t>
      </w:r>
    </w:p>
    <w:p w14:paraId="19718C7F"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3427AE2B"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71516CC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5BC7013B" w14:textId="77777777" w:rsidR="009267D1" w:rsidRPr="007021DF" w:rsidRDefault="009267D1" w:rsidP="009267D1">
      <w:pPr>
        <w:pStyle w:val="PL"/>
      </w:pPr>
      <w:r w:rsidRPr="007021DF">
        <w:t xml:space="preserve">        amfId:</w:t>
      </w:r>
    </w:p>
    <w:p w14:paraId="7C8726D9"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67EA3AAE"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1FDA1C20" w14:textId="77777777" w:rsidR="009267D1" w:rsidRPr="007021DF" w:rsidRDefault="009267D1" w:rsidP="009267D1">
      <w:pPr>
        <w:pStyle w:val="PL"/>
        <w:rPr>
          <w:lang w:eastAsia="zh-CN"/>
        </w:rPr>
      </w:pPr>
      <w:r w:rsidRPr="007021DF">
        <w:rPr>
          <w:rFonts w:hint="eastAsia"/>
          <w:lang w:eastAsia="zh-CN"/>
        </w:rPr>
        <w:t xml:space="preserve">          type: array</w:t>
      </w:r>
    </w:p>
    <w:p w14:paraId="0D75B538" w14:textId="77777777" w:rsidR="009267D1" w:rsidRPr="007021DF" w:rsidRDefault="009267D1" w:rsidP="009267D1">
      <w:pPr>
        <w:pStyle w:val="PL"/>
        <w:rPr>
          <w:lang w:eastAsia="zh-CN"/>
        </w:rPr>
      </w:pPr>
      <w:r w:rsidRPr="007021DF">
        <w:rPr>
          <w:rFonts w:hint="eastAsia"/>
          <w:lang w:eastAsia="zh-CN"/>
        </w:rPr>
        <w:t xml:space="preserve">          items:</w:t>
      </w:r>
    </w:p>
    <w:p w14:paraId="77B5E4A8"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1811ED88" w14:textId="77777777" w:rsidR="009267D1" w:rsidRPr="007021DF" w:rsidRDefault="009267D1" w:rsidP="009267D1">
      <w:pPr>
        <w:pStyle w:val="PL"/>
        <w:rPr>
          <w:lang w:eastAsia="zh-CN"/>
        </w:rPr>
      </w:pPr>
      <w:r w:rsidRPr="007021DF">
        <w:rPr>
          <w:rFonts w:hint="eastAsia"/>
          <w:lang w:eastAsia="zh-CN"/>
        </w:rPr>
        <w:t xml:space="preserve">          minItems: 1</w:t>
      </w:r>
    </w:p>
    <w:p w14:paraId="02D22E7C" w14:textId="77777777" w:rsidR="009267D1" w:rsidRPr="007021DF" w:rsidRDefault="009267D1" w:rsidP="009267D1">
      <w:pPr>
        <w:pStyle w:val="PL"/>
      </w:pPr>
      <w:r w:rsidRPr="007021DF">
        <w:t xml:space="preserve">        accessType:</w:t>
      </w:r>
    </w:p>
    <w:p w14:paraId="544E07BD"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08BBC72" w14:textId="77777777" w:rsidR="00FA7B46" w:rsidRDefault="00FA7B46" w:rsidP="00FA7B46">
      <w:pPr>
        <w:pStyle w:val="PL"/>
      </w:pPr>
      <w:r w:rsidRPr="007021DF">
        <w:t xml:space="preserve">        </w:t>
      </w:r>
      <w:r>
        <w:t>additionalA</w:t>
      </w:r>
      <w:r w:rsidRPr="007021DF">
        <w:t>ccessType:</w:t>
      </w:r>
    </w:p>
    <w:p w14:paraId="1BC949A4"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141AE575" w14:textId="77777777" w:rsidR="009267D1" w:rsidRPr="007021DF" w:rsidRDefault="009267D1" w:rsidP="009267D1">
      <w:pPr>
        <w:pStyle w:val="PL"/>
      </w:pPr>
      <w:r w:rsidRPr="007021DF">
        <w:t xml:space="preserve">        gpsi:</w:t>
      </w:r>
    </w:p>
    <w:p w14:paraId="66E17AE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733552CC" w14:textId="77777777" w:rsidR="009267D1" w:rsidRPr="007021DF" w:rsidRDefault="009267D1" w:rsidP="009267D1">
      <w:pPr>
        <w:pStyle w:val="PL"/>
      </w:pPr>
      <w:r w:rsidRPr="007021DF">
        <w:t xml:space="preserve">        ueLocation:</w:t>
      </w:r>
    </w:p>
    <w:p w14:paraId="5FB65C9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720BBA4A" w14:textId="77777777" w:rsidR="009267D1" w:rsidRPr="007021DF" w:rsidRDefault="009267D1" w:rsidP="009267D1">
      <w:pPr>
        <w:pStyle w:val="PL"/>
      </w:pPr>
      <w:r w:rsidRPr="007021DF">
        <w:t xml:space="preserve">        ueTimeZone:</w:t>
      </w:r>
    </w:p>
    <w:p w14:paraId="46F69F1F"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7E433403" w14:textId="77777777" w:rsidR="009267D1" w:rsidRPr="007021DF" w:rsidRDefault="009267D1" w:rsidP="009267D1">
      <w:pPr>
        <w:pStyle w:val="PL"/>
      </w:pPr>
      <w:r w:rsidRPr="007021DF">
        <w:t xml:space="preserve">        traceData:</w:t>
      </w:r>
    </w:p>
    <w:p w14:paraId="732F496D" w14:textId="77777777" w:rsidR="009267D1" w:rsidRPr="007021DF" w:rsidRDefault="009267D1" w:rsidP="009267D1">
      <w:pPr>
        <w:pStyle w:val="PL"/>
      </w:pPr>
      <w:r w:rsidRPr="007021DF">
        <w:t xml:space="preserve">          $ref: 'TS29571_CommonData.yaml#/components/schemas/TraceData'</w:t>
      </w:r>
    </w:p>
    <w:p w14:paraId="7820E1FD" w14:textId="77777777" w:rsidR="009267D1" w:rsidRPr="007021DF" w:rsidRDefault="009267D1" w:rsidP="009267D1">
      <w:pPr>
        <w:pStyle w:val="PL"/>
      </w:pPr>
      <w:r w:rsidRPr="007021DF">
        <w:t xml:space="preserve">        backupAmfInfo:</w:t>
      </w:r>
    </w:p>
    <w:p w14:paraId="208AAFCE" w14:textId="77777777" w:rsidR="009267D1" w:rsidRPr="007021DF" w:rsidRDefault="009267D1" w:rsidP="009267D1">
      <w:pPr>
        <w:pStyle w:val="PL"/>
      </w:pPr>
      <w:r w:rsidRPr="007021DF">
        <w:t xml:space="preserve">          type: array</w:t>
      </w:r>
    </w:p>
    <w:p w14:paraId="03874649" w14:textId="77777777" w:rsidR="009267D1" w:rsidRPr="007021DF" w:rsidRDefault="009267D1" w:rsidP="009267D1">
      <w:pPr>
        <w:pStyle w:val="PL"/>
      </w:pPr>
      <w:r w:rsidRPr="007021DF">
        <w:t xml:space="preserve">          items:</w:t>
      </w:r>
    </w:p>
    <w:p w14:paraId="77A006D4" w14:textId="77777777" w:rsidR="009267D1" w:rsidRPr="007021DF" w:rsidRDefault="009267D1" w:rsidP="009267D1">
      <w:pPr>
        <w:pStyle w:val="PL"/>
      </w:pPr>
      <w:r w:rsidRPr="007021DF">
        <w:t xml:space="preserve">            $ref: 'TS29571_CommonData.yaml#/components/schemas/BackupAmfInfo'</w:t>
      </w:r>
    </w:p>
    <w:p w14:paraId="5132E894" w14:textId="77777777" w:rsidR="009267D1" w:rsidRPr="007021DF" w:rsidRDefault="009267D1" w:rsidP="009267D1">
      <w:pPr>
        <w:pStyle w:val="PL"/>
        <w:rPr>
          <w:lang w:eastAsia="zh-CN"/>
        </w:rPr>
      </w:pPr>
      <w:r w:rsidRPr="007021DF">
        <w:rPr>
          <w:rFonts w:hint="eastAsia"/>
          <w:lang w:eastAsia="zh-CN"/>
        </w:rPr>
        <w:t xml:space="preserve">          minItems: 1</w:t>
      </w:r>
    </w:p>
    <w:p w14:paraId="29114F75" w14:textId="77777777" w:rsidR="009267D1" w:rsidRPr="007021DF" w:rsidRDefault="009267D1" w:rsidP="009267D1">
      <w:pPr>
        <w:pStyle w:val="PL"/>
      </w:pPr>
      <w:r w:rsidRPr="007021DF">
        <w:t xml:space="preserve">        udmGroupId:</w:t>
      </w:r>
    </w:p>
    <w:p w14:paraId="1821FF3E" w14:textId="77777777" w:rsidR="009267D1" w:rsidRPr="007021DF" w:rsidRDefault="009267D1" w:rsidP="009267D1">
      <w:pPr>
        <w:pStyle w:val="PL"/>
      </w:pPr>
      <w:r w:rsidRPr="007021DF">
        <w:t xml:space="preserve">          $ref: 'TS29571_CommonData.yaml#/components/schemas/NfGroupId'</w:t>
      </w:r>
    </w:p>
    <w:p w14:paraId="6B49A8CA" w14:textId="77777777" w:rsidR="009267D1" w:rsidRPr="007021DF" w:rsidRDefault="009267D1" w:rsidP="009267D1">
      <w:pPr>
        <w:pStyle w:val="PL"/>
      </w:pPr>
      <w:r w:rsidRPr="007021DF">
        <w:t xml:space="preserve">        routingIndicator:</w:t>
      </w:r>
    </w:p>
    <w:p w14:paraId="03DD413A" w14:textId="77777777" w:rsidR="009267D1" w:rsidRPr="007021DF" w:rsidRDefault="009267D1" w:rsidP="009267D1">
      <w:pPr>
        <w:pStyle w:val="PL"/>
      </w:pPr>
      <w:r w:rsidRPr="007021DF">
        <w:t xml:space="preserve">          type: string</w:t>
      </w:r>
    </w:p>
    <w:p w14:paraId="5A1BFAA7" w14:textId="77777777" w:rsidR="009267D1" w:rsidRPr="007021DF" w:rsidRDefault="009267D1" w:rsidP="009267D1">
      <w:pPr>
        <w:pStyle w:val="PL"/>
      </w:pPr>
      <w:r w:rsidRPr="007021DF">
        <w:t xml:space="preserve">        </w:t>
      </w:r>
      <w:r>
        <w:t>ratType</w:t>
      </w:r>
      <w:r w:rsidRPr="007021DF">
        <w:t>:</w:t>
      </w:r>
    </w:p>
    <w:p w14:paraId="7E6BB56D" w14:textId="77777777" w:rsidR="009267D1" w:rsidRDefault="009267D1" w:rsidP="009267D1">
      <w:pPr>
        <w:pStyle w:val="PL"/>
      </w:pPr>
      <w:r w:rsidRPr="007021DF">
        <w:t xml:space="preserve">          $ref: 'TS29571_CommonData.ya</w:t>
      </w:r>
      <w:r>
        <w:t>ml#/components/schemas/RatType</w:t>
      </w:r>
      <w:r w:rsidRPr="007021DF">
        <w:t>'</w:t>
      </w:r>
    </w:p>
    <w:p w14:paraId="051C11DC" w14:textId="77777777" w:rsidR="00FA7B46" w:rsidRPr="007021DF" w:rsidRDefault="00FA7B46" w:rsidP="00FA7B46">
      <w:pPr>
        <w:pStyle w:val="PL"/>
      </w:pPr>
      <w:r w:rsidRPr="007021DF">
        <w:t xml:space="preserve">        </w:t>
      </w:r>
      <w:r>
        <w:t>additionalRatType</w:t>
      </w:r>
      <w:r w:rsidRPr="007021DF">
        <w:t>:</w:t>
      </w:r>
    </w:p>
    <w:p w14:paraId="20E5D0C2" w14:textId="77777777" w:rsidR="00FA7B46" w:rsidRDefault="00FA7B46" w:rsidP="00FA7B46">
      <w:pPr>
        <w:pStyle w:val="PL"/>
      </w:pPr>
      <w:r w:rsidRPr="007021DF">
        <w:t xml:space="preserve">          $ref: 'TS29571_CommonData.ya</w:t>
      </w:r>
      <w:r>
        <w:t>ml#/components/schemas/RatType</w:t>
      </w:r>
      <w:r w:rsidRPr="007021DF">
        <w:t>'</w:t>
      </w:r>
    </w:p>
    <w:p w14:paraId="2B865FEB" w14:textId="77777777" w:rsidR="00C42E49" w:rsidRPr="003B2883" w:rsidRDefault="00C42E49" w:rsidP="00C42E49">
      <w:pPr>
        <w:pStyle w:val="PL"/>
      </w:pPr>
      <w:r w:rsidRPr="003B2883">
        <w:t xml:space="preserve">        supportedFeatures:</w:t>
      </w:r>
    </w:p>
    <w:p w14:paraId="5D1A921C" w14:textId="77777777" w:rsidR="00C42E49" w:rsidRPr="003B2883" w:rsidRDefault="00C42E49" w:rsidP="00C42E49">
      <w:pPr>
        <w:pStyle w:val="PL"/>
      </w:pPr>
      <w:r w:rsidRPr="003B2883">
        <w:t xml:space="preserve">          $ref: 'TS29571_CommonData.yaml#/components/schemas/SupportedFeatures'</w:t>
      </w:r>
    </w:p>
    <w:p w14:paraId="2DF90FDE" w14:textId="77777777" w:rsidR="000D5B1E" w:rsidRDefault="000D5B1E" w:rsidP="009267D1">
      <w:pPr>
        <w:pStyle w:val="PL"/>
      </w:pPr>
    </w:p>
    <w:p w14:paraId="5F6430E9" w14:textId="77777777" w:rsidR="009267D1" w:rsidRPr="007021DF" w:rsidRDefault="009267D1" w:rsidP="009267D1">
      <w:pPr>
        <w:pStyle w:val="PL"/>
      </w:pPr>
      <w:r w:rsidRPr="007021DF">
        <w:t xml:space="preserve">    SmsRecordData:</w:t>
      </w:r>
    </w:p>
    <w:p w14:paraId="21B53456" w14:textId="77777777" w:rsidR="009267D1" w:rsidRPr="007021DF" w:rsidRDefault="009267D1" w:rsidP="009267D1">
      <w:pPr>
        <w:pStyle w:val="PL"/>
      </w:pPr>
      <w:r w:rsidRPr="007021DF">
        <w:t xml:space="preserve">      type: object</w:t>
      </w:r>
    </w:p>
    <w:p w14:paraId="3FA58AFA" w14:textId="77777777" w:rsidR="009267D1" w:rsidRPr="007021DF" w:rsidRDefault="009267D1" w:rsidP="009267D1">
      <w:pPr>
        <w:pStyle w:val="PL"/>
      </w:pPr>
      <w:r w:rsidRPr="007021DF">
        <w:t xml:space="preserve">      required:</w:t>
      </w:r>
    </w:p>
    <w:p w14:paraId="4CD17A74" w14:textId="77777777" w:rsidR="009267D1" w:rsidRPr="007021DF" w:rsidRDefault="009267D1" w:rsidP="009267D1">
      <w:pPr>
        <w:pStyle w:val="PL"/>
        <w:rPr>
          <w:lang w:eastAsia="zh-CN"/>
        </w:rPr>
      </w:pPr>
      <w:r w:rsidRPr="007021DF">
        <w:lastRenderedPageBreak/>
        <w:t xml:space="preserve">        - </w:t>
      </w:r>
      <w:r w:rsidRPr="007021DF">
        <w:rPr>
          <w:rFonts w:hint="eastAsia"/>
          <w:lang w:eastAsia="zh-CN"/>
        </w:rPr>
        <w:t>smsRecordId</w:t>
      </w:r>
    </w:p>
    <w:p w14:paraId="1B53819E" w14:textId="77777777" w:rsidR="009267D1" w:rsidRPr="007021DF" w:rsidRDefault="009267D1" w:rsidP="009267D1">
      <w:pPr>
        <w:pStyle w:val="PL"/>
        <w:rPr>
          <w:lang w:eastAsia="zh-CN"/>
        </w:rPr>
      </w:pPr>
      <w:r w:rsidRPr="007021DF">
        <w:t xml:space="preserve">        - smsPayload</w:t>
      </w:r>
    </w:p>
    <w:p w14:paraId="6DA05D31" w14:textId="77777777" w:rsidR="009267D1" w:rsidRPr="007021DF" w:rsidRDefault="009267D1" w:rsidP="009267D1">
      <w:pPr>
        <w:pStyle w:val="PL"/>
      </w:pPr>
      <w:r w:rsidRPr="007021DF">
        <w:t xml:space="preserve">      properties:</w:t>
      </w:r>
    </w:p>
    <w:p w14:paraId="3C2415FD"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4F6C680C"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0CE065BC" w14:textId="77777777" w:rsidR="009267D1" w:rsidRPr="007021DF" w:rsidRDefault="009267D1" w:rsidP="009267D1">
      <w:pPr>
        <w:pStyle w:val="PL"/>
      </w:pPr>
      <w:r w:rsidRPr="007021DF">
        <w:t xml:space="preserve">        smsPayload:</w:t>
      </w:r>
    </w:p>
    <w:p w14:paraId="17AB9AD1"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D5EFC46" w14:textId="77777777" w:rsidR="009267D1" w:rsidRPr="007021DF" w:rsidRDefault="009267D1" w:rsidP="009267D1">
      <w:pPr>
        <w:pStyle w:val="PL"/>
      </w:pPr>
      <w:r w:rsidRPr="007021DF">
        <w:t xml:space="preserve">        accessType:</w:t>
      </w:r>
    </w:p>
    <w:p w14:paraId="3000D3AF"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2AC5BAA4" w14:textId="77777777" w:rsidR="009267D1" w:rsidRPr="007021DF" w:rsidRDefault="009267D1" w:rsidP="009267D1">
      <w:pPr>
        <w:pStyle w:val="PL"/>
      </w:pPr>
      <w:r w:rsidRPr="007021DF">
        <w:t xml:space="preserve">        gpsi:</w:t>
      </w:r>
    </w:p>
    <w:p w14:paraId="7E95E5C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579D69C5"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CEFA04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1FE4AB59" w14:textId="77777777" w:rsidR="009267D1" w:rsidRPr="007021DF" w:rsidRDefault="009267D1" w:rsidP="009267D1">
      <w:pPr>
        <w:pStyle w:val="PL"/>
      </w:pPr>
      <w:r w:rsidRPr="007021DF">
        <w:t xml:space="preserve">        ueLocation:</w:t>
      </w:r>
    </w:p>
    <w:p w14:paraId="228E29D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42E89D10" w14:textId="77777777" w:rsidR="009267D1" w:rsidRPr="007021DF" w:rsidRDefault="009267D1" w:rsidP="009267D1">
      <w:pPr>
        <w:pStyle w:val="PL"/>
      </w:pPr>
      <w:r w:rsidRPr="007021DF">
        <w:t xml:space="preserve">        ueTimeZone:</w:t>
      </w:r>
    </w:p>
    <w:p w14:paraId="70DE34DE"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46E27A56" w14:textId="77777777" w:rsidR="000D5B1E" w:rsidRDefault="000D5B1E" w:rsidP="009267D1">
      <w:pPr>
        <w:pStyle w:val="PL"/>
      </w:pPr>
    </w:p>
    <w:p w14:paraId="179F227C"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4EFAB002" w14:textId="77777777" w:rsidR="009267D1" w:rsidRPr="007021DF" w:rsidRDefault="009267D1" w:rsidP="009267D1">
      <w:pPr>
        <w:pStyle w:val="PL"/>
      </w:pPr>
      <w:r w:rsidRPr="007021DF">
        <w:t xml:space="preserve">      type: string</w:t>
      </w:r>
    </w:p>
    <w:p w14:paraId="797C020A" w14:textId="77777777" w:rsidR="000D5B1E" w:rsidRDefault="000D5B1E" w:rsidP="009267D1">
      <w:pPr>
        <w:pStyle w:val="PL"/>
      </w:pPr>
    </w:p>
    <w:p w14:paraId="023F2914" w14:textId="77777777" w:rsidR="009267D1" w:rsidRPr="007021DF" w:rsidRDefault="009267D1" w:rsidP="009267D1">
      <w:pPr>
        <w:pStyle w:val="PL"/>
      </w:pPr>
      <w:r w:rsidRPr="007021DF">
        <w:t xml:space="preserve">    SmsRecordDeliveryData:</w:t>
      </w:r>
    </w:p>
    <w:p w14:paraId="4C178A67" w14:textId="77777777" w:rsidR="009267D1" w:rsidRPr="007021DF" w:rsidRDefault="009267D1" w:rsidP="009267D1">
      <w:pPr>
        <w:pStyle w:val="PL"/>
      </w:pPr>
      <w:r w:rsidRPr="007021DF">
        <w:t xml:space="preserve">      type: object</w:t>
      </w:r>
    </w:p>
    <w:p w14:paraId="3E257CB8" w14:textId="77777777" w:rsidR="009267D1" w:rsidRPr="007021DF" w:rsidRDefault="009267D1" w:rsidP="009267D1">
      <w:pPr>
        <w:pStyle w:val="PL"/>
      </w:pPr>
      <w:r w:rsidRPr="007021DF">
        <w:t xml:space="preserve">      required:</w:t>
      </w:r>
    </w:p>
    <w:p w14:paraId="3F2E6D85"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732C5683" w14:textId="77777777" w:rsidR="009267D1" w:rsidRPr="007021DF" w:rsidRDefault="009267D1" w:rsidP="009267D1">
      <w:pPr>
        <w:pStyle w:val="PL"/>
      </w:pPr>
      <w:r w:rsidRPr="007021DF">
        <w:t xml:space="preserve">        - </w:t>
      </w:r>
      <w:r w:rsidRPr="007021DF">
        <w:rPr>
          <w:rFonts w:hint="eastAsia"/>
          <w:lang w:eastAsia="zh-CN"/>
        </w:rPr>
        <w:t>deliveryStatus</w:t>
      </w:r>
    </w:p>
    <w:p w14:paraId="06FFDF92" w14:textId="77777777" w:rsidR="009267D1" w:rsidRPr="007021DF" w:rsidRDefault="009267D1" w:rsidP="009267D1">
      <w:pPr>
        <w:pStyle w:val="PL"/>
      </w:pPr>
      <w:r w:rsidRPr="007021DF">
        <w:t xml:space="preserve">      properties:</w:t>
      </w:r>
    </w:p>
    <w:p w14:paraId="2130A0C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195E496"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4E6F41F5"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1D422A53"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256740CE" w14:textId="77777777" w:rsidR="000D5B1E" w:rsidRDefault="000D5B1E" w:rsidP="009267D1">
      <w:pPr>
        <w:pStyle w:val="PL"/>
      </w:pPr>
    </w:p>
    <w:p w14:paraId="0E5E6F39"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57DD929B" w14:textId="77777777" w:rsidR="009267D1" w:rsidRPr="007021DF" w:rsidRDefault="009267D1" w:rsidP="009267D1">
      <w:pPr>
        <w:pStyle w:val="PL"/>
      </w:pPr>
      <w:r w:rsidRPr="007021DF">
        <w:t xml:space="preserve">      type: string</w:t>
      </w:r>
    </w:p>
    <w:p w14:paraId="6A4E2749" w14:textId="77777777" w:rsidR="009267D1" w:rsidRPr="007021DF" w:rsidRDefault="009267D1" w:rsidP="009267D1">
      <w:pPr>
        <w:pStyle w:val="PL"/>
      </w:pPr>
      <w:r w:rsidRPr="007021DF">
        <w:t xml:space="preserve">      enum:</w:t>
      </w:r>
    </w:p>
    <w:p w14:paraId="534619B3"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4354BD5F"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24F1BB15" w14:textId="77777777" w:rsidR="009267D1" w:rsidRDefault="009267D1" w:rsidP="009267D1">
      <w:pPr>
        <w:pStyle w:val="PL"/>
        <w:rPr>
          <w:lang w:eastAsia="zh-CN"/>
        </w:rPr>
      </w:pPr>
      <w:r w:rsidRPr="007021DF">
        <w:rPr>
          <w:rFonts w:hint="eastAsia"/>
          <w:lang w:eastAsia="zh-CN"/>
        </w:rPr>
        <w:t xml:space="preserve">        - SMS_DELIVERY_FAILED</w:t>
      </w:r>
    </w:p>
    <w:p w14:paraId="68A2D8BD"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4A61A8C5" w14:textId="77777777" w:rsidR="009267D1" w:rsidRPr="007021DF" w:rsidRDefault="009267D1" w:rsidP="009267D1">
      <w:pPr>
        <w:pStyle w:val="PL"/>
        <w:rPr>
          <w:lang w:eastAsia="zh-CN"/>
        </w:rPr>
      </w:pPr>
    </w:p>
    <w:p w14:paraId="1F946CCD" w14:textId="77777777" w:rsidR="009267D1" w:rsidRPr="007021DF" w:rsidRDefault="009267D1" w:rsidP="009267D1">
      <w:pPr>
        <w:pStyle w:val="Heading8"/>
        <w:rPr>
          <w:lang w:val="fr-FR"/>
        </w:rPr>
      </w:pPr>
      <w:bookmarkStart w:id="557" w:name="historyclause"/>
      <w:r w:rsidRPr="007021DF">
        <w:br w:type="page"/>
      </w:r>
      <w:bookmarkStart w:id="558" w:name="_Toc25227289"/>
      <w:bookmarkStart w:id="559" w:name="_Toc34039632"/>
      <w:bookmarkStart w:id="560" w:name="_Toc39046831"/>
      <w:bookmarkStart w:id="561" w:name="_Toc42934413"/>
      <w:bookmarkStart w:id="562" w:name="_Toc49844629"/>
      <w:bookmarkStart w:id="563" w:name="_Toc56519270"/>
      <w:bookmarkStart w:id="564" w:name="_Toc98501589"/>
      <w:r w:rsidRPr="007021DF">
        <w:rPr>
          <w:lang w:val="en-US"/>
        </w:rPr>
        <w:lastRenderedPageBreak/>
        <w:t>Annex B (Inform</w:t>
      </w:r>
      <w:r w:rsidRPr="007021DF">
        <w:rPr>
          <w:lang w:val="fr-FR"/>
        </w:rPr>
        <w:t>ative):</w:t>
      </w:r>
      <w:r w:rsidRPr="007021DF">
        <w:rPr>
          <w:lang w:val="fr-FR"/>
        </w:rPr>
        <w:br/>
        <w:t>HTTP Multipart Messages</w:t>
      </w:r>
      <w:bookmarkEnd w:id="558"/>
      <w:bookmarkEnd w:id="559"/>
      <w:bookmarkEnd w:id="560"/>
      <w:bookmarkEnd w:id="561"/>
      <w:bookmarkEnd w:id="562"/>
      <w:bookmarkEnd w:id="563"/>
      <w:bookmarkEnd w:id="564"/>
    </w:p>
    <w:p w14:paraId="1C1EC925" w14:textId="77777777" w:rsidR="009267D1" w:rsidRPr="007021DF" w:rsidRDefault="009267D1" w:rsidP="009267D1">
      <w:pPr>
        <w:pStyle w:val="Heading2"/>
        <w:rPr>
          <w:lang w:val="en-US"/>
        </w:rPr>
      </w:pPr>
      <w:bookmarkStart w:id="565" w:name="_Toc25227290"/>
      <w:bookmarkStart w:id="566" w:name="_Toc34039633"/>
      <w:bookmarkStart w:id="567" w:name="_Toc39046832"/>
      <w:bookmarkStart w:id="568" w:name="_Toc42934414"/>
      <w:bookmarkStart w:id="569" w:name="_Toc49844630"/>
      <w:bookmarkStart w:id="570" w:name="_Toc56519271"/>
      <w:bookmarkStart w:id="571" w:name="_Toc98501590"/>
      <w:r w:rsidRPr="007021DF">
        <w:rPr>
          <w:lang w:val="en-US"/>
        </w:rPr>
        <w:t>B.1</w:t>
      </w:r>
      <w:r w:rsidRPr="007021DF">
        <w:rPr>
          <w:lang w:val="en-US"/>
        </w:rPr>
        <w:tab/>
        <w:t>Example of HTTP multipart message</w:t>
      </w:r>
      <w:bookmarkEnd w:id="565"/>
      <w:bookmarkEnd w:id="566"/>
      <w:bookmarkEnd w:id="567"/>
      <w:bookmarkEnd w:id="568"/>
      <w:bookmarkEnd w:id="569"/>
      <w:bookmarkEnd w:id="570"/>
      <w:bookmarkEnd w:id="571"/>
    </w:p>
    <w:p w14:paraId="64174DA8"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6D0B0F3A"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C54252C" w14:textId="77777777" w:rsidR="009267D1" w:rsidRDefault="009267D1" w:rsidP="009267D1">
      <w:pPr>
        <w:pStyle w:val="Heading2"/>
        <w:rPr>
          <w:lang w:eastAsia="zh-CN"/>
        </w:rPr>
      </w:pPr>
      <w:bookmarkStart w:id="572" w:name="_Toc25227291"/>
      <w:bookmarkStart w:id="573" w:name="_Toc34039634"/>
      <w:bookmarkStart w:id="574" w:name="_Toc39046833"/>
      <w:bookmarkStart w:id="575" w:name="_Toc42934415"/>
      <w:bookmarkStart w:id="576" w:name="_Toc49844631"/>
      <w:bookmarkStart w:id="577" w:name="_Toc56519272"/>
      <w:bookmarkStart w:id="578" w:name="_Toc98501591"/>
      <w:r w:rsidRPr="007021DF">
        <w:t>B.2</w:t>
      </w:r>
      <w:r w:rsidRPr="007021DF">
        <w:tab/>
      </w:r>
      <w:r w:rsidRPr="007021DF">
        <w:rPr>
          <w:rFonts w:hint="eastAsia"/>
          <w:lang w:eastAsia="zh-CN"/>
        </w:rPr>
        <w:t>Void</w:t>
      </w:r>
      <w:bookmarkEnd w:id="572"/>
      <w:bookmarkEnd w:id="573"/>
      <w:bookmarkEnd w:id="574"/>
      <w:bookmarkEnd w:id="575"/>
      <w:bookmarkEnd w:id="576"/>
      <w:bookmarkEnd w:id="577"/>
      <w:bookmarkEnd w:id="578"/>
    </w:p>
    <w:p w14:paraId="2322E1A0" w14:textId="77777777" w:rsidR="009267D1" w:rsidRPr="00EF3FFA" w:rsidRDefault="009267D1" w:rsidP="009267D1">
      <w:pPr>
        <w:rPr>
          <w:lang w:val="en-US" w:eastAsia="fr-FR"/>
        </w:rPr>
      </w:pPr>
    </w:p>
    <w:p w14:paraId="0C368C66" w14:textId="77777777" w:rsidR="009267D1" w:rsidRDefault="009267D1" w:rsidP="009267D1">
      <w:pPr>
        <w:pStyle w:val="Heading2"/>
      </w:pPr>
      <w:bookmarkStart w:id="579" w:name="_Toc25227292"/>
      <w:bookmarkStart w:id="580" w:name="_Toc34039635"/>
      <w:bookmarkStart w:id="581" w:name="_Toc39046834"/>
      <w:bookmarkStart w:id="582" w:name="_Toc42934416"/>
      <w:bookmarkStart w:id="583" w:name="_Toc49844632"/>
      <w:bookmarkStart w:id="584" w:name="_Toc56519273"/>
      <w:bookmarkStart w:id="585" w:name="_Toc9850159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79"/>
      <w:bookmarkEnd w:id="580"/>
      <w:bookmarkEnd w:id="581"/>
      <w:bookmarkEnd w:id="582"/>
      <w:bookmarkEnd w:id="583"/>
      <w:bookmarkEnd w:id="584"/>
      <w:bookmarkEnd w:id="585"/>
    </w:p>
    <w:p w14:paraId="23B4CD4B" w14:textId="77777777" w:rsidR="009267D1" w:rsidRDefault="009267D1" w:rsidP="009267D1">
      <w:pPr>
        <w:rPr>
          <w:lang w:val="en-US"/>
        </w:rPr>
      </w:pPr>
      <w:r>
        <w:rPr>
          <w:rFonts w:hint="eastAsia"/>
          <w:lang w:eastAsia="zh-CN"/>
        </w:rPr>
        <w:t>Example HTTP multipart message with SMS binary data:</w:t>
      </w:r>
    </w:p>
    <w:p w14:paraId="6A347E7A" w14:textId="77777777" w:rsidR="009267D1" w:rsidRPr="00D36DA7" w:rsidRDefault="009267D1" w:rsidP="009267D1">
      <w:pPr>
        <w:pStyle w:val="PL"/>
        <w:rPr>
          <w:lang w:val="en-US" w:eastAsia="zh-CN"/>
        </w:rPr>
      </w:pPr>
    </w:p>
    <w:p w14:paraId="7AE4EC0D"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B40B7D8"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CD99C88"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0356D6B1" w14:textId="77777777" w:rsidR="009267D1" w:rsidRPr="006B6648" w:rsidRDefault="009267D1" w:rsidP="009267D1">
      <w:pPr>
        <w:pStyle w:val="PL"/>
        <w:ind w:leftChars="200" w:left="400"/>
        <w:rPr>
          <w:lang w:val="en-US" w:eastAsia="fr-FR"/>
        </w:rPr>
      </w:pPr>
    </w:p>
    <w:p w14:paraId="3576EA24" w14:textId="77777777" w:rsidR="009267D1" w:rsidRPr="00AC60A1" w:rsidRDefault="009267D1" w:rsidP="009267D1">
      <w:pPr>
        <w:pStyle w:val="PL"/>
        <w:ind w:leftChars="200" w:left="400"/>
        <w:rPr>
          <w:lang w:val="en-US" w:eastAsia="fr-FR"/>
        </w:rPr>
      </w:pPr>
      <w:r w:rsidRPr="00AC60A1">
        <w:rPr>
          <w:lang w:val="en-US" w:eastAsia="fr-FR"/>
        </w:rPr>
        <w:t>------Boundary</w:t>
      </w:r>
    </w:p>
    <w:p w14:paraId="2E013681"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7F94BB04" w14:textId="77777777" w:rsidR="009267D1" w:rsidRDefault="009267D1" w:rsidP="009267D1">
      <w:pPr>
        <w:pStyle w:val="PL"/>
        <w:ind w:leftChars="200" w:left="400"/>
        <w:rPr>
          <w:lang w:val="en-US" w:eastAsia="fr-FR"/>
        </w:rPr>
      </w:pPr>
    </w:p>
    <w:p w14:paraId="07D78596" w14:textId="77777777" w:rsidR="009267D1" w:rsidRPr="00374AB0" w:rsidRDefault="009267D1" w:rsidP="009267D1">
      <w:pPr>
        <w:pStyle w:val="PL"/>
        <w:ind w:leftChars="200" w:left="400"/>
        <w:rPr>
          <w:lang w:val="en-US" w:eastAsia="fr-FR"/>
        </w:rPr>
      </w:pPr>
      <w:r w:rsidRPr="00374AB0">
        <w:rPr>
          <w:lang w:val="en-US" w:eastAsia="fr-FR"/>
        </w:rPr>
        <w:t>{</w:t>
      </w:r>
    </w:p>
    <w:p w14:paraId="722C8C27"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3209AB01"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37F22280"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5F2259DF"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3DEA3E4"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4F424089"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3BB2B863"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52588807"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29675B1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D1F8149"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3CAFC33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3DE1960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2469F4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3A5A55B8" w14:textId="77777777" w:rsidR="009267D1" w:rsidRDefault="009267D1" w:rsidP="009267D1">
      <w:pPr>
        <w:pStyle w:val="PL"/>
        <w:ind w:leftChars="200" w:left="400"/>
        <w:rPr>
          <w:lang w:val="en-US" w:eastAsia="zh-CN"/>
        </w:rPr>
      </w:pPr>
      <w:r>
        <w:rPr>
          <w:rFonts w:hint="eastAsia"/>
          <w:lang w:val="en-US" w:eastAsia="zh-CN"/>
        </w:rPr>
        <w:t xml:space="preserve">                },</w:t>
      </w:r>
    </w:p>
    <w:p w14:paraId="36973A4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62A385BD"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4E9C9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00DA5381"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52C23F0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0F7B341" w14:textId="77777777" w:rsidR="009267D1" w:rsidRDefault="009267D1" w:rsidP="009267D1">
      <w:pPr>
        <w:pStyle w:val="PL"/>
        <w:ind w:leftChars="200" w:left="400"/>
        <w:rPr>
          <w:lang w:val="en-US" w:eastAsia="zh-CN"/>
        </w:rPr>
      </w:pPr>
      <w:r>
        <w:rPr>
          <w:rFonts w:hint="eastAsia"/>
          <w:lang w:val="en-US" w:eastAsia="zh-CN"/>
        </w:rPr>
        <w:t xml:space="preserve">                },</w:t>
      </w:r>
    </w:p>
    <w:p w14:paraId="39A471CC"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74AE66E4" w14:textId="77777777" w:rsidR="009267D1" w:rsidRDefault="009267D1" w:rsidP="009267D1">
      <w:pPr>
        <w:pStyle w:val="PL"/>
        <w:ind w:leftChars="200" w:left="400"/>
        <w:rPr>
          <w:lang w:val="en-US" w:eastAsia="zh-CN"/>
        </w:rPr>
      </w:pPr>
      <w:r>
        <w:rPr>
          <w:rFonts w:hint="eastAsia"/>
          <w:lang w:val="en-US" w:eastAsia="zh-CN"/>
        </w:rPr>
        <w:t xml:space="preserve">            }</w:t>
      </w:r>
    </w:p>
    <w:p w14:paraId="61AE1E94" w14:textId="77777777" w:rsidR="009267D1" w:rsidRDefault="009267D1" w:rsidP="009267D1">
      <w:pPr>
        <w:pStyle w:val="PL"/>
        <w:ind w:leftChars="200" w:left="400"/>
        <w:rPr>
          <w:lang w:val="en-US" w:eastAsia="zh-CN"/>
        </w:rPr>
      </w:pPr>
      <w:r>
        <w:rPr>
          <w:rFonts w:hint="eastAsia"/>
          <w:lang w:val="en-US" w:eastAsia="zh-CN"/>
        </w:rPr>
        <w:t xml:space="preserve">        }</w:t>
      </w:r>
    </w:p>
    <w:p w14:paraId="6FD80761"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4D9FF87E"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0D0CD51D" w14:textId="77777777" w:rsidR="009267D1" w:rsidRDefault="009267D1" w:rsidP="009267D1">
      <w:pPr>
        <w:pStyle w:val="PL"/>
        <w:ind w:leftChars="200" w:left="400"/>
        <w:rPr>
          <w:lang w:val="en-US" w:eastAsia="fr-FR"/>
        </w:rPr>
      </w:pPr>
      <w:r w:rsidRPr="006B6648">
        <w:rPr>
          <w:lang w:val="en-US" w:eastAsia="fr-FR"/>
        </w:rPr>
        <w:t>}</w:t>
      </w:r>
    </w:p>
    <w:p w14:paraId="40587D1F" w14:textId="77777777" w:rsidR="009267D1" w:rsidRPr="006B6648" w:rsidRDefault="009267D1" w:rsidP="009267D1">
      <w:pPr>
        <w:pStyle w:val="PL"/>
        <w:ind w:leftChars="200" w:left="400"/>
        <w:rPr>
          <w:lang w:val="en-US" w:eastAsia="fr-FR"/>
        </w:rPr>
      </w:pPr>
      <w:r w:rsidRPr="006B6648">
        <w:rPr>
          <w:lang w:val="en-US" w:eastAsia="fr-FR"/>
        </w:rPr>
        <w:t>------Boundary</w:t>
      </w:r>
    </w:p>
    <w:p w14:paraId="1DC4E1F6"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251D49B9"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6FA21040" w14:textId="77777777" w:rsidR="009267D1" w:rsidRPr="006B6648" w:rsidRDefault="009267D1" w:rsidP="009267D1">
      <w:pPr>
        <w:pStyle w:val="PL"/>
        <w:ind w:leftChars="200" w:left="400"/>
        <w:rPr>
          <w:lang w:val="en-US" w:eastAsia="zh-CN"/>
        </w:rPr>
      </w:pPr>
    </w:p>
    <w:p w14:paraId="3756637B"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083345D2" w14:textId="77777777" w:rsidR="009267D1" w:rsidRDefault="009267D1" w:rsidP="009267D1">
      <w:pPr>
        <w:pStyle w:val="PL"/>
        <w:ind w:leftChars="200" w:left="400"/>
        <w:rPr>
          <w:lang w:val="en-US" w:eastAsia="zh-CN"/>
        </w:rPr>
      </w:pPr>
      <w:r w:rsidRPr="006B6648">
        <w:rPr>
          <w:lang w:val="en-US" w:eastAsia="fr-FR"/>
        </w:rPr>
        <w:t>------Boundary</w:t>
      </w:r>
    </w:p>
    <w:p w14:paraId="320A3E7D" w14:textId="77777777" w:rsidR="009267D1" w:rsidRPr="00E5354C" w:rsidRDefault="009267D1" w:rsidP="009267D1">
      <w:pPr>
        <w:rPr>
          <w:lang w:eastAsia="zh-CN"/>
        </w:rPr>
      </w:pPr>
    </w:p>
    <w:p w14:paraId="4E0C19E6"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4A7A40" w14:textId="77777777" w:rsidR="009267D1" w:rsidRPr="007021DF" w:rsidRDefault="009267D1" w:rsidP="009267D1">
      <w:pPr>
        <w:pStyle w:val="Heading8"/>
      </w:pPr>
      <w:r w:rsidRPr="007021DF">
        <w:br w:type="page"/>
      </w:r>
      <w:bookmarkStart w:id="586" w:name="_Toc25227293"/>
      <w:bookmarkStart w:id="587" w:name="_Toc34039636"/>
      <w:bookmarkStart w:id="588" w:name="_Toc39046835"/>
      <w:bookmarkStart w:id="589" w:name="_Toc42934417"/>
      <w:bookmarkStart w:id="590" w:name="_Toc49844633"/>
      <w:bookmarkStart w:id="591" w:name="_Toc56519274"/>
      <w:bookmarkStart w:id="592" w:name="_Toc98501593"/>
      <w:r w:rsidRPr="007021DF">
        <w:lastRenderedPageBreak/>
        <w:t xml:space="preserve">Annex </w:t>
      </w:r>
      <w:r w:rsidRPr="007021DF">
        <w:rPr>
          <w:rFonts w:hint="eastAsia"/>
          <w:lang w:eastAsia="zh-CN"/>
        </w:rPr>
        <w:t>C</w:t>
      </w:r>
      <w:r w:rsidRPr="007021DF">
        <w:t xml:space="preserve"> (informative):</w:t>
      </w:r>
      <w:r w:rsidRPr="007021DF">
        <w:br/>
        <w:t>Change history</w:t>
      </w:r>
      <w:bookmarkEnd w:id="586"/>
      <w:bookmarkEnd w:id="587"/>
      <w:bookmarkEnd w:id="588"/>
      <w:bookmarkEnd w:id="589"/>
      <w:bookmarkEnd w:id="590"/>
      <w:bookmarkEnd w:id="591"/>
      <w:bookmarkEnd w:id="592"/>
    </w:p>
    <w:bookmarkEnd w:id="557"/>
    <w:p w14:paraId="6140C017"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47DE294E" w14:textId="77777777" w:rsidTr="004649DA">
        <w:trPr>
          <w:cantSplit/>
        </w:trPr>
        <w:tc>
          <w:tcPr>
            <w:tcW w:w="9639" w:type="dxa"/>
            <w:gridSpan w:val="8"/>
            <w:tcBorders>
              <w:bottom w:val="nil"/>
            </w:tcBorders>
            <w:shd w:val="solid" w:color="FFFFFF" w:fill="auto"/>
          </w:tcPr>
          <w:p w14:paraId="0C162034" w14:textId="77777777" w:rsidR="009267D1" w:rsidRPr="00FF6605" w:rsidRDefault="009267D1" w:rsidP="004649DA">
            <w:pPr>
              <w:pStyle w:val="TAL"/>
              <w:jc w:val="center"/>
              <w:rPr>
                <w:b/>
                <w:sz w:val="16"/>
              </w:rPr>
            </w:pPr>
            <w:r w:rsidRPr="00FF6605">
              <w:rPr>
                <w:b/>
              </w:rPr>
              <w:t>Change history</w:t>
            </w:r>
          </w:p>
        </w:tc>
      </w:tr>
      <w:tr w:rsidR="009267D1" w:rsidRPr="00FF6605" w14:paraId="1D7F95FD" w14:textId="77777777" w:rsidTr="004649DA">
        <w:tc>
          <w:tcPr>
            <w:tcW w:w="800" w:type="dxa"/>
            <w:shd w:val="pct10" w:color="auto" w:fill="FFFFFF"/>
          </w:tcPr>
          <w:p w14:paraId="30E37AF1"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1F02EB8"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163D010B"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3D5DBF50"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5081425E"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09DBF5F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56784BE4"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60043C06" w14:textId="77777777" w:rsidR="009267D1" w:rsidRPr="00FF6605" w:rsidRDefault="009267D1" w:rsidP="004649DA">
            <w:pPr>
              <w:pStyle w:val="TAL"/>
              <w:rPr>
                <w:b/>
                <w:sz w:val="16"/>
              </w:rPr>
            </w:pPr>
            <w:r w:rsidRPr="00FF6605">
              <w:rPr>
                <w:b/>
                <w:sz w:val="16"/>
              </w:rPr>
              <w:t>New version</w:t>
            </w:r>
          </w:p>
        </w:tc>
      </w:tr>
      <w:tr w:rsidR="009267D1" w:rsidRPr="00FF6605" w14:paraId="19FD36A1" w14:textId="77777777" w:rsidTr="004649DA">
        <w:tc>
          <w:tcPr>
            <w:tcW w:w="800" w:type="dxa"/>
            <w:shd w:val="solid" w:color="FFFFFF" w:fill="auto"/>
          </w:tcPr>
          <w:p w14:paraId="42A9BC4A"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4A93143"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69D38AAA"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737B85DA" w14:textId="77777777" w:rsidR="009267D1" w:rsidRPr="00FF6605" w:rsidRDefault="009267D1" w:rsidP="004649DA">
            <w:pPr>
              <w:pStyle w:val="TAL"/>
              <w:rPr>
                <w:sz w:val="16"/>
                <w:szCs w:val="16"/>
              </w:rPr>
            </w:pPr>
          </w:p>
        </w:tc>
        <w:tc>
          <w:tcPr>
            <w:tcW w:w="425" w:type="dxa"/>
            <w:shd w:val="solid" w:color="FFFFFF" w:fill="auto"/>
          </w:tcPr>
          <w:p w14:paraId="64CB0430" w14:textId="77777777" w:rsidR="009267D1" w:rsidRPr="00FF6605" w:rsidRDefault="009267D1" w:rsidP="004649DA">
            <w:pPr>
              <w:pStyle w:val="TAR"/>
              <w:rPr>
                <w:sz w:val="16"/>
                <w:szCs w:val="16"/>
              </w:rPr>
            </w:pPr>
          </w:p>
        </w:tc>
        <w:tc>
          <w:tcPr>
            <w:tcW w:w="425" w:type="dxa"/>
            <w:shd w:val="solid" w:color="FFFFFF" w:fill="auto"/>
          </w:tcPr>
          <w:p w14:paraId="5B6C995A" w14:textId="77777777" w:rsidR="009267D1" w:rsidRPr="00FF6605" w:rsidRDefault="009267D1" w:rsidP="004649DA">
            <w:pPr>
              <w:pStyle w:val="TAC"/>
              <w:rPr>
                <w:sz w:val="16"/>
                <w:szCs w:val="16"/>
              </w:rPr>
            </w:pPr>
          </w:p>
        </w:tc>
        <w:tc>
          <w:tcPr>
            <w:tcW w:w="4820" w:type="dxa"/>
            <w:shd w:val="solid" w:color="FFFFFF" w:fill="auto"/>
          </w:tcPr>
          <w:p w14:paraId="7043EB7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78ACD891" w14:textId="77777777" w:rsidR="009267D1" w:rsidRPr="00FF6605" w:rsidRDefault="009267D1" w:rsidP="004649DA">
            <w:pPr>
              <w:pStyle w:val="TAC"/>
              <w:rPr>
                <w:sz w:val="16"/>
                <w:szCs w:val="16"/>
              </w:rPr>
            </w:pPr>
            <w:r w:rsidRPr="00FF6605">
              <w:rPr>
                <w:sz w:val="16"/>
                <w:szCs w:val="16"/>
              </w:rPr>
              <w:t>0.1.0</w:t>
            </w:r>
          </w:p>
        </w:tc>
      </w:tr>
      <w:tr w:rsidR="009267D1" w:rsidRPr="00FF6605" w14:paraId="42F7EA4F" w14:textId="77777777" w:rsidTr="004649DA">
        <w:tc>
          <w:tcPr>
            <w:tcW w:w="800" w:type="dxa"/>
            <w:shd w:val="solid" w:color="FFFFFF" w:fill="auto"/>
          </w:tcPr>
          <w:p w14:paraId="22256D05"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10D42AF1"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36801606"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6AD9C00A" w14:textId="77777777" w:rsidR="009267D1" w:rsidRPr="00FF6605" w:rsidRDefault="009267D1" w:rsidP="004649DA">
            <w:pPr>
              <w:pStyle w:val="TAL"/>
              <w:rPr>
                <w:sz w:val="16"/>
                <w:szCs w:val="16"/>
              </w:rPr>
            </w:pPr>
          </w:p>
        </w:tc>
        <w:tc>
          <w:tcPr>
            <w:tcW w:w="425" w:type="dxa"/>
            <w:shd w:val="solid" w:color="FFFFFF" w:fill="auto"/>
          </w:tcPr>
          <w:p w14:paraId="3EA933FF" w14:textId="77777777" w:rsidR="009267D1" w:rsidRPr="00FF6605" w:rsidRDefault="009267D1" w:rsidP="004649DA">
            <w:pPr>
              <w:pStyle w:val="TAR"/>
              <w:rPr>
                <w:sz w:val="16"/>
                <w:szCs w:val="16"/>
              </w:rPr>
            </w:pPr>
          </w:p>
        </w:tc>
        <w:tc>
          <w:tcPr>
            <w:tcW w:w="425" w:type="dxa"/>
            <w:shd w:val="solid" w:color="FFFFFF" w:fill="auto"/>
          </w:tcPr>
          <w:p w14:paraId="7C3C9AEB" w14:textId="77777777" w:rsidR="009267D1" w:rsidRPr="00FF6605" w:rsidRDefault="009267D1" w:rsidP="004649DA">
            <w:pPr>
              <w:pStyle w:val="TAC"/>
              <w:rPr>
                <w:sz w:val="16"/>
                <w:szCs w:val="16"/>
              </w:rPr>
            </w:pPr>
          </w:p>
        </w:tc>
        <w:tc>
          <w:tcPr>
            <w:tcW w:w="4820" w:type="dxa"/>
            <w:shd w:val="solid" w:color="FFFFFF" w:fill="auto"/>
          </w:tcPr>
          <w:p w14:paraId="3C102F0B"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53E994A2"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6FCB04F1" w14:textId="77777777" w:rsidTr="004649DA">
        <w:tc>
          <w:tcPr>
            <w:tcW w:w="800" w:type="dxa"/>
            <w:shd w:val="solid" w:color="FFFFFF" w:fill="auto"/>
          </w:tcPr>
          <w:p w14:paraId="3BE4C246"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51FDCEA5"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10ED7A45"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017852E1" w14:textId="77777777" w:rsidR="009267D1" w:rsidRPr="00FF6605" w:rsidRDefault="009267D1" w:rsidP="004649DA">
            <w:pPr>
              <w:pStyle w:val="TAL"/>
              <w:rPr>
                <w:sz w:val="16"/>
                <w:szCs w:val="16"/>
              </w:rPr>
            </w:pPr>
          </w:p>
        </w:tc>
        <w:tc>
          <w:tcPr>
            <w:tcW w:w="425" w:type="dxa"/>
            <w:shd w:val="solid" w:color="FFFFFF" w:fill="auto"/>
          </w:tcPr>
          <w:p w14:paraId="001042DB" w14:textId="77777777" w:rsidR="009267D1" w:rsidRPr="00FF6605" w:rsidRDefault="009267D1" w:rsidP="004649DA">
            <w:pPr>
              <w:pStyle w:val="TAR"/>
              <w:rPr>
                <w:sz w:val="16"/>
                <w:szCs w:val="16"/>
              </w:rPr>
            </w:pPr>
          </w:p>
        </w:tc>
        <w:tc>
          <w:tcPr>
            <w:tcW w:w="425" w:type="dxa"/>
            <w:shd w:val="solid" w:color="FFFFFF" w:fill="auto"/>
          </w:tcPr>
          <w:p w14:paraId="0AE1791F" w14:textId="77777777" w:rsidR="009267D1" w:rsidRPr="00FF6605" w:rsidRDefault="009267D1" w:rsidP="004649DA">
            <w:pPr>
              <w:pStyle w:val="TAC"/>
              <w:rPr>
                <w:sz w:val="16"/>
                <w:szCs w:val="16"/>
              </w:rPr>
            </w:pPr>
          </w:p>
        </w:tc>
        <w:tc>
          <w:tcPr>
            <w:tcW w:w="4820" w:type="dxa"/>
            <w:shd w:val="solid" w:color="FFFFFF" w:fill="auto"/>
          </w:tcPr>
          <w:p w14:paraId="06F043A9"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4A6069E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709AEE60" w14:textId="77777777" w:rsidTr="004649DA">
        <w:tc>
          <w:tcPr>
            <w:tcW w:w="800" w:type="dxa"/>
            <w:shd w:val="solid" w:color="FFFFFF" w:fill="auto"/>
          </w:tcPr>
          <w:p w14:paraId="5A897A26"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671FF38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4FCE2ED9"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33E82C80" w14:textId="77777777" w:rsidR="009267D1" w:rsidRPr="00FF6605" w:rsidRDefault="009267D1" w:rsidP="004649DA">
            <w:pPr>
              <w:pStyle w:val="TAL"/>
              <w:rPr>
                <w:sz w:val="16"/>
                <w:szCs w:val="16"/>
              </w:rPr>
            </w:pPr>
          </w:p>
        </w:tc>
        <w:tc>
          <w:tcPr>
            <w:tcW w:w="425" w:type="dxa"/>
            <w:shd w:val="solid" w:color="FFFFFF" w:fill="auto"/>
          </w:tcPr>
          <w:p w14:paraId="6CFFF307" w14:textId="77777777" w:rsidR="009267D1" w:rsidRPr="00FF6605" w:rsidRDefault="009267D1" w:rsidP="004649DA">
            <w:pPr>
              <w:pStyle w:val="TAR"/>
              <w:rPr>
                <w:sz w:val="16"/>
                <w:szCs w:val="16"/>
              </w:rPr>
            </w:pPr>
          </w:p>
        </w:tc>
        <w:tc>
          <w:tcPr>
            <w:tcW w:w="425" w:type="dxa"/>
            <w:shd w:val="solid" w:color="FFFFFF" w:fill="auto"/>
          </w:tcPr>
          <w:p w14:paraId="321B4D27" w14:textId="77777777" w:rsidR="009267D1" w:rsidRPr="00FF6605" w:rsidRDefault="009267D1" w:rsidP="004649DA">
            <w:pPr>
              <w:pStyle w:val="TAC"/>
              <w:rPr>
                <w:sz w:val="16"/>
                <w:szCs w:val="16"/>
              </w:rPr>
            </w:pPr>
          </w:p>
        </w:tc>
        <w:tc>
          <w:tcPr>
            <w:tcW w:w="4820" w:type="dxa"/>
            <w:shd w:val="solid" w:color="FFFFFF" w:fill="auto"/>
          </w:tcPr>
          <w:p w14:paraId="5C6BA383"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286CCA55"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5D850930" w14:textId="77777777" w:rsidTr="004649DA">
        <w:tc>
          <w:tcPr>
            <w:tcW w:w="800" w:type="dxa"/>
            <w:shd w:val="solid" w:color="FFFFFF" w:fill="auto"/>
          </w:tcPr>
          <w:p w14:paraId="02B7CE5E"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6074986E"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74089B36"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09376300" w14:textId="77777777" w:rsidR="009267D1" w:rsidRPr="00FF6605" w:rsidRDefault="009267D1" w:rsidP="004649DA">
            <w:pPr>
              <w:pStyle w:val="TAL"/>
              <w:rPr>
                <w:sz w:val="16"/>
                <w:szCs w:val="16"/>
              </w:rPr>
            </w:pPr>
          </w:p>
        </w:tc>
        <w:tc>
          <w:tcPr>
            <w:tcW w:w="425" w:type="dxa"/>
            <w:shd w:val="solid" w:color="FFFFFF" w:fill="auto"/>
          </w:tcPr>
          <w:p w14:paraId="2CDDBE8F" w14:textId="77777777" w:rsidR="009267D1" w:rsidRPr="00FF6605" w:rsidRDefault="009267D1" w:rsidP="004649DA">
            <w:pPr>
              <w:pStyle w:val="TAR"/>
              <w:rPr>
                <w:sz w:val="16"/>
                <w:szCs w:val="16"/>
              </w:rPr>
            </w:pPr>
          </w:p>
        </w:tc>
        <w:tc>
          <w:tcPr>
            <w:tcW w:w="425" w:type="dxa"/>
            <w:shd w:val="solid" w:color="FFFFFF" w:fill="auto"/>
          </w:tcPr>
          <w:p w14:paraId="51E43955" w14:textId="77777777" w:rsidR="009267D1" w:rsidRPr="00FF6605" w:rsidRDefault="009267D1" w:rsidP="004649DA">
            <w:pPr>
              <w:pStyle w:val="TAC"/>
              <w:rPr>
                <w:sz w:val="16"/>
                <w:szCs w:val="16"/>
              </w:rPr>
            </w:pPr>
          </w:p>
        </w:tc>
        <w:tc>
          <w:tcPr>
            <w:tcW w:w="4820" w:type="dxa"/>
            <w:shd w:val="solid" w:color="FFFFFF" w:fill="auto"/>
          </w:tcPr>
          <w:p w14:paraId="3B78535C"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1222D654"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76F8D361" w14:textId="77777777" w:rsidTr="004649DA">
        <w:tc>
          <w:tcPr>
            <w:tcW w:w="800" w:type="dxa"/>
            <w:shd w:val="solid" w:color="FFFFFF" w:fill="auto"/>
          </w:tcPr>
          <w:p w14:paraId="53BE6AE0"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16F78E"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4B23D6CE"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38F47CF8" w14:textId="77777777" w:rsidR="009267D1" w:rsidRPr="00FF6605" w:rsidRDefault="009267D1" w:rsidP="004649DA">
            <w:pPr>
              <w:pStyle w:val="TAL"/>
              <w:rPr>
                <w:sz w:val="16"/>
                <w:szCs w:val="16"/>
              </w:rPr>
            </w:pPr>
          </w:p>
        </w:tc>
        <w:tc>
          <w:tcPr>
            <w:tcW w:w="425" w:type="dxa"/>
            <w:shd w:val="solid" w:color="FFFFFF" w:fill="auto"/>
          </w:tcPr>
          <w:p w14:paraId="166B11A9" w14:textId="77777777" w:rsidR="009267D1" w:rsidRPr="00FF6605" w:rsidRDefault="009267D1" w:rsidP="004649DA">
            <w:pPr>
              <w:pStyle w:val="TAR"/>
              <w:rPr>
                <w:sz w:val="16"/>
                <w:szCs w:val="16"/>
              </w:rPr>
            </w:pPr>
          </w:p>
        </w:tc>
        <w:tc>
          <w:tcPr>
            <w:tcW w:w="425" w:type="dxa"/>
            <w:shd w:val="solid" w:color="FFFFFF" w:fill="auto"/>
          </w:tcPr>
          <w:p w14:paraId="24913286" w14:textId="77777777" w:rsidR="009267D1" w:rsidRPr="00FF6605" w:rsidRDefault="009267D1" w:rsidP="004649DA">
            <w:pPr>
              <w:pStyle w:val="TAC"/>
              <w:rPr>
                <w:sz w:val="16"/>
                <w:szCs w:val="16"/>
              </w:rPr>
            </w:pPr>
          </w:p>
        </w:tc>
        <w:tc>
          <w:tcPr>
            <w:tcW w:w="4820" w:type="dxa"/>
            <w:shd w:val="solid" w:color="FFFFFF" w:fill="auto"/>
          </w:tcPr>
          <w:p w14:paraId="714C0602"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0C8F77E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6E71DE87" w14:textId="77777777" w:rsidTr="004649DA">
        <w:tc>
          <w:tcPr>
            <w:tcW w:w="800" w:type="dxa"/>
            <w:shd w:val="solid" w:color="FFFFFF" w:fill="auto"/>
          </w:tcPr>
          <w:p w14:paraId="42D21BFC"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1188742E"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3ADDD630"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6B6EC23B" w14:textId="77777777" w:rsidR="009267D1" w:rsidRPr="00FF6605" w:rsidRDefault="009267D1" w:rsidP="004649DA">
            <w:pPr>
              <w:pStyle w:val="TAL"/>
              <w:rPr>
                <w:sz w:val="16"/>
                <w:szCs w:val="16"/>
              </w:rPr>
            </w:pPr>
          </w:p>
        </w:tc>
        <w:tc>
          <w:tcPr>
            <w:tcW w:w="425" w:type="dxa"/>
            <w:shd w:val="solid" w:color="FFFFFF" w:fill="auto"/>
          </w:tcPr>
          <w:p w14:paraId="131E46A0" w14:textId="77777777" w:rsidR="009267D1" w:rsidRPr="00FF6605" w:rsidRDefault="009267D1" w:rsidP="004649DA">
            <w:pPr>
              <w:pStyle w:val="TAR"/>
              <w:rPr>
                <w:sz w:val="16"/>
                <w:szCs w:val="16"/>
              </w:rPr>
            </w:pPr>
          </w:p>
        </w:tc>
        <w:tc>
          <w:tcPr>
            <w:tcW w:w="425" w:type="dxa"/>
            <w:shd w:val="solid" w:color="FFFFFF" w:fill="auto"/>
          </w:tcPr>
          <w:p w14:paraId="0B881EE7" w14:textId="77777777" w:rsidR="009267D1" w:rsidRPr="00FF6605" w:rsidRDefault="009267D1" w:rsidP="004649DA">
            <w:pPr>
              <w:pStyle w:val="TAC"/>
              <w:rPr>
                <w:sz w:val="16"/>
                <w:szCs w:val="16"/>
              </w:rPr>
            </w:pPr>
          </w:p>
        </w:tc>
        <w:tc>
          <w:tcPr>
            <w:tcW w:w="4820" w:type="dxa"/>
            <w:shd w:val="solid" w:color="FFFFFF" w:fill="auto"/>
          </w:tcPr>
          <w:p w14:paraId="00162EEE"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6E131DF9"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5798B6D2" w14:textId="77777777" w:rsidTr="004649DA">
        <w:tc>
          <w:tcPr>
            <w:tcW w:w="800" w:type="dxa"/>
            <w:shd w:val="solid" w:color="FFFFFF" w:fill="auto"/>
          </w:tcPr>
          <w:p w14:paraId="2172DF73"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EF302B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5BBCDCD5" w14:textId="77777777" w:rsidR="009267D1" w:rsidRPr="00FF6605" w:rsidRDefault="009267D1" w:rsidP="004649DA">
            <w:pPr>
              <w:pStyle w:val="TAC"/>
              <w:rPr>
                <w:sz w:val="16"/>
                <w:szCs w:val="16"/>
                <w:lang w:eastAsia="zh-CN"/>
              </w:rPr>
            </w:pPr>
          </w:p>
        </w:tc>
        <w:tc>
          <w:tcPr>
            <w:tcW w:w="567" w:type="dxa"/>
            <w:shd w:val="solid" w:color="FFFFFF" w:fill="auto"/>
          </w:tcPr>
          <w:p w14:paraId="7770BEDA" w14:textId="77777777" w:rsidR="009267D1" w:rsidRPr="00FF6605" w:rsidRDefault="009267D1" w:rsidP="004649DA">
            <w:pPr>
              <w:pStyle w:val="TAL"/>
              <w:rPr>
                <w:sz w:val="16"/>
                <w:szCs w:val="16"/>
              </w:rPr>
            </w:pPr>
          </w:p>
        </w:tc>
        <w:tc>
          <w:tcPr>
            <w:tcW w:w="425" w:type="dxa"/>
            <w:shd w:val="solid" w:color="FFFFFF" w:fill="auto"/>
          </w:tcPr>
          <w:p w14:paraId="3B56AB7B" w14:textId="77777777" w:rsidR="009267D1" w:rsidRPr="00FF6605" w:rsidRDefault="009267D1" w:rsidP="004649DA">
            <w:pPr>
              <w:pStyle w:val="TAR"/>
              <w:rPr>
                <w:sz w:val="16"/>
                <w:szCs w:val="16"/>
              </w:rPr>
            </w:pPr>
          </w:p>
        </w:tc>
        <w:tc>
          <w:tcPr>
            <w:tcW w:w="425" w:type="dxa"/>
            <w:shd w:val="solid" w:color="FFFFFF" w:fill="auto"/>
          </w:tcPr>
          <w:p w14:paraId="06FD51F2" w14:textId="77777777" w:rsidR="009267D1" w:rsidRPr="00FF6605" w:rsidRDefault="009267D1" w:rsidP="004649DA">
            <w:pPr>
              <w:pStyle w:val="TAC"/>
              <w:rPr>
                <w:sz w:val="16"/>
                <w:szCs w:val="16"/>
              </w:rPr>
            </w:pPr>
          </w:p>
        </w:tc>
        <w:tc>
          <w:tcPr>
            <w:tcW w:w="4820" w:type="dxa"/>
            <w:shd w:val="solid" w:color="FFFFFF" w:fill="auto"/>
          </w:tcPr>
          <w:p w14:paraId="3F3D7699"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33FBA293"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03ED45D6" w14:textId="77777777" w:rsidTr="004649DA">
        <w:tc>
          <w:tcPr>
            <w:tcW w:w="800" w:type="dxa"/>
            <w:shd w:val="solid" w:color="FFFFFF" w:fill="auto"/>
          </w:tcPr>
          <w:p w14:paraId="18AA72D4"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E03EF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7F4D7D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7097B8B"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71D569E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34D683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BA2D12D"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603FA01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756E5C1" w14:textId="77777777" w:rsidTr="004649DA">
        <w:tc>
          <w:tcPr>
            <w:tcW w:w="800" w:type="dxa"/>
            <w:shd w:val="solid" w:color="FFFFFF" w:fill="auto"/>
          </w:tcPr>
          <w:p w14:paraId="409CCE0D"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A99A21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2ED00C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9430497"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4B140732"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A64EA0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C73A2E0"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2B3C676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A1DFAD4" w14:textId="77777777" w:rsidTr="004649DA">
        <w:tc>
          <w:tcPr>
            <w:tcW w:w="800" w:type="dxa"/>
            <w:shd w:val="solid" w:color="FFFFFF" w:fill="auto"/>
          </w:tcPr>
          <w:p w14:paraId="6BB8FE1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32F7D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88DE223"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6295180"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1A286DD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C0AE93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9A18C1D"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75892A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6CDF8146" w14:textId="77777777" w:rsidTr="004649DA">
        <w:tc>
          <w:tcPr>
            <w:tcW w:w="800" w:type="dxa"/>
            <w:shd w:val="solid" w:color="FFFFFF" w:fill="auto"/>
          </w:tcPr>
          <w:p w14:paraId="5B2C57FA"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4F37FE2B"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321E842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7BF848F"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694D3FFB"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39C7E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5B9CA5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3394C1E7"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0F7AD28" w14:textId="77777777" w:rsidTr="004649DA">
        <w:tc>
          <w:tcPr>
            <w:tcW w:w="800" w:type="dxa"/>
            <w:shd w:val="solid" w:color="FFFFFF" w:fill="auto"/>
          </w:tcPr>
          <w:p w14:paraId="556F49C6"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296E07C6"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7D2CFE6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228E6EC"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362FD16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8195A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D568F03"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CB96F81"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B1F6007" w14:textId="77777777" w:rsidTr="004649DA">
        <w:tc>
          <w:tcPr>
            <w:tcW w:w="800" w:type="dxa"/>
            <w:shd w:val="solid" w:color="FFFFFF" w:fill="auto"/>
          </w:tcPr>
          <w:p w14:paraId="68BADD20"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3C20FBB"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6E2637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60F4AC3"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23B3F5F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9EF66A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04327A3"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2B54467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F15AC64" w14:textId="77777777" w:rsidTr="004649DA">
        <w:tc>
          <w:tcPr>
            <w:tcW w:w="800" w:type="dxa"/>
            <w:shd w:val="solid" w:color="FFFFFF" w:fill="auto"/>
          </w:tcPr>
          <w:p w14:paraId="5DB3C1E3"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421F708"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60ED861"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8FDF58"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1478389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1EE76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3A0DE6C"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3D8193F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316B80CF" w14:textId="77777777" w:rsidTr="004649DA">
        <w:tc>
          <w:tcPr>
            <w:tcW w:w="800" w:type="dxa"/>
            <w:shd w:val="solid" w:color="FFFFFF" w:fill="auto"/>
          </w:tcPr>
          <w:p w14:paraId="6D834D5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13C159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91456C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C522133"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75D0ACF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188814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D4833E"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FBBC46F"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EE6A44C" w14:textId="77777777" w:rsidTr="004649DA">
        <w:tc>
          <w:tcPr>
            <w:tcW w:w="800" w:type="dxa"/>
            <w:shd w:val="solid" w:color="FFFFFF" w:fill="auto"/>
          </w:tcPr>
          <w:p w14:paraId="04395EA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7F174F4"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75207C4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A4C55C7"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5D83B71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113DAA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1B8F937"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003D68B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E989B96" w14:textId="77777777" w:rsidTr="004649DA">
        <w:tc>
          <w:tcPr>
            <w:tcW w:w="800" w:type="dxa"/>
            <w:shd w:val="solid" w:color="FFFFFF" w:fill="auto"/>
          </w:tcPr>
          <w:p w14:paraId="0139C876"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0CC185B"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CF2B7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6C30906"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33E015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CC688D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77BEA3B"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47D5C2A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D57A4CF" w14:textId="77777777" w:rsidTr="004649DA">
        <w:tc>
          <w:tcPr>
            <w:tcW w:w="800" w:type="dxa"/>
            <w:shd w:val="solid" w:color="FFFFFF" w:fill="auto"/>
          </w:tcPr>
          <w:p w14:paraId="6F95C86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036A5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B7F0B4F"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3E19C48"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4135540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5E5F45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DAF52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7FCEE8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4E21B69" w14:textId="77777777" w:rsidTr="004649DA">
        <w:tc>
          <w:tcPr>
            <w:tcW w:w="800" w:type="dxa"/>
            <w:shd w:val="solid" w:color="FFFFFF" w:fill="auto"/>
          </w:tcPr>
          <w:p w14:paraId="465A650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4E2907E"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2CDE82C"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050B4E1"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7337EDD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3ACEDC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C2A076A"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6B427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AFBAFE" w14:textId="77777777" w:rsidTr="004649DA">
        <w:tc>
          <w:tcPr>
            <w:tcW w:w="800" w:type="dxa"/>
            <w:shd w:val="solid" w:color="FFFFFF" w:fill="auto"/>
          </w:tcPr>
          <w:p w14:paraId="014263D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AFDCB2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567AE6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5996D06"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39F831F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01A249D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9F8A1C4"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6262A70E"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019D599" w14:textId="77777777" w:rsidTr="004649DA">
        <w:tc>
          <w:tcPr>
            <w:tcW w:w="800" w:type="dxa"/>
            <w:shd w:val="solid" w:color="FFFFFF" w:fill="auto"/>
          </w:tcPr>
          <w:p w14:paraId="59A5AC9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3DB02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4402C7A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9B1D723"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76973D8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31FEF0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22E0E7"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241AB83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8318FD1" w14:textId="77777777" w:rsidTr="004649DA">
        <w:tc>
          <w:tcPr>
            <w:tcW w:w="800" w:type="dxa"/>
            <w:shd w:val="solid" w:color="FFFFFF" w:fill="auto"/>
          </w:tcPr>
          <w:p w14:paraId="6A240A39"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03A91D07"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9CB53BD"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585823FE"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4869B92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1AF15DB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38A43C8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0FB39A4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C384D8B" w14:textId="77777777" w:rsidTr="004649DA">
        <w:tc>
          <w:tcPr>
            <w:tcW w:w="800" w:type="dxa"/>
            <w:shd w:val="solid" w:color="FFFFFF" w:fill="auto"/>
          </w:tcPr>
          <w:p w14:paraId="20674DD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62145B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57D0BF9"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19411EA9"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7241ECA5"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620591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0205ED5F"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3870033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5D9C3FF" w14:textId="77777777" w:rsidTr="004649DA">
        <w:tc>
          <w:tcPr>
            <w:tcW w:w="800" w:type="dxa"/>
            <w:shd w:val="solid" w:color="FFFFFF" w:fill="auto"/>
          </w:tcPr>
          <w:p w14:paraId="5703A1F0"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4168693A"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5D99A545"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6A6621AE"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6B26F357"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052365C"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CFC34A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727D8EBC"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09493C6E" w14:textId="77777777" w:rsidTr="004649DA">
        <w:tc>
          <w:tcPr>
            <w:tcW w:w="800" w:type="dxa"/>
            <w:shd w:val="solid" w:color="FFFFFF" w:fill="auto"/>
          </w:tcPr>
          <w:p w14:paraId="1E40F7AA"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3D69E90F"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231EB60C"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6C3ABCC7"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469170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6EA44C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023C465"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673221D8"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59BA256A" w14:textId="77777777" w:rsidTr="004649DA">
        <w:tc>
          <w:tcPr>
            <w:tcW w:w="800" w:type="dxa"/>
            <w:shd w:val="solid" w:color="FFFFFF" w:fill="auto"/>
          </w:tcPr>
          <w:p w14:paraId="599FFD1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9BD068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3AFC16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589B893F"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1ED2740"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207BBA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DB61994"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2E0039E7"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7E50D88D" w14:textId="77777777" w:rsidTr="004649DA">
        <w:tc>
          <w:tcPr>
            <w:tcW w:w="800" w:type="dxa"/>
            <w:shd w:val="solid" w:color="FFFFFF" w:fill="auto"/>
          </w:tcPr>
          <w:p w14:paraId="553A2CD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3D661E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276F785"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90274EB"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E4C3FC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E37780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10584DB"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2BC6A265"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7BEC218" w14:textId="77777777" w:rsidTr="004649DA">
        <w:tc>
          <w:tcPr>
            <w:tcW w:w="800" w:type="dxa"/>
            <w:shd w:val="solid" w:color="FFFFFF" w:fill="auto"/>
          </w:tcPr>
          <w:p w14:paraId="7E908D9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A9490C8"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8301AE"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CE42C74"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188A397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9CBF2B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02BE1F9"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5E88F8D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73514" w14:textId="77777777" w:rsidTr="004649DA">
        <w:tc>
          <w:tcPr>
            <w:tcW w:w="800" w:type="dxa"/>
            <w:shd w:val="solid" w:color="FFFFFF" w:fill="auto"/>
          </w:tcPr>
          <w:p w14:paraId="7C28EDD4"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938D96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24F9E45F"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21BAC5B7"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153FAF9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40BB0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952EC35"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1D3C74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A218FE4" w14:textId="77777777" w:rsidTr="004649DA">
        <w:tc>
          <w:tcPr>
            <w:tcW w:w="800" w:type="dxa"/>
            <w:shd w:val="solid" w:color="FFFFFF" w:fill="auto"/>
          </w:tcPr>
          <w:p w14:paraId="339BFF8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2A5DD6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02B23E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0C9E27"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391BEAC0"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F09A48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FF9217D"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0386817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BA25DC" w14:textId="77777777" w:rsidTr="004649DA">
        <w:tc>
          <w:tcPr>
            <w:tcW w:w="800" w:type="dxa"/>
            <w:shd w:val="solid" w:color="FFFFFF" w:fill="auto"/>
          </w:tcPr>
          <w:p w14:paraId="5499F99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209E96E"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14D024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25DCF36"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23E32DE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D649DE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809ABF5"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2616D37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314C" w14:textId="77777777" w:rsidTr="004649DA">
        <w:tc>
          <w:tcPr>
            <w:tcW w:w="800" w:type="dxa"/>
            <w:shd w:val="solid" w:color="FFFFFF" w:fill="auto"/>
          </w:tcPr>
          <w:p w14:paraId="044B4F47"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582D0EEA"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3A202B8"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94F3346"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3E6EC3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A4F9CE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435716"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0170A29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BBA73F4" w14:textId="77777777" w:rsidTr="004649DA">
        <w:tc>
          <w:tcPr>
            <w:tcW w:w="800" w:type="dxa"/>
            <w:shd w:val="solid" w:color="FFFFFF" w:fill="auto"/>
          </w:tcPr>
          <w:p w14:paraId="36851949"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27E1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3FB5A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CD49944"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13089DA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4C958C6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03818BF"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231A1C3F"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F622FE7" w14:textId="77777777" w:rsidTr="004649DA">
        <w:tc>
          <w:tcPr>
            <w:tcW w:w="800" w:type="dxa"/>
            <w:shd w:val="solid" w:color="FFFFFF" w:fill="auto"/>
          </w:tcPr>
          <w:p w14:paraId="7AFF340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7BC8F6"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6D945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54F1E6"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0DD0CBA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E21FA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89B5283"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19B928E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F0E5DD" w14:textId="77777777" w:rsidTr="004649DA">
        <w:tc>
          <w:tcPr>
            <w:tcW w:w="800" w:type="dxa"/>
            <w:shd w:val="solid" w:color="FFFFFF" w:fill="auto"/>
          </w:tcPr>
          <w:p w14:paraId="24D4ADE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E20297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2E4B7EB"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1B70707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398352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13B8CBB"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2492B5EE"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2B5A36B1"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290D0239" w14:textId="77777777" w:rsidTr="004649DA">
        <w:tc>
          <w:tcPr>
            <w:tcW w:w="800" w:type="dxa"/>
            <w:shd w:val="solid" w:color="FFFFFF" w:fill="auto"/>
          </w:tcPr>
          <w:p w14:paraId="3AAF26A7"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C6AA69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5284D09B"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4C43B289"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5C24FEA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1249E7B8"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84B4746"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3AFA2292"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0CEE7F12" w14:textId="77777777" w:rsidTr="004649DA">
        <w:tc>
          <w:tcPr>
            <w:tcW w:w="800" w:type="dxa"/>
            <w:shd w:val="solid" w:color="FFFFFF" w:fill="auto"/>
          </w:tcPr>
          <w:p w14:paraId="731B0D9C"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FE60FC2"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7F76981"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9976696"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6047517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0D65A7"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C01713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E6111A4"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4FC5B965" w14:textId="77777777" w:rsidTr="004649DA">
        <w:tc>
          <w:tcPr>
            <w:tcW w:w="800" w:type="dxa"/>
            <w:shd w:val="solid" w:color="FFFFFF" w:fill="auto"/>
          </w:tcPr>
          <w:p w14:paraId="348D9BBF"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379CCFCB"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15DC7DAF"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46CE5B5F"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75941936"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4D98145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E505040"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4A238582"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35135A9" w14:textId="77777777" w:rsidTr="004649DA">
        <w:tc>
          <w:tcPr>
            <w:tcW w:w="800" w:type="dxa"/>
            <w:shd w:val="solid" w:color="FFFFFF" w:fill="auto"/>
          </w:tcPr>
          <w:p w14:paraId="6F664A7B"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42443503"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4DB29652"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573DA6A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732F067E"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E1907F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532954"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7E6567EF"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26458710" w14:textId="77777777" w:rsidTr="004649DA">
        <w:tc>
          <w:tcPr>
            <w:tcW w:w="800" w:type="dxa"/>
            <w:shd w:val="solid" w:color="FFFFFF" w:fill="auto"/>
          </w:tcPr>
          <w:p w14:paraId="2D84555C"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CB706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3FA41249"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45E3F75"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7EB5232C"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06134D9E"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D9558F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55833999"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7C20AD0" w14:textId="77777777" w:rsidTr="004649DA">
        <w:tc>
          <w:tcPr>
            <w:tcW w:w="800" w:type="dxa"/>
            <w:shd w:val="solid" w:color="FFFFFF" w:fill="auto"/>
          </w:tcPr>
          <w:p w14:paraId="545B3A8B"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E1B62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5015868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64D5CD44"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793091B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575284B9"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3BAA16D"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79CF7B81"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4F694BD6" w14:textId="77777777" w:rsidTr="004649DA">
        <w:tc>
          <w:tcPr>
            <w:tcW w:w="800" w:type="dxa"/>
            <w:shd w:val="solid" w:color="FFFFFF" w:fill="auto"/>
          </w:tcPr>
          <w:p w14:paraId="5A258648"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6C9D654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D423412"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1FD47F11"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361B71A3"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5E35879"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0DC60722"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010C496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E7540EE" w14:textId="77777777" w:rsidTr="004649DA">
        <w:tc>
          <w:tcPr>
            <w:tcW w:w="800" w:type="dxa"/>
            <w:shd w:val="solid" w:color="FFFFFF" w:fill="auto"/>
          </w:tcPr>
          <w:p w14:paraId="158F32E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A084E9"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17B2F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0638884B"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41D1565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6E9870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7ED8EA1"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0F8578BA"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ABD8BBA" w14:textId="77777777" w:rsidTr="004649DA">
        <w:tc>
          <w:tcPr>
            <w:tcW w:w="800" w:type="dxa"/>
            <w:shd w:val="solid" w:color="FFFFFF" w:fill="auto"/>
          </w:tcPr>
          <w:p w14:paraId="43489745"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52DFFD5E"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07EE0A"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943EF3E"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E3DEFDF"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19280964"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FFD10D4"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1A7B6424"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5CD6EBC8" w14:textId="77777777" w:rsidTr="004649DA">
        <w:tc>
          <w:tcPr>
            <w:tcW w:w="800" w:type="dxa"/>
            <w:shd w:val="solid" w:color="FFFFFF" w:fill="auto"/>
          </w:tcPr>
          <w:p w14:paraId="24A61F76"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1411B0E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05BB9EBA"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09C50A22"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6722758B"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3004425E"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E72E711"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091745A1"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683207F9" w14:textId="77777777" w:rsidTr="004649DA">
        <w:tc>
          <w:tcPr>
            <w:tcW w:w="800" w:type="dxa"/>
            <w:shd w:val="solid" w:color="FFFFFF" w:fill="auto"/>
          </w:tcPr>
          <w:p w14:paraId="3C203DA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BE951DC"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0F62EE1"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7F712BED"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33AF1A29"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F8B6E09"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30932A1"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12E7F86C"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1213C3A1" w14:textId="77777777" w:rsidTr="004649DA">
        <w:tc>
          <w:tcPr>
            <w:tcW w:w="800" w:type="dxa"/>
            <w:shd w:val="solid" w:color="FFFFFF" w:fill="auto"/>
          </w:tcPr>
          <w:p w14:paraId="6268C9E6"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91672B7"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D3BC17B"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187A4DD9"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27094038"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F17BA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5320E724"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3050427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FA0973C" w14:textId="77777777" w:rsidTr="004649DA">
        <w:tc>
          <w:tcPr>
            <w:tcW w:w="800" w:type="dxa"/>
            <w:shd w:val="solid" w:color="FFFFFF" w:fill="auto"/>
          </w:tcPr>
          <w:p w14:paraId="1B44A187"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2F567B3"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B980596"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621B10E0"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436342DB"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208B176"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28CD6E8"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601D505B"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C7EEAF6" w14:textId="77777777" w:rsidTr="004649DA">
        <w:tc>
          <w:tcPr>
            <w:tcW w:w="800" w:type="dxa"/>
            <w:shd w:val="solid" w:color="FFFFFF" w:fill="auto"/>
          </w:tcPr>
          <w:p w14:paraId="2ED6D36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0278106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318E813"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D8BF964"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7DEB7606"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D1BB865"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B7DCA0B"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63BCC92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3F8CAA97" w14:textId="77777777" w:rsidTr="004649DA">
        <w:tc>
          <w:tcPr>
            <w:tcW w:w="800" w:type="dxa"/>
            <w:shd w:val="solid" w:color="FFFFFF" w:fill="auto"/>
          </w:tcPr>
          <w:p w14:paraId="0C08C5DF"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9BC212"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3D710002"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331A33E7"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0F460355"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0BFA8243"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24640887"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CA7E1C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59BB6767" w14:textId="77777777" w:rsidTr="004649DA">
        <w:tc>
          <w:tcPr>
            <w:tcW w:w="800" w:type="dxa"/>
            <w:shd w:val="solid" w:color="FFFFFF" w:fill="auto"/>
          </w:tcPr>
          <w:p w14:paraId="127937E7"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4F62529D"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A0825A2"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5986E19"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73C4A266"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599723DB"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16476BB1"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CFB24B1"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1831A170" w14:textId="77777777" w:rsidTr="004649DA">
        <w:tc>
          <w:tcPr>
            <w:tcW w:w="800" w:type="dxa"/>
            <w:shd w:val="solid" w:color="FFFFFF" w:fill="auto"/>
          </w:tcPr>
          <w:p w14:paraId="057AB0B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EDAFFBA"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2915DD5"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5DC9975C"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9C07C3E"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086B0582"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0CBEFB6F"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15C09570"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6D33D97B" w14:textId="77777777" w:rsidTr="004649DA">
        <w:tc>
          <w:tcPr>
            <w:tcW w:w="800" w:type="dxa"/>
            <w:shd w:val="solid" w:color="FFFFFF" w:fill="auto"/>
          </w:tcPr>
          <w:p w14:paraId="430AFE8F"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17D4889F"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F89F8FA"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7B217804"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4E06328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5ECE4A39"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2B026857"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669A03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737618BF" w14:textId="77777777" w:rsidTr="004649DA">
        <w:tc>
          <w:tcPr>
            <w:tcW w:w="800" w:type="dxa"/>
            <w:shd w:val="solid" w:color="FFFFFF" w:fill="auto"/>
          </w:tcPr>
          <w:p w14:paraId="792B47C7" w14:textId="77777777" w:rsidR="0002707E" w:rsidRDefault="0002707E" w:rsidP="00330B91">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0C6DA67D" w14:textId="77777777" w:rsidR="0002707E" w:rsidRDefault="0002707E" w:rsidP="00330B91">
            <w:pPr>
              <w:pStyle w:val="TAC"/>
              <w:rPr>
                <w:sz w:val="16"/>
                <w:szCs w:val="16"/>
                <w:lang w:val="en-US" w:eastAsia="zh-CN"/>
              </w:rPr>
            </w:pPr>
            <w:r>
              <w:rPr>
                <w:sz w:val="16"/>
                <w:szCs w:val="16"/>
                <w:lang w:val="en-US" w:eastAsia="zh-CN"/>
              </w:rPr>
              <w:t>CT#90</w:t>
            </w:r>
          </w:p>
        </w:tc>
        <w:tc>
          <w:tcPr>
            <w:tcW w:w="1094" w:type="dxa"/>
            <w:shd w:val="solid" w:color="FFFFFF" w:fill="auto"/>
          </w:tcPr>
          <w:p w14:paraId="6598D35D" w14:textId="77777777" w:rsidR="0002707E" w:rsidRDefault="0002707E" w:rsidP="00330B91">
            <w:pPr>
              <w:pStyle w:val="TAC"/>
              <w:rPr>
                <w:sz w:val="16"/>
                <w:szCs w:val="16"/>
                <w:lang w:val="en-US" w:eastAsia="zh-CN"/>
              </w:rPr>
            </w:pPr>
            <w:r>
              <w:rPr>
                <w:sz w:val="16"/>
                <w:szCs w:val="16"/>
                <w:lang w:val="en-US" w:eastAsia="zh-CN"/>
              </w:rPr>
              <w:t>CP-203027</w:t>
            </w:r>
          </w:p>
        </w:tc>
        <w:tc>
          <w:tcPr>
            <w:tcW w:w="567" w:type="dxa"/>
            <w:shd w:val="solid" w:color="FFFFFF" w:fill="auto"/>
          </w:tcPr>
          <w:p w14:paraId="32F17B57" w14:textId="77777777" w:rsidR="0002707E" w:rsidRDefault="0002707E" w:rsidP="00330B91">
            <w:pPr>
              <w:pStyle w:val="TAL"/>
              <w:rPr>
                <w:sz w:val="16"/>
                <w:szCs w:val="16"/>
                <w:lang w:val="en-US" w:eastAsia="zh-CN"/>
              </w:rPr>
            </w:pPr>
            <w:r>
              <w:rPr>
                <w:sz w:val="16"/>
                <w:szCs w:val="16"/>
                <w:lang w:val="en-US" w:eastAsia="zh-CN"/>
              </w:rPr>
              <w:t>0059</w:t>
            </w:r>
          </w:p>
        </w:tc>
        <w:tc>
          <w:tcPr>
            <w:tcW w:w="425" w:type="dxa"/>
            <w:shd w:val="solid" w:color="FFFFFF" w:fill="auto"/>
          </w:tcPr>
          <w:p w14:paraId="7515894D" w14:textId="77777777" w:rsidR="0002707E" w:rsidRDefault="0002707E" w:rsidP="00330B91">
            <w:pPr>
              <w:pStyle w:val="TAR"/>
              <w:rPr>
                <w:sz w:val="16"/>
                <w:szCs w:val="16"/>
                <w:lang w:val="en-US" w:eastAsia="zh-CN"/>
              </w:rPr>
            </w:pPr>
            <w:r>
              <w:rPr>
                <w:sz w:val="16"/>
                <w:szCs w:val="16"/>
                <w:lang w:val="en-US" w:eastAsia="zh-CN"/>
              </w:rPr>
              <w:t>1</w:t>
            </w:r>
          </w:p>
        </w:tc>
        <w:tc>
          <w:tcPr>
            <w:tcW w:w="425" w:type="dxa"/>
            <w:shd w:val="solid" w:color="FFFFFF" w:fill="auto"/>
          </w:tcPr>
          <w:p w14:paraId="564140DD" w14:textId="77777777" w:rsidR="0002707E" w:rsidRDefault="0002707E" w:rsidP="00330B91">
            <w:pPr>
              <w:pStyle w:val="TAC"/>
              <w:rPr>
                <w:sz w:val="16"/>
                <w:szCs w:val="16"/>
                <w:lang w:val="en-US" w:eastAsia="zh-CN"/>
              </w:rPr>
            </w:pPr>
            <w:r>
              <w:rPr>
                <w:sz w:val="16"/>
                <w:szCs w:val="16"/>
                <w:lang w:val="en-US" w:eastAsia="zh-CN"/>
              </w:rPr>
              <w:t>F</w:t>
            </w:r>
          </w:p>
        </w:tc>
        <w:tc>
          <w:tcPr>
            <w:tcW w:w="4820" w:type="dxa"/>
            <w:shd w:val="solid" w:color="FFFFFF" w:fill="auto"/>
          </w:tcPr>
          <w:p w14:paraId="20623BB9" w14:textId="77777777" w:rsidR="0002707E" w:rsidRPr="0071399B" w:rsidRDefault="0002707E" w:rsidP="00330B91">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7399EF16" w14:textId="77777777" w:rsidR="0002707E" w:rsidRDefault="0002707E" w:rsidP="00330B91">
            <w:pPr>
              <w:pStyle w:val="TAC"/>
              <w:rPr>
                <w:sz w:val="16"/>
                <w:szCs w:val="16"/>
                <w:lang w:val="en-US" w:eastAsia="zh-CN"/>
              </w:rPr>
            </w:pPr>
            <w:r>
              <w:rPr>
                <w:sz w:val="16"/>
                <w:szCs w:val="16"/>
                <w:lang w:val="en-US" w:eastAsia="zh-CN"/>
              </w:rPr>
              <w:t>16.6.0</w:t>
            </w:r>
          </w:p>
        </w:tc>
      </w:tr>
      <w:tr w:rsidR="0002707E" w:rsidRPr="00FF6605" w14:paraId="678D2200" w14:textId="77777777" w:rsidTr="004649DA">
        <w:tc>
          <w:tcPr>
            <w:tcW w:w="800" w:type="dxa"/>
            <w:shd w:val="solid" w:color="FFFFFF" w:fill="auto"/>
          </w:tcPr>
          <w:p w14:paraId="14A05E09" w14:textId="77777777" w:rsidR="0002707E" w:rsidRDefault="0002707E" w:rsidP="00330B91">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6744427A" w14:textId="77777777" w:rsidR="0002707E" w:rsidRDefault="0002707E" w:rsidP="00330B91">
            <w:pPr>
              <w:pStyle w:val="TAC"/>
              <w:rPr>
                <w:sz w:val="16"/>
                <w:szCs w:val="16"/>
                <w:lang w:val="en-US" w:eastAsia="zh-CN"/>
              </w:rPr>
            </w:pPr>
            <w:r>
              <w:rPr>
                <w:sz w:val="16"/>
                <w:szCs w:val="16"/>
                <w:lang w:val="en-US" w:eastAsia="zh-CN"/>
              </w:rPr>
              <w:t>CT#90</w:t>
            </w:r>
          </w:p>
        </w:tc>
        <w:tc>
          <w:tcPr>
            <w:tcW w:w="1094" w:type="dxa"/>
            <w:shd w:val="solid" w:color="FFFFFF" w:fill="auto"/>
          </w:tcPr>
          <w:p w14:paraId="40B73FE7" w14:textId="77777777" w:rsidR="0002707E" w:rsidRDefault="0002707E" w:rsidP="00330B91">
            <w:pPr>
              <w:pStyle w:val="TAC"/>
              <w:rPr>
                <w:sz w:val="16"/>
                <w:szCs w:val="16"/>
                <w:lang w:val="en-US" w:eastAsia="zh-CN"/>
              </w:rPr>
            </w:pPr>
            <w:r>
              <w:rPr>
                <w:sz w:val="16"/>
                <w:szCs w:val="16"/>
                <w:lang w:val="en-US" w:eastAsia="zh-CN"/>
              </w:rPr>
              <w:t>CP-203054</w:t>
            </w:r>
          </w:p>
        </w:tc>
        <w:tc>
          <w:tcPr>
            <w:tcW w:w="567" w:type="dxa"/>
            <w:shd w:val="solid" w:color="FFFFFF" w:fill="auto"/>
          </w:tcPr>
          <w:p w14:paraId="511B44E1" w14:textId="77777777" w:rsidR="0002707E" w:rsidRDefault="0002707E" w:rsidP="00330B91">
            <w:pPr>
              <w:pStyle w:val="TAL"/>
              <w:rPr>
                <w:sz w:val="16"/>
                <w:szCs w:val="16"/>
                <w:lang w:val="en-US" w:eastAsia="zh-CN"/>
              </w:rPr>
            </w:pPr>
            <w:r>
              <w:rPr>
                <w:sz w:val="16"/>
                <w:szCs w:val="16"/>
                <w:lang w:val="en-US" w:eastAsia="zh-CN"/>
              </w:rPr>
              <w:t>0060</w:t>
            </w:r>
          </w:p>
        </w:tc>
        <w:tc>
          <w:tcPr>
            <w:tcW w:w="425" w:type="dxa"/>
            <w:shd w:val="solid" w:color="FFFFFF" w:fill="auto"/>
          </w:tcPr>
          <w:p w14:paraId="1E2E3BEA" w14:textId="77777777" w:rsidR="0002707E" w:rsidRDefault="0002707E" w:rsidP="00330B91">
            <w:pPr>
              <w:pStyle w:val="TAR"/>
              <w:rPr>
                <w:sz w:val="16"/>
                <w:szCs w:val="16"/>
                <w:lang w:val="en-US" w:eastAsia="zh-CN"/>
              </w:rPr>
            </w:pPr>
            <w:r>
              <w:rPr>
                <w:sz w:val="16"/>
                <w:szCs w:val="16"/>
                <w:lang w:val="en-US" w:eastAsia="zh-CN"/>
              </w:rPr>
              <w:t>1</w:t>
            </w:r>
          </w:p>
        </w:tc>
        <w:tc>
          <w:tcPr>
            <w:tcW w:w="425" w:type="dxa"/>
            <w:shd w:val="solid" w:color="FFFFFF" w:fill="auto"/>
          </w:tcPr>
          <w:p w14:paraId="6EBD411E" w14:textId="77777777" w:rsidR="0002707E" w:rsidRDefault="0002707E" w:rsidP="00330B91">
            <w:pPr>
              <w:pStyle w:val="TAC"/>
              <w:rPr>
                <w:sz w:val="16"/>
                <w:szCs w:val="16"/>
                <w:lang w:val="en-US" w:eastAsia="zh-CN"/>
              </w:rPr>
            </w:pPr>
            <w:r>
              <w:rPr>
                <w:sz w:val="16"/>
                <w:szCs w:val="16"/>
                <w:lang w:val="en-US" w:eastAsia="zh-CN"/>
              </w:rPr>
              <w:t>F</w:t>
            </w:r>
          </w:p>
        </w:tc>
        <w:tc>
          <w:tcPr>
            <w:tcW w:w="4820" w:type="dxa"/>
            <w:shd w:val="solid" w:color="FFFFFF" w:fill="auto"/>
          </w:tcPr>
          <w:p w14:paraId="6D78162E" w14:textId="77777777" w:rsidR="0002707E" w:rsidRPr="0071399B" w:rsidRDefault="0002707E" w:rsidP="00330B91">
            <w:pPr>
              <w:pStyle w:val="TAL"/>
              <w:rPr>
                <w:sz w:val="16"/>
                <w:szCs w:val="16"/>
                <w:lang w:eastAsia="zh-CN"/>
              </w:rPr>
            </w:pPr>
            <w:r w:rsidRPr="00D033B2">
              <w:rPr>
                <w:sz w:val="16"/>
                <w:szCs w:val="16"/>
                <w:lang w:eastAsia="zh-CN"/>
              </w:rPr>
              <w:t>HTTP 3xx redirection</w:t>
            </w:r>
          </w:p>
        </w:tc>
        <w:tc>
          <w:tcPr>
            <w:tcW w:w="708" w:type="dxa"/>
            <w:shd w:val="solid" w:color="FFFFFF" w:fill="auto"/>
          </w:tcPr>
          <w:p w14:paraId="32F7CD56" w14:textId="77777777" w:rsidR="0002707E" w:rsidRDefault="0002707E" w:rsidP="00330B91">
            <w:pPr>
              <w:pStyle w:val="TAC"/>
              <w:rPr>
                <w:sz w:val="16"/>
                <w:szCs w:val="16"/>
                <w:lang w:val="en-US" w:eastAsia="zh-CN"/>
              </w:rPr>
            </w:pPr>
            <w:r>
              <w:rPr>
                <w:sz w:val="16"/>
                <w:szCs w:val="16"/>
                <w:lang w:val="en-US" w:eastAsia="zh-CN"/>
              </w:rPr>
              <w:t>16.6.0</w:t>
            </w:r>
          </w:p>
        </w:tc>
      </w:tr>
      <w:tr w:rsidR="0002707E" w:rsidRPr="00FF6605" w14:paraId="1BBB2586" w14:textId="77777777" w:rsidTr="004649DA">
        <w:tc>
          <w:tcPr>
            <w:tcW w:w="800" w:type="dxa"/>
            <w:shd w:val="solid" w:color="FFFFFF" w:fill="auto"/>
          </w:tcPr>
          <w:p w14:paraId="2C5E37F6" w14:textId="77777777" w:rsidR="0002707E" w:rsidRDefault="0002707E" w:rsidP="00330B91">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3595A9AA" w14:textId="77777777" w:rsidR="0002707E" w:rsidRDefault="0002707E" w:rsidP="00330B91">
            <w:pPr>
              <w:pStyle w:val="TAC"/>
              <w:rPr>
                <w:sz w:val="16"/>
                <w:szCs w:val="16"/>
                <w:lang w:val="en-US" w:eastAsia="zh-CN"/>
              </w:rPr>
            </w:pPr>
            <w:r>
              <w:rPr>
                <w:sz w:val="16"/>
                <w:szCs w:val="16"/>
                <w:lang w:val="en-US" w:eastAsia="zh-CN"/>
              </w:rPr>
              <w:t>CT#90</w:t>
            </w:r>
          </w:p>
        </w:tc>
        <w:tc>
          <w:tcPr>
            <w:tcW w:w="1094" w:type="dxa"/>
            <w:shd w:val="solid" w:color="FFFFFF" w:fill="auto"/>
          </w:tcPr>
          <w:p w14:paraId="499ABBAB" w14:textId="77777777" w:rsidR="0002707E" w:rsidRDefault="0002707E" w:rsidP="00330B91">
            <w:pPr>
              <w:pStyle w:val="TAC"/>
              <w:rPr>
                <w:sz w:val="16"/>
                <w:szCs w:val="16"/>
                <w:lang w:val="en-US" w:eastAsia="zh-CN"/>
              </w:rPr>
            </w:pPr>
            <w:r>
              <w:rPr>
                <w:sz w:val="16"/>
                <w:szCs w:val="16"/>
                <w:lang w:val="en-US" w:eastAsia="zh-CN"/>
              </w:rPr>
              <w:t>CP-203048</w:t>
            </w:r>
          </w:p>
        </w:tc>
        <w:tc>
          <w:tcPr>
            <w:tcW w:w="567" w:type="dxa"/>
            <w:shd w:val="solid" w:color="FFFFFF" w:fill="auto"/>
          </w:tcPr>
          <w:p w14:paraId="501E71F3" w14:textId="77777777" w:rsidR="0002707E" w:rsidRDefault="0002707E" w:rsidP="00330B91">
            <w:pPr>
              <w:pStyle w:val="TAL"/>
              <w:rPr>
                <w:sz w:val="16"/>
                <w:szCs w:val="16"/>
                <w:lang w:val="en-US" w:eastAsia="zh-CN"/>
              </w:rPr>
            </w:pPr>
            <w:r>
              <w:rPr>
                <w:sz w:val="16"/>
                <w:szCs w:val="16"/>
                <w:lang w:val="en-US" w:eastAsia="zh-CN"/>
              </w:rPr>
              <w:t>0064</w:t>
            </w:r>
          </w:p>
        </w:tc>
        <w:tc>
          <w:tcPr>
            <w:tcW w:w="425" w:type="dxa"/>
            <w:shd w:val="solid" w:color="FFFFFF" w:fill="auto"/>
          </w:tcPr>
          <w:p w14:paraId="3B066785" w14:textId="77777777" w:rsidR="0002707E" w:rsidRDefault="0002707E" w:rsidP="00330B91">
            <w:pPr>
              <w:pStyle w:val="TAR"/>
              <w:rPr>
                <w:sz w:val="16"/>
                <w:szCs w:val="16"/>
                <w:lang w:val="en-US" w:eastAsia="zh-CN"/>
              </w:rPr>
            </w:pPr>
            <w:r>
              <w:rPr>
                <w:sz w:val="16"/>
                <w:szCs w:val="16"/>
                <w:lang w:val="en-US" w:eastAsia="zh-CN"/>
              </w:rPr>
              <w:t>1</w:t>
            </w:r>
          </w:p>
        </w:tc>
        <w:tc>
          <w:tcPr>
            <w:tcW w:w="425" w:type="dxa"/>
            <w:shd w:val="solid" w:color="FFFFFF" w:fill="auto"/>
          </w:tcPr>
          <w:p w14:paraId="7FBE36E6" w14:textId="77777777" w:rsidR="0002707E" w:rsidRDefault="0002707E" w:rsidP="00330B91">
            <w:pPr>
              <w:pStyle w:val="TAC"/>
              <w:rPr>
                <w:sz w:val="16"/>
                <w:szCs w:val="16"/>
                <w:lang w:val="en-US" w:eastAsia="zh-CN"/>
              </w:rPr>
            </w:pPr>
            <w:r>
              <w:rPr>
                <w:sz w:val="16"/>
                <w:szCs w:val="16"/>
                <w:lang w:val="en-US" w:eastAsia="zh-CN"/>
              </w:rPr>
              <w:t>F</w:t>
            </w:r>
          </w:p>
        </w:tc>
        <w:tc>
          <w:tcPr>
            <w:tcW w:w="4820" w:type="dxa"/>
            <w:shd w:val="solid" w:color="FFFFFF" w:fill="auto"/>
          </w:tcPr>
          <w:p w14:paraId="3F4D10BD" w14:textId="77777777" w:rsidR="0002707E" w:rsidRPr="0071399B" w:rsidRDefault="0002707E" w:rsidP="00330B91">
            <w:pPr>
              <w:pStyle w:val="TAL"/>
              <w:rPr>
                <w:sz w:val="16"/>
                <w:szCs w:val="16"/>
                <w:lang w:eastAsia="zh-CN"/>
              </w:rPr>
            </w:pPr>
            <w:r w:rsidRPr="00D033B2">
              <w:rPr>
                <w:sz w:val="16"/>
                <w:szCs w:val="16"/>
                <w:lang w:eastAsia="zh-CN"/>
              </w:rPr>
              <w:t>Essential corrections</w:t>
            </w:r>
          </w:p>
        </w:tc>
        <w:tc>
          <w:tcPr>
            <w:tcW w:w="708" w:type="dxa"/>
            <w:shd w:val="solid" w:color="FFFFFF" w:fill="auto"/>
          </w:tcPr>
          <w:p w14:paraId="0A87EDD1" w14:textId="77777777" w:rsidR="0002707E" w:rsidRDefault="0002707E" w:rsidP="00330B91">
            <w:pPr>
              <w:pStyle w:val="TAC"/>
              <w:rPr>
                <w:sz w:val="16"/>
                <w:szCs w:val="16"/>
                <w:lang w:val="en-US" w:eastAsia="zh-CN"/>
              </w:rPr>
            </w:pPr>
            <w:r>
              <w:rPr>
                <w:sz w:val="16"/>
                <w:szCs w:val="16"/>
                <w:lang w:val="en-US" w:eastAsia="zh-CN"/>
              </w:rPr>
              <w:t>16.6.0</w:t>
            </w:r>
          </w:p>
        </w:tc>
      </w:tr>
      <w:tr w:rsidR="0002707E" w:rsidRPr="00FF6605" w14:paraId="2BCA1614" w14:textId="77777777" w:rsidTr="004649DA">
        <w:tc>
          <w:tcPr>
            <w:tcW w:w="800" w:type="dxa"/>
            <w:shd w:val="solid" w:color="FFFFFF" w:fill="auto"/>
          </w:tcPr>
          <w:p w14:paraId="759B3ACD" w14:textId="77777777" w:rsidR="0002707E" w:rsidRDefault="0002707E" w:rsidP="00330B91">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5F2BC25B" w14:textId="77777777" w:rsidR="0002707E" w:rsidRDefault="0002707E" w:rsidP="00330B91">
            <w:pPr>
              <w:pStyle w:val="TAC"/>
              <w:rPr>
                <w:sz w:val="16"/>
                <w:szCs w:val="16"/>
                <w:lang w:val="en-US" w:eastAsia="zh-CN"/>
              </w:rPr>
            </w:pPr>
            <w:r>
              <w:rPr>
                <w:sz w:val="16"/>
                <w:szCs w:val="16"/>
                <w:lang w:val="en-US" w:eastAsia="zh-CN"/>
              </w:rPr>
              <w:t>CT#90</w:t>
            </w:r>
          </w:p>
        </w:tc>
        <w:tc>
          <w:tcPr>
            <w:tcW w:w="1094" w:type="dxa"/>
            <w:shd w:val="solid" w:color="FFFFFF" w:fill="auto"/>
          </w:tcPr>
          <w:p w14:paraId="2CCC0EE0" w14:textId="77777777" w:rsidR="0002707E" w:rsidRDefault="0002707E" w:rsidP="00330B91">
            <w:pPr>
              <w:pStyle w:val="TAC"/>
              <w:rPr>
                <w:sz w:val="16"/>
                <w:szCs w:val="16"/>
                <w:lang w:val="en-US" w:eastAsia="zh-CN"/>
              </w:rPr>
            </w:pPr>
            <w:r>
              <w:rPr>
                <w:sz w:val="16"/>
                <w:szCs w:val="16"/>
                <w:lang w:val="en-US" w:eastAsia="zh-CN"/>
              </w:rPr>
              <w:t>CP-203027</w:t>
            </w:r>
          </w:p>
        </w:tc>
        <w:tc>
          <w:tcPr>
            <w:tcW w:w="567" w:type="dxa"/>
            <w:shd w:val="solid" w:color="FFFFFF" w:fill="auto"/>
          </w:tcPr>
          <w:p w14:paraId="2B637DD8" w14:textId="77777777" w:rsidR="0002707E" w:rsidRDefault="0002707E" w:rsidP="00330B91">
            <w:pPr>
              <w:pStyle w:val="TAL"/>
              <w:rPr>
                <w:sz w:val="16"/>
                <w:szCs w:val="16"/>
                <w:lang w:val="en-US" w:eastAsia="zh-CN"/>
              </w:rPr>
            </w:pPr>
            <w:r>
              <w:rPr>
                <w:sz w:val="16"/>
                <w:szCs w:val="16"/>
                <w:lang w:val="en-US" w:eastAsia="zh-CN"/>
              </w:rPr>
              <w:t>0066</w:t>
            </w:r>
          </w:p>
        </w:tc>
        <w:tc>
          <w:tcPr>
            <w:tcW w:w="425" w:type="dxa"/>
            <w:shd w:val="solid" w:color="FFFFFF" w:fill="auto"/>
          </w:tcPr>
          <w:p w14:paraId="22DF9279" w14:textId="77777777" w:rsidR="0002707E" w:rsidRDefault="0002707E" w:rsidP="00330B91">
            <w:pPr>
              <w:pStyle w:val="TAR"/>
              <w:rPr>
                <w:sz w:val="16"/>
                <w:szCs w:val="16"/>
                <w:lang w:val="en-US" w:eastAsia="zh-CN"/>
              </w:rPr>
            </w:pPr>
            <w:r>
              <w:rPr>
                <w:sz w:val="16"/>
                <w:szCs w:val="16"/>
                <w:lang w:val="en-US" w:eastAsia="zh-CN"/>
              </w:rPr>
              <w:t>2</w:t>
            </w:r>
          </w:p>
        </w:tc>
        <w:tc>
          <w:tcPr>
            <w:tcW w:w="425" w:type="dxa"/>
            <w:shd w:val="solid" w:color="FFFFFF" w:fill="auto"/>
          </w:tcPr>
          <w:p w14:paraId="7602FEF9" w14:textId="77777777" w:rsidR="0002707E" w:rsidRDefault="0002707E" w:rsidP="00330B91">
            <w:pPr>
              <w:pStyle w:val="TAC"/>
              <w:rPr>
                <w:sz w:val="16"/>
                <w:szCs w:val="16"/>
                <w:lang w:val="en-US" w:eastAsia="zh-CN"/>
              </w:rPr>
            </w:pPr>
            <w:r>
              <w:rPr>
                <w:sz w:val="16"/>
                <w:szCs w:val="16"/>
                <w:lang w:val="en-US" w:eastAsia="zh-CN"/>
              </w:rPr>
              <w:t>F</w:t>
            </w:r>
          </w:p>
        </w:tc>
        <w:tc>
          <w:tcPr>
            <w:tcW w:w="4820" w:type="dxa"/>
            <w:shd w:val="solid" w:color="FFFFFF" w:fill="auto"/>
          </w:tcPr>
          <w:p w14:paraId="6BFCA08C" w14:textId="77777777" w:rsidR="0002707E" w:rsidRPr="0071399B" w:rsidRDefault="0002707E" w:rsidP="00330B91">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55A81212" w14:textId="77777777" w:rsidR="0002707E" w:rsidRDefault="0002707E" w:rsidP="00330B91">
            <w:pPr>
              <w:pStyle w:val="TAC"/>
              <w:rPr>
                <w:sz w:val="16"/>
                <w:szCs w:val="16"/>
                <w:lang w:val="en-US" w:eastAsia="zh-CN"/>
              </w:rPr>
            </w:pPr>
            <w:r>
              <w:rPr>
                <w:sz w:val="16"/>
                <w:szCs w:val="16"/>
                <w:lang w:val="en-US" w:eastAsia="zh-CN"/>
              </w:rPr>
              <w:t>16.6.0</w:t>
            </w:r>
          </w:p>
        </w:tc>
      </w:tr>
      <w:tr w:rsidR="0002707E" w:rsidRPr="00FF6605" w14:paraId="2832E46B" w14:textId="77777777" w:rsidTr="004649DA">
        <w:tc>
          <w:tcPr>
            <w:tcW w:w="800" w:type="dxa"/>
            <w:shd w:val="solid" w:color="FFFFFF" w:fill="auto"/>
          </w:tcPr>
          <w:p w14:paraId="02BDD96E" w14:textId="77777777" w:rsidR="0002707E" w:rsidRDefault="0002707E" w:rsidP="00330B91">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484B1479" w14:textId="77777777" w:rsidR="0002707E" w:rsidRDefault="0002707E" w:rsidP="00330B91">
            <w:pPr>
              <w:pStyle w:val="TAC"/>
              <w:rPr>
                <w:sz w:val="16"/>
                <w:szCs w:val="16"/>
                <w:lang w:val="en-US" w:eastAsia="zh-CN"/>
              </w:rPr>
            </w:pPr>
            <w:r>
              <w:rPr>
                <w:sz w:val="16"/>
                <w:szCs w:val="16"/>
                <w:lang w:val="en-US" w:eastAsia="zh-CN"/>
              </w:rPr>
              <w:t>CT#90</w:t>
            </w:r>
          </w:p>
        </w:tc>
        <w:tc>
          <w:tcPr>
            <w:tcW w:w="1094" w:type="dxa"/>
            <w:shd w:val="solid" w:color="FFFFFF" w:fill="auto"/>
          </w:tcPr>
          <w:p w14:paraId="035D32B1" w14:textId="77777777" w:rsidR="0002707E" w:rsidRDefault="0002707E" w:rsidP="00330B91">
            <w:pPr>
              <w:pStyle w:val="TAC"/>
              <w:rPr>
                <w:sz w:val="16"/>
                <w:szCs w:val="16"/>
                <w:lang w:val="en-US" w:eastAsia="zh-CN"/>
              </w:rPr>
            </w:pPr>
            <w:r>
              <w:rPr>
                <w:sz w:val="16"/>
                <w:szCs w:val="16"/>
                <w:lang w:val="en-US" w:eastAsia="zh-CN"/>
              </w:rPr>
              <w:t>CP-203036</w:t>
            </w:r>
          </w:p>
        </w:tc>
        <w:tc>
          <w:tcPr>
            <w:tcW w:w="567" w:type="dxa"/>
            <w:shd w:val="solid" w:color="FFFFFF" w:fill="auto"/>
          </w:tcPr>
          <w:p w14:paraId="296E546B" w14:textId="77777777" w:rsidR="0002707E" w:rsidRDefault="0002707E" w:rsidP="00330B91">
            <w:pPr>
              <w:pStyle w:val="TAL"/>
              <w:rPr>
                <w:sz w:val="16"/>
                <w:szCs w:val="16"/>
                <w:lang w:val="en-US" w:eastAsia="zh-CN"/>
              </w:rPr>
            </w:pPr>
            <w:r>
              <w:rPr>
                <w:sz w:val="16"/>
                <w:szCs w:val="16"/>
                <w:lang w:val="en-US" w:eastAsia="zh-CN"/>
              </w:rPr>
              <w:t>0069</w:t>
            </w:r>
          </w:p>
        </w:tc>
        <w:tc>
          <w:tcPr>
            <w:tcW w:w="425" w:type="dxa"/>
            <w:shd w:val="solid" w:color="FFFFFF" w:fill="auto"/>
          </w:tcPr>
          <w:p w14:paraId="08A9557B" w14:textId="77777777" w:rsidR="0002707E" w:rsidRDefault="0002707E" w:rsidP="00330B91">
            <w:pPr>
              <w:pStyle w:val="TAR"/>
              <w:rPr>
                <w:sz w:val="16"/>
                <w:szCs w:val="16"/>
                <w:lang w:val="en-US" w:eastAsia="zh-CN"/>
              </w:rPr>
            </w:pPr>
            <w:r>
              <w:rPr>
                <w:sz w:val="16"/>
                <w:szCs w:val="16"/>
                <w:lang w:val="en-US" w:eastAsia="zh-CN"/>
              </w:rPr>
              <w:t>-</w:t>
            </w:r>
          </w:p>
        </w:tc>
        <w:tc>
          <w:tcPr>
            <w:tcW w:w="425" w:type="dxa"/>
            <w:shd w:val="solid" w:color="FFFFFF" w:fill="auto"/>
          </w:tcPr>
          <w:p w14:paraId="63410388" w14:textId="77777777" w:rsidR="0002707E" w:rsidRDefault="0002707E" w:rsidP="00330B91">
            <w:pPr>
              <w:pStyle w:val="TAC"/>
              <w:rPr>
                <w:sz w:val="16"/>
                <w:szCs w:val="16"/>
                <w:lang w:val="en-US" w:eastAsia="zh-CN"/>
              </w:rPr>
            </w:pPr>
            <w:r>
              <w:rPr>
                <w:sz w:val="16"/>
                <w:szCs w:val="16"/>
                <w:lang w:val="en-US" w:eastAsia="zh-CN"/>
              </w:rPr>
              <w:t>F</w:t>
            </w:r>
          </w:p>
        </w:tc>
        <w:tc>
          <w:tcPr>
            <w:tcW w:w="4820" w:type="dxa"/>
            <w:shd w:val="solid" w:color="FFFFFF" w:fill="auto"/>
          </w:tcPr>
          <w:p w14:paraId="50316CEB" w14:textId="77777777" w:rsidR="0002707E" w:rsidRPr="0071399B" w:rsidRDefault="0002707E" w:rsidP="00330B91">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32C5E86" w14:textId="77777777" w:rsidR="0002707E" w:rsidRDefault="0002707E" w:rsidP="00330B91">
            <w:pPr>
              <w:pStyle w:val="TAC"/>
              <w:rPr>
                <w:sz w:val="16"/>
                <w:szCs w:val="16"/>
                <w:lang w:val="en-US" w:eastAsia="zh-CN"/>
              </w:rPr>
            </w:pPr>
            <w:r>
              <w:rPr>
                <w:sz w:val="16"/>
                <w:szCs w:val="16"/>
                <w:lang w:val="en-US" w:eastAsia="zh-CN"/>
              </w:rPr>
              <w:t>16.6.0</w:t>
            </w:r>
          </w:p>
        </w:tc>
      </w:tr>
      <w:tr w:rsidR="00FA31A4" w:rsidRPr="00FF6605" w14:paraId="294B0E38" w14:textId="77777777" w:rsidTr="004649DA">
        <w:tc>
          <w:tcPr>
            <w:tcW w:w="800" w:type="dxa"/>
            <w:shd w:val="solid" w:color="FFFFFF" w:fill="auto"/>
          </w:tcPr>
          <w:p w14:paraId="43719704" w14:textId="77777777" w:rsidR="00FA31A4" w:rsidRDefault="00FA31A4" w:rsidP="00330B91">
            <w:pPr>
              <w:pStyle w:val="TAC"/>
              <w:rPr>
                <w:sz w:val="16"/>
                <w:szCs w:val="16"/>
                <w:lang w:val="en-US" w:eastAsia="zh-CN"/>
              </w:rPr>
            </w:pPr>
            <w:r>
              <w:rPr>
                <w:sz w:val="16"/>
                <w:szCs w:val="16"/>
                <w:lang w:val="en-US" w:eastAsia="zh-CN"/>
              </w:rPr>
              <w:t>2021-03</w:t>
            </w:r>
          </w:p>
        </w:tc>
        <w:tc>
          <w:tcPr>
            <w:tcW w:w="800" w:type="dxa"/>
            <w:shd w:val="solid" w:color="FFFFFF" w:fill="auto"/>
          </w:tcPr>
          <w:p w14:paraId="77BB4C7E" w14:textId="77777777" w:rsidR="00FA31A4" w:rsidRDefault="00FA31A4" w:rsidP="00330B91">
            <w:pPr>
              <w:pStyle w:val="TAC"/>
              <w:rPr>
                <w:sz w:val="16"/>
                <w:szCs w:val="16"/>
                <w:lang w:val="en-US" w:eastAsia="zh-CN"/>
              </w:rPr>
            </w:pPr>
            <w:r>
              <w:rPr>
                <w:sz w:val="16"/>
                <w:szCs w:val="16"/>
                <w:lang w:val="en-US" w:eastAsia="zh-CN"/>
              </w:rPr>
              <w:t>CT#91</w:t>
            </w:r>
          </w:p>
        </w:tc>
        <w:tc>
          <w:tcPr>
            <w:tcW w:w="1094" w:type="dxa"/>
            <w:shd w:val="solid" w:color="FFFFFF" w:fill="auto"/>
          </w:tcPr>
          <w:p w14:paraId="67726805" w14:textId="77777777" w:rsidR="00FA31A4" w:rsidRDefault="00FA31A4" w:rsidP="00330B91">
            <w:pPr>
              <w:pStyle w:val="TAC"/>
              <w:rPr>
                <w:sz w:val="16"/>
                <w:szCs w:val="16"/>
                <w:lang w:val="en-US" w:eastAsia="zh-CN"/>
              </w:rPr>
            </w:pPr>
            <w:r>
              <w:rPr>
                <w:sz w:val="16"/>
                <w:szCs w:val="16"/>
                <w:lang w:val="en-US" w:eastAsia="zh-CN"/>
              </w:rPr>
              <w:t>CP-210062</w:t>
            </w:r>
          </w:p>
        </w:tc>
        <w:tc>
          <w:tcPr>
            <w:tcW w:w="567" w:type="dxa"/>
            <w:shd w:val="solid" w:color="FFFFFF" w:fill="auto"/>
          </w:tcPr>
          <w:p w14:paraId="2B0D7789" w14:textId="77777777" w:rsidR="00FA31A4" w:rsidRDefault="00FA31A4" w:rsidP="00330B91">
            <w:pPr>
              <w:pStyle w:val="TAL"/>
              <w:rPr>
                <w:sz w:val="16"/>
                <w:szCs w:val="16"/>
                <w:lang w:val="en-US" w:eastAsia="zh-CN"/>
              </w:rPr>
            </w:pPr>
            <w:r>
              <w:rPr>
                <w:sz w:val="16"/>
                <w:szCs w:val="16"/>
                <w:lang w:val="en-US" w:eastAsia="zh-CN"/>
              </w:rPr>
              <w:t>0074</w:t>
            </w:r>
          </w:p>
        </w:tc>
        <w:tc>
          <w:tcPr>
            <w:tcW w:w="425" w:type="dxa"/>
            <w:shd w:val="solid" w:color="FFFFFF" w:fill="auto"/>
          </w:tcPr>
          <w:p w14:paraId="3EAF95F1" w14:textId="77777777" w:rsidR="00FA31A4" w:rsidRDefault="00FA31A4" w:rsidP="00330B91">
            <w:pPr>
              <w:pStyle w:val="TAR"/>
              <w:rPr>
                <w:sz w:val="16"/>
                <w:szCs w:val="16"/>
                <w:lang w:val="en-US" w:eastAsia="zh-CN"/>
              </w:rPr>
            </w:pPr>
            <w:r>
              <w:rPr>
                <w:sz w:val="16"/>
                <w:szCs w:val="16"/>
                <w:lang w:val="en-US" w:eastAsia="zh-CN"/>
              </w:rPr>
              <w:t>-</w:t>
            </w:r>
          </w:p>
        </w:tc>
        <w:tc>
          <w:tcPr>
            <w:tcW w:w="425" w:type="dxa"/>
            <w:shd w:val="solid" w:color="FFFFFF" w:fill="auto"/>
          </w:tcPr>
          <w:p w14:paraId="711809DA" w14:textId="77777777" w:rsidR="00FA31A4" w:rsidRDefault="00FA31A4" w:rsidP="00330B91">
            <w:pPr>
              <w:pStyle w:val="TAC"/>
              <w:rPr>
                <w:sz w:val="16"/>
                <w:szCs w:val="16"/>
                <w:lang w:val="en-US" w:eastAsia="zh-CN"/>
              </w:rPr>
            </w:pPr>
            <w:r>
              <w:rPr>
                <w:sz w:val="16"/>
                <w:szCs w:val="16"/>
                <w:lang w:val="en-US" w:eastAsia="zh-CN"/>
              </w:rPr>
              <w:t>F</w:t>
            </w:r>
          </w:p>
        </w:tc>
        <w:tc>
          <w:tcPr>
            <w:tcW w:w="4820" w:type="dxa"/>
            <w:shd w:val="solid" w:color="FFFFFF" w:fill="auto"/>
          </w:tcPr>
          <w:p w14:paraId="423EDF17" w14:textId="77777777" w:rsidR="00FA31A4" w:rsidRPr="0071399B" w:rsidRDefault="00FA31A4" w:rsidP="00330B91">
            <w:pPr>
              <w:pStyle w:val="TAL"/>
              <w:rPr>
                <w:sz w:val="16"/>
                <w:szCs w:val="16"/>
                <w:lang w:eastAsia="zh-CN"/>
              </w:rPr>
            </w:pPr>
            <w:r w:rsidRPr="00FA31A4">
              <w:rPr>
                <w:sz w:val="16"/>
                <w:szCs w:val="16"/>
                <w:lang w:eastAsia="zh-CN"/>
              </w:rPr>
              <w:t>Etag in 204 Response</w:t>
            </w:r>
          </w:p>
        </w:tc>
        <w:tc>
          <w:tcPr>
            <w:tcW w:w="708" w:type="dxa"/>
            <w:shd w:val="solid" w:color="FFFFFF" w:fill="auto"/>
          </w:tcPr>
          <w:p w14:paraId="0101489B" w14:textId="77777777" w:rsidR="00FA31A4" w:rsidRDefault="00FA31A4" w:rsidP="00330B91">
            <w:pPr>
              <w:pStyle w:val="TAC"/>
              <w:rPr>
                <w:sz w:val="16"/>
                <w:szCs w:val="16"/>
                <w:lang w:val="en-US" w:eastAsia="zh-CN"/>
              </w:rPr>
            </w:pPr>
            <w:r>
              <w:rPr>
                <w:sz w:val="16"/>
                <w:szCs w:val="16"/>
                <w:lang w:val="en-US" w:eastAsia="zh-CN"/>
              </w:rPr>
              <w:t>16.7.0</w:t>
            </w:r>
          </w:p>
        </w:tc>
      </w:tr>
      <w:tr w:rsidR="00FA31A4" w:rsidRPr="00FF6605" w14:paraId="52BE736C" w14:textId="77777777" w:rsidTr="004649DA">
        <w:tc>
          <w:tcPr>
            <w:tcW w:w="800" w:type="dxa"/>
            <w:shd w:val="solid" w:color="FFFFFF" w:fill="auto"/>
          </w:tcPr>
          <w:p w14:paraId="3F6D3EC1" w14:textId="77777777" w:rsidR="00FA31A4" w:rsidRDefault="00FA31A4" w:rsidP="00330B91">
            <w:pPr>
              <w:pStyle w:val="TAC"/>
              <w:rPr>
                <w:sz w:val="16"/>
                <w:szCs w:val="16"/>
                <w:lang w:val="en-US" w:eastAsia="zh-CN"/>
              </w:rPr>
            </w:pPr>
            <w:r>
              <w:rPr>
                <w:sz w:val="16"/>
                <w:szCs w:val="16"/>
                <w:lang w:val="en-US" w:eastAsia="zh-CN"/>
              </w:rPr>
              <w:t>2021-03</w:t>
            </w:r>
          </w:p>
        </w:tc>
        <w:tc>
          <w:tcPr>
            <w:tcW w:w="800" w:type="dxa"/>
            <w:shd w:val="solid" w:color="FFFFFF" w:fill="auto"/>
          </w:tcPr>
          <w:p w14:paraId="5D0D513C" w14:textId="77777777" w:rsidR="00FA31A4" w:rsidRDefault="00FA31A4" w:rsidP="00330B91">
            <w:pPr>
              <w:pStyle w:val="TAC"/>
              <w:rPr>
                <w:sz w:val="16"/>
                <w:szCs w:val="16"/>
                <w:lang w:val="en-US" w:eastAsia="zh-CN"/>
              </w:rPr>
            </w:pPr>
            <w:r>
              <w:rPr>
                <w:sz w:val="16"/>
                <w:szCs w:val="16"/>
                <w:lang w:val="en-US" w:eastAsia="zh-CN"/>
              </w:rPr>
              <w:t>CT#91</w:t>
            </w:r>
          </w:p>
        </w:tc>
        <w:tc>
          <w:tcPr>
            <w:tcW w:w="1094" w:type="dxa"/>
            <w:shd w:val="solid" w:color="FFFFFF" w:fill="auto"/>
          </w:tcPr>
          <w:p w14:paraId="62F24828" w14:textId="77777777" w:rsidR="00FA31A4" w:rsidRDefault="00F05A97" w:rsidP="00330B91">
            <w:pPr>
              <w:pStyle w:val="TAC"/>
              <w:rPr>
                <w:sz w:val="16"/>
                <w:szCs w:val="16"/>
                <w:lang w:val="en-US" w:eastAsia="zh-CN"/>
              </w:rPr>
            </w:pPr>
            <w:r>
              <w:rPr>
                <w:sz w:val="16"/>
                <w:szCs w:val="16"/>
                <w:lang w:val="en-US" w:eastAsia="zh-CN"/>
              </w:rPr>
              <w:t>CP-210054</w:t>
            </w:r>
          </w:p>
        </w:tc>
        <w:tc>
          <w:tcPr>
            <w:tcW w:w="567" w:type="dxa"/>
            <w:shd w:val="solid" w:color="FFFFFF" w:fill="auto"/>
          </w:tcPr>
          <w:p w14:paraId="03C70CD0" w14:textId="77777777" w:rsidR="00FA31A4" w:rsidRDefault="00FA31A4" w:rsidP="00330B91">
            <w:pPr>
              <w:pStyle w:val="TAL"/>
              <w:rPr>
                <w:sz w:val="16"/>
                <w:szCs w:val="16"/>
                <w:lang w:val="en-US" w:eastAsia="zh-CN"/>
              </w:rPr>
            </w:pPr>
            <w:r>
              <w:rPr>
                <w:sz w:val="16"/>
                <w:szCs w:val="16"/>
                <w:lang w:val="en-US" w:eastAsia="zh-CN"/>
              </w:rPr>
              <w:t>0078</w:t>
            </w:r>
          </w:p>
        </w:tc>
        <w:tc>
          <w:tcPr>
            <w:tcW w:w="425" w:type="dxa"/>
            <w:shd w:val="solid" w:color="FFFFFF" w:fill="auto"/>
          </w:tcPr>
          <w:p w14:paraId="064338B8" w14:textId="77777777" w:rsidR="00FA31A4" w:rsidRDefault="00FA31A4" w:rsidP="00330B91">
            <w:pPr>
              <w:pStyle w:val="TAR"/>
              <w:rPr>
                <w:sz w:val="16"/>
                <w:szCs w:val="16"/>
                <w:lang w:val="en-US" w:eastAsia="zh-CN"/>
              </w:rPr>
            </w:pPr>
            <w:r>
              <w:rPr>
                <w:sz w:val="16"/>
                <w:szCs w:val="16"/>
                <w:lang w:val="en-US" w:eastAsia="zh-CN"/>
              </w:rPr>
              <w:t>-</w:t>
            </w:r>
          </w:p>
        </w:tc>
        <w:tc>
          <w:tcPr>
            <w:tcW w:w="425" w:type="dxa"/>
            <w:shd w:val="solid" w:color="FFFFFF" w:fill="auto"/>
          </w:tcPr>
          <w:p w14:paraId="5BE3A450" w14:textId="77777777" w:rsidR="00FA31A4" w:rsidRDefault="00FA31A4" w:rsidP="00330B91">
            <w:pPr>
              <w:pStyle w:val="TAC"/>
              <w:rPr>
                <w:sz w:val="16"/>
                <w:szCs w:val="16"/>
                <w:lang w:val="en-US" w:eastAsia="zh-CN"/>
              </w:rPr>
            </w:pPr>
            <w:r>
              <w:rPr>
                <w:sz w:val="16"/>
                <w:szCs w:val="16"/>
                <w:lang w:val="en-US" w:eastAsia="zh-CN"/>
              </w:rPr>
              <w:t>F</w:t>
            </w:r>
          </w:p>
        </w:tc>
        <w:tc>
          <w:tcPr>
            <w:tcW w:w="4820" w:type="dxa"/>
            <w:shd w:val="solid" w:color="FFFFFF" w:fill="auto"/>
          </w:tcPr>
          <w:p w14:paraId="4723771D" w14:textId="77777777" w:rsidR="00FA31A4" w:rsidRPr="0071399B" w:rsidRDefault="00FA31A4" w:rsidP="00330B91">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69D7C83" w14:textId="77777777" w:rsidR="00FA31A4" w:rsidRDefault="00FA31A4" w:rsidP="00330B91">
            <w:pPr>
              <w:pStyle w:val="TAC"/>
              <w:rPr>
                <w:sz w:val="16"/>
                <w:szCs w:val="16"/>
                <w:lang w:val="en-US" w:eastAsia="zh-CN"/>
              </w:rPr>
            </w:pPr>
            <w:r>
              <w:rPr>
                <w:sz w:val="16"/>
                <w:szCs w:val="16"/>
                <w:lang w:val="en-US" w:eastAsia="zh-CN"/>
              </w:rPr>
              <w:t>16.7.0</w:t>
            </w:r>
          </w:p>
        </w:tc>
      </w:tr>
      <w:tr w:rsidR="00AD565A" w:rsidRPr="00FF6605" w14:paraId="49B2CEEF" w14:textId="77777777" w:rsidTr="004649DA">
        <w:tc>
          <w:tcPr>
            <w:tcW w:w="800" w:type="dxa"/>
            <w:shd w:val="solid" w:color="FFFFFF" w:fill="auto"/>
          </w:tcPr>
          <w:p w14:paraId="653F56C4" w14:textId="51A59ED7" w:rsidR="00AD565A" w:rsidRDefault="00AD565A" w:rsidP="00330B91">
            <w:pPr>
              <w:pStyle w:val="TAC"/>
              <w:rPr>
                <w:sz w:val="16"/>
                <w:szCs w:val="16"/>
                <w:lang w:val="en-US" w:eastAsia="zh-CN"/>
              </w:rPr>
            </w:pPr>
            <w:r>
              <w:rPr>
                <w:sz w:val="16"/>
                <w:szCs w:val="16"/>
                <w:lang w:val="en-US" w:eastAsia="zh-CN"/>
              </w:rPr>
              <w:t>2021-06</w:t>
            </w:r>
          </w:p>
        </w:tc>
        <w:tc>
          <w:tcPr>
            <w:tcW w:w="800" w:type="dxa"/>
            <w:shd w:val="solid" w:color="FFFFFF" w:fill="auto"/>
          </w:tcPr>
          <w:p w14:paraId="49F091B7" w14:textId="59CB898D" w:rsidR="00AD565A" w:rsidRDefault="00AD565A" w:rsidP="00330B91">
            <w:pPr>
              <w:pStyle w:val="TAC"/>
              <w:rPr>
                <w:sz w:val="16"/>
                <w:szCs w:val="16"/>
                <w:lang w:val="en-US" w:eastAsia="zh-CN"/>
              </w:rPr>
            </w:pPr>
            <w:r>
              <w:rPr>
                <w:sz w:val="16"/>
                <w:szCs w:val="16"/>
                <w:lang w:val="en-US" w:eastAsia="zh-CN"/>
              </w:rPr>
              <w:t>CT#92</w:t>
            </w:r>
          </w:p>
        </w:tc>
        <w:tc>
          <w:tcPr>
            <w:tcW w:w="1094" w:type="dxa"/>
            <w:shd w:val="solid" w:color="FFFFFF" w:fill="auto"/>
          </w:tcPr>
          <w:p w14:paraId="2D1304A1" w14:textId="0AE8BCCF" w:rsidR="00AD565A" w:rsidRDefault="00AD565A" w:rsidP="0093487E">
            <w:pPr>
              <w:pStyle w:val="TAC"/>
              <w:rPr>
                <w:sz w:val="16"/>
                <w:szCs w:val="16"/>
                <w:lang w:val="en-US" w:eastAsia="zh-CN"/>
              </w:rPr>
            </w:pPr>
            <w:r>
              <w:rPr>
                <w:sz w:val="16"/>
                <w:szCs w:val="16"/>
                <w:lang w:val="en-US" w:eastAsia="zh-CN"/>
              </w:rPr>
              <w:t>CP-21</w:t>
            </w:r>
            <w:r w:rsidR="0093487E">
              <w:rPr>
                <w:sz w:val="16"/>
                <w:szCs w:val="16"/>
                <w:lang w:val="en-US" w:eastAsia="zh-CN"/>
              </w:rPr>
              <w:t>1176</w:t>
            </w:r>
          </w:p>
        </w:tc>
        <w:tc>
          <w:tcPr>
            <w:tcW w:w="567" w:type="dxa"/>
            <w:shd w:val="solid" w:color="FFFFFF" w:fill="auto"/>
          </w:tcPr>
          <w:p w14:paraId="4DA56496" w14:textId="592B3171" w:rsidR="00AD565A" w:rsidRDefault="00AD565A" w:rsidP="00330B91">
            <w:pPr>
              <w:pStyle w:val="TAL"/>
              <w:rPr>
                <w:sz w:val="16"/>
                <w:szCs w:val="16"/>
                <w:lang w:val="en-US" w:eastAsia="zh-CN"/>
              </w:rPr>
            </w:pPr>
            <w:r>
              <w:rPr>
                <w:sz w:val="16"/>
                <w:szCs w:val="16"/>
                <w:lang w:val="en-US" w:eastAsia="zh-CN"/>
              </w:rPr>
              <w:t>0081</w:t>
            </w:r>
          </w:p>
        </w:tc>
        <w:tc>
          <w:tcPr>
            <w:tcW w:w="425" w:type="dxa"/>
            <w:shd w:val="solid" w:color="FFFFFF" w:fill="auto"/>
          </w:tcPr>
          <w:p w14:paraId="5D10AF00" w14:textId="211958EA" w:rsidR="00AD565A" w:rsidRDefault="0093487E" w:rsidP="00330B91">
            <w:pPr>
              <w:pStyle w:val="TAR"/>
              <w:rPr>
                <w:sz w:val="16"/>
                <w:szCs w:val="16"/>
                <w:lang w:val="en-US" w:eastAsia="zh-CN"/>
              </w:rPr>
            </w:pPr>
            <w:r>
              <w:rPr>
                <w:sz w:val="16"/>
                <w:szCs w:val="16"/>
                <w:lang w:val="en-US" w:eastAsia="zh-CN"/>
              </w:rPr>
              <w:t>2</w:t>
            </w:r>
          </w:p>
        </w:tc>
        <w:tc>
          <w:tcPr>
            <w:tcW w:w="425" w:type="dxa"/>
            <w:shd w:val="solid" w:color="FFFFFF" w:fill="auto"/>
          </w:tcPr>
          <w:p w14:paraId="64166B0A" w14:textId="58D7DA31" w:rsidR="00AD565A" w:rsidRDefault="00AD565A" w:rsidP="00330B91">
            <w:pPr>
              <w:pStyle w:val="TAC"/>
              <w:rPr>
                <w:sz w:val="16"/>
                <w:szCs w:val="16"/>
                <w:lang w:val="en-US" w:eastAsia="zh-CN"/>
              </w:rPr>
            </w:pPr>
            <w:r>
              <w:rPr>
                <w:sz w:val="16"/>
                <w:szCs w:val="16"/>
                <w:lang w:val="en-US" w:eastAsia="zh-CN"/>
              </w:rPr>
              <w:t>F</w:t>
            </w:r>
          </w:p>
        </w:tc>
        <w:tc>
          <w:tcPr>
            <w:tcW w:w="4820" w:type="dxa"/>
            <w:shd w:val="solid" w:color="FFFFFF" w:fill="auto"/>
          </w:tcPr>
          <w:p w14:paraId="4B1548E1" w14:textId="37FBD069" w:rsidR="00AD565A" w:rsidRPr="0071399B" w:rsidRDefault="00AD565A" w:rsidP="00330B91">
            <w:pPr>
              <w:pStyle w:val="TAL"/>
              <w:rPr>
                <w:sz w:val="16"/>
                <w:szCs w:val="16"/>
                <w:lang w:eastAsia="zh-CN"/>
              </w:rPr>
            </w:pPr>
            <w:r w:rsidRPr="00AD565A">
              <w:rPr>
                <w:sz w:val="16"/>
                <w:szCs w:val="16"/>
                <w:lang w:eastAsia="zh-CN"/>
              </w:rPr>
              <w:t>Redirect Response</w:t>
            </w:r>
          </w:p>
        </w:tc>
        <w:tc>
          <w:tcPr>
            <w:tcW w:w="708" w:type="dxa"/>
            <w:shd w:val="solid" w:color="FFFFFF" w:fill="auto"/>
          </w:tcPr>
          <w:p w14:paraId="0A99CF4F" w14:textId="527715A6" w:rsidR="00AD565A" w:rsidRDefault="00AD565A" w:rsidP="00330B91">
            <w:pPr>
              <w:pStyle w:val="TAC"/>
              <w:rPr>
                <w:sz w:val="16"/>
                <w:szCs w:val="16"/>
                <w:lang w:val="en-US" w:eastAsia="zh-CN"/>
              </w:rPr>
            </w:pPr>
            <w:r>
              <w:rPr>
                <w:sz w:val="16"/>
                <w:szCs w:val="16"/>
                <w:lang w:val="en-US" w:eastAsia="zh-CN"/>
              </w:rPr>
              <w:t>16.8.0</w:t>
            </w:r>
          </w:p>
        </w:tc>
      </w:tr>
      <w:tr w:rsidR="00AD565A" w:rsidRPr="00FF6605" w14:paraId="07A14A22" w14:textId="77777777" w:rsidTr="004649DA">
        <w:tc>
          <w:tcPr>
            <w:tcW w:w="800" w:type="dxa"/>
            <w:shd w:val="solid" w:color="FFFFFF" w:fill="auto"/>
          </w:tcPr>
          <w:p w14:paraId="7E1EDF40" w14:textId="44A57E79" w:rsidR="00AD565A" w:rsidRDefault="00AD565A" w:rsidP="00330B91">
            <w:pPr>
              <w:pStyle w:val="TAC"/>
              <w:rPr>
                <w:sz w:val="16"/>
                <w:szCs w:val="16"/>
                <w:lang w:val="en-US" w:eastAsia="zh-CN"/>
              </w:rPr>
            </w:pPr>
            <w:r>
              <w:rPr>
                <w:sz w:val="16"/>
                <w:szCs w:val="16"/>
                <w:lang w:val="en-US" w:eastAsia="zh-CN"/>
              </w:rPr>
              <w:t>2021-06</w:t>
            </w:r>
          </w:p>
        </w:tc>
        <w:tc>
          <w:tcPr>
            <w:tcW w:w="800" w:type="dxa"/>
            <w:shd w:val="solid" w:color="FFFFFF" w:fill="auto"/>
          </w:tcPr>
          <w:p w14:paraId="0167869A" w14:textId="1BF1C8C4" w:rsidR="00AD565A" w:rsidRDefault="00AD565A" w:rsidP="00330B91">
            <w:pPr>
              <w:pStyle w:val="TAC"/>
              <w:rPr>
                <w:sz w:val="16"/>
                <w:szCs w:val="16"/>
                <w:lang w:val="en-US" w:eastAsia="zh-CN"/>
              </w:rPr>
            </w:pPr>
            <w:r>
              <w:rPr>
                <w:sz w:val="16"/>
                <w:szCs w:val="16"/>
                <w:lang w:val="en-US" w:eastAsia="zh-CN"/>
              </w:rPr>
              <w:t>CT#92</w:t>
            </w:r>
          </w:p>
        </w:tc>
        <w:tc>
          <w:tcPr>
            <w:tcW w:w="1094" w:type="dxa"/>
            <w:shd w:val="solid" w:color="FFFFFF" w:fill="auto"/>
          </w:tcPr>
          <w:p w14:paraId="7BA36815" w14:textId="184C7D2A" w:rsidR="00AD565A" w:rsidRDefault="00AD565A" w:rsidP="00AD565A">
            <w:pPr>
              <w:pStyle w:val="TAC"/>
              <w:rPr>
                <w:sz w:val="16"/>
                <w:szCs w:val="16"/>
                <w:lang w:val="en-US" w:eastAsia="zh-CN"/>
              </w:rPr>
            </w:pPr>
            <w:r>
              <w:rPr>
                <w:sz w:val="16"/>
                <w:szCs w:val="16"/>
                <w:lang w:val="en-US" w:eastAsia="zh-CN"/>
              </w:rPr>
              <w:t>CP-211073</w:t>
            </w:r>
          </w:p>
        </w:tc>
        <w:tc>
          <w:tcPr>
            <w:tcW w:w="567" w:type="dxa"/>
            <w:shd w:val="solid" w:color="FFFFFF" w:fill="auto"/>
          </w:tcPr>
          <w:p w14:paraId="46DCD8ED" w14:textId="1644D8FE" w:rsidR="00AD565A" w:rsidRDefault="00AD565A" w:rsidP="00AD565A">
            <w:pPr>
              <w:pStyle w:val="TAL"/>
              <w:rPr>
                <w:sz w:val="16"/>
                <w:szCs w:val="16"/>
                <w:lang w:val="en-US" w:eastAsia="zh-CN"/>
              </w:rPr>
            </w:pPr>
            <w:r>
              <w:rPr>
                <w:sz w:val="16"/>
                <w:szCs w:val="16"/>
                <w:lang w:val="en-US" w:eastAsia="zh-CN"/>
              </w:rPr>
              <w:t>0084</w:t>
            </w:r>
          </w:p>
        </w:tc>
        <w:tc>
          <w:tcPr>
            <w:tcW w:w="425" w:type="dxa"/>
            <w:shd w:val="solid" w:color="FFFFFF" w:fill="auto"/>
          </w:tcPr>
          <w:p w14:paraId="217AE5AC" w14:textId="6A4540EB" w:rsidR="00AD565A" w:rsidRDefault="00AD565A" w:rsidP="00330B91">
            <w:pPr>
              <w:pStyle w:val="TAR"/>
              <w:rPr>
                <w:sz w:val="16"/>
                <w:szCs w:val="16"/>
                <w:lang w:val="en-US" w:eastAsia="zh-CN"/>
              </w:rPr>
            </w:pPr>
            <w:r>
              <w:rPr>
                <w:sz w:val="16"/>
                <w:szCs w:val="16"/>
                <w:lang w:val="en-US" w:eastAsia="zh-CN"/>
              </w:rPr>
              <w:t>-</w:t>
            </w:r>
          </w:p>
        </w:tc>
        <w:tc>
          <w:tcPr>
            <w:tcW w:w="425" w:type="dxa"/>
            <w:shd w:val="solid" w:color="FFFFFF" w:fill="auto"/>
          </w:tcPr>
          <w:p w14:paraId="02C9CEB4" w14:textId="7DD85D7F" w:rsidR="00AD565A" w:rsidRDefault="00AD565A" w:rsidP="00330B91">
            <w:pPr>
              <w:pStyle w:val="TAC"/>
              <w:rPr>
                <w:sz w:val="16"/>
                <w:szCs w:val="16"/>
                <w:lang w:val="en-US" w:eastAsia="zh-CN"/>
              </w:rPr>
            </w:pPr>
            <w:r>
              <w:rPr>
                <w:sz w:val="16"/>
                <w:szCs w:val="16"/>
                <w:lang w:val="en-US" w:eastAsia="zh-CN"/>
              </w:rPr>
              <w:t>F</w:t>
            </w:r>
          </w:p>
        </w:tc>
        <w:tc>
          <w:tcPr>
            <w:tcW w:w="4820" w:type="dxa"/>
            <w:shd w:val="solid" w:color="FFFFFF" w:fill="auto"/>
          </w:tcPr>
          <w:p w14:paraId="130B935B" w14:textId="23070458" w:rsidR="00AD565A" w:rsidRPr="0071399B" w:rsidRDefault="00AD565A" w:rsidP="00330B91">
            <w:pPr>
              <w:pStyle w:val="TAL"/>
              <w:rPr>
                <w:sz w:val="16"/>
                <w:szCs w:val="16"/>
                <w:lang w:eastAsia="zh-CN"/>
              </w:rPr>
            </w:pPr>
            <w:r w:rsidRPr="00AD565A">
              <w:rPr>
                <w:sz w:val="16"/>
                <w:szCs w:val="16"/>
                <w:lang w:eastAsia="zh-CN"/>
              </w:rPr>
              <w:t>29.540 Rel-16 API version and External doc update</w:t>
            </w:r>
          </w:p>
        </w:tc>
        <w:tc>
          <w:tcPr>
            <w:tcW w:w="708" w:type="dxa"/>
            <w:shd w:val="solid" w:color="FFFFFF" w:fill="auto"/>
          </w:tcPr>
          <w:p w14:paraId="3E20B3DF" w14:textId="5F3E62FB" w:rsidR="00AD565A" w:rsidRDefault="00AD565A" w:rsidP="00330B91">
            <w:pPr>
              <w:pStyle w:val="TAC"/>
              <w:rPr>
                <w:sz w:val="16"/>
                <w:szCs w:val="16"/>
                <w:lang w:val="en-US" w:eastAsia="zh-CN"/>
              </w:rPr>
            </w:pPr>
            <w:r>
              <w:rPr>
                <w:sz w:val="16"/>
                <w:szCs w:val="16"/>
                <w:lang w:val="en-US" w:eastAsia="zh-CN"/>
              </w:rPr>
              <w:t>16.8.0</w:t>
            </w:r>
          </w:p>
        </w:tc>
      </w:tr>
      <w:tr w:rsidR="00E72915" w:rsidRPr="00FF6605" w14:paraId="13917DEF" w14:textId="77777777" w:rsidTr="004649DA">
        <w:tc>
          <w:tcPr>
            <w:tcW w:w="800" w:type="dxa"/>
            <w:shd w:val="solid" w:color="FFFFFF" w:fill="auto"/>
          </w:tcPr>
          <w:p w14:paraId="652E4681" w14:textId="0F64CE33" w:rsidR="00E72915" w:rsidRDefault="00E72915" w:rsidP="00E72915">
            <w:pPr>
              <w:pStyle w:val="TAC"/>
              <w:rPr>
                <w:sz w:val="16"/>
                <w:szCs w:val="16"/>
                <w:lang w:val="en-US" w:eastAsia="zh-CN"/>
              </w:rPr>
            </w:pPr>
            <w:r>
              <w:rPr>
                <w:sz w:val="16"/>
                <w:szCs w:val="16"/>
                <w:lang w:val="en-US" w:eastAsia="zh-CN"/>
              </w:rPr>
              <w:t>2021-09</w:t>
            </w:r>
          </w:p>
        </w:tc>
        <w:tc>
          <w:tcPr>
            <w:tcW w:w="800" w:type="dxa"/>
            <w:shd w:val="solid" w:color="FFFFFF" w:fill="auto"/>
          </w:tcPr>
          <w:p w14:paraId="3B53AEB0" w14:textId="2947363F" w:rsidR="00E72915" w:rsidRDefault="00E72915" w:rsidP="00330B91">
            <w:pPr>
              <w:pStyle w:val="TAC"/>
              <w:rPr>
                <w:sz w:val="16"/>
                <w:szCs w:val="16"/>
                <w:lang w:val="en-US" w:eastAsia="zh-CN"/>
              </w:rPr>
            </w:pPr>
            <w:r>
              <w:rPr>
                <w:sz w:val="16"/>
                <w:szCs w:val="16"/>
                <w:lang w:val="en-US" w:eastAsia="zh-CN"/>
              </w:rPr>
              <w:t>CT#93</w:t>
            </w:r>
          </w:p>
        </w:tc>
        <w:tc>
          <w:tcPr>
            <w:tcW w:w="1094" w:type="dxa"/>
            <w:shd w:val="solid" w:color="FFFFFF" w:fill="auto"/>
          </w:tcPr>
          <w:p w14:paraId="14615807" w14:textId="05AEE8A3" w:rsidR="00E72915" w:rsidRDefault="00E72915" w:rsidP="00AD565A">
            <w:pPr>
              <w:pStyle w:val="TAC"/>
              <w:rPr>
                <w:sz w:val="16"/>
                <w:szCs w:val="16"/>
                <w:lang w:val="en-US" w:eastAsia="zh-CN"/>
              </w:rPr>
            </w:pPr>
            <w:r>
              <w:rPr>
                <w:sz w:val="16"/>
                <w:szCs w:val="16"/>
                <w:lang w:val="en-US" w:eastAsia="zh-CN"/>
              </w:rPr>
              <w:t>CP-212060</w:t>
            </w:r>
          </w:p>
        </w:tc>
        <w:tc>
          <w:tcPr>
            <w:tcW w:w="567" w:type="dxa"/>
            <w:shd w:val="solid" w:color="FFFFFF" w:fill="auto"/>
          </w:tcPr>
          <w:p w14:paraId="757ABFF5" w14:textId="221F5FED" w:rsidR="00E72915" w:rsidRDefault="00E72915" w:rsidP="00AD565A">
            <w:pPr>
              <w:pStyle w:val="TAL"/>
              <w:rPr>
                <w:sz w:val="16"/>
                <w:szCs w:val="16"/>
                <w:lang w:val="en-US" w:eastAsia="zh-CN"/>
              </w:rPr>
            </w:pPr>
            <w:r>
              <w:rPr>
                <w:sz w:val="16"/>
                <w:szCs w:val="16"/>
                <w:lang w:val="en-US" w:eastAsia="zh-CN"/>
              </w:rPr>
              <w:t>0086</w:t>
            </w:r>
          </w:p>
        </w:tc>
        <w:tc>
          <w:tcPr>
            <w:tcW w:w="425" w:type="dxa"/>
            <w:shd w:val="solid" w:color="FFFFFF" w:fill="auto"/>
          </w:tcPr>
          <w:p w14:paraId="01231BC9" w14:textId="28AFCF1B" w:rsidR="00E72915" w:rsidRDefault="00E72915" w:rsidP="00330B91">
            <w:pPr>
              <w:pStyle w:val="TAR"/>
              <w:rPr>
                <w:sz w:val="16"/>
                <w:szCs w:val="16"/>
                <w:lang w:val="en-US" w:eastAsia="zh-CN"/>
              </w:rPr>
            </w:pPr>
            <w:r>
              <w:rPr>
                <w:sz w:val="16"/>
                <w:szCs w:val="16"/>
                <w:lang w:val="en-US" w:eastAsia="zh-CN"/>
              </w:rPr>
              <w:t>-</w:t>
            </w:r>
          </w:p>
        </w:tc>
        <w:tc>
          <w:tcPr>
            <w:tcW w:w="425" w:type="dxa"/>
            <w:shd w:val="solid" w:color="FFFFFF" w:fill="auto"/>
          </w:tcPr>
          <w:p w14:paraId="3AED9236" w14:textId="7BA907A3" w:rsidR="00E72915" w:rsidRDefault="00E72915" w:rsidP="00330B91">
            <w:pPr>
              <w:pStyle w:val="TAC"/>
              <w:rPr>
                <w:sz w:val="16"/>
                <w:szCs w:val="16"/>
                <w:lang w:val="en-US" w:eastAsia="zh-CN"/>
              </w:rPr>
            </w:pPr>
            <w:r>
              <w:rPr>
                <w:sz w:val="16"/>
                <w:szCs w:val="16"/>
                <w:lang w:val="en-US" w:eastAsia="zh-CN"/>
              </w:rPr>
              <w:t>F</w:t>
            </w:r>
          </w:p>
        </w:tc>
        <w:tc>
          <w:tcPr>
            <w:tcW w:w="4820" w:type="dxa"/>
            <w:shd w:val="solid" w:color="FFFFFF" w:fill="auto"/>
          </w:tcPr>
          <w:p w14:paraId="470EF131" w14:textId="0B31826D" w:rsidR="00E72915" w:rsidRPr="00AD565A" w:rsidRDefault="00E72915" w:rsidP="00330B91">
            <w:pPr>
              <w:pStyle w:val="TAL"/>
              <w:rPr>
                <w:sz w:val="16"/>
                <w:szCs w:val="16"/>
                <w:lang w:eastAsia="zh-CN"/>
              </w:rPr>
            </w:pPr>
            <w:r w:rsidRPr="00E72915">
              <w:rPr>
                <w:sz w:val="16"/>
                <w:szCs w:val="16"/>
                <w:lang w:eastAsia="zh-CN"/>
              </w:rPr>
              <w:t>3xx description correction for SCP</w:t>
            </w:r>
          </w:p>
        </w:tc>
        <w:tc>
          <w:tcPr>
            <w:tcW w:w="708" w:type="dxa"/>
            <w:shd w:val="solid" w:color="FFFFFF" w:fill="auto"/>
          </w:tcPr>
          <w:p w14:paraId="2347C65C" w14:textId="05653D15" w:rsidR="00E72915" w:rsidRDefault="00E72915" w:rsidP="00330B91">
            <w:pPr>
              <w:pStyle w:val="TAC"/>
              <w:rPr>
                <w:sz w:val="16"/>
                <w:szCs w:val="16"/>
                <w:lang w:val="en-US" w:eastAsia="zh-CN"/>
              </w:rPr>
            </w:pPr>
            <w:r>
              <w:rPr>
                <w:sz w:val="16"/>
                <w:szCs w:val="16"/>
                <w:lang w:val="en-US" w:eastAsia="zh-CN"/>
              </w:rPr>
              <w:t>16.9.0</w:t>
            </w:r>
          </w:p>
        </w:tc>
      </w:tr>
      <w:tr w:rsidR="00E72915" w:rsidRPr="00FF6605" w14:paraId="2242F32E" w14:textId="77777777" w:rsidTr="004649DA">
        <w:tc>
          <w:tcPr>
            <w:tcW w:w="800" w:type="dxa"/>
            <w:shd w:val="solid" w:color="FFFFFF" w:fill="auto"/>
          </w:tcPr>
          <w:p w14:paraId="771D4ABB" w14:textId="7D77E33B" w:rsidR="00E72915" w:rsidRDefault="00E72915" w:rsidP="00E72915">
            <w:pPr>
              <w:pStyle w:val="TAC"/>
              <w:rPr>
                <w:sz w:val="16"/>
                <w:szCs w:val="16"/>
                <w:lang w:val="en-US" w:eastAsia="zh-CN"/>
              </w:rPr>
            </w:pPr>
            <w:r>
              <w:rPr>
                <w:sz w:val="16"/>
                <w:szCs w:val="16"/>
                <w:lang w:val="en-US" w:eastAsia="zh-CN"/>
              </w:rPr>
              <w:t>2021-09</w:t>
            </w:r>
          </w:p>
        </w:tc>
        <w:tc>
          <w:tcPr>
            <w:tcW w:w="800" w:type="dxa"/>
            <w:shd w:val="solid" w:color="FFFFFF" w:fill="auto"/>
          </w:tcPr>
          <w:p w14:paraId="39C8F254" w14:textId="7B553F1F" w:rsidR="00E72915" w:rsidRDefault="00E72915" w:rsidP="00330B91">
            <w:pPr>
              <w:pStyle w:val="TAC"/>
              <w:rPr>
                <w:sz w:val="16"/>
                <w:szCs w:val="16"/>
                <w:lang w:val="en-US" w:eastAsia="zh-CN"/>
              </w:rPr>
            </w:pPr>
            <w:r>
              <w:rPr>
                <w:sz w:val="16"/>
                <w:szCs w:val="16"/>
                <w:lang w:val="en-US" w:eastAsia="zh-CN"/>
              </w:rPr>
              <w:t>CT#93</w:t>
            </w:r>
          </w:p>
        </w:tc>
        <w:tc>
          <w:tcPr>
            <w:tcW w:w="1094" w:type="dxa"/>
            <w:shd w:val="solid" w:color="FFFFFF" w:fill="auto"/>
          </w:tcPr>
          <w:p w14:paraId="6D0546DF" w14:textId="568B0290" w:rsidR="00E72915" w:rsidRDefault="00E72915" w:rsidP="00AD565A">
            <w:pPr>
              <w:pStyle w:val="TAC"/>
              <w:rPr>
                <w:sz w:val="16"/>
                <w:szCs w:val="16"/>
                <w:lang w:val="en-US" w:eastAsia="zh-CN"/>
              </w:rPr>
            </w:pPr>
            <w:r>
              <w:rPr>
                <w:sz w:val="16"/>
                <w:szCs w:val="16"/>
                <w:lang w:val="en-US" w:eastAsia="zh-CN"/>
              </w:rPr>
              <w:t>CP-212080</w:t>
            </w:r>
          </w:p>
        </w:tc>
        <w:tc>
          <w:tcPr>
            <w:tcW w:w="567" w:type="dxa"/>
            <w:shd w:val="solid" w:color="FFFFFF" w:fill="auto"/>
          </w:tcPr>
          <w:p w14:paraId="7E7CC85A" w14:textId="2DEE22AF" w:rsidR="00E72915" w:rsidRDefault="00E72915" w:rsidP="00AD565A">
            <w:pPr>
              <w:pStyle w:val="TAL"/>
              <w:rPr>
                <w:sz w:val="16"/>
                <w:szCs w:val="16"/>
                <w:lang w:val="en-US" w:eastAsia="zh-CN"/>
              </w:rPr>
            </w:pPr>
            <w:r>
              <w:rPr>
                <w:sz w:val="16"/>
                <w:szCs w:val="16"/>
                <w:lang w:val="en-US" w:eastAsia="zh-CN"/>
              </w:rPr>
              <w:t>0089</w:t>
            </w:r>
          </w:p>
        </w:tc>
        <w:tc>
          <w:tcPr>
            <w:tcW w:w="425" w:type="dxa"/>
            <w:shd w:val="solid" w:color="FFFFFF" w:fill="auto"/>
          </w:tcPr>
          <w:p w14:paraId="141F21C1" w14:textId="23B55B48" w:rsidR="00E72915" w:rsidRDefault="00E72915" w:rsidP="00330B91">
            <w:pPr>
              <w:pStyle w:val="TAR"/>
              <w:rPr>
                <w:sz w:val="16"/>
                <w:szCs w:val="16"/>
                <w:lang w:val="en-US" w:eastAsia="zh-CN"/>
              </w:rPr>
            </w:pPr>
            <w:r>
              <w:rPr>
                <w:sz w:val="16"/>
                <w:szCs w:val="16"/>
                <w:lang w:val="en-US" w:eastAsia="zh-CN"/>
              </w:rPr>
              <w:t>-</w:t>
            </w:r>
          </w:p>
        </w:tc>
        <w:tc>
          <w:tcPr>
            <w:tcW w:w="425" w:type="dxa"/>
            <w:shd w:val="solid" w:color="FFFFFF" w:fill="auto"/>
          </w:tcPr>
          <w:p w14:paraId="095EA2BD" w14:textId="7F7BAC79" w:rsidR="00E72915" w:rsidRDefault="00E72915" w:rsidP="00330B91">
            <w:pPr>
              <w:pStyle w:val="TAC"/>
              <w:rPr>
                <w:sz w:val="16"/>
                <w:szCs w:val="16"/>
                <w:lang w:val="en-US" w:eastAsia="zh-CN"/>
              </w:rPr>
            </w:pPr>
            <w:r>
              <w:rPr>
                <w:sz w:val="16"/>
                <w:szCs w:val="16"/>
                <w:lang w:val="en-US" w:eastAsia="zh-CN"/>
              </w:rPr>
              <w:t>F</w:t>
            </w:r>
          </w:p>
        </w:tc>
        <w:tc>
          <w:tcPr>
            <w:tcW w:w="4820" w:type="dxa"/>
            <w:shd w:val="solid" w:color="FFFFFF" w:fill="auto"/>
          </w:tcPr>
          <w:p w14:paraId="0E95D3ED" w14:textId="4E6D5DAD" w:rsidR="00E72915" w:rsidRPr="00AD565A" w:rsidRDefault="00E72915" w:rsidP="00330B91">
            <w:pPr>
              <w:pStyle w:val="TAL"/>
              <w:rPr>
                <w:sz w:val="16"/>
                <w:szCs w:val="16"/>
                <w:lang w:eastAsia="zh-CN"/>
              </w:rPr>
            </w:pPr>
            <w:r w:rsidRPr="00E72915">
              <w:rPr>
                <w:sz w:val="16"/>
                <w:szCs w:val="16"/>
                <w:lang w:eastAsia="zh-CN"/>
              </w:rPr>
              <w:t>29.540 Rel-16 API version and External doc update</w:t>
            </w:r>
          </w:p>
        </w:tc>
        <w:tc>
          <w:tcPr>
            <w:tcW w:w="708" w:type="dxa"/>
            <w:shd w:val="solid" w:color="FFFFFF" w:fill="auto"/>
          </w:tcPr>
          <w:p w14:paraId="24EFE578" w14:textId="17E50BEC" w:rsidR="00E72915" w:rsidRDefault="00E72915" w:rsidP="00330B91">
            <w:pPr>
              <w:pStyle w:val="TAC"/>
              <w:rPr>
                <w:sz w:val="16"/>
                <w:szCs w:val="16"/>
                <w:lang w:val="en-US" w:eastAsia="zh-CN"/>
              </w:rPr>
            </w:pPr>
            <w:r>
              <w:rPr>
                <w:sz w:val="16"/>
                <w:szCs w:val="16"/>
                <w:lang w:val="en-US" w:eastAsia="zh-CN"/>
              </w:rPr>
              <w:t>16.9.0</w:t>
            </w:r>
          </w:p>
        </w:tc>
      </w:tr>
      <w:tr w:rsidR="0001175E" w:rsidRPr="00FF6605" w14:paraId="3A0BF060" w14:textId="77777777" w:rsidTr="004649DA">
        <w:tc>
          <w:tcPr>
            <w:tcW w:w="800" w:type="dxa"/>
            <w:shd w:val="solid" w:color="FFFFFF" w:fill="auto"/>
          </w:tcPr>
          <w:p w14:paraId="613A8BBD" w14:textId="77115316" w:rsidR="0001175E" w:rsidRDefault="0001175E" w:rsidP="00E72915">
            <w:pPr>
              <w:pStyle w:val="TAC"/>
              <w:rPr>
                <w:sz w:val="16"/>
                <w:szCs w:val="16"/>
                <w:lang w:val="en-US" w:eastAsia="zh-CN"/>
              </w:rPr>
            </w:pPr>
            <w:r>
              <w:rPr>
                <w:sz w:val="16"/>
                <w:szCs w:val="16"/>
                <w:lang w:val="en-US" w:eastAsia="zh-CN"/>
              </w:rPr>
              <w:t>2022-03</w:t>
            </w:r>
          </w:p>
        </w:tc>
        <w:tc>
          <w:tcPr>
            <w:tcW w:w="800" w:type="dxa"/>
            <w:shd w:val="solid" w:color="FFFFFF" w:fill="auto"/>
          </w:tcPr>
          <w:p w14:paraId="1E0FB52B" w14:textId="6EAD6661" w:rsidR="0001175E" w:rsidRDefault="0001175E" w:rsidP="00330B91">
            <w:pPr>
              <w:pStyle w:val="TAC"/>
              <w:rPr>
                <w:sz w:val="16"/>
                <w:szCs w:val="16"/>
                <w:lang w:val="en-US" w:eastAsia="zh-CN"/>
              </w:rPr>
            </w:pPr>
            <w:r>
              <w:rPr>
                <w:sz w:val="16"/>
                <w:szCs w:val="16"/>
                <w:lang w:val="en-US" w:eastAsia="zh-CN"/>
              </w:rPr>
              <w:t>CT#95</w:t>
            </w:r>
          </w:p>
        </w:tc>
        <w:tc>
          <w:tcPr>
            <w:tcW w:w="1094" w:type="dxa"/>
            <w:shd w:val="solid" w:color="FFFFFF" w:fill="auto"/>
          </w:tcPr>
          <w:p w14:paraId="5BA5EE7D" w14:textId="0CAA76BF" w:rsidR="0001175E" w:rsidRDefault="0001175E" w:rsidP="00AD565A">
            <w:pPr>
              <w:pStyle w:val="TAC"/>
              <w:rPr>
                <w:sz w:val="16"/>
                <w:szCs w:val="16"/>
                <w:lang w:val="en-US" w:eastAsia="zh-CN"/>
              </w:rPr>
            </w:pPr>
            <w:r>
              <w:rPr>
                <w:sz w:val="16"/>
                <w:szCs w:val="16"/>
                <w:lang w:val="en-US" w:eastAsia="zh-CN"/>
              </w:rPr>
              <w:t>CP-22</w:t>
            </w:r>
            <w:r w:rsidR="00A81D4B">
              <w:rPr>
                <w:sz w:val="16"/>
                <w:szCs w:val="16"/>
                <w:lang w:val="en-US" w:eastAsia="zh-CN"/>
              </w:rPr>
              <w:t>0026</w:t>
            </w:r>
          </w:p>
        </w:tc>
        <w:tc>
          <w:tcPr>
            <w:tcW w:w="567" w:type="dxa"/>
            <w:shd w:val="solid" w:color="FFFFFF" w:fill="auto"/>
          </w:tcPr>
          <w:p w14:paraId="07BB1046" w14:textId="34A4CF90" w:rsidR="0001175E" w:rsidRDefault="0001175E" w:rsidP="00AD565A">
            <w:pPr>
              <w:pStyle w:val="TAL"/>
              <w:rPr>
                <w:sz w:val="16"/>
                <w:szCs w:val="16"/>
                <w:lang w:val="en-US" w:eastAsia="zh-CN"/>
              </w:rPr>
            </w:pPr>
            <w:r>
              <w:rPr>
                <w:sz w:val="16"/>
                <w:szCs w:val="16"/>
                <w:lang w:val="en-US" w:eastAsia="zh-CN"/>
              </w:rPr>
              <w:t>0095</w:t>
            </w:r>
          </w:p>
        </w:tc>
        <w:tc>
          <w:tcPr>
            <w:tcW w:w="425" w:type="dxa"/>
            <w:shd w:val="solid" w:color="FFFFFF" w:fill="auto"/>
          </w:tcPr>
          <w:p w14:paraId="2E6BFF42" w14:textId="5981F17E" w:rsidR="0001175E" w:rsidRDefault="0001175E" w:rsidP="00330B91">
            <w:pPr>
              <w:pStyle w:val="TAR"/>
              <w:rPr>
                <w:sz w:val="16"/>
                <w:szCs w:val="16"/>
                <w:lang w:val="en-US" w:eastAsia="zh-CN"/>
              </w:rPr>
            </w:pPr>
            <w:r>
              <w:rPr>
                <w:sz w:val="16"/>
                <w:szCs w:val="16"/>
                <w:lang w:val="en-US" w:eastAsia="zh-CN"/>
              </w:rPr>
              <w:t>1</w:t>
            </w:r>
          </w:p>
        </w:tc>
        <w:tc>
          <w:tcPr>
            <w:tcW w:w="425" w:type="dxa"/>
            <w:shd w:val="solid" w:color="FFFFFF" w:fill="auto"/>
          </w:tcPr>
          <w:p w14:paraId="002C58CD" w14:textId="691A6515" w:rsidR="0001175E" w:rsidRDefault="0001175E" w:rsidP="00330B91">
            <w:pPr>
              <w:pStyle w:val="TAC"/>
              <w:rPr>
                <w:sz w:val="16"/>
                <w:szCs w:val="16"/>
                <w:lang w:val="en-US" w:eastAsia="zh-CN"/>
              </w:rPr>
            </w:pPr>
            <w:r>
              <w:rPr>
                <w:sz w:val="16"/>
                <w:szCs w:val="16"/>
                <w:lang w:val="en-US" w:eastAsia="zh-CN"/>
              </w:rPr>
              <w:t>F</w:t>
            </w:r>
          </w:p>
        </w:tc>
        <w:tc>
          <w:tcPr>
            <w:tcW w:w="4820" w:type="dxa"/>
            <w:shd w:val="solid" w:color="FFFFFF" w:fill="auto"/>
          </w:tcPr>
          <w:p w14:paraId="40577170" w14:textId="755F064F" w:rsidR="0001175E" w:rsidRPr="001E48A8" w:rsidRDefault="0001175E" w:rsidP="00330B91">
            <w:pPr>
              <w:pStyle w:val="TAL"/>
              <w:rPr>
                <w:sz w:val="16"/>
                <w:szCs w:val="16"/>
                <w:lang w:eastAsia="zh-CN"/>
              </w:rPr>
            </w:pPr>
            <w:r w:rsidRPr="0001175E">
              <w:rPr>
                <w:sz w:val="16"/>
                <w:szCs w:val="16"/>
                <w:lang w:eastAsia="zh-CN"/>
              </w:rPr>
              <w:t>3xx Redirect Response</w:t>
            </w:r>
          </w:p>
        </w:tc>
        <w:tc>
          <w:tcPr>
            <w:tcW w:w="708" w:type="dxa"/>
            <w:shd w:val="solid" w:color="FFFFFF" w:fill="auto"/>
          </w:tcPr>
          <w:p w14:paraId="75A79BAB" w14:textId="1E0D479B" w:rsidR="0001175E" w:rsidRDefault="00C82387" w:rsidP="00330B91">
            <w:pPr>
              <w:pStyle w:val="TAC"/>
              <w:rPr>
                <w:sz w:val="16"/>
                <w:szCs w:val="16"/>
                <w:lang w:val="en-US" w:eastAsia="zh-CN"/>
              </w:rPr>
            </w:pPr>
            <w:r>
              <w:rPr>
                <w:sz w:val="16"/>
                <w:szCs w:val="16"/>
                <w:lang w:val="en-US" w:eastAsia="zh-CN"/>
              </w:rPr>
              <w:t>16.10.0</w:t>
            </w:r>
          </w:p>
        </w:tc>
      </w:tr>
      <w:tr w:rsidR="001E48A8" w:rsidRPr="00FF6605" w14:paraId="7B2CCCF6" w14:textId="77777777" w:rsidTr="004649DA">
        <w:tc>
          <w:tcPr>
            <w:tcW w:w="800" w:type="dxa"/>
            <w:shd w:val="solid" w:color="FFFFFF" w:fill="auto"/>
          </w:tcPr>
          <w:p w14:paraId="70EEA1D4" w14:textId="00BFEEA2" w:rsidR="001E48A8" w:rsidRDefault="001E48A8" w:rsidP="00E72915">
            <w:pPr>
              <w:pStyle w:val="TAC"/>
              <w:rPr>
                <w:sz w:val="16"/>
                <w:szCs w:val="16"/>
                <w:lang w:val="en-US" w:eastAsia="zh-CN"/>
              </w:rPr>
            </w:pPr>
            <w:r>
              <w:rPr>
                <w:sz w:val="16"/>
                <w:szCs w:val="16"/>
                <w:lang w:val="en-US" w:eastAsia="zh-CN"/>
              </w:rPr>
              <w:t>2022-03</w:t>
            </w:r>
          </w:p>
        </w:tc>
        <w:tc>
          <w:tcPr>
            <w:tcW w:w="800" w:type="dxa"/>
            <w:shd w:val="solid" w:color="FFFFFF" w:fill="auto"/>
          </w:tcPr>
          <w:p w14:paraId="0DC32A3F" w14:textId="6CFDE333" w:rsidR="001E48A8" w:rsidRDefault="001E48A8" w:rsidP="00330B91">
            <w:pPr>
              <w:pStyle w:val="TAC"/>
              <w:rPr>
                <w:sz w:val="16"/>
                <w:szCs w:val="16"/>
                <w:lang w:val="en-US" w:eastAsia="zh-CN"/>
              </w:rPr>
            </w:pPr>
            <w:r>
              <w:rPr>
                <w:sz w:val="16"/>
                <w:szCs w:val="16"/>
                <w:lang w:val="en-US" w:eastAsia="zh-CN"/>
              </w:rPr>
              <w:t>CT#95</w:t>
            </w:r>
          </w:p>
        </w:tc>
        <w:tc>
          <w:tcPr>
            <w:tcW w:w="1094" w:type="dxa"/>
            <w:shd w:val="solid" w:color="FFFFFF" w:fill="auto"/>
          </w:tcPr>
          <w:p w14:paraId="1338597A" w14:textId="61FD318B" w:rsidR="001E48A8" w:rsidRDefault="001E48A8" w:rsidP="00AD565A">
            <w:pPr>
              <w:pStyle w:val="TAC"/>
              <w:rPr>
                <w:sz w:val="16"/>
                <w:szCs w:val="16"/>
                <w:lang w:val="en-US" w:eastAsia="zh-CN"/>
              </w:rPr>
            </w:pPr>
            <w:r>
              <w:rPr>
                <w:sz w:val="16"/>
                <w:szCs w:val="16"/>
                <w:lang w:val="en-US" w:eastAsia="zh-CN"/>
              </w:rPr>
              <w:t>CP-220067</w:t>
            </w:r>
          </w:p>
        </w:tc>
        <w:tc>
          <w:tcPr>
            <w:tcW w:w="567" w:type="dxa"/>
            <w:shd w:val="solid" w:color="FFFFFF" w:fill="auto"/>
          </w:tcPr>
          <w:p w14:paraId="73CD65B3" w14:textId="496282C1" w:rsidR="001E48A8" w:rsidRDefault="001E48A8" w:rsidP="00AD565A">
            <w:pPr>
              <w:pStyle w:val="TAL"/>
              <w:rPr>
                <w:sz w:val="16"/>
                <w:szCs w:val="16"/>
                <w:lang w:val="en-US" w:eastAsia="zh-CN"/>
              </w:rPr>
            </w:pPr>
            <w:r>
              <w:rPr>
                <w:sz w:val="16"/>
                <w:szCs w:val="16"/>
                <w:lang w:val="en-US" w:eastAsia="zh-CN"/>
              </w:rPr>
              <w:t>0098</w:t>
            </w:r>
          </w:p>
        </w:tc>
        <w:tc>
          <w:tcPr>
            <w:tcW w:w="425" w:type="dxa"/>
            <w:shd w:val="solid" w:color="FFFFFF" w:fill="auto"/>
          </w:tcPr>
          <w:p w14:paraId="29C36FB3" w14:textId="633EF71C" w:rsidR="001E48A8" w:rsidRDefault="001E48A8" w:rsidP="00330B91">
            <w:pPr>
              <w:pStyle w:val="TAR"/>
              <w:rPr>
                <w:sz w:val="16"/>
                <w:szCs w:val="16"/>
                <w:lang w:val="en-US" w:eastAsia="zh-CN"/>
              </w:rPr>
            </w:pPr>
            <w:r>
              <w:rPr>
                <w:sz w:val="16"/>
                <w:szCs w:val="16"/>
                <w:lang w:val="en-US" w:eastAsia="zh-CN"/>
              </w:rPr>
              <w:t>-</w:t>
            </w:r>
          </w:p>
        </w:tc>
        <w:tc>
          <w:tcPr>
            <w:tcW w:w="425" w:type="dxa"/>
            <w:shd w:val="solid" w:color="FFFFFF" w:fill="auto"/>
          </w:tcPr>
          <w:p w14:paraId="49A1009E" w14:textId="019AD494" w:rsidR="001E48A8" w:rsidRDefault="001E48A8" w:rsidP="00330B91">
            <w:pPr>
              <w:pStyle w:val="TAC"/>
              <w:rPr>
                <w:sz w:val="16"/>
                <w:szCs w:val="16"/>
                <w:lang w:val="en-US" w:eastAsia="zh-CN"/>
              </w:rPr>
            </w:pPr>
            <w:r>
              <w:rPr>
                <w:sz w:val="16"/>
                <w:szCs w:val="16"/>
                <w:lang w:val="en-US" w:eastAsia="zh-CN"/>
              </w:rPr>
              <w:t>F</w:t>
            </w:r>
          </w:p>
        </w:tc>
        <w:tc>
          <w:tcPr>
            <w:tcW w:w="4820" w:type="dxa"/>
            <w:shd w:val="solid" w:color="FFFFFF" w:fill="auto"/>
          </w:tcPr>
          <w:p w14:paraId="40A17807" w14:textId="5F4DE370" w:rsidR="001E48A8" w:rsidRPr="00E72915" w:rsidRDefault="001E48A8" w:rsidP="00330B91">
            <w:pPr>
              <w:pStyle w:val="TAL"/>
              <w:rPr>
                <w:sz w:val="16"/>
                <w:szCs w:val="16"/>
                <w:lang w:eastAsia="zh-CN"/>
              </w:rPr>
            </w:pPr>
            <w:r w:rsidRPr="001E48A8">
              <w:rPr>
                <w:sz w:val="16"/>
                <w:szCs w:val="16"/>
                <w:lang w:eastAsia="zh-CN"/>
              </w:rPr>
              <w:t>29.540 Rel-16 API version and External doc update</w:t>
            </w:r>
          </w:p>
        </w:tc>
        <w:tc>
          <w:tcPr>
            <w:tcW w:w="708" w:type="dxa"/>
            <w:shd w:val="solid" w:color="FFFFFF" w:fill="auto"/>
          </w:tcPr>
          <w:p w14:paraId="0D867B17" w14:textId="5A5DA300" w:rsidR="001E48A8" w:rsidRDefault="001E48A8" w:rsidP="00330B91">
            <w:pPr>
              <w:pStyle w:val="TAC"/>
              <w:rPr>
                <w:sz w:val="16"/>
                <w:szCs w:val="16"/>
                <w:lang w:val="en-US" w:eastAsia="zh-CN"/>
              </w:rPr>
            </w:pPr>
            <w:r>
              <w:rPr>
                <w:sz w:val="16"/>
                <w:szCs w:val="16"/>
                <w:lang w:val="en-US" w:eastAsia="zh-CN"/>
              </w:rPr>
              <w:t>16.10.0</w:t>
            </w:r>
          </w:p>
        </w:tc>
      </w:tr>
    </w:tbl>
    <w:p w14:paraId="6F5EDB29" w14:textId="77777777"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AF5C" w14:textId="77777777" w:rsidR="00DB04D7" w:rsidRDefault="00DB04D7">
      <w:r>
        <w:separator/>
      </w:r>
    </w:p>
  </w:endnote>
  <w:endnote w:type="continuationSeparator" w:id="0">
    <w:p w14:paraId="616222FD" w14:textId="77777777" w:rsidR="00DB04D7" w:rsidRDefault="00DB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6B" w14:textId="77777777" w:rsidR="00330B91" w:rsidRDefault="00330B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D369" w14:textId="77777777" w:rsidR="00DB04D7" w:rsidRDefault="00DB04D7">
      <w:r>
        <w:separator/>
      </w:r>
    </w:p>
  </w:footnote>
  <w:footnote w:type="continuationSeparator" w:id="0">
    <w:p w14:paraId="326D9F69" w14:textId="77777777" w:rsidR="00DB04D7" w:rsidRDefault="00DB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1713" w14:textId="79646D41" w:rsidR="00330B91" w:rsidRDefault="00330B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CB9">
      <w:rPr>
        <w:rFonts w:ascii="Arial" w:hAnsi="Arial" w:cs="Arial"/>
        <w:b/>
        <w:noProof/>
        <w:sz w:val="18"/>
        <w:szCs w:val="18"/>
      </w:rPr>
      <w:t>3GPP TS 29.540 V16.10.0 (2022-03)</w:t>
    </w:r>
    <w:r>
      <w:rPr>
        <w:rFonts w:ascii="Arial" w:hAnsi="Arial" w:cs="Arial"/>
        <w:b/>
        <w:sz w:val="18"/>
        <w:szCs w:val="18"/>
      </w:rPr>
      <w:fldChar w:fldCharType="end"/>
    </w:r>
  </w:p>
  <w:p w14:paraId="4093031A" w14:textId="77777777" w:rsidR="00330B91" w:rsidRDefault="00330B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91E">
      <w:rPr>
        <w:rFonts w:ascii="Arial" w:hAnsi="Arial" w:cs="Arial"/>
        <w:b/>
        <w:noProof/>
        <w:sz w:val="18"/>
        <w:szCs w:val="18"/>
      </w:rPr>
      <w:t>17</w:t>
    </w:r>
    <w:r>
      <w:rPr>
        <w:rFonts w:ascii="Arial" w:hAnsi="Arial" w:cs="Arial"/>
        <w:b/>
        <w:sz w:val="18"/>
        <w:szCs w:val="18"/>
      </w:rPr>
      <w:fldChar w:fldCharType="end"/>
    </w:r>
  </w:p>
  <w:p w14:paraId="62EAD60F" w14:textId="18AA2EDE" w:rsidR="00330B91" w:rsidRDefault="00330B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CB9">
      <w:rPr>
        <w:rFonts w:ascii="Arial" w:hAnsi="Arial" w:cs="Arial"/>
        <w:b/>
        <w:noProof/>
        <w:sz w:val="18"/>
        <w:szCs w:val="18"/>
      </w:rPr>
      <w:t>Release 16</w:t>
    </w:r>
    <w:r>
      <w:rPr>
        <w:rFonts w:ascii="Arial" w:hAnsi="Arial" w:cs="Arial"/>
        <w:b/>
        <w:sz w:val="18"/>
        <w:szCs w:val="18"/>
      </w:rPr>
      <w:fldChar w:fldCharType="end"/>
    </w:r>
  </w:p>
  <w:p w14:paraId="6622E094" w14:textId="77777777" w:rsidR="00330B91" w:rsidRDefault="00330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1175E"/>
    <w:rsid w:val="0002707E"/>
    <w:rsid w:val="00031E2B"/>
    <w:rsid w:val="00033397"/>
    <w:rsid w:val="00040095"/>
    <w:rsid w:val="000462AA"/>
    <w:rsid w:val="00051834"/>
    <w:rsid w:val="00052046"/>
    <w:rsid w:val="00054669"/>
    <w:rsid w:val="00054A22"/>
    <w:rsid w:val="00062023"/>
    <w:rsid w:val="000655A6"/>
    <w:rsid w:val="000731D6"/>
    <w:rsid w:val="00074249"/>
    <w:rsid w:val="00080512"/>
    <w:rsid w:val="00082967"/>
    <w:rsid w:val="00090E38"/>
    <w:rsid w:val="000927EE"/>
    <w:rsid w:val="00094048"/>
    <w:rsid w:val="00096161"/>
    <w:rsid w:val="000B56B1"/>
    <w:rsid w:val="000C15C6"/>
    <w:rsid w:val="000C47C3"/>
    <w:rsid w:val="000D427F"/>
    <w:rsid w:val="000D58AB"/>
    <w:rsid w:val="000D5B1E"/>
    <w:rsid w:val="000D626E"/>
    <w:rsid w:val="000F767C"/>
    <w:rsid w:val="0011389E"/>
    <w:rsid w:val="00117CB9"/>
    <w:rsid w:val="00133525"/>
    <w:rsid w:val="00136905"/>
    <w:rsid w:val="0014542F"/>
    <w:rsid w:val="001678E7"/>
    <w:rsid w:val="00172B79"/>
    <w:rsid w:val="001842E8"/>
    <w:rsid w:val="001A0707"/>
    <w:rsid w:val="001A297A"/>
    <w:rsid w:val="001A4C42"/>
    <w:rsid w:val="001A6556"/>
    <w:rsid w:val="001A7420"/>
    <w:rsid w:val="001B6637"/>
    <w:rsid w:val="001C024B"/>
    <w:rsid w:val="001C21C3"/>
    <w:rsid w:val="001D02C2"/>
    <w:rsid w:val="001D092D"/>
    <w:rsid w:val="001E48A8"/>
    <w:rsid w:val="001E48FD"/>
    <w:rsid w:val="001F0C1D"/>
    <w:rsid w:val="001F1132"/>
    <w:rsid w:val="001F168B"/>
    <w:rsid w:val="00202AB8"/>
    <w:rsid w:val="0020728F"/>
    <w:rsid w:val="00217FF1"/>
    <w:rsid w:val="002347A2"/>
    <w:rsid w:val="002675F0"/>
    <w:rsid w:val="0027178D"/>
    <w:rsid w:val="00280E8F"/>
    <w:rsid w:val="002A1864"/>
    <w:rsid w:val="002A77A2"/>
    <w:rsid w:val="002B2F1A"/>
    <w:rsid w:val="002B536F"/>
    <w:rsid w:val="002B6339"/>
    <w:rsid w:val="002E00EE"/>
    <w:rsid w:val="002E2B2F"/>
    <w:rsid w:val="002E4040"/>
    <w:rsid w:val="002E5332"/>
    <w:rsid w:val="0030176B"/>
    <w:rsid w:val="0030316A"/>
    <w:rsid w:val="00305C86"/>
    <w:rsid w:val="00306E06"/>
    <w:rsid w:val="00317131"/>
    <w:rsid w:val="003172DC"/>
    <w:rsid w:val="0031745F"/>
    <w:rsid w:val="00330B91"/>
    <w:rsid w:val="0035462D"/>
    <w:rsid w:val="00366DF3"/>
    <w:rsid w:val="00367427"/>
    <w:rsid w:val="003765B8"/>
    <w:rsid w:val="00387707"/>
    <w:rsid w:val="003A19D3"/>
    <w:rsid w:val="003A57EF"/>
    <w:rsid w:val="003A6A4A"/>
    <w:rsid w:val="003B1AFE"/>
    <w:rsid w:val="003C3015"/>
    <w:rsid w:val="003C3971"/>
    <w:rsid w:val="003C5E0F"/>
    <w:rsid w:val="003D624D"/>
    <w:rsid w:val="003E609A"/>
    <w:rsid w:val="00411162"/>
    <w:rsid w:val="00423334"/>
    <w:rsid w:val="004345EC"/>
    <w:rsid w:val="00434B8B"/>
    <w:rsid w:val="00453DD7"/>
    <w:rsid w:val="004649DA"/>
    <w:rsid w:val="00465515"/>
    <w:rsid w:val="004772E7"/>
    <w:rsid w:val="0049187F"/>
    <w:rsid w:val="004A5C88"/>
    <w:rsid w:val="004D3578"/>
    <w:rsid w:val="004E0E13"/>
    <w:rsid w:val="004E213A"/>
    <w:rsid w:val="004F0988"/>
    <w:rsid w:val="004F3340"/>
    <w:rsid w:val="00513E7E"/>
    <w:rsid w:val="00524B91"/>
    <w:rsid w:val="0053388B"/>
    <w:rsid w:val="00535773"/>
    <w:rsid w:val="00543E6C"/>
    <w:rsid w:val="00561B51"/>
    <w:rsid w:val="00565087"/>
    <w:rsid w:val="00590594"/>
    <w:rsid w:val="00597B11"/>
    <w:rsid w:val="005A0CF0"/>
    <w:rsid w:val="005A552F"/>
    <w:rsid w:val="005C1B25"/>
    <w:rsid w:val="005D05CB"/>
    <w:rsid w:val="005D2E01"/>
    <w:rsid w:val="005D2FBE"/>
    <w:rsid w:val="005D7526"/>
    <w:rsid w:val="005E4BB2"/>
    <w:rsid w:val="00602303"/>
    <w:rsid w:val="00602AEA"/>
    <w:rsid w:val="00614FDF"/>
    <w:rsid w:val="006204DF"/>
    <w:rsid w:val="0062303F"/>
    <w:rsid w:val="006268BF"/>
    <w:rsid w:val="006353F8"/>
    <w:rsid w:val="0063543D"/>
    <w:rsid w:val="00647114"/>
    <w:rsid w:val="00657F44"/>
    <w:rsid w:val="006726C3"/>
    <w:rsid w:val="00672D32"/>
    <w:rsid w:val="00691B91"/>
    <w:rsid w:val="00696150"/>
    <w:rsid w:val="006A323F"/>
    <w:rsid w:val="006B30D0"/>
    <w:rsid w:val="006B3A5D"/>
    <w:rsid w:val="006C3D95"/>
    <w:rsid w:val="006D144A"/>
    <w:rsid w:val="006E5C86"/>
    <w:rsid w:val="00701116"/>
    <w:rsid w:val="00701D7C"/>
    <w:rsid w:val="00701EA2"/>
    <w:rsid w:val="0071399B"/>
    <w:rsid w:val="00713C44"/>
    <w:rsid w:val="0071777F"/>
    <w:rsid w:val="00734A5B"/>
    <w:rsid w:val="00736E53"/>
    <w:rsid w:val="0074026F"/>
    <w:rsid w:val="007429F6"/>
    <w:rsid w:val="00744E76"/>
    <w:rsid w:val="007608C0"/>
    <w:rsid w:val="00774DA4"/>
    <w:rsid w:val="0078091B"/>
    <w:rsid w:val="00781F0F"/>
    <w:rsid w:val="0079062F"/>
    <w:rsid w:val="007B48CD"/>
    <w:rsid w:val="007B600E"/>
    <w:rsid w:val="007F0F4A"/>
    <w:rsid w:val="0080146B"/>
    <w:rsid w:val="008028A4"/>
    <w:rsid w:val="00823677"/>
    <w:rsid w:val="00830747"/>
    <w:rsid w:val="00834ED4"/>
    <w:rsid w:val="00837A02"/>
    <w:rsid w:val="0084320F"/>
    <w:rsid w:val="00857B91"/>
    <w:rsid w:val="00872CC7"/>
    <w:rsid w:val="008768CA"/>
    <w:rsid w:val="00887D99"/>
    <w:rsid w:val="00891996"/>
    <w:rsid w:val="00897E61"/>
    <w:rsid w:val="008B499C"/>
    <w:rsid w:val="008C384C"/>
    <w:rsid w:val="008C5247"/>
    <w:rsid w:val="008D4110"/>
    <w:rsid w:val="008F175C"/>
    <w:rsid w:val="008F791E"/>
    <w:rsid w:val="0090262E"/>
    <w:rsid w:val="0090271F"/>
    <w:rsid w:val="00902E23"/>
    <w:rsid w:val="009114D7"/>
    <w:rsid w:val="0091348E"/>
    <w:rsid w:val="00917CCB"/>
    <w:rsid w:val="0092525D"/>
    <w:rsid w:val="009267D1"/>
    <w:rsid w:val="0093487E"/>
    <w:rsid w:val="0093590F"/>
    <w:rsid w:val="009420FC"/>
    <w:rsid w:val="00942EC2"/>
    <w:rsid w:val="00943655"/>
    <w:rsid w:val="00955EE5"/>
    <w:rsid w:val="009604C6"/>
    <w:rsid w:val="00961A21"/>
    <w:rsid w:val="00964F5F"/>
    <w:rsid w:val="00971ED4"/>
    <w:rsid w:val="00972A8B"/>
    <w:rsid w:val="00985004"/>
    <w:rsid w:val="009855F1"/>
    <w:rsid w:val="009B0E2C"/>
    <w:rsid w:val="009C13FD"/>
    <w:rsid w:val="009D67C9"/>
    <w:rsid w:val="009E263B"/>
    <w:rsid w:val="009E336F"/>
    <w:rsid w:val="009E675D"/>
    <w:rsid w:val="009F1D49"/>
    <w:rsid w:val="009F37B7"/>
    <w:rsid w:val="00A02074"/>
    <w:rsid w:val="00A10F02"/>
    <w:rsid w:val="00A164B4"/>
    <w:rsid w:val="00A2447B"/>
    <w:rsid w:val="00A25AF0"/>
    <w:rsid w:val="00A26738"/>
    <w:rsid w:val="00A26956"/>
    <w:rsid w:val="00A27486"/>
    <w:rsid w:val="00A53724"/>
    <w:rsid w:val="00A53FCC"/>
    <w:rsid w:val="00A56066"/>
    <w:rsid w:val="00A70CC7"/>
    <w:rsid w:val="00A73129"/>
    <w:rsid w:val="00A81D4B"/>
    <w:rsid w:val="00A82346"/>
    <w:rsid w:val="00A83DC9"/>
    <w:rsid w:val="00A92BA1"/>
    <w:rsid w:val="00AA5CA2"/>
    <w:rsid w:val="00AC6BC6"/>
    <w:rsid w:val="00AD1B60"/>
    <w:rsid w:val="00AD2A51"/>
    <w:rsid w:val="00AD565A"/>
    <w:rsid w:val="00AD5935"/>
    <w:rsid w:val="00AE65E2"/>
    <w:rsid w:val="00B00512"/>
    <w:rsid w:val="00B04989"/>
    <w:rsid w:val="00B107EA"/>
    <w:rsid w:val="00B11C72"/>
    <w:rsid w:val="00B15449"/>
    <w:rsid w:val="00B27972"/>
    <w:rsid w:val="00B35E83"/>
    <w:rsid w:val="00B56FE3"/>
    <w:rsid w:val="00B87713"/>
    <w:rsid w:val="00B93086"/>
    <w:rsid w:val="00B941AC"/>
    <w:rsid w:val="00B946DF"/>
    <w:rsid w:val="00B95B01"/>
    <w:rsid w:val="00BA19ED"/>
    <w:rsid w:val="00BA4B8D"/>
    <w:rsid w:val="00BA6B22"/>
    <w:rsid w:val="00BC0F7D"/>
    <w:rsid w:val="00BD7153"/>
    <w:rsid w:val="00BD7D31"/>
    <w:rsid w:val="00BE3255"/>
    <w:rsid w:val="00BF128E"/>
    <w:rsid w:val="00BF736F"/>
    <w:rsid w:val="00C06ADB"/>
    <w:rsid w:val="00C074DD"/>
    <w:rsid w:val="00C1496A"/>
    <w:rsid w:val="00C27EC0"/>
    <w:rsid w:val="00C33079"/>
    <w:rsid w:val="00C42E49"/>
    <w:rsid w:val="00C42E4F"/>
    <w:rsid w:val="00C45231"/>
    <w:rsid w:val="00C53913"/>
    <w:rsid w:val="00C54EA9"/>
    <w:rsid w:val="00C55186"/>
    <w:rsid w:val="00C72833"/>
    <w:rsid w:val="00C731E0"/>
    <w:rsid w:val="00C77731"/>
    <w:rsid w:val="00C80F1D"/>
    <w:rsid w:val="00C82387"/>
    <w:rsid w:val="00C92041"/>
    <w:rsid w:val="00C93F40"/>
    <w:rsid w:val="00CA3D0C"/>
    <w:rsid w:val="00CA48D1"/>
    <w:rsid w:val="00CA7B5B"/>
    <w:rsid w:val="00CB7047"/>
    <w:rsid w:val="00CC3097"/>
    <w:rsid w:val="00CD068C"/>
    <w:rsid w:val="00CD1D87"/>
    <w:rsid w:val="00D102FA"/>
    <w:rsid w:val="00D51B74"/>
    <w:rsid w:val="00D57972"/>
    <w:rsid w:val="00D62750"/>
    <w:rsid w:val="00D675A9"/>
    <w:rsid w:val="00D738D6"/>
    <w:rsid w:val="00D755EB"/>
    <w:rsid w:val="00D76048"/>
    <w:rsid w:val="00D87E00"/>
    <w:rsid w:val="00D9134D"/>
    <w:rsid w:val="00DA2E27"/>
    <w:rsid w:val="00DA7A03"/>
    <w:rsid w:val="00DB04D7"/>
    <w:rsid w:val="00DB0DC5"/>
    <w:rsid w:val="00DB1818"/>
    <w:rsid w:val="00DC309B"/>
    <w:rsid w:val="00DC4DA2"/>
    <w:rsid w:val="00DC583D"/>
    <w:rsid w:val="00DD2723"/>
    <w:rsid w:val="00DD4C17"/>
    <w:rsid w:val="00DD5A18"/>
    <w:rsid w:val="00DD74A5"/>
    <w:rsid w:val="00DF2B1F"/>
    <w:rsid w:val="00DF62CD"/>
    <w:rsid w:val="00E16509"/>
    <w:rsid w:val="00E201D6"/>
    <w:rsid w:val="00E231C5"/>
    <w:rsid w:val="00E342EA"/>
    <w:rsid w:val="00E37776"/>
    <w:rsid w:val="00E44582"/>
    <w:rsid w:val="00E56093"/>
    <w:rsid w:val="00E67B03"/>
    <w:rsid w:val="00E72915"/>
    <w:rsid w:val="00E77645"/>
    <w:rsid w:val="00EA15B0"/>
    <w:rsid w:val="00EA3454"/>
    <w:rsid w:val="00EA40A9"/>
    <w:rsid w:val="00EA5EA7"/>
    <w:rsid w:val="00EC4A25"/>
    <w:rsid w:val="00EC790D"/>
    <w:rsid w:val="00ED42B8"/>
    <w:rsid w:val="00ED544E"/>
    <w:rsid w:val="00ED74EE"/>
    <w:rsid w:val="00EE44CF"/>
    <w:rsid w:val="00F00561"/>
    <w:rsid w:val="00F025A2"/>
    <w:rsid w:val="00F04712"/>
    <w:rsid w:val="00F05338"/>
    <w:rsid w:val="00F05A97"/>
    <w:rsid w:val="00F13360"/>
    <w:rsid w:val="00F15DFA"/>
    <w:rsid w:val="00F22EC7"/>
    <w:rsid w:val="00F273EE"/>
    <w:rsid w:val="00F27978"/>
    <w:rsid w:val="00F316CF"/>
    <w:rsid w:val="00F325C8"/>
    <w:rsid w:val="00F56845"/>
    <w:rsid w:val="00F653B8"/>
    <w:rsid w:val="00F737B4"/>
    <w:rsid w:val="00F749EA"/>
    <w:rsid w:val="00F81DE8"/>
    <w:rsid w:val="00F82B79"/>
    <w:rsid w:val="00F87354"/>
    <w:rsid w:val="00F9008D"/>
    <w:rsid w:val="00FA1266"/>
    <w:rsid w:val="00FA1C36"/>
    <w:rsid w:val="00FA31A4"/>
    <w:rsid w:val="00FA7B46"/>
    <w:rsid w:val="00FC1192"/>
    <w:rsid w:val="00FF6605"/>
    <w:rsid w:val="00FF7C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5419F"/>
  <w15:docId w15:val="{F548353E-B969-4A12-958A-2ECB9C0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qFormat/>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 w:type="character" w:customStyle="1" w:styleId="TANChar">
    <w:name w:val="TAN Char"/>
    <w:link w:val="TAN"/>
    <w:rsid w:val="00E560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9933C-42EE-4577-B44E-739D18DE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1722</TotalTime>
  <Pages>1</Pages>
  <Words>11224</Words>
  <Characters>63979</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169</cp:revision>
  <cp:lastPrinted>2019-02-25T14:05:00Z</cp:lastPrinted>
  <dcterms:created xsi:type="dcterms:W3CDTF">2020-06-13T02:20:00Z</dcterms:created>
  <dcterms:modified xsi:type="dcterms:W3CDTF">2022-03-18T12:12:00Z</dcterms:modified>
</cp:coreProperties>
</file>