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380362" w14:textId="77777777" w:rsidTr="005E4BB2">
        <w:tc>
          <w:tcPr>
            <w:tcW w:w="10423" w:type="dxa"/>
            <w:gridSpan w:val="2"/>
            <w:shd w:val="clear" w:color="auto" w:fill="auto"/>
          </w:tcPr>
          <w:p w14:paraId="6752BD60" w14:textId="17A0F34F" w:rsidR="004F0988" w:rsidRDefault="008D72A7" w:rsidP="00D22995">
            <w:pPr>
              <w:pStyle w:val="ZA"/>
              <w:framePr w:w="0" w:hRule="auto" w:wrap="auto" w:vAnchor="margin" w:hAnchor="text" w:yAlign="inline"/>
            </w:pPr>
            <w:bookmarkStart w:id="0" w:name="page1"/>
            <w:r>
              <w:rPr>
                <w:sz w:val="64"/>
              </w:rPr>
              <w:t xml:space="preserve">3GPP TS 29.515 </w:t>
            </w:r>
            <w:r>
              <w:t>V</w:t>
            </w:r>
            <w:r w:rsidR="00CD0B9A">
              <w:t>16</w:t>
            </w:r>
            <w:r>
              <w:t>.</w:t>
            </w:r>
            <w:r w:rsidR="00913F10">
              <w:rPr>
                <w:lang w:eastAsia="zh-CN"/>
              </w:rPr>
              <w:t>8</w:t>
            </w:r>
            <w:r>
              <w:t xml:space="preserve">.0 </w:t>
            </w:r>
            <w:r>
              <w:rPr>
                <w:sz w:val="32"/>
              </w:rPr>
              <w:t>(</w:t>
            </w:r>
            <w:r w:rsidR="00EC7711">
              <w:rPr>
                <w:sz w:val="32"/>
              </w:rPr>
              <w:t>20</w:t>
            </w:r>
            <w:r w:rsidR="00EC7711">
              <w:rPr>
                <w:rFonts w:hint="eastAsia"/>
                <w:sz w:val="32"/>
                <w:lang w:eastAsia="zh-CN"/>
              </w:rPr>
              <w:t>2</w:t>
            </w:r>
            <w:r w:rsidR="00913F10">
              <w:rPr>
                <w:sz w:val="32"/>
                <w:lang w:eastAsia="zh-CN"/>
              </w:rPr>
              <w:t>3</w:t>
            </w:r>
            <w:r>
              <w:rPr>
                <w:sz w:val="32"/>
              </w:rPr>
              <w:t>-</w:t>
            </w:r>
            <w:r w:rsidR="00D22995">
              <w:rPr>
                <w:rFonts w:hint="eastAsia"/>
                <w:sz w:val="32"/>
                <w:lang w:eastAsia="zh-CN"/>
              </w:rPr>
              <w:t>12</w:t>
            </w:r>
            <w:r>
              <w:rPr>
                <w:sz w:val="32"/>
              </w:rPr>
              <w:t>)</w:t>
            </w:r>
          </w:p>
        </w:tc>
      </w:tr>
      <w:tr w:rsidR="004F0988" w14:paraId="22A28037" w14:textId="77777777" w:rsidTr="005E4BB2">
        <w:trPr>
          <w:trHeight w:hRule="exact" w:val="1134"/>
        </w:trPr>
        <w:tc>
          <w:tcPr>
            <w:tcW w:w="10423" w:type="dxa"/>
            <w:gridSpan w:val="2"/>
            <w:shd w:val="clear" w:color="auto" w:fill="auto"/>
          </w:tcPr>
          <w:p w14:paraId="3BE6BBF1"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1DC4D16A" w14:textId="77777777" w:rsidR="00BA4B8D" w:rsidRDefault="00BA4B8D" w:rsidP="00BA4B8D">
            <w:pPr>
              <w:pStyle w:val="Guidance"/>
            </w:pPr>
          </w:p>
        </w:tc>
      </w:tr>
      <w:tr w:rsidR="004F0988" w14:paraId="586CB1EC" w14:textId="77777777" w:rsidTr="005E4BB2">
        <w:trPr>
          <w:trHeight w:hRule="exact" w:val="3686"/>
        </w:trPr>
        <w:tc>
          <w:tcPr>
            <w:tcW w:w="10423" w:type="dxa"/>
            <w:gridSpan w:val="2"/>
            <w:shd w:val="clear" w:color="auto" w:fill="auto"/>
          </w:tcPr>
          <w:p w14:paraId="4F1D7401" w14:textId="77777777" w:rsidR="008D72A7" w:rsidRDefault="008D72A7" w:rsidP="008D72A7">
            <w:pPr>
              <w:pStyle w:val="ZT"/>
              <w:framePr w:wrap="auto" w:hAnchor="text" w:yAlign="inline"/>
            </w:pPr>
            <w:r>
              <w:t>3rd Generation Partnership Project;</w:t>
            </w:r>
          </w:p>
          <w:p w14:paraId="37F822C8" w14:textId="77777777" w:rsidR="008D72A7" w:rsidRDefault="008D72A7" w:rsidP="008D72A7">
            <w:pPr>
              <w:pStyle w:val="ZT"/>
              <w:framePr w:wrap="auto" w:hAnchor="text" w:yAlign="inline"/>
            </w:pPr>
            <w:r>
              <w:t>Technical Specification Group Core Network and Terminals;</w:t>
            </w:r>
          </w:p>
          <w:p w14:paraId="455B1305" w14:textId="77777777" w:rsidR="008D72A7" w:rsidRDefault="008D72A7" w:rsidP="008D72A7">
            <w:pPr>
              <w:pStyle w:val="ZT"/>
              <w:framePr w:wrap="auto" w:hAnchor="text" w:yAlign="inline"/>
              <w:rPr>
                <w:lang w:eastAsia="zh-CN"/>
              </w:rPr>
            </w:pPr>
            <w:r>
              <w:t>5G System;</w:t>
            </w:r>
          </w:p>
          <w:p w14:paraId="51F581C7"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52809CC3" w14:textId="77777777" w:rsidR="008D72A7" w:rsidRDefault="008D72A7" w:rsidP="008D72A7">
            <w:pPr>
              <w:pStyle w:val="ZT"/>
              <w:framePr w:wrap="auto" w:hAnchor="text" w:yAlign="inline"/>
            </w:pPr>
            <w:r>
              <w:t>Stage 3</w:t>
            </w:r>
          </w:p>
          <w:p w14:paraId="2B0ACD24" w14:textId="77777777"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14:paraId="604D5C21" w14:textId="77777777" w:rsidTr="005E4BB2">
        <w:tc>
          <w:tcPr>
            <w:tcW w:w="10423" w:type="dxa"/>
            <w:gridSpan w:val="2"/>
            <w:shd w:val="clear" w:color="auto" w:fill="auto"/>
          </w:tcPr>
          <w:p w14:paraId="5CF28E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1DD7E50D" w14:textId="77777777" w:rsidTr="005E4BB2">
        <w:trPr>
          <w:trHeight w:hRule="exact" w:val="1531"/>
        </w:trPr>
        <w:tc>
          <w:tcPr>
            <w:tcW w:w="4883" w:type="dxa"/>
            <w:shd w:val="clear" w:color="auto" w:fill="auto"/>
          </w:tcPr>
          <w:p w14:paraId="12D45AF9" w14:textId="77777777" w:rsidR="00F0284F" w:rsidRDefault="00000000" w:rsidP="00F0284F">
            <w:r>
              <w:rPr>
                <w:i/>
              </w:rPr>
              <w:pict w14:anchorId="458A3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14:paraId="77B2B508" w14:textId="77777777" w:rsidR="00F0284F" w:rsidRDefault="00000000" w:rsidP="00F0284F">
            <w:pPr>
              <w:jc w:val="right"/>
            </w:pPr>
            <w:bookmarkStart w:id="2" w:name="logos"/>
            <w:r>
              <w:pict w14:anchorId="633B1766">
                <v:shape id="_x0000_i1026" type="#_x0000_t75" style="width:127.85pt;height:74.9pt">
                  <v:imagedata r:id="rId10" o:title="3GPP-logo_web"/>
                </v:shape>
              </w:pict>
            </w:r>
            <w:bookmarkEnd w:id="2"/>
          </w:p>
        </w:tc>
      </w:tr>
      <w:tr w:rsidR="00C074DD" w14:paraId="4B3C7E93" w14:textId="77777777" w:rsidTr="005E4BB2">
        <w:trPr>
          <w:trHeight w:hRule="exact" w:val="5783"/>
        </w:trPr>
        <w:tc>
          <w:tcPr>
            <w:tcW w:w="10423" w:type="dxa"/>
            <w:gridSpan w:val="2"/>
            <w:shd w:val="clear" w:color="auto" w:fill="auto"/>
          </w:tcPr>
          <w:p w14:paraId="7E7AE1FC" w14:textId="77777777" w:rsidR="00C074DD" w:rsidRPr="00F0284F" w:rsidRDefault="00C074DD" w:rsidP="00C074DD">
            <w:pPr>
              <w:pStyle w:val="Guidance"/>
              <w:rPr>
                <w:b/>
                <w:color w:val="auto"/>
              </w:rPr>
            </w:pPr>
          </w:p>
        </w:tc>
      </w:tr>
      <w:tr w:rsidR="00C074DD" w14:paraId="22ECA5E5" w14:textId="77777777" w:rsidTr="005E4BB2">
        <w:trPr>
          <w:cantSplit/>
          <w:trHeight w:hRule="exact" w:val="964"/>
        </w:trPr>
        <w:tc>
          <w:tcPr>
            <w:tcW w:w="10423" w:type="dxa"/>
            <w:gridSpan w:val="2"/>
            <w:shd w:val="clear" w:color="auto" w:fill="auto"/>
          </w:tcPr>
          <w:p w14:paraId="6AD0BB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4AF2489" w14:textId="77777777" w:rsidR="00C074DD" w:rsidRPr="004D3578" w:rsidRDefault="00C074DD" w:rsidP="00C074DD">
            <w:pPr>
              <w:pStyle w:val="ZV"/>
              <w:framePr w:w="0" w:wrap="auto" w:vAnchor="margin" w:hAnchor="text" w:yAlign="inline"/>
            </w:pPr>
          </w:p>
          <w:p w14:paraId="2E197D67" w14:textId="77777777" w:rsidR="00C074DD" w:rsidRPr="00133525" w:rsidRDefault="00C074DD" w:rsidP="00C074DD">
            <w:pPr>
              <w:rPr>
                <w:sz w:val="16"/>
              </w:rPr>
            </w:pPr>
          </w:p>
        </w:tc>
      </w:tr>
      <w:bookmarkEnd w:id="0"/>
    </w:tbl>
    <w:p w14:paraId="6BA514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5446956F" w14:textId="77777777" w:rsidTr="008D72A7">
        <w:trPr>
          <w:gridAfter w:val="1"/>
          <w:wAfter w:w="108" w:type="dxa"/>
          <w:trHeight w:hRule="exact" w:val="5670"/>
        </w:trPr>
        <w:tc>
          <w:tcPr>
            <w:tcW w:w="10423" w:type="dxa"/>
            <w:gridSpan w:val="2"/>
            <w:shd w:val="clear" w:color="auto" w:fill="auto"/>
          </w:tcPr>
          <w:p w14:paraId="3722FCBC" w14:textId="77777777" w:rsidR="00E16509" w:rsidRDefault="00E16509" w:rsidP="00E16509">
            <w:pPr>
              <w:pStyle w:val="Guidance"/>
            </w:pPr>
            <w:bookmarkStart w:id="4" w:name="page2"/>
          </w:p>
        </w:tc>
      </w:tr>
      <w:tr w:rsidR="00E16509" w14:paraId="05CF555F" w14:textId="77777777" w:rsidTr="008D72A7">
        <w:trPr>
          <w:gridAfter w:val="1"/>
          <w:wAfter w:w="108" w:type="dxa"/>
          <w:trHeight w:hRule="exact" w:val="5387"/>
        </w:trPr>
        <w:tc>
          <w:tcPr>
            <w:tcW w:w="10423" w:type="dxa"/>
            <w:gridSpan w:val="2"/>
            <w:shd w:val="clear" w:color="auto" w:fill="auto"/>
          </w:tcPr>
          <w:p w14:paraId="32DF94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658548B" w14:textId="77777777" w:rsidR="00E16509" w:rsidRPr="004D3578" w:rsidRDefault="00E16509" w:rsidP="00133525">
            <w:pPr>
              <w:pStyle w:val="FP"/>
              <w:pBdr>
                <w:bottom w:val="single" w:sz="6" w:space="1" w:color="auto"/>
              </w:pBdr>
              <w:ind w:left="2835" w:right="2835"/>
              <w:jc w:val="center"/>
            </w:pPr>
            <w:r w:rsidRPr="004D3578">
              <w:t>Postal address</w:t>
            </w:r>
          </w:p>
          <w:p w14:paraId="45B03735" w14:textId="77777777" w:rsidR="00E16509" w:rsidRPr="00133525" w:rsidRDefault="00E16509" w:rsidP="00133525">
            <w:pPr>
              <w:pStyle w:val="FP"/>
              <w:ind w:left="2835" w:right="2835"/>
              <w:jc w:val="center"/>
              <w:rPr>
                <w:rFonts w:ascii="Arial" w:hAnsi="Arial"/>
                <w:sz w:val="18"/>
              </w:rPr>
            </w:pPr>
          </w:p>
          <w:p w14:paraId="1442B68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073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33C4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E04AFE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DCB3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E09C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0E7C076" w14:textId="77777777" w:rsidR="00E16509" w:rsidRDefault="00E16509" w:rsidP="00133525"/>
        </w:tc>
      </w:tr>
      <w:tr w:rsidR="008D72A7" w14:paraId="0766AE81" w14:textId="77777777" w:rsidTr="008D72A7">
        <w:trPr>
          <w:gridBefore w:val="1"/>
          <w:wBefore w:w="108" w:type="dxa"/>
        </w:trPr>
        <w:tc>
          <w:tcPr>
            <w:tcW w:w="10423" w:type="dxa"/>
            <w:gridSpan w:val="2"/>
            <w:vAlign w:val="bottom"/>
          </w:tcPr>
          <w:p w14:paraId="7E0AE391"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02C92B83"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A97018D" w14:textId="77777777" w:rsidR="008D72A7" w:rsidRDefault="008D72A7">
            <w:pPr>
              <w:pStyle w:val="FP"/>
              <w:jc w:val="center"/>
              <w:rPr>
                <w:noProof/>
              </w:rPr>
            </w:pPr>
          </w:p>
          <w:p w14:paraId="0E236A93" w14:textId="0977AC2E"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8B2997">
              <w:rPr>
                <w:noProof/>
                <w:sz w:val="18"/>
              </w:rPr>
              <w:t>3</w:t>
            </w:r>
            <w:r>
              <w:rPr>
                <w:noProof/>
                <w:sz w:val="18"/>
              </w:rPr>
              <w:t>, 3GPP Organizational Partners (ARIB, ATIS, CCSA, ETSI, TSDSI, TTA, TTC).</w:t>
            </w:r>
            <w:bookmarkStart w:id="8" w:name="copyrightaddon"/>
            <w:bookmarkEnd w:id="8"/>
          </w:p>
          <w:p w14:paraId="7FBC469D" w14:textId="77777777" w:rsidR="008D72A7" w:rsidRDefault="008D72A7">
            <w:pPr>
              <w:pStyle w:val="FP"/>
              <w:jc w:val="center"/>
              <w:rPr>
                <w:noProof/>
                <w:sz w:val="18"/>
              </w:rPr>
            </w:pPr>
            <w:r>
              <w:rPr>
                <w:noProof/>
                <w:sz w:val="18"/>
              </w:rPr>
              <w:t>All rights reserved.</w:t>
            </w:r>
          </w:p>
          <w:p w14:paraId="74EE0498" w14:textId="77777777" w:rsidR="008D72A7" w:rsidRDefault="008D72A7">
            <w:pPr>
              <w:pStyle w:val="FP"/>
              <w:rPr>
                <w:noProof/>
                <w:sz w:val="18"/>
              </w:rPr>
            </w:pPr>
          </w:p>
          <w:p w14:paraId="6A333C51" w14:textId="77777777" w:rsidR="008D72A7" w:rsidRDefault="008D72A7">
            <w:pPr>
              <w:pStyle w:val="FP"/>
              <w:rPr>
                <w:noProof/>
                <w:sz w:val="18"/>
              </w:rPr>
            </w:pPr>
            <w:r>
              <w:rPr>
                <w:noProof/>
                <w:sz w:val="18"/>
              </w:rPr>
              <w:t>UMTS™ is a Trade Mark of ETSI registered for the benefit of its members</w:t>
            </w:r>
          </w:p>
          <w:p w14:paraId="4A9DEE6E"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D0C73B" w14:textId="77777777" w:rsidR="008D72A7" w:rsidRDefault="008D72A7">
            <w:pPr>
              <w:pStyle w:val="FP"/>
              <w:rPr>
                <w:noProof/>
                <w:sz w:val="18"/>
              </w:rPr>
            </w:pPr>
            <w:r>
              <w:rPr>
                <w:noProof/>
                <w:sz w:val="18"/>
              </w:rPr>
              <w:t>GSM® and the GSM logo are registered and owned by the GSM Association</w:t>
            </w:r>
            <w:bookmarkEnd w:id="6"/>
          </w:p>
          <w:p w14:paraId="0F77F109" w14:textId="77777777" w:rsidR="008D72A7" w:rsidRDefault="008D72A7"/>
        </w:tc>
      </w:tr>
    </w:tbl>
    <w:p w14:paraId="0941423D" w14:textId="77777777" w:rsidR="008D72A7" w:rsidRDefault="008D72A7" w:rsidP="00C87125">
      <w:pPr>
        <w:pStyle w:val="TT"/>
      </w:pPr>
      <w:r>
        <w:br w:type="page"/>
      </w:r>
      <w:bookmarkStart w:id="9" w:name="tableOfContents"/>
      <w:bookmarkEnd w:id="9"/>
      <w:r>
        <w:lastRenderedPageBreak/>
        <w:t>Contents</w:t>
      </w:r>
    </w:p>
    <w:p w14:paraId="331B6D0F" w14:textId="50EC558B" w:rsidR="0089630C" w:rsidRDefault="006B79A1">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9630C">
        <w:rPr>
          <w:noProof/>
        </w:rPr>
        <w:t>Foreword</w:t>
      </w:r>
      <w:r w:rsidR="0089630C">
        <w:rPr>
          <w:noProof/>
        </w:rPr>
        <w:tab/>
      </w:r>
      <w:r w:rsidR="0089630C">
        <w:rPr>
          <w:noProof/>
        </w:rPr>
        <w:fldChar w:fldCharType="begin" w:fldLock="1"/>
      </w:r>
      <w:r w:rsidR="0089630C">
        <w:rPr>
          <w:noProof/>
        </w:rPr>
        <w:instrText xml:space="preserve"> PAGEREF _Toc153815185 \h </w:instrText>
      </w:r>
      <w:r w:rsidR="0089630C">
        <w:rPr>
          <w:noProof/>
        </w:rPr>
      </w:r>
      <w:r w:rsidR="0089630C">
        <w:rPr>
          <w:noProof/>
        </w:rPr>
        <w:fldChar w:fldCharType="separate"/>
      </w:r>
      <w:r w:rsidR="0089630C">
        <w:rPr>
          <w:noProof/>
        </w:rPr>
        <w:t>5</w:t>
      </w:r>
      <w:r w:rsidR="0089630C">
        <w:rPr>
          <w:noProof/>
        </w:rPr>
        <w:fldChar w:fldCharType="end"/>
      </w:r>
    </w:p>
    <w:p w14:paraId="3E33AA0C" w14:textId="0E88EB71" w:rsidR="0089630C" w:rsidRDefault="0089630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_Toc153815186 \h </w:instrText>
      </w:r>
      <w:r>
        <w:rPr>
          <w:noProof/>
        </w:rPr>
      </w:r>
      <w:r>
        <w:rPr>
          <w:noProof/>
        </w:rPr>
        <w:fldChar w:fldCharType="separate"/>
      </w:r>
      <w:r>
        <w:rPr>
          <w:noProof/>
        </w:rPr>
        <w:t>6</w:t>
      </w:r>
      <w:r>
        <w:rPr>
          <w:noProof/>
        </w:rPr>
        <w:fldChar w:fldCharType="end"/>
      </w:r>
    </w:p>
    <w:p w14:paraId="5F0F60C7" w14:textId="1E9D6BFD" w:rsidR="0089630C" w:rsidRDefault="0089630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_Toc153815187 \h </w:instrText>
      </w:r>
      <w:r>
        <w:rPr>
          <w:noProof/>
        </w:rPr>
      </w:r>
      <w:r>
        <w:rPr>
          <w:noProof/>
        </w:rPr>
        <w:fldChar w:fldCharType="separate"/>
      </w:r>
      <w:r>
        <w:rPr>
          <w:noProof/>
        </w:rPr>
        <w:t>6</w:t>
      </w:r>
      <w:r>
        <w:rPr>
          <w:noProof/>
        </w:rPr>
        <w:fldChar w:fldCharType="end"/>
      </w:r>
    </w:p>
    <w:p w14:paraId="6C00AB00" w14:textId="3F836E1E" w:rsidR="0089630C" w:rsidRDefault="0089630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_Toc153815188 \h </w:instrText>
      </w:r>
      <w:r>
        <w:rPr>
          <w:noProof/>
        </w:rPr>
      </w:r>
      <w:r>
        <w:rPr>
          <w:noProof/>
        </w:rPr>
        <w:fldChar w:fldCharType="separate"/>
      </w:r>
      <w:r>
        <w:rPr>
          <w:noProof/>
        </w:rPr>
        <w:t>7</w:t>
      </w:r>
      <w:r>
        <w:rPr>
          <w:noProof/>
        </w:rPr>
        <w:fldChar w:fldCharType="end"/>
      </w:r>
    </w:p>
    <w:p w14:paraId="70AD10BD" w14:textId="417115B6" w:rsidR="0089630C" w:rsidRDefault="0089630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_Toc153815189 \h </w:instrText>
      </w:r>
      <w:r>
        <w:rPr>
          <w:noProof/>
        </w:rPr>
      </w:r>
      <w:r>
        <w:rPr>
          <w:noProof/>
        </w:rPr>
        <w:fldChar w:fldCharType="separate"/>
      </w:r>
      <w:r>
        <w:rPr>
          <w:noProof/>
        </w:rPr>
        <w:t>7</w:t>
      </w:r>
      <w:r>
        <w:rPr>
          <w:noProof/>
        </w:rPr>
        <w:fldChar w:fldCharType="end"/>
      </w:r>
    </w:p>
    <w:p w14:paraId="3A6818AC" w14:textId="7A8AE03D" w:rsidR="0089630C" w:rsidRDefault="0089630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_Toc153815190 \h </w:instrText>
      </w:r>
      <w:r>
        <w:rPr>
          <w:noProof/>
        </w:rPr>
      </w:r>
      <w:r>
        <w:rPr>
          <w:noProof/>
        </w:rPr>
        <w:fldChar w:fldCharType="separate"/>
      </w:r>
      <w:r>
        <w:rPr>
          <w:noProof/>
        </w:rPr>
        <w:t>7</w:t>
      </w:r>
      <w:r>
        <w:rPr>
          <w:noProof/>
        </w:rPr>
        <w:fldChar w:fldCharType="end"/>
      </w:r>
    </w:p>
    <w:p w14:paraId="46875B9F" w14:textId="3605419C" w:rsidR="0089630C" w:rsidRDefault="0089630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_Toc153815191 \h </w:instrText>
      </w:r>
      <w:r>
        <w:rPr>
          <w:noProof/>
        </w:rPr>
      </w:r>
      <w:r>
        <w:rPr>
          <w:noProof/>
        </w:rPr>
        <w:fldChar w:fldCharType="separate"/>
      </w:r>
      <w:r>
        <w:rPr>
          <w:noProof/>
        </w:rPr>
        <w:t>7</w:t>
      </w:r>
      <w:r>
        <w:rPr>
          <w:noProof/>
        </w:rPr>
        <w:fldChar w:fldCharType="end"/>
      </w:r>
    </w:p>
    <w:p w14:paraId="51D2B422" w14:textId="6193D6E8" w:rsidR="0089630C" w:rsidRDefault="0089630C">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_Toc153815192 \h </w:instrText>
      </w:r>
      <w:r>
        <w:rPr>
          <w:noProof/>
        </w:rPr>
      </w:r>
      <w:r>
        <w:rPr>
          <w:noProof/>
        </w:rPr>
        <w:fldChar w:fldCharType="separate"/>
      </w:r>
      <w:r>
        <w:rPr>
          <w:noProof/>
        </w:rPr>
        <w:t>7</w:t>
      </w:r>
      <w:r>
        <w:rPr>
          <w:noProof/>
        </w:rPr>
        <w:fldChar w:fldCharType="end"/>
      </w:r>
    </w:p>
    <w:p w14:paraId="1B55603C" w14:textId="07DBCDAE" w:rsidR="0089630C" w:rsidRDefault="0089630C">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_Toc153815193 \h </w:instrText>
      </w:r>
      <w:r>
        <w:rPr>
          <w:noProof/>
        </w:rPr>
      </w:r>
      <w:r>
        <w:rPr>
          <w:noProof/>
        </w:rPr>
        <w:fldChar w:fldCharType="separate"/>
      </w:r>
      <w:r>
        <w:rPr>
          <w:noProof/>
        </w:rPr>
        <w:t>8</w:t>
      </w:r>
      <w:r>
        <w:rPr>
          <w:noProof/>
        </w:rPr>
        <w:fldChar w:fldCharType="end"/>
      </w:r>
    </w:p>
    <w:p w14:paraId="35599625" w14:textId="3C05E920" w:rsidR="0089630C" w:rsidRDefault="0089630C">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_Toc153815194 \h </w:instrText>
      </w:r>
      <w:r>
        <w:rPr>
          <w:noProof/>
        </w:rPr>
      </w:r>
      <w:r>
        <w:rPr>
          <w:noProof/>
        </w:rPr>
        <w:fldChar w:fldCharType="separate"/>
      </w:r>
      <w:r>
        <w:rPr>
          <w:noProof/>
        </w:rPr>
        <w:t>8</w:t>
      </w:r>
      <w:r>
        <w:rPr>
          <w:noProof/>
        </w:rPr>
        <w:fldChar w:fldCharType="end"/>
      </w:r>
    </w:p>
    <w:p w14:paraId="48E1D3B2" w14:textId="26A2D990" w:rsidR="0089630C" w:rsidRDefault="0089630C">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_Toc153815195 \h </w:instrText>
      </w:r>
      <w:r>
        <w:rPr>
          <w:noProof/>
        </w:rPr>
      </w:r>
      <w:r>
        <w:rPr>
          <w:noProof/>
        </w:rPr>
        <w:fldChar w:fldCharType="separate"/>
      </w:r>
      <w:r>
        <w:rPr>
          <w:noProof/>
        </w:rPr>
        <w:t>8</w:t>
      </w:r>
      <w:r>
        <w:rPr>
          <w:noProof/>
        </w:rPr>
        <w:fldChar w:fldCharType="end"/>
      </w:r>
    </w:p>
    <w:p w14:paraId="1A832DBB" w14:textId="59242FC5" w:rsidR="0089630C" w:rsidRDefault="0089630C">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_Toc153815196 \h </w:instrText>
      </w:r>
      <w:r>
        <w:rPr>
          <w:noProof/>
        </w:rPr>
      </w:r>
      <w:r>
        <w:rPr>
          <w:noProof/>
        </w:rPr>
        <w:fldChar w:fldCharType="separate"/>
      </w:r>
      <w:r>
        <w:rPr>
          <w:noProof/>
        </w:rPr>
        <w:t>8</w:t>
      </w:r>
      <w:r>
        <w:rPr>
          <w:noProof/>
        </w:rPr>
        <w:fldChar w:fldCharType="end"/>
      </w:r>
    </w:p>
    <w:p w14:paraId="357E1F26" w14:textId="484D32E8" w:rsidR="0089630C" w:rsidRDefault="0089630C">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_Toc153815197 \h </w:instrText>
      </w:r>
      <w:r>
        <w:rPr>
          <w:noProof/>
        </w:rPr>
      </w:r>
      <w:r>
        <w:rPr>
          <w:noProof/>
        </w:rPr>
        <w:fldChar w:fldCharType="separate"/>
      </w:r>
      <w:r>
        <w:rPr>
          <w:noProof/>
        </w:rPr>
        <w:t>9</w:t>
      </w:r>
      <w:r>
        <w:rPr>
          <w:noProof/>
        </w:rPr>
        <w:fldChar w:fldCharType="end"/>
      </w:r>
    </w:p>
    <w:p w14:paraId="427DC1D5" w14:textId="3F7186F5" w:rsidR="0089630C" w:rsidRDefault="0089630C">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_Toc153815198 \h </w:instrText>
      </w:r>
      <w:r>
        <w:rPr>
          <w:noProof/>
        </w:rPr>
      </w:r>
      <w:r>
        <w:rPr>
          <w:noProof/>
        </w:rPr>
        <w:fldChar w:fldCharType="separate"/>
      </w:r>
      <w:r>
        <w:rPr>
          <w:noProof/>
        </w:rPr>
        <w:t>9</w:t>
      </w:r>
      <w:r>
        <w:rPr>
          <w:noProof/>
        </w:rPr>
        <w:fldChar w:fldCharType="end"/>
      </w:r>
    </w:p>
    <w:p w14:paraId="6D81D7BA" w14:textId="47B5A12A" w:rsidR="0089630C" w:rsidRDefault="0089630C">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_Toc153815199 \h </w:instrText>
      </w:r>
      <w:r>
        <w:rPr>
          <w:noProof/>
        </w:rPr>
      </w:r>
      <w:r>
        <w:rPr>
          <w:noProof/>
        </w:rPr>
        <w:fldChar w:fldCharType="separate"/>
      </w:r>
      <w:r>
        <w:rPr>
          <w:noProof/>
        </w:rPr>
        <w:t>9</w:t>
      </w:r>
      <w:r>
        <w:rPr>
          <w:noProof/>
        </w:rPr>
        <w:fldChar w:fldCharType="end"/>
      </w:r>
    </w:p>
    <w:p w14:paraId="293DE21F" w14:textId="4270C522" w:rsidR="0089630C" w:rsidRDefault="0089630C">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_Toc153815200 \h </w:instrText>
      </w:r>
      <w:r>
        <w:rPr>
          <w:noProof/>
        </w:rPr>
      </w:r>
      <w:r>
        <w:rPr>
          <w:noProof/>
        </w:rPr>
        <w:fldChar w:fldCharType="separate"/>
      </w:r>
      <w:r>
        <w:rPr>
          <w:noProof/>
        </w:rPr>
        <w:t>9</w:t>
      </w:r>
      <w:r>
        <w:rPr>
          <w:noProof/>
        </w:rPr>
        <w:fldChar w:fldCharType="end"/>
      </w:r>
    </w:p>
    <w:p w14:paraId="46189A4D" w14:textId="48FA4A82" w:rsidR="0089630C" w:rsidRDefault="0089630C">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_Toc153815201 \h </w:instrText>
      </w:r>
      <w:r>
        <w:rPr>
          <w:noProof/>
        </w:rPr>
      </w:r>
      <w:r>
        <w:rPr>
          <w:noProof/>
        </w:rPr>
        <w:fldChar w:fldCharType="separate"/>
      </w:r>
      <w:r>
        <w:rPr>
          <w:noProof/>
        </w:rPr>
        <w:t>9</w:t>
      </w:r>
      <w:r>
        <w:rPr>
          <w:noProof/>
        </w:rPr>
        <w:fldChar w:fldCharType="end"/>
      </w:r>
    </w:p>
    <w:p w14:paraId="38E44A0C" w14:textId="0F9DEC63" w:rsidR="0089630C" w:rsidRDefault="0089630C">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_Toc153815202 \h </w:instrText>
      </w:r>
      <w:r>
        <w:rPr>
          <w:noProof/>
        </w:rPr>
      </w:r>
      <w:r>
        <w:rPr>
          <w:noProof/>
        </w:rPr>
        <w:fldChar w:fldCharType="separate"/>
      </w:r>
      <w:r>
        <w:rPr>
          <w:noProof/>
        </w:rPr>
        <w:t>10</w:t>
      </w:r>
      <w:r>
        <w:rPr>
          <w:noProof/>
        </w:rPr>
        <w:fldChar w:fldCharType="end"/>
      </w:r>
    </w:p>
    <w:p w14:paraId="28F9928A" w14:textId="499AA96B" w:rsidR="0089630C" w:rsidRDefault="0089630C">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_Toc153815203 \h </w:instrText>
      </w:r>
      <w:r>
        <w:rPr>
          <w:noProof/>
        </w:rPr>
      </w:r>
      <w:r>
        <w:rPr>
          <w:noProof/>
        </w:rPr>
        <w:fldChar w:fldCharType="separate"/>
      </w:r>
      <w:r>
        <w:rPr>
          <w:noProof/>
        </w:rPr>
        <w:t>10</w:t>
      </w:r>
      <w:r>
        <w:rPr>
          <w:noProof/>
        </w:rPr>
        <w:fldChar w:fldCharType="end"/>
      </w:r>
    </w:p>
    <w:p w14:paraId="09778C5B" w14:textId="3949C6B0" w:rsidR="0089630C" w:rsidRDefault="0089630C">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_Toc153815204 \h </w:instrText>
      </w:r>
      <w:r>
        <w:rPr>
          <w:noProof/>
        </w:rPr>
      </w:r>
      <w:r>
        <w:rPr>
          <w:noProof/>
        </w:rPr>
        <w:fldChar w:fldCharType="separate"/>
      </w:r>
      <w:r>
        <w:rPr>
          <w:noProof/>
        </w:rPr>
        <w:t>10</w:t>
      </w:r>
      <w:r>
        <w:rPr>
          <w:noProof/>
        </w:rPr>
        <w:fldChar w:fldCharType="end"/>
      </w:r>
    </w:p>
    <w:p w14:paraId="4A5038D4" w14:textId="4266CB99" w:rsidR="0089630C" w:rsidRDefault="0089630C">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_Toc153815205 \h </w:instrText>
      </w:r>
      <w:r>
        <w:rPr>
          <w:noProof/>
        </w:rPr>
      </w:r>
      <w:r>
        <w:rPr>
          <w:noProof/>
        </w:rPr>
        <w:fldChar w:fldCharType="separate"/>
      </w:r>
      <w:r>
        <w:rPr>
          <w:noProof/>
        </w:rPr>
        <w:t>11</w:t>
      </w:r>
      <w:r>
        <w:rPr>
          <w:noProof/>
        </w:rPr>
        <w:fldChar w:fldCharType="end"/>
      </w:r>
    </w:p>
    <w:p w14:paraId="02A0F895" w14:textId="36EEC133" w:rsidR="0089630C" w:rsidRDefault="0089630C">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_Toc153815206 \h </w:instrText>
      </w:r>
      <w:r>
        <w:rPr>
          <w:noProof/>
        </w:rPr>
      </w:r>
      <w:r>
        <w:rPr>
          <w:noProof/>
        </w:rPr>
        <w:fldChar w:fldCharType="separate"/>
      </w:r>
      <w:r>
        <w:rPr>
          <w:noProof/>
        </w:rPr>
        <w:t>11</w:t>
      </w:r>
      <w:r>
        <w:rPr>
          <w:noProof/>
        </w:rPr>
        <w:fldChar w:fldCharType="end"/>
      </w:r>
    </w:p>
    <w:p w14:paraId="746D1E41" w14:textId="037F9D28" w:rsidR="0089630C" w:rsidRDefault="0089630C">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_Toc153815207 \h </w:instrText>
      </w:r>
      <w:r>
        <w:rPr>
          <w:noProof/>
        </w:rPr>
      </w:r>
      <w:r>
        <w:rPr>
          <w:noProof/>
        </w:rPr>
        <w:fldChar w:fldCharType="separate"/>
      </w:r>
      <w:r>
        <w:rPr>
          <w:noProof/>
        </w:rPr>
        <w:t>12</w:t>
      </w:r>
      <w:r>
        <w:rPr>
          <w:noProof/>
        </w:rPr>
        <w:fldChar w:fldCharType="end"/>
      </w:r>
    </w:p>
    <w:p w14:paraId="192E9150" w14:textId="2D07C313" w:rsidR="0089630C" w:rsidRDefault="0089630C">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_Toc153815208 \h </w:instrText>
      </w:r>
      <w:r>
        <w:rPr>
          <w:noProof/>
        </w:rPr>
      </w:r>
      <w:r>
        <w:rPr>
          <w:noProof/>
        </w:rPr>
        <w:fldChar w:fldCharType="separate"/>
      </w:r>
      <w:r>
        <w:rPr>
          <w:noProof/>
        </w:rPr>
        <w:t>12</w:t>
      </w:r>
      <w:r>
        <w:rPr>
          <w:noProof/>
        </w:rPr>
        <w:fldChar w:fldCharType="end"/>
      </w:r>
    </w:p>
    <w:p w14:paraId="2A89719F" w14:textId="1B85BA37" w:rsidR="0089630C" w:rsidRDefault="0089630C">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_Toc153815209 \h </w:instrText>
      </w:r>
      <w:r>
        <w:rPr>
          <w:noProof/>
        </w:rPr>
      </w:r>
      <w:r>
        <w:rPr>
          <w:noProof/>
        </w:rPr>
        <w:fldChar w:fldCharType="separate"/>
      </w:r>
      <w:r>
        <w:rPr>
          <w:noProof/>
        </w:rPr>
        <w:t>12</w:t>
      </w:r>
      <w:r>
        <w:rPr>
          <w:noProof/>
        </w:rPr>
        <w:fldChar w:fldCharType="end"/>
      </w:r>
    </w:p>
    <w:p w14:paraId="75D8A624" w14:textId="0AE0CD8D" w:rsidR="0089630C" w:rsidRDefault="0089630C">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_Toc153815210 \h </w:instrText>
      </w:r>
      <w:r>
        <w:rPr>
          <w:noProof/>
        </w:rPr>
      </w:r>
      <w:r>
        <w:rPr>
          <w:noProof/>
        </w:rPr>
        <w:fldChar w:fldCharType="separate"/>
      </w:r>
      <w:r>
        <w:rPr>
          <w:noProof/>
        </w:rPr>
        <w:t>12</w:t>
      </w:r>
      <w:r>
        <w:rPr>
          <w:noProof/>
        </w:rPr>
        <w:fldChar w:fldCharType="end"/>
      </w:r>
    </w:p>
    <w:p w14:paraId="136ABAED" w14:textId="0E165BF1" w:rsidR="0089630C" w:rsidRDefault="0089630C">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_Toc153815211 \h </w:instrText>
      </w:r>
      <w:r>
        <w:rPr>
          <w:noProof/>
        </w:rPr>
      </w:r>
      <w:r>
        <w:rPr>
          <w:noProof/>
        </w:rPr>
        <w:fldChar w:fldCharType="separate"/>
      </w:r>
      <w:r>
        <w:rPr>
          <w:noProof/>
        </w:rPr>
        <w:t>13</w:t>
      </w:r>
      <w:r>
        <w:rPr>
          <w:noProof/>
        </w:rPr>
        <w:fldChar w:fldCharType="end"/>
      </w:r>
    </w:p>
    <w:p w14:paraId="0091D5B7" w14:textId="1EEF3250" w:rsidR="0089630C" w:rsidRDefault="0089630C">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_Toc153815212 \h </w:instrText>
      </w:r>
      <w:r>
        <w:rPr>
          <w:noProof/>
        </w:rPr>
      </w:r>
      <w:r>
        <w:rPr>
          <w:noProof/>
        </w:rPr>
        <w:fldChar w:fldCharType="separate"/>
      </w:r>
      <w:r>
        <w:rPr>
          <w:noProof/>
        </w:rPr>
        <w:t>13</w:t>
      </w:r>
      <w:r>
        <w:rPr>
          <w:noProof/>
        </w:rPr>
        <w:fldChar w:fldCharType="end"/>
      </w:r>
    </w:p>
    <w:p w14:paraId="75C0891F" w14:textId="791ED0DD" w:rsidR="0089630C" w:rsidRDefault="0089630C">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_Toc153815213 \h </w:instrText>
      </w:r>
      <w:r>
        <w:rPr>
          <w:noProof/>
        </w:rPr>
      </w:r>
      <w:r>
        <w:rPr>
          <w:noProof/>
        </w:rPr>
        <w:fldChar w:fldCharType="separate"/>
      </w:r>
      <w:r>
        <w:rPr>
          <w:noProof/>
        </w:rPr>
        <w:t>14</w:t>
      </w:r>
      <w:r>
        <w:rPr>
          <w:noProof/>
        </w:rPr>
        <w:fldChar w:fldCharType="end"/>
      </w:r>
    </w:p>
    <w:p w14:paraId="76595A94" w14:textId="36A9930A" w:rsidR="0089630C" w:rsidRDefault="0089630C">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_Toc153815214 \h </w:instrText>
      </w:r>
      <w:r>
        <w:rPr>
          <w:noProof/>
        </w:rPr>
      </w:r>
      <w:r>
        <w:rPr>
          <w:noProof/>
        </w:rPr>
        <w:fldChar w:fldCharType="separate"/>
      </w:r>
      <w:r>
        <w:rPr>
          <w:noProof/>
        </w:rPr>
        <w:t>14</w:t>
      </w:r>
      <w:r>
        <w:rPr>
          <w:noProof/>
        </w:rPr>
        <w:fldChar w:fldCharType="end"/>
      </w:r>
    </w:p>
    <w:p w14:paraId="5CF4CFEF" w14:textId="432B059D" w:rsidR="0089630C" w:rsidRDefault="0089630C">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_Toc153815215 \h </w:instrText>
      </w:r>
      <w:r>
        <w:rPr>
          <w:noProof/>
        </w:rPr>
      </w:r>
      <w:r>
        <w:rPr>
          <w:noProof/>
        </w:rPr>
        <w:fldChar w:fldCharType="separate"/>
      </w:r>
      <w:r>
        <w:rPr>
          <w:noProof/>
        </w:rPr>
        <w:t>14</w:t>
      </w:r>
      <w:r>
        <w:rPr>
          <w:noProof/>
        </w:rPr>
        <w:fldChar w:fldCharType="end"/>
      </w:r>
    </w:p>
    <w:p w14:paraId="36D9DA84" w14:textId="735F3075" w:rsidR="0089630C" w:rsidRDefault="0089630C">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_Toc153815216 \h </w:instrText>
      </w:r>
      <w:r>
        <w:rPr>
          <w:noProof/>
        </w:rPr>
      </w:r>
      <w:r>
        <w:rPr>
          <w:noProof/>
        </w:rPr>
        <w:fldChar w:fldCharType="separate"/>
      </w:r>
      <w:r>
        <w:rPr>
          <w:noProof/>
        </w:rPr>
        <w:t>14</w:t>
      </w:r>
      <w:r>
        <w:rPr>
          <w:noProof/>
        </w:rPr>
        <w:fldChar w:fldCharType="end"/>
      </w:r>
    </w:p>
    <w:p w14:paraId="5EA0D9DC" w14:textId="46CA2C52" w:rsidR="0089630C" w:rsidRDefault="0089630C">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_Toc153815217 \h </w:instrText>
      </w:r>
      <w:r>
        <w:rPr>
          <w:noProof/>
        </w:rPr>
      </w:r>
      <w:r>
        <w:rPr>
          <w:noProof/>
        </w:rPr>
        <w:fldChar w:fldCharType="separate"/>
      </w:r>
      <w:r>
        <w:rPr>
          <w:noProof/>
        </w:rPr>
        <w:t>14</w:t>
      </w:r>
      <w:r>
        <w:rPr>
          <w:noProof/>
        </w:rPr>
        <w:fldChar w:fldCharType="end"/>
      </w:r>
    </w:p>
    <w:p w14:paraId="5BD2B9F1" w14:textId="196E2C9C" w:rsidR="0089630C" w:rsidRDefault="0089630C">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_Toc153815218 \h </w:instrText>
      </w:r>
      <w:r>
        <w:rPr>
          <w:noProof/>
        </w:rPr>
      </w:r>
      <w:r>
        <w:rPr>
          <w:noProof/>
        </w:rPr>
        <w:fldChar w:fldCharType="separate"/>
      </w:r>
      <w:r>
        <w:rPr>
          <w:noProof/>
        </w:rPr>
        <w:t>15</w:t>
      </w:r>
      <w:r>
        <w:rPr>
          <w:noProof/>
        </w:rPr>
        <w:fldChar w:fldCharType="end"/>
      </w:r>
    </w:p>
    <w:p w14:paraId="3E343768" w14:textId="0D303E3B" w:rsidR="0089630C" w:rsidRDefault="0089630C">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_Toc153815219 \h </w:instrText>
      </w:r>
      <w:r>
        <w:rPr>
          <w:noProof/>
        </w:rPr>
      </w:r>
      <w:r>
        <w:rPr>
          <w:noProof/>
        </w:rPr>
        <w:fldChar w:fldCharType="separate"/>
      </w:r>
      <w:r>
        <w:rPr>
          <w:noProof/>
        </w:rPr>
        <w:t>15</w:t>
      </w:r>
      <w:r>
        <w:rPr>
          <w:noProof/>
        </w:rPr>
        <w:fldChar w:fldCharType="end"/>
      </w:r>
    </w:p>
    <w:p w14:paraId="743E56FC" w14:textId="24D25B22" w:rsidR="0089630C" w:rsidRDefault="0089630C">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_Toc153815220 \h </w:instrText>
      </w:r>
      <w:r>
        <w:rPr>
          <w:noProof/>
        </w:rPr>
      </w:r>
      <w:r>
        <w:rPr>
          <w:noProof/>
        </w:rPr>
        <w:fldChar w:fldCharType="separate"/>
      </w:r>
      <w:r>
        <w:rPr>
          <w:noProof/>
        </w:rPr>
        <w:t>15</w:t>
      </w:r>
      <w:r>
        <w:rPr>
          <w:noProof/>
        </w:rPr>
        <w:fldChar w:fldCharType="end"/>
      </w:r>
    </w:p>
    <w:p w14:paraId="169C0952" w14:textId="3C8A4FD9" w:rsidR="0089630C" w:rsidRDefault="0089630C">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_Toc153815221 \h </w:instrText>
      </w:r>
      <w:r>
        <w:rPr>
          <w:noProof/>
        </w:rPr>
      </w:r>
      <w:r>
        <w:rPr>
          <w:noProof/>
        </w:rPr>
        <w:fldChar w:fldCharType="separate"/>
      </w:r>
      <w:r>
        <w:rPr>
          <w:noProof/>
        </w:rPr>
        <w:t>15</w:t>
      </w:r>
      <w:r>
        <w:rPr>
          <w:noProof/>
        </w:rPr>
        <w:fldChar w:fldCharType="end"/>
      </w:r>
    </w:p>
    <w:p w14:paraId="7B1E475B" w14:textId="5809AC72" w:rsidR="0089630C" w:rsidRDefault="0089630C">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_Toc153815222 \h </w:instrText>
      </w:r>
      <w:r>
        <w:rPr>
          <w:noProof/>
        </w:rPr>
      </w:r>
      <w:r>
        <w:rPr>
          <w:noProof/>
        </w:rPr>
        <w:fldChar w:fldCharType="separate"/>
      </w:r>
      <w:r>
        <w:rPr>
          <w:noProof/>
        </w:rPr>
        <w:t>15</w:t>
      </w:r>
      <w:r>
        <w:rPr>
          <w:noProof/>
        </w:rPr>
        <w:fldChar w:fldCharType="end"/>
      </w:r>
    </w:p>
    <w:p w14:paraId="53A47394" w14:textId="08C38487" w:rsidR="0089630C" w:rsidRDefault="0089630C">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_Toc153815223 \h </w:instrText>
      </w:r>
      <w:r>
        <w:rPr>
          <w:noProof/>
        </w:rPr>
      </w:r>
      <w:r>
        <w:rPr>
          <w:noProof/>
        </w:rPr>
        <w:fldChar w:fldCharType="separate"/>
      </w:r>
      <w:r>
        <w:rPr>
          <w:noProof/>
        </w:rPr>
        <w:t>15</w:t>
      </w:r>
      <w:r>
        <w:rPr>
          <w:noProof/>
        </w:rPr>
        <w:fldChar w:fldCharType="end"/>
      </w:r>
    </w:p>
    <w:p w14:paraId="66F2E8FA" w14:textId="5B298A4E" w:rsidR="0089630C" w:rsidRDefault="0089630C">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_Toc153815224 \h </w:instrText>
      </w:r>
      <w:r>
        <w:rPr>
          <w:noProof/>
        </w:rPr>
      </w:r>
      <w:r>
        <w:rPr>
          <w:noProof/>
        </w:rPr>
        <w:fldChar w:fldCharType="separate"/>
      </w:r>
      <w:r>
        <w:rPr>
          <w:noProof/>
        </w:rPr>
        <w:t>15</w:t>
      </w:r>
      <w:r>
        <w:rPr>
          <w:noProof/>
        </w:rPr>
        <w:fldChar w:fldCharType="end"/>
      </w:r>
    </w:p>
    <w:p w14:paraId="0FE0B476" w14:textId="0AE1CA29" w:rsidR="0089630C" w:rsidRDefault="0089630C">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_Toc153815225 \h </w:instrText>
      </w:r>
      <w:r>
        <w:rPr>
          <w:noProof/>
        </w:rPr>
      </w:r>
      <w:r>
        <w:rPr>
          <w:noProof/>
        </w:rPr>
        <w:fldChar w:fldCharType="separate"/>
      </w:r>
      <w:r>
        <w:rPr>
          <w:noProof/>
        </w:rPr>
        <w:t>15</w:t>
      </w:r>
      <w:r>
        <w:rPr>
          <w:noProof/>
        </w:rPr>
        <w:fldChar w:fldCharType="end"/>
      </w:r>
    </w:p>
    <w:p w14:paraId="3A77CD16" w14:textId="06885832"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_Toc153815226 \h </w:instrText>
      </w:r>
      <w:r>
        <w:rPr>
          <w:noProof/>
        </w:rPr>
      </w:r>
      <w:r>
        <w:rPr>
          <w:noProof/>
        </w:rPr>
        <w:fldChar w:fldCharType="separate"/>
      </w:r>
      <w:r>
        <w:rPr>
          <w:noProof/>
        </w:rPr>
        <w:t>15</w:t>
      </w:r>
      <w:r>
        <w:rPr>
          <w:noProof/>
        </w:rPr>
        <w:fldChar w:fldCharType="end"/>
      </w:r>
    </w:p>
    <w:p w14:paraId="2103A401" w14:textId="3320C82F"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_Toc153815227 \h </w:instrText>
      </w:r>
      <w:r>
        <w:rPr>
          <w:noProof/>
        </w:rPr>
      </w:r>
      <w:r>
        <w:rPr>
          <w:noProof/>
        </w:rPr>
        <w:fldChar w:fldCharType="separate"/>
      </w:r>
      <w:r>
        <w:rPr>
          <w:noProof/>
        </w:rPr>
        <w:t>16</w:t>
      </w:r>
      <w:r>
        <w:rPr>
          <w:noProof/>
        </w:rPr>
        <w:fldChar w:fldCharType="end"/>
      </w:r>
    </w:p>
    <w:p w14:paraId="23B77A21" w14:textId="443AE94A"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_Toc153815228 \h </w:instrText>
      </w:r>
      <w:r>
        <w:rPr>
          <w:noProof/>
        </w:rPr>
      </w:r>
      <w:r>
        <w:rPr>
          <w:noProof/>
        </w:rPr>
        <w:fldChar w:fldCharType="separate"/>
      </w:r>
      <w:r>
        <w:rPr>
          <w:noProof/>
        </w:rPr>
        <w:t>16</w:t>
      </w:r>
      <w:r>
        <w:rPr>
          <w:noProof/>
        </w:rPr>
        <w:fldChar w:fldCharType="end"/>
      </w:r>
    </w:p>
    <w:p w14:paraId="50D50D91" w14:textId="67B3CE67"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_Toc153815229 \h </w:instrText>
      </w:r>
      <w:r>
        <w:rPr>
          <w:noProof/>
        </w:rPr>
      </w:r>
      <w:r>
        <w:rPr>
          <w:noProof/>
        </w:rPr>
        <w:fldChar w:fldCharType="separate"/>
      </w:r>
      <w:r>
        <w:rPr>
          <w:noProof/>
        </w:rPr>
        <w:t>16</w:t>
      </w:r>
      <w:r>
        <w:rPr>
          <w:noProof/>
        </w:rPr>
        <w:fldChar w:fldCharType="end"/>
      </w:r>
    </w:p>
    <w:p w14:paraId="18765BC1" w14:textId="1C8FDC25"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_Toc153815230 \h </w:instrText>
      </w:r>
      <w:r>
        <w:rPr>
          <w:noProof/>
        </w:rPr>
      </w:r>
      <w:r>
        <w:rPr>
          <w:noProof/>
        </w:rPr>
        <w:fldChar w:fldCharType="separate"/>
      </w:r>
      <w:r>
        <w:rPr>
          <w:noProof/>
        </w:rPr>
        <w:t>18</w:t>
      </w:r>
      <w:r>
        <w:rPr>
          <w:noProof/>
        </w:rPr>
        <w:fldChar w:fldCharType="end"/>
      </w:r>
    </w:p>
    <w:p w14:paraId="0FAABA0E" w14:textId="61D1F4FA"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_Toc153815231 \h </w:instrText>
      </w:r>
      <w:r>
        <w:rPr>
          <w:noProof/>
        </w:rPr>
      </w:r>
      <w:r>
        <w:rPr>
          <w:noProof/>
        </w:rPr>
        <w:fldChar w:fldCharType="separate"/>
      </w:r>
      <w:r>
        <w:rPr>
          <w:noProof/>
        </w:rPr>
        <w:t>18</w:t>
      </w:r>
      <w:r>
        <w:rPr>
          <w:noProof/>
        </w:rPr>
        <w:fldChar w:fldCharType="end"/>
      </w:r>
    </w:p>
    <w:p w14:paraId="23B074BE" w14:textId="5E1DDA33"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_Toc153815232 \h </w:instrText>
      </w:r>
      <w:r>
        <w:rPr>
          <w:noProof/>
        </w:rPr>
      </w:r>
      <w:r>
        <w:rPr>
          <w:noProof/>
        </w:rPr>
        <w:fldChar w:fldCharType="separate"/>
      </w:r>
      <w:r>
        <w:rPr>
          <w:noProof/>
        </w:rPr>
        <w:t>18</w:t>
      </w:r>
      <w:r>
        <w:rPr>
          <w:noProof/>
        </w:rPr>
        <w:fldChar w:fldCharType="end"/>
      </w:r>
    </w:p>
    <w:p w14:paraId="437B65B4" w14:textId="5808EDC4"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_Toc153815233 \h </w:instrText>
      </w:r>
      <w:r>
        <w:rPr>
          <w:noProof/>
        </w:rPr>
      </w:r>
      <w:r>
        <w:rPr>
          <w:noProof/>
        </w:rPr>
        <w:fldChar w:fldCharType="separate"/>
      </w:r>
      <w:r>
        <w:rPr>
          <w:noProof/>
        </w:rPr>
        <w:t>19</w:t>
      </w:r>
      <w:r>
        <w:rPr>
          <w:noProof/>
        </w:rPr>
        <w:fldChar w:fldCharType="end"/>
      </w:r>
    </w:p>
    <w:p w14:paraId="6FF98B92" w14:textId="124CEEDF"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_Toc153815234 \h </w:instrText>
      </w:r>
      <w:r>
        <w:rPr>
          <w:noProof/>
        </w:rPr>
      </w:r>
      <w:r>
        <w:rPr>
          <w:noProof/>
        </w:rPr>
        <w:fldChar w:fldCharType="separate"/>
      </w:r>
      <w:r>
        <w:rPr>
          <w:noProof/>
        </w:rPr>
        <w:t>19</w:t>
      </w:r>
      <w:r>
        <w:rPr>
          <w:noProof/>
        </w:rPr>
        <w:fldChar w:fldCharType="end"/>
      </w:r>
    </w:p>
    <w:p w14:paraId="536C506E" w14:textId="427930B0"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_Toc153815235 \h </w:instrText>
      </w:r>
      <w:r>
        <w:rPr>
          <w:noProof/>
        </w:rPr>
      </w:r>
      <w:r>
        <w:rPr>
          <w:noProof/>
        </w:rPr>
        <w:fldChar w:fldCharType="separate"/>
      </w:r>
      <w:r>
        <w:rPr>
          <w:noProof/>
        </w:rPr>
        <w:t>19</w:t>
      </w:r>
      <w:r>
        <w:rPr>
          <w:noProof/>
        </w:rPr>
        <w:fldChar w:fldCharType="end"/>
      </w:r>
    </w:p>
    <w:p w14:paraId="7D56777B" w14:textId="0BED4770"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_Toc153815236 \h </w:instrText>
      </w:r>
      <w:r>
        <w:rPr>
          <w:noProof/>
        </w:rPr>
      </w:r>
      <w:r>
        <w:rPr>
          <w:noProof/>
        </w:rPr>
        <w:fldChar w:fldCharType="separate"/>
      </w:r>
      <w:r>
        <w:rPr>
          <w:noProof/>
        </w:rPr>
        <w:t>20</w:t>
      </w:r>
      <w:r>
        <w:rPr>
          <w:noProof/>
        </w:rPr>
        <w:fldChar w:fldCharType="end"/>
      </w:r>
    </w:p>
    <w:p w14:paraId="79329C9F" w14:textId="34F7DD5F"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_Toc153815237 \h </w:instrText>
      </w:r>
      <w:r>
        <w:rPr>
          <w:noProof/>
        </w:rPr>
      </w:r>
      <w:r>
        <w:rPr>
          <w:noProof/>
        </w:rPr>
        <w:fldChar w:fldCharType="separate"/>
      </w:r>
      <w:r>
        <w:rPr>
          <w:noProof/>
        </w:rPr>
        <w:t>20</w:t>
      </w:r>
      <w:r>
        <w:rPr>
          <w:noProof/>
        </w:rPr>
        <w:fldChar w:fldCharType="end"/>
      </w:r>
    </w:p>
    <w:p w14:paraId="25AF722E" w14:textId="36302011"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_Toc153815238 \h </w:instrText>
      </w:r>
      <w:r>
        <w:rPr>
          <w:noProof/>
        </w:rPr>
      </w:r>
      <w:r>
        <w:rPr>
          <w:noProof/>
        </w:rPr>
        <w:fldChar w:fldCharType="separate"/>
      </w:r>
      <w:r>
        <w:rPr>
          <w:noProof/>
        </w:rPr>
        <w:t>21</w:t>
      </w:r>
      <w:r>
        <w:rPr>
          <w:noProof/>
        </w:rPr>
        <w:fldChar w:fldCharType="end"/>
      </w:r>
    </w:p>
    <w:p w14:paraId="56BC1046" w14:textId="0B57A0A8" w:rsidR="0089630C" w:rsidRDefault="0089630C">
      <w:pPr>
        <w:pStyle w:val="TOC3"/>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_Toc153815239 \h </w:instrText>
      </w:r>
      <w:r>
        <w:rPr>
          <w:noProof/>
        </w:rPr>
      </w:r>
      <w:r>
        <w:rPr>
          <w:noProof/>
        </w:rPr>
        <w:fldChar w:fldCharType="separate"/>
      </w:r>
      <w:r>
        <w:rPr>
          <w:noProof/>
        </w:rPr>
        <w:t>22</w:t>
      </w:r>
      <w:r>
        <w:rPr>
          <w:noProof/>
        </w:rPr>
        <w:fldChar w:fldCharType="end"/>
      </w:r>
    </w:p>
    <w:p w14:paraId="07C924CD" w14:textId="12F0180D"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_Toc153815240 \h </w:instrText>
      </w:r>
      <w:r>
        <w:rPr>
          <w:noProof/>
        </w:rPr>
      </w:r>
      <w:r>
        <w:rPr>
          <w:noProof/>
        </w:rPr>
        <w:fldChar w:fldCharType="separate"/>
      </w:r>
      <w:r>
        <w:rPr>
          <w:noProof/>
        </w:rPr>
        <w:t>22</w:t>
      </w:r>
      <w:r>
        <w:rPr>
          <w:noProof/>
        </w:rPr>
        <w:fldChar w:fldCharType="end"/>
      </w:r>
    </w:p>
    <w:p w14:paraId="4A957801" w14:textId="431E746A"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_Toc153815241 \h </w:instrText>
      </w:r>
      <w:r>
        <w:rPr>
          <w:noProof/>
        </w:rPr>
      </w:r>
      <w:r>
        <w:rPr>
          <w:noProof/>
        </w:rPr>
        <w:fldChar w:fldCharType="separate"/>
      </w:r>
      <w:r>
        <w:rPr>
          <w:noProof/>
        </w:rPr>
        <w:t>22</w:t>
      </w:r>
      <w:r>
        <w:rPr>
          <w:noProof/>
        </w:rPr>
        <w:fldChar w:fldCharType="end"/>
      </w:r>
    </w:p>
    <w:p w14:paraId="6329ACA8" w14:textId="543C8734"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_Toc153815242 \h </w:instrText>
      </w:r>
      <w:r>
        <w:rPr>
          <w:noProof/>
        </w:rPr>
      </w:r>
      <w:r>
        <w:rPr>
          <w:noProof/>
        </w:rPr>
        <w:fldChar w:fldCharType="separate"/>
      </w:r>
      <w:r>
        <w:rPr>
          <w:noProof/>
        </w:rPr>
        <w:t>22</w:t>
      </w:r>
      <w:r>
        <w:rPr>
          <w:noProof/>
        </w:rPr>
        <w:fldChar w:fldCharType="end"/>
      </w:r>
    </w:p>
    <w:p w14:paraId="50D19141" w14:textId="2294443C"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_Toc153815243 \h </w:instrText>
      </w:r>
      <w:r>
        <w:rPr>
          <w:noProof/>
        </w:rPr>
      </w:r>
      <w:r>
        <w:rPr>
          <w:noProof/>
        </w:rPr>
        <w:fldChar w:fldCharType="separate"/>
      </w:r>
      <w:r>
        <w:rPr>
          <w:noProof/>
        </w:rPr>
        <w:t>22</w:t>
      </w:r>
      <w:r>
        <w:rPr>
          <w:noProof/>
        </w:rPr>
        <w:fldChar w:fldCharType="end"/>
      </w:r>
    </w:p>
    <w:p w14:paraId="12BE5DDB" w14:textId="391E0A73"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_Toc153815244 \h </w:instrText>
      </w:r>
      <w:r>
        <w:rPr>
          <w:noProof/>
        </w:rPr>
      </w:r>
      <w:r>
        <w:rPr>
          <w:noProof/>
        </w:rPr>
        <w:fldChar w:fldCharType="separate"/>
      </w:r>
      <w:r>
        <w:rPr>
          <w:noProof/>
        </w:rPr>
        <w:t>22</w:t>
      </w:r>
      <w:r>
        <w:rPr>
          <w:noProof/>
        </w:rPr>
        <w:fldChar w:fldCharType="end"/>
      </w:r>
    </w:p>
    <w:p w14:paraId="2C235BF9" w14:textId="2BE1F2EC" w:rsidR="0089630C" w:rsidRDefault="0089630C">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_Toc153815245 \h </w:instrText>
      </w:r>
      <w:r>
        <w:rPr>
          <w:noProof/>
        </w:rPr>
      </w:r>
      <w:r>
        <w:rPr>
          <w:noProof/>
        </w:rPr>
        <w:fldChar w:fldCharType="separate"/>
      </w:r>
      <w:r>
        <w:rPr>
          <w:noProof/>
        </w:rPr>
        <w:t>22</w:t>
      </w:r>
      <w:r>
        <w:rPr>
          <w:noProof/>
        </w:rPr>
        <w:fldChar w:fldCharType="end"/>
      </w:r>
    </w:p>
    <w:p w14:paraId="638C28E3" w14:textId="40D6CC3E"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_Toc153815246 \h </w:instrText>
      </w:r>
      <w:r>
        <w:rPr>
          <w:noProof/>
        </w:rPr>
      </w:r>
      <w:r>
        <w:rPr>
          <w:noProof/>
        </w:rPr>
        <w:fldChar w:fldCharType="separate"/>
      </w:r>
      <w:r>
        <w:rPr>
          <w:noProof/>
        </w:rPr>
        <w:t>23</w:t>
      </w:r>
      <w:r>
        <w:rPr>
          <w:noProof/>
        </w:rPr>
        <w:fldChar w:fldCharType="end"/>
      </w:r>
    </w:p>
    <w:p w14:paraId="1309669B" w14:textId="429D0964"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_Toc153815247 \h </w:instrText>
      </w:r>
      <w:r>
        <w:rPr>
          <w:noProof/>
        </w:rPr>
      </w:r>
      <w:r>
        <w:rPr>
          <w:noProof/>
        </w:rPr>
        <w:fldChar w:fldCharType="separate"/>
      </w:r>
      <w:r>
        <w:rPr>
          <w:noProof/>
        </w:rPr>
        <w:t>23</w:t>
      </w:r>
      <w:r>
        <w:rPr>
          <w:noProof/>
        </w:rPr>
        <w:fldChar w:fldCharType="end"/>
      </w:r>
    </w:p>
    <w:p w14:paraId="6AB20F7D" w14:textId="266D29FA"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_Toc153815248 \h </w:instrText>
      </w:r>
      <w:r>
        <w:rPr>
          <w:noProof/>
        </w:rPr>
      </w:r>
      <w:r>
        <w:rPr>
          <w:noProof/>
        </w:rPr>
        <w:fldChar w:fldCharType="separate"/>
      </w:r>
      <w:r>
        <w:rPr>
          <w:noProof/>
        </w:rPr>
        <w:t>23</w:t>
      </w:r>
      <w:r>
        <w:rPr>
          <w:noProof/>
        </w:rPr>
        <w:fldChar w:fldCharType="end"/>
      </w:r>
    </w:p>
    <w:p w14:paraId="4C091DAE" w14:textId="288CCD3B" w:rsidR="0089630C" w:rsidRDefault="0089630C">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_Toc153815249 \h </w:instrText>
      </w:r>
      <w:r>
        <w:rPr>
          <w:noProof/>
        </w:rPr>
      </w:r>
      <w:r>
        <w:rPr>
          <w:noProof/>
        </w:rPr>
        <w:fldChar w:fldCharType="separate"/>
      </w:r>
      <w:r>
        <w:rPr>
          <w:noProof/>
        </w:rPr>
        <w:t>24</w:t>
      </w:r>
      <w:r>
        <w:rPr>
          <w:noProof/>
        </w:rPr>
        <w:fldChar w:fldCharType="end"/>
      </w:r>
    </w:p>
    <w:p w14:paraId="14C46BF0" w14:textId="6BF39F21" w:rsidR="0089630C" w:rsidRDefault="0089630C">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_Toc153815250 \h </w:instrText>
      </w:r>
      <w:r>
        <w:rPr>
          <w:noProof/>
        </w:rPr>
      </w:r>
      <w:r>
        <w:rPr>
          <w:noProof/>
        </w:rPr>
        <w:fldChar w:fldCharType="separate"/>
      </w:r>
      <w:r>
        <w:rPr>
          <w:noProof/>
        </w:rPr>
        <w:t>24</w:t>
      </w:r>
      <w:r>
        <w:rPr>
          <w:noProof/>
        </w:rPr>
        <w:fldChar w:fldCharType="end"/>
      </w:r>
    </w:p>
    <w:p w14:paraId="4E6D93DA" w14:textId="015500F0" w:rsidR="0089630C" w:rsidRDefault="0089630C">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_Toc153815251 \h </w:instrText>
      </w:r>
      <w:r>
        <w:rPr>
          <w:noProof/>
        </w:rPr>
      </w:r>
      <w:r>
        <w:rPr>
          <w:noProof/>
        </w:rPr>
        <w:fldChar w:fldCharType="separate"/>
      </w:r>
      <w:r>
        <w:rPr>
          <w:noProof/>
        </w:rPr>
        <w:t>25</w:t>
      </w:r>
      <w:r>
        <w:rPr>
          <w:noProof/>
        </w:rPr>
        <w:fldChar w:fldCharType="end"/>
      </w:r>
    </w:p>
    <w:p w14:paraId="5CCDFED7" w14:textId="28A94E37"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_Toc153815252 \h </w:instrText>
      </w:r>
      <w:r>
        <w:rPr>
          <w:noProof/>
        </w:rPr>
      </w:r>
      <w:r>
        <w:rPr>
          <w:noProof/>
        </w:rPr>
        <w:fldChar w:fldCharType="separate"/>
      </w:r>
      <w:r>
        <w:rPr>
          <w:noProof/>
        </w:rPr>
        <w:t>25</w:t>
      </w:r>
      <w:r>
        <w:rPr>
          <w:noProof/>
        </w:rPr>
        <w:fldChar w:fldCharType="end"/>
      </w:r>
    </w:p>
    <w:p w14:paraId="65B6667B" w14:textId="1D4A4769" w:rsidR="0089630C" w:rsidRDefault="0089630C">
      <w:pPr>
        <w:pStyle w:val="TOC4"/>
        <w:rPr>
          <w:rFonts w:asciiTheme="minorHAnsi" w:hAnsiTheme="minorHAnsi" w:cstheme="minorBidi"/>
          <w:noProof/>
          <w:kern w:val="2"/>
          <w:sz w:val="22"/>
          <w:szCs w:val="22"/>
          <w:lang w:eastAsia="en-GB"/>
          <w14:ligatures w14:val="standardContextual"/>
        </w:rPr>
      </w:pPr>
      <w:r w:rsidRPr="00414E74">
        <w:rPr>
          <w:noProof/>
          <w:lang w:val="en-US"/>
        </w:rPr>
        <w:t>6.1.</w:t>
      </w:r>
      <w:r w:rsidRPr="00414E74">
        <w:rPr>
          <w:noProof/>
          <w:lang w:val="en-US" w:eastAsia="zh-CN"/>
        </w:rPr>
        <w:t>5</w:t>
      </w:r>
      <w:r w:rsidRPr="00414E74">
        <w:rPr>
          <w:noProof/>
          <w:lang w:val="en-US"/>
        </w:rPr>
        <w:t>.2</w:t>
      </w:r>
      <w:r>
        <w:rPr>
          <w:rFonts w:asciiTheme="minorHAnsi" w:hAnsiTheme="minorHAnsi" w:cstheme="minorBidi"/>
          <w:noProof/>
          <w:kern w:val="2"/>
          <w:sz w:val="22"/>
          <w:szCs w:val="22"/>
          <w:lang w:eastAsia="en-GB"/>
          <w14:ligatures w14:val="standardContextual"/>
        </w:rPr>
        <w:tab/>
      </w:r>
      <w:r w:rsidRPr="00414E74">
        <w:rPr>
          <w:noProof/>
          <w:lang w:val="en-US"/>
        </w:rPr>
        <w:t>Structured data types</w:t>
      </w:r>
      <w:r>
        <w:rPr>
          <w:noProof/>
        </w:rPr>
        <w:tab/>
      </w:r>
      <w:r>
        <w:rPr>
          <w:noProof/>
        </w:rPr>
        <w:fldChar w:fldCharType="begin" w:fldLock="1"/>
      </w:r>
      <w:r>
        <w:rPr>
          <w:noProof/>
        </w:rPr>
        <w:instrText xml:space="preserve"> PAGEREF _Toc153815253 \h </w:instrText>
      </w:r>
      <w:r>
        <w:rPr>
          <w:noProof/>
        </w:rPr>
      </w:r>
      <w:r>
        <w:rPr>
          <w:noProof/>
        </w:rPr>
        <w:fldChar w:fldCharType="separate"/>
      </w:r>
      <w:r>
        <w:rPr>
          <w:noProof/>
        </w:rPr>
        <w:t>26</w:t>
      </w:r>
      <w:r>
        <w:rPr>
          <w:noProof/>
        </w:rPr>
        <w:fldChar w:fldCharType="end"/>
      </w:r>
    </w:p>
    <w:p w14:paraId="21865780" w14:textId="0CF67AC5"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_Toc153815254 \h </w:instrText>
      </w:r>
      <w:r>
        <w:rPr>
          <w:noProof/>
        </w:rPr>
      </w:r>
      <w:r>
        <w:rPr>
          <w:noProof/>
        </w:rPr>
        <w:fldChar w:fldCharType="separate"/>
      </w:r>
      <w:r>
        <w:rPr>
          <w:noProof/>
        </w:rPr>
        <w:t>26</w:t>
      </w:r>
      <w:r>
        <w:rPr>
          <w:noProof/>
        </w:rPr>
        <w:fldChar w:fldCharType="end"/>
      </w:r>
    </w:p>
    <w:p w14:paraId="39D782AC" w14:textId="6C24B235"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_Toc153815255 \h </w:instrText>
      </w:r>
      <w:r>
        <w:rPr>
          <w:noProof/>
        </w:rPr>
      </w:r>
      <w:r>
        <w:rPr>
          <w:noProof/>
        </w:rPr>
        <w:fldChar w:fldCharType="separate"/>
      </w:r>
      <w:r>
        <w:rPr>
          <w:noProof/>
        </w:rPr>
        <w:t>27</w:t>
      </w:r>
      <w:r>
        <w:rPr>
          <w:noProof/>
        </w:rPr>
        <w:fldChar w:fldCharType="end"/>
      </w:r>
    </w:p>
    <w:p w14:paraId="1BBCCAAA" w14:textId="385A16E0"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_Toc153815256 \h </w:instrText>
      </w:r>
      <w:r>
        <w:rPr>
          <w:noProof/>
        </w:rPr>
      </w:r>
      <w:r>
        <w:rPr>
          <w:noProof/>
        </w:rPr>
        <w:fldChar w:fldCharType="separate"/>
      </w:r>
      <w:r>
        <w:rPr>
          <w:noProof/>
        </w:rPr>
        <w:t>29</w:t>
      </w:r>
      <w:r>
        <w:rPr>
          <w:noProof/>
        </w:rPr>
        <w:fldChar w:fldCharType="end"/>
      </w:r>
    </w:p>
    <w:p w14:paraId="34B7AEDB" w14:textId="089E2A97"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_Toc153815257 \h </w:instrText>
      </w:r>
      <w:r>
        <w:rPr>
          <w:noProof/>
        </w:rPr>
      </w:r>
      <w:r>
        <w:rPr>
          <w:noProof/>
        </w:rPr>
        <w:fldChar w:fldCharType="separate"/>
      </w:r>
      <w:r>
        <w:rPr>
          <w:noProof/>
        </w:rPr>
        <w:t>31</w:t>
      </w:r>
      <w:r>
        <w:rPr>
          <w:noProof/>
        </w:rPr>
        <w:fldChar w:fldCharType="end"/>
      </w:r>
    </w:p>
    <w:p w14:paraId="05BBCBE6" w14:textId="7EDF6117"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_Toc153815258 \h </w:instrText>
      </w:r>
      <w:r>
        <w:rPr>
          <w:noProof/>
        </w:rPr>
      </w:r>
      <w:r>
        <w:rPr>
          <w:noProof/>
        </w:rPr>
        <w:fldChar w:fldCharType="separate"/>
      </w:r>
      <w:r>
        <w:rPr>
          <w:noProof/>
        </w:rPr>
        <w:t>32</w:t>
      </w:r>
      <w:r>
        <w:rPr>
          <w:noProof/>
        </w:rPr>
        <w:fldChar w:fldCharType="end"/>
      </w:r>
    </w:p>
    <w:p w14:paraId="1089DCD9" w14:textId="68F9B667"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_Toc153815259 \h </w:instrText>
      </w:r>
      <w:r>
        <w:rPr>
          <w:noProof/>
        </w:rPr>
      </w:r>
      <w:r>
        <w:rPr>
          <w:noProof/>
        </w:rPr>
        <w:fldChar w:fldCharType="separate"/>
      </w:r>
      <w:r>
        <w:rPr>
          <w:noProof/>
        </w:rPr>
        <w:t>33</w:t>
      </w:r>
      <w:r>
        <w:rPr>
          <w:noProof/>
        </w:rPr>
        <w:fldChar w:fldCharType="end"/>
      </w:r>
    </w:p>
    <w:p w14:paraId="13EA1D58" w14:textId="76E21189"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_Toc153815260 \h </w:instrText>
      </w:r>
      <w:r>
        <w:rPr>
          <w:noProof/>
        </w:rPr>
      </w:r>
      <w:r>
        <w:rPr>
          <w:noProof/>
        </w:rPr>
        <w:fldChar w:fldCharType="separate"/>
      </w:r>
      <w:r>
        <w:rPr>
          <w:noProof/>
        </w:rPr>
        <w:t>34</w:t>
      </w:r>
      <w:r>
        <w:rPr>
          <w:noProof/>
        </w:rPr>
        <w:fldChar w:fldCharType="end"/>
      </w:r>
    </w:p>
    <w:p w14:paraId="17746867" w14:textId="3AAAB34B"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_Toc153815261 \h </w:instrText>
      </w:r>
      <w:r>
        <w:rPr>
          <w:noProof/>
        </w:rPr>
      </w:r>
      <w:r>
        <w:rPr>
          <w:noProof/>
        </w:rPr>
        <w:fldChar w:fldCharType="separate"/>
      </w:r>
      <w:r>
        <w:rPr>
          <w:noProof/>
        </w:rPr>
        <w:t>34</w:t>
      </w:r>
      <w:r>
        <w:rPr>
          <w:noProof/>
        </w:rPr>
        <w:fldChar w:fldCharType="end"/>
      </w:r>
    </w:p>
    <w:p w14:paraId="67D5EA11" w14:textId="51A02FFD"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_Toc153815262 \h </w:instrText>
      </w:r>
      <w:r>
        <w:rPr>
          <w:noProof/>
        </w:rPr>
      </w:r>
      <w:r>
        <w:rPr>
          <w:noProof/>
        </w:rPr>
        <w:fldChar w:fldCharType="separate"/>
      </w:r>
      <w:r>
        <w:rPr>
          <w:noProof/>
        </w:rPr>
        <w:t>34</w:t>
      </w:r>
      <w:r>
        <w:rPr>
          <w:noProof/>
        </w:rPr>
        <w:fldChar w:fldCharType="end"/>
      </w:r>
    </w:p>
    <w:p w14:paraId="1481864A" w14:textId="61B971CA" w:rsidR="0089630C" w:rsidRDefault="0089630C">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_Toc153815263 \h </w:instrText>
      </w:r>
      <w:r>
        <w:rPr>
          <w:noProof/>
        </w:rPr>
      </w:r>
      <w:r>
        <w:rPr>
          <w:noProof/>
        </w:rPr>
        <w:fldChar w:fldCharType="separate"/>
      </w:r>
      <w:r>
        <w:rPr>
          <w:noProof/>
        </w:rPr>
        <w:t>35</w:t>
      </w:r>
      <w:r>
        <w:rPr>
          <w:noProof/>
        </w:rPr>
        <w:fldChar w:fldCharType="end"/>
      </w:r>
    </w:p>
    <w:p w14:paraId="48097EE1" w14:textId="5C4A7674"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_Toc153815264 \h </w:instrText>
      </w:r>
      <w:r>
        <w:rPr>
          <w:noProof/>
        </w:rPr>
      </w:r>
      <w:r>
        <w:rPr>
          <w:noProof/>
        </w:rPr>
        <w:fldChar w:fldCharType="separate"/>
      </w:r>
      <w:r>
        <w:rPr>
          <w:noProof/>
        </w:rPr>
        <w:t>35</w:t>
      </w:r>
      <w:r>
        <w:rPr>
          <w:noProof/>
        </w:rPr>
        <w:fldChar w:fldCharType="end"/>
      </w:r>
    </w:p>
    <w:p w14:paraId="2F5547D8" w14:textId="0E4157FB"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_Toc153815265 \h </w:instrText>
      </w:r>
      <w:r>
        <w:rPr>
          <w:noProof/>
        </w:rPr>
      </w:r>
      <w:r>
        <w:rPr>
          <w:noProof/>
        </w:rPr>
        <w:fldChar w:fldCharType="separate"/>
      </w:r>
      <w:r>
        <w:rPr>
          <w:noProof/>
        </w:rPr>
        <w:t>35</w:t>
      </w:r>
      <w:r>
        <w:rPr>
          <w:noProof/>
        </w:rPr>
        <w:fldChar w:fldCharType="end"/>
      </w:r>
    </w:p>
    <w:p w14:paraId="75B1F598" w14:textId="651E2686" w:rsidR="0089630C" w:rsidRDefault="0089630C">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_Toc153815266 \h </w:instrText>
      </w:r>
      <w:r>
        <w:rPr>
          <w:noProof/>
        </w:rPr>
      </w:r>
      <w:r>
        <w:rPr>
          <w:noProof/>
        </w:rPr>
        <w:fldChar w:fldCharType="separate"/>
      </w:r>
      <w:r>
        <w:rPr>
          <w:noProof/>
        </w:rPr>
        <w:t>35</w:t>
      </w:r>
      <w:r>
        <w:rPr>
          <w:noProof/>
        </w:rPr>
        <w:fldChar w:fldCharType="end"/>
      </w:r>
    </w:p>
    <w:p w14:paraId="4727B70A" w14:textId="7D215CFB" w:rsidR="0089630C" w:rsidRDefault="0089630C">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_Toc153815267 \h </w:instrText>
      </w:r>
      <w:r>
        <w:rPr>
          <w:noProof/>
        </w:rPr>
      </w:r>
      <w:r>
        <w:rPr>
          <w:noProof/>
        </w:rPr>
        <w:fldChar w:fldCharType="separate"/>
      </w:r>
      <w:r>
        <w:rPr>
          <w:noProof/>
        </w:rPr>
        <w:t>36</w:t>
      </w:r>
      <w:r>
        <w:rPr>
          <w:noProof/>
        </w:rPr>
        <w:fldChar w:fldCharType="end"/>
      </w:r>
    </w:p>
    <w:p w14:paraId="59A5C6FC" w14:textId="034372CA" w:rsidR="0089630C" w:rsidRDefault="0089630C">
      <w:pPr>
        <w:pStyle w:val="TOC4"/>
        <w:rPr>
          <w:rFonts w:asciiTheme="minorHAnsi" w:hAnsiTheme="minorHAnsi" w:cstheme="minorBidi"/>
          <w:noProof/>
          <w:kern w:val="2"/>
          <w:sz w:val="22"/>
          <w:szCs w:val="22"/>
          <w:lang w:eastAsia="en-GB"/>
          <w14:ligatures w14:val="standardContextual"/>
        </w:rPr>
      </w:pPr>
      <w:r w:rsidRPr="00414E74">
        <w:rPr>
          <w:noProof/>
          <w:lang w:val="en-US"/>
        </w:rPr>
        <w:t>6.1.</w:t>
      </w:r>
      <w:r w:rsidRPr="00414E74">
        <w:rPr>
          <w:noProof/>
          <w:lang w:val="en-US" w:eastAsia="zh-CN"/>
        </w:rPr>
        <w:t>5</w:t>
      </w:r>
      <w:r w:rsidRPr="00414E74">
        <w:rPr>
          <w:noProof/>
          <w:lang w:val="en-US"/>
        </w:rPr>
        <w:t>.3</w:t>
      </w:r>
      <w:r>
        <w:rPr>
          <w:rFonts w:asciiTheme="minorHAnsi" w:hAnsiTheme="minorHAnsi" w:cstheme="minorBidi"/>
          <w:noProof/>
          <w:kern w:val="2"/>
          <w:sz w:val="22"/>
          <w:szCs w:val="22"/>
          <w:lang w:eastAsia="en-GB"/>
          <w14:ligatures w14:val="standardContextual"/>
        </w:rPr>
        <w:tab/>
      </w:r>
      <w:r w:rsidRPr="00414E74">
        <w:rPr>
          <w:noProof/>
          <w:lang w:val="en-US"/>
        </w:rPr>
        <w:t>Simple data types and enumerations</w:t>
      </w:r>
      <w:r>
        <w:rPr>
          <w:noProof/>
        </w:rPr>
        <w:tab/>
      </w:r>
      <w:r>
        <w:rPr>
          <w:noProof/>
        </w:rPr>
        <w:fldChar w:fldCharType="begin" w:fldLock="1"/>
      </w:r>
      <w:r>
        <w:rPr>
          <w:noProof/>
        </w:rPr>
        <w:instrText xml:space="preserve"> PAGEREF _Toc153815268 \h </w:instrText>
      </w:r>
      <w:r>
        <w:rPr>
          <w:noProof/>
        </w:rPr>
      </w:r>
      <w:r>
        <w:rPr>
          <w:noProof/>
        </w:rPr>
        <w:fldChar w:fldCharType="separate"/>
      </w:r>
      <w:r>
        <w:rPr>
          <w:noProof/>
        </w:rPr>
        <w:t>36</w:t>
      </w:r>
      <w:r>
        <w:rPr>
          <w:noProof/>
        </w:rPr>
        <w:fldChar w:fldCharType="end"/>
      </w:r>
    </w:p>
    <w:p w14:paraId="47CF8EE8" w14:textId="7DCF9E6D"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_Toc153815269 \h </w:instrText>
      </w:r>
      <w:r>
        <w:rPr>
          <w:noProof/>
        </w:rPr>
      </w:r>
      <w:r>
        <w:rPr>
          <w:noProof/>
        </w:rPr>
        <w:fldChar w:fldCharType="separate"/>
      </w:r>
      <w:r>
        <w:rPr>
          <w:noProof/>
        </w:rPr>
        <w:t>36</w:t>
      </w:r>
      <w:r>
        <w:rPr>
          <w:noProof/>
        </w:rPr>
        <w:fldChar w:fldCharType="end"/>
      </w:r>
    </w:p>
    <w:p w14:paraId="00AA4090" w14:textId="675871A0"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_Toc153815270 \h </w:instrText>
      </w:r>
      <w:r>
        <w:rPr>
          <w:noProof/>
        </w:rPr>
      </w:r>
      <w:r>
        <w:rPr>
          <w:noProof/>
        </w:rPr>
        <w:fldChar w:fldCharType="separate"/>
      </w:r>
      <w:r>
        <w:rPr>
          <w:noProof/>
        </w:rPr>
        <w:t>36</w:t>
      </w:r>
      <w:r>
        <w:rPr>
          <w:noProof/>
        </w:rPr>
        <w:fldChar w:fldCharType="end"/>
      </w:r>
    </w:p>
    <w:p w14:paraId="1E7B8578" w14:textId="627FE47A"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_Toc153815271 \h </w:instrText>
      </w:r>
      <w:r>
        <w:rPr>
          <w:noProof/>
        </w:rPr>
      </w:r>
      <w:r>
        <w:rPr>
          <w:noProof/>
        </w:rPr>
        <w:fldChar w:fldCharType="separate"/>
      </w:r>
      <w:r>
        <w:rPr>
          <w:noProof/>
        </w:rPr>
        <w:t>36</w:t>
      </w:r>
      <w:r>
        <w:rPr>
          <w:noProof/>
        </w:rPr>
        <w:fldChar w:fldCharType="end"/>
      </w:r>
    </w:p>
    <w:p w14:paraId="03BC0612" w14:textId="6271684E"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_Toc153815272 \h </w:instrText>
      </w:r>
      <w:r>
        <w:rPr>
          <w:noProof/>
        </w:rPr>
      </w:r>
      <w:r>
        <w:rPr>
          <w:noProof/>
        </w:rPr>
        <w:fldChar w:fldCharType="separate"/>
      </w:r>
      <w:r>
        <w:rPr>
          <w:noProof/>
        </w:rPr>
        <w:t>36</w:t>
      </w:r>
      <w:r>
        <w:rPr>
          <w:noProof/>
        </w:rPr>
        <w:fldChar w:fldCharType="end"/>
      </w:r>
    </w:p>
    <w:p w14:paraId="5F41855D" w14:textId="3A5DF758"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_Toc153815273 \h </w:instrText>
      </w:r>
      <w:r>
        <w:rPr>
          <w:noProof/>
        </w:rPr>
      </w:r>
      <w:r>
        <w:rPr>
          <w:noProof/>
        </w:rPr>
        <w:fldChar w:fldCharType="separate"/>
      </w:r>
      <w:r>
        <w:rPr>
          <w:noProof/>
        </w:rPr>
        <w:t>37</w:t>
      </w:r>
      <w:r>
        <w:rPr>
          <w:noProof/>
        </w:rPr>
        <w:fldChar w:fldCharType="end"/>
      </w:r>
    </w:p>
    <w:p w14:paraId="6FA63868" w14:textId="5CBBCDFA" w:rsidR="0089630C" w:rsidRDefault="0089630C">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_Toc153815274 \h </w:instrText>
      </w:r>
      <w:r>
        <w:rPr>
          <w:noProof/>
        </w:rPr>
      </w:r>
      <w:r>
        <w:rPr>
          <w:noProof/>
        </w:rPr>
        <w:fldChar w:fldCharType="separate"/>
      </w:r>
      <w:r>
        <w:rPr>
          <w:noProof/>
        </w:rPr>
        <w:t>37</w:t>
      </w:r>
      <w:r>
        <w:rPr>
          <w:noProof/>
        </w:rPr>
        <w:fldChar w:fldCharType="end"/>
      </w:r>
    </w:p>
    <w:p w14:paraId="56CEDA6D" w14:textId="3FDAD86A" w:rsidR="0089630C" w:rsidRDefault="0089630C">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_Toc153815275 \h </w:instrText>
      </w:r>
      <w:r>
        <w:rPr>
          <w:noProof/>
        </w:rPr>
      </w:r>
      <w:r>
        <w:rPr>
          <w:noProof/>
        </w:rPr>
        <w:fldChar w:fldCharType="separate"/>
      </w:r>
      <w:r>
        <w:rPr>
          <w:noProof/>
        </w:rPr>
        <w:t>37</w:t>
      </w:r>
      <w:r>
        <w:rPr>
          <w:noProof/>
        </w:rPr>
        <w:fldChar w:fldCharType="end"/>
      </w:r>
    </w:p>
    <w:p w14:paraId="589E701F" w14:textId="38B06AEB" w:rsidR="0089630C" w:rsidRDefault="0089630C">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_Toc153815276 \h </w:instrText>
      </w:r>
      <w:r>
        <w:rPr>
          <w:noProof/>
        </w:rPr>
      </w:r>
      <w:r>
        <w:rPr>
          <w:noProof/>
        </w:rPr>
        <w:fldChar w:fldCharType="separate"/>
      </w:r>
      <w:r>
        <w:rPr>
          <w:noProof/>
        </w:rPr>
        <w:t>37</w:t>
      </w:r>
      <w:r>
        <w:rPr>
          <w:noProof/>
        </w:rPr>
        <w:fldChar w:fldCharType="end"/>
      </w:r>
    </w:p>
    <w:p w14:paraId="51403E03" w14:textId="0BEDBF17" w:rsidR="0089630C" w:rsidRDefault="0089630C">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_Toc153815277 \h </w:instrText>
      </w:r>
      <w:r>
        <w:rPr>
          <w:noProof/>
        </w:rPr>
      </w:r>
      <w:r>
        <w:rPr>
          <w:noProof/>
        </w:rPr>
        <w:fldChar w:fldCharType="separate"/>
      </w:r>
      <w:r>
        <w:rPr>
          <w:noProof/>
        </w:rPr>
        <w:t>38</w:t>
      </w:r>
      <w:r>
        <w:rPr>
          <w:noProof/>
        </w:rPr>
        <w:fldChar w:fldCharType="end"/>
      </w:r>
    </w:p>
    <w:p w14:paraId="2897D062" w14:textId="5F624407"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_Toc153815278 \h </w:instrText>
      </w:r>
      <w:r>
        <w:rPr>
          <w:noProof/>
        </w:rPr>
      </w:r>
      <w:r>
        <w:rPr>
          <w:noProof/>
        </w:rPr>
        <w:fldChar w:fldCharType="separate"/>
      </w:r>
      <w:r>
        <w:rPr>
          <w:noProof/>
        </w:rPr>
        <w:t>38</w:t>
      </w:r>
      <w:r>
        <w:rPr>
          <w:noProof/>
        </w:rPr>
        <w:fldChar w:fldCharType="end"/>
      </w:r>
    </w:p>
    <w:p w14:paraId="63220A87" w14:textId="5D86934F"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_Toc153815279 \h </w:instrText>
      </w:r>
      <w:r>
        <w:rPr>
          <w:noProof/>
        </w:rPr>
      </w:r>
      <w:r>
        <w:rPr>
          <w:noProof/>
        </w:rPr>
        <w:fldChar w:fldCharType="separate"/>
      </w:r>
      <w:r>
        <w:rPr>
          <w:noProof/>
        </w:rPr>
        <w:t>38</w:t>
      </w:r>
      <w:r>
        <w:rPr>
          <w:noProof/>
        </w:rPr>
        <w:fldChar w:fldCharType="end"/>
      </w:r>
    </w:p>
    <w:p w14:paraId="2BFACF76" w14:textId="4730509B" w:rsidR="0089630C" w:rsidRDefault="0089630C">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_Toc153815280 \h </w:instrText>
      </w:r>
      <w:r>
        <w:rPr>
          <w:noProof/>
        </w:rPr>
      </w:r>
      <w:r>
        <w:rPr>
          <w:noProof/>
        </w:rPr>
        <w:fldChar w:fldCharType="separate"/>
      </w:r>
      <w:r>
        <w:rPr>
          <w:noProof/>
        </w:rPr>
        <w:t>38</w:t>
      </w:r>
      <w:r>
        <w:rPr>
          <w:noProof/>
        </w:rPr>
        <w:fldChar w:fldCharType="end"/>
      </w:r>
    </w:p>
    <w:p w14:paraId="4FF5A35B" w14:textId="58641787" w:rsidR="0089630C" w:rsidRDefault="0089630C">
      <w:pPr>
        <w:pStyle w:val="TOC3"/>
        <w:rPr>
          <w:rFonts w:asciiTheme="minorHAnsi" w:hAnsiTheme="minorHAnsi" w:cstheme="minorBidi"/>
          <w:noProof/>
          <w:kern w:val="2"/>
          <w:sz w:val="22"/>
          <w:szCs w:val="22"/>
          <w:lang w:eastAsia="en-GB"/>
          <w14:ligatures w14:val="standardContextual"/>
        </w:rPr>
      </w:pPr>
      <w:r w:rsidRPr="00414E74">
        <w:rPr>
          <w:noProof/>
          <w:lang w:val="en-US"/>
        </w:rPr>
        <w:t>6.1.</w:t>
      </w:r>
      <w:r w:rsidRPr="00414E74">
        <w:rPr>
          <w:noProof/>
          <w:lang w:val="en-US" w:eastAsia="zh-CN"/>
        </w:rPr>
        <w:t>7</w:t>
      </w:r>
      <w:r>
        <w:rPr>
          <w:rFonts w:asciiTheme="minorHAnsi" w:hAnsiTheme="minorHAnsi" w:cstheme="minorBidi"/>
          <w:noProof/>
          <w:kern w:val="2"/>
          <w:sz w:val="22"/>
          <w:szCs w:val="22"/>
          <w:lang w:eastAsia="en-GB"/>
          <w14:ligatures w14:val="standardContextual"/>
        </w:rPr>
        <w:tab/>
      </w:r>
      <w:r w:rsidRPr="00414E74">
        <w:rPr>
          <w:noProof/>
          <w:lang w:val="en-US"/>
        </w:rPr>
        <w:t>Feature negotiation</w:t>
      </w:r>
      <w:r>
        <w:rPr>
          <w:noProof/>
        </w:rPr>
        <w:tab/>
      </w:r>
      <w:r>
        <w:rPr>
          <w:noProof/>
        </w:rPr>
        <w:fldChar w:fldCharType="begin" w:fldLock="1"/>
      </w:r>
      <w:r>
        <w:rPr>
          <w:noProof/>
        </w:rPr>
        <w:instrText xml:space="preserve"> PAGEREF _Toc153815281 \h </w:instrText>
      </w:r>
      <w:r>
        <w:rPr>
          <w:noProof/>
        </w:rPr>
      </w:r>
      <w:r>
        <w:rPr>
          <w:noProof/>
        </w:rPr>
        <w:fldChar w:fldCharType="separate"/>
      </w:r>
      <w:r>
        <w:rPr>
          <w:noProof/>
        </w:rPr>
        <w:t>38</w:t>
      </w:r>
      <w:r>
        <w:rPr>
          <w:noProof/>
        </w:rPr>
        <w:fldChar w:fldCharType="end"/>
      </w:r>
    </w:p>
    <w:p w14:paraId="1D88AA76" w14:textId="666D006C" w:rsidR="0089630C" w:rsidRDefault="0089630C">
      <w:pPr>
        <w:pStyle w:val="TOC3"/>
        <w:rPr>
          <w:rFonts w:asciiTheme="minorHAnsi" w:hAnsiTheme="minorHAnsi" w:cstheme="minorBidi"/>
          <w:noProof/>
          <w:kern w:val="2"/>
          <w:sz w:val="22"/>
          <w:szCs w:val="22"/>
          <w:lang w:eastAsia="en-GB"/>
          <w14:ligatures w14:val="standardContextual"/>
        </w:rPr>
      </w:pPr>
      <w:r w:rsidRPr="00414E74">
        <w:rPr>
          <w:noProof/>
          <w:lang w:val="en-US"/>
        </w:rPr>
        <w:t>6.1.</w:t>
      </w:r>
      <w:r w:rsidRPr="00414E74">
        <w:rPr>
          <w:noProof/>
          <w:lang w:val="en-US" w:eastAsia="zh-CN"/>
        </w:rPr>
        <w:t>8</w:t>
      </w:r>
      <w:r>
        <w:rPr>
          <w:rFonts w:asciiTheme="minorHAnsi" w:hAnsiTheme="minorHAnsi" w:cstheme="minorBidi"/>
          <w:noProof/>
          <w:kern w:val="2"/>
          <w:sz w:val="22"/>
          <w:szCs w:val="22"/>
          <w:lang w:eastAsia="en-GB"/>
          <w14:ligatures w14:val="standardContextual"/>
        </w:rPr>
        <w:tab/>
      </w:r>
      <w:r w:rsidRPr="00414E74">
        <w:rPr>
          <w:noProof/>
          <w:lang w:val="en-US"/>
        </w:rPr>
        <w:t>Security</w:t>
      </w:r>
      <w:r>
        <w:rPr>
          <w:noProof/>
        </w:rPr>
        <w:tab/>
      </w:r>
      <w:r>
        <w:rPr>
          <w:noProof/>
        </w:rPr>
        <w:fldChar w:fldCharType="begin" w:fldLock="1"/>
      </w:r>
      <w:r>
        <w:rPr>
          <w:noProof/>
        </w:rPr>
        <w:instrText xml:space="preserve"> PAGEREF _Toc153815282 \h </w:instrText>
      </w:r>
      <w:r>
        <w:rPr>
          <w:noProof/>
        </w:rPr>
      </w:r>
      <w:r>
        <w:rPr>
          <w:noProof/>
        </w:rPr>
        <w:fldChar w:fldCharType="separate"/>
      </w:r>
      <w:r>
        <w:rPr>
          <w:noProof/>
        </w:rPr>
        <w:t>38</w:t>
      </w:r>
      <w:r>
        <w:rPr>
          <w:noProof/>
        </w:rPr>
        <w:fldChar w:fldCharType="end"/>
      </w:r>
    </w:p>
    <w:p w14:paraId="1F002086" w14:textId="53A8CC4A" w:rsidR="0089630C" w:rsidRDefault="0089630C">
      <w:pPr>
        <w:pStyle w:val="TOC3"/>
        <w:rPr>
          <w:rFonts w:asciiTheme="minorHAnsi" w:hAnsiTheme="minorHAnsi" w:cstheme="minorBidi"/>
          <w:noProof/>
          <w:kern w:val="2"/>
          <w:sz w:val="22"/>
          <w:szCs w:val="22"/>
          <w:lang w:eastAsia="en-GB"/>
          <w14:ligatures w14:val="standardContextual"/>
        </w:rPr>
      </w:pPr>
      <w:r w:rsidRPr="00414E74">
        <w:rPr>
          <w:noProof/>
          <w:lang w:val="en-US"/>
        </w:rPr>
        <w:t>6.1.</w:t>
      </w:r>
      <w:r w:rsidRPr="00414E74">
        <w:rPr>
          <w:noProof/>
          <w:lang w:val="en-US" w:eastAsia="zh-CN"/>
        </w:rPr>
        <w:t>9</w:t>
      </w:r>
      <w:r>
        <w:rPr>
          <w:rFonts w:asciiTheme="minorHAnsi" w:hAnsiTheme="minorHAnsi" w:cstheme="minorBidi"/>
          <w:noProof/>
          <w:kern w:val="2"/>
          <w:sz w:val="22"/>
          <w:szCs w:val="22"/>
          <w:lang w:eastAsia="en-GB"/>
          <w14:ligatures w14:val="standardContextual"/>
        </w:rPr>
        <w:tab/>
      </w:r>
      <w:r w:rsidRPr="00414E74">
        <w:rPr>
          <w:noProof/>
          <w:lang w:val="en-US"/>
        </w:rPr>
        <w:t>HTTP redirection</w:t>
      </w:r>
      <w:r>
        <w:rPr>
          <w:noProof/>
        </w:rPr>
        <w:tab/>
      </w:r>
      <w:r>
        <w:rPr>
          <w:noProof/>
        </w:rPr>
        <w:fldChar w:fldCharType="begin" w:fldLock="1"/>
      </w:r>
      <w:r>
        <w:rPr>
          <w:noProof/>
        </w:rPr>
        <w:instrText xml:space="preserve"> PAGEREF _Toc153815283 \h </w:instrText>
      </w:r>
      <w:r>
        <w:rPr>
          <w:noProof/>
        </w:rPr>
      </w:r>
      <w:r>
        <w:rPr>
          <w:noProof/>
        </w:rPr>
        <w:fldChar w:fldCharType="separate"/>
      </w:r>
      <w:r>
        <w:rPr>
          <w:noProof/>
        </w:rPr>
        <w:t>39</w:t>
      </w:r>
      <w:r>
        <w:rPr>
          <w:noProof/>
        </w:rPr>
        <w:fldChar w:fldCharType="end"/>
      </w:r>
    </w:p>
    <w:p w14:paraId="62EC7C3C" w14:textId="14017CD2" w:rsidR="0089630C" w:rsidRDefault="0089630C" w:rsidP="0089630C">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_Toc153815284 \h </w:instrText>
      </w:r>
      <w:r>
        <w:rPr>
          <w:noProof/>
        </w:rPr>
      </w:r>
      <w:r>
        <w:rPr>
          <w:noProof/>
        </w:rPr>
        <w:fldChar w:fldCharType="separate"/>
      </w:r>
      <w:r>
        <w:rPr>
          <w:noProof/>
        </w:rPr>
        <w:t>40</w:t>
      </w:r>
      <w:r>
        <w:rPr>
          <w:noProof/>
        </w:rPr>
        <w:fldChar w:fldCharType="end"/>
      </w:r>
    </w:p>
    <w:p w14:paraId="2566F58C" w14:textId="00600939" w:rsidR="0089630C" w:rsidRDefault="0089630C">
      <w:pPr>
        <w:pStyle w:val="TOC2"/>
        <w:rPr>
          <w:rFonts w:asciiTheme="minorHAnsi" w:hAnsiTheme="minorHAnsi" w:cstheme="minorBidi"/>
          <w:noProof/>
          <w:kern w:val="2"/>
          <w:sz w:val="22"/>
          <w:szCs w:val="22"/>
          <w:lang w:eastAsia="en-GB"/>
          <w14:ligatures w14:val="standardContextual"/>
        </w:rPr>
      </w:pPr>
      <w:r>
        <w:rPr>
          <w:noProof/>
        </w:rPr>
        <w:t>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_Toc153815285 \h </w:instrText>
      </w:r>
      <w:r>
        <w:rPr>
          <w:noProof/>
        </w:rPr>
      </w:r>
      <w:r>
        <w:rPr>
          <w:noProof/>
        </w:rPr>
        <w:fldChar w:fldCharType="separate"/>
      </w:r>
      <w:r>
        <w:rPr>
          <w:noProof/>
        </w:rPr>
        <w:t>40</w:t>
      </w:r>
      <w:r>
        <w:rPr>
          <w:noProof/>
        </w:rPr>
        <w:fldChar w:fldCharType="end"/>
      </w:r>
    </w:p>
    <w:p w14:paraId="79E6B6F9" w14:textId="771B2A36" w:rsidR="0089630C" w:rsidRDefault="0089630C">
      <w:pPr>
        <w:pStyle w:val="TOC2"/>
        <w:rPr>
          <w:rFonts w:asciiTheme="minorHAnsi" w:hAnsiTheme="minorHAnsi" w:cstheme="minorBidi"/>
          <w:noProof/>
          <w:kern w:val="2"/>
          <w:sz w:val="22"/>
          <w:szCs w:val="22"/>
          <w:lang w:eastAsia="en-GB"/>
          <w14:ligatures w14:val="standardContextual"/>
        </w:rPr>
      </w:pPr>
      <w:r>
        <w:rPr>
          <w:noProof/>
        </w:rPr>
        <w:t>A.2</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_Toc153815286 \h </w:instrText>
      </w:r>
      <w:r>
        <w:rPr>
          <w:noProof/>
        </w:rPr>
      </w:r>
      <w:r>
        <w:rPr>
          <w:noProof/>
        </w:rPr>
        <w:fldChar w:fldCharType="separate"/>
      </w:r>
      <w:r>
        <w:rPr>
          <w:noProof/>
        </w:rPr>
        <w:t>40</w:t>
      </w:r>
      <w:r>
        <w:rPr>
          <w:noProof/>
        </w:rPr>
        <w:fldChar w:fldCharType="end"/>
      </w:r>
    </w:p>
    <w:p w14:paraId="23067ABA" w14:textId="5D3C6A1F" w:rsidR="0089630C" w:rsidRDefault="0089630C" w:rsidP="0089630C">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_Toc153815287 \h </w:instrText>
      </w:r>
      <w:r>
        <w:rPr>
          <w:noProof/>
        </w:rPr>
      </w:r>
      <w:r>
        <w:rPr>
          <w:noProof/>
        </w:rPr>
        <w:fldChar w:fldCharType="separate"/>
      </w:r>
      <w:r>
        <w:rPr>
          <w:noProof/>
        </w:rPr>
        <w:t>50</w:t>
      </w:r>
      <w:r>
        <w:rPr>
          <w:noProof/>
        </w:rPr>
        <w:fldChar w:fldCharType="end"/>
      </w:r>
    </w:p>
    <w:p w14:paraId="46D442B8" w14:textId="4A9EE63F" w:rsidR="008D72A7" w:rsidRDefault="006B79A1" w:rsidP="008D72A7">
      <w:r>
        <w:rPr>
          <w:noProof/>
          <w:sz w:val="22"/>
        </w:rPr>
        <w:fldChar w:fldCharType="end"/>
      </w:r>
    </w:p>
    <w:p w14:paraId="58105AC5" w14:textId="77777777" w:rsidR="008D72A7" w:rsidRDefault="008D72A7" w:rsidP="008D72A7">
      <w:r>
        <w:br w:type="page"/>
      </w:r>
    </w:p>
    <w:p w14:paraId="06770DD0" w14:textId="77777777" w:rsidR="008D72A7" w:rsidRPr="008D72A7" w:rsidRDefault="008D72A7" w:rsidP="00C87125">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53815185"/>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20599AAA"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288F24C8"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2C8E7" w14:textId="77777777" w:rsidR="008D72A7" w:rsidRDefault="008D72A7" w:rsidP="008D72A7">
      <w:pPr>
        <w:pStyle w:val="B1"/>
      </w:pPr>
      <w:r>
        <w:t>Version x.y.z</w:t>
      </w:r>
    </w:p>
    <w:p w14:paraId="3261FAE5" w14:textId="77777777" w:rsidR="008D72A7" w:rsidRDefault="008D72A7" w:rsidP="008D72A7">
      <w:pPr>
        <w:pStyle w:val="B1"/>
      </w:pPr>
      <w:r>
        <w:t>where:</w:t>
      </w:r>
    </w:p>
    <w:p w14:paraId="73E2E6C6" w14:textId="77777777" w:rsidR="008D72A7" w:rsidRDefault="008D72A7" w:rsidP="008D72A7">
      <w:pPr>
        <w:pStyle w:val="B2"/>
      </w:pPr>
      <w:r>
        <w:t>x</w:t>
      </w:r>
      <w:r>
        <w:tab/>
        <w:t>the first digit:</w:t>
      </w:r>
    </w:p>
    <w:p w14:paraId="62BC33FC" w14:textId="77777777" w:rsidR="008D72A7" w:rsidRDefault="008D72A7" w:rsidP="008D72A7">
      <w:pPr>
        <w:pStyle w:val="B3"/>
      </w:pPr>
      <w:r>
        <w:t>1</w:t>
      </w:r>
      <w:r>
        <w:tab/>
        <w:t>presented to TSG for information;</w:t>
      </w:r>
    </w:p>
    <w:p w14:paraId="692346B3" w14:textId="77777777" w:rsidR="008D72A7" w:rsidRDefault="008D72A7" w:rsidP="008D72A7">
      <w:pPr>
        <w:pStyle w:val="B3"/>
      </w:pPr>
      <w:r>
        <w:t>2</w:t>
      </w:r>
      <w:r>
        <w:tab/>
        <w:t>presented to TSG for approval;</w:t>
      </w:r>
    </w:p>
    <w:p w14:paraId="095C4069" w14:textId="77777777" w:rsidR="008D72A7" w:rsidRDefault="008D72A7" w:rsidP="008D72A7">
      <w:pPr>
        <w:pStyle w:val="B3"/>
      </w:pPr>
      <w:r>
        <w:t>3</w:t>
      </w:r>
      <w:r>
        <w:tab/>
        <w:t>or greater indicates TSG approved document under change control.</w:t>
      </w:r>
    </w:p>
    <w:p w14:paraId="331FA787" w14:textId="77777777" w:rsidR="008D72A7" w:rsidRDefault="008D72A7" w:rsidP="008D72A7">
      <w:pPr>
        <w:pStyle w:val="B2"/>
      </w:pPr>
      <w:r>
        <w:t>y</w:t>
      </w:r>
      <w:r>
        <w:tab/>
        <w:t>the second digit is incremented for all changes of substance, i.e. technical enhancements, corrections, updates, etc.</w:t>
      </w:r>
    </w:p>
    <w:p w14:paraId="606AC666" w14:textId="77777777" w:rsidR="008D72A7" w:rsidRDefault="008D72A7" w:rsidP="008D72A7">
      <w:pPr>
        <w:pStyle w:val="B2"/>
      </w:pPr>
      <w:r>
        <w:t>z</w:t>
      </w:r>
      <w:r>
        <w:tab/>
        <w:t>the third digit is incremented when editorial only changes have been incorporated in the document.</w:t>
      </w:r>
    </w:p>
    <w:p w14:paraId="7B4A2785" w14:textId="77777777" w:rsidR="008D72A7" w:rsidRDefault="008D72A7" w:rsidP="008D72A7">
      <w:r>
        <w:t>In the present document, modal verbs have the following meanings:</w:t>
      </w:r>
    </w:p>
    <w:p w14:paraId="66DB0BCE" w14:textId="77777777" w:rsidR="008D72A7" w:rsidRDefault="008D72A7" w:rsidP="008D72A7">
      <w:pPr>
        <w:pStyle w:val="EX"/>
      </w:pPr>
      <w:r>
        <w:rPr>
          <w:b/>
        </w:rPr>
        <w:t>shall</w:t>
      </w:r>
      <w:r>
        <w:tab/>
        <w:t>indicates a mandatory requirement to do something</w:t>
      </w:r>
    </w:p>
    <w:p w14:paraId="7C60CCA7" w14:textId="77777777" w:rsidR="008D72A7" w:rsidRDefault="008D72A7" w:rsidP="008D72A7">
      <w:pPr>
        <w:pStyle w:val="EX"/>
      </w:pPr>
      <w:r>
        <w:rPr>
          <w:b/>
        </w:rPr>
        <w:t>shall not</w:t>
      </w:r>
      <w:r>
        <w:tab/>
        <w:t>indicates an interdiction (prohibition) to do something</w:t>
      </w:r>
    </w:p>
    <w:p w14:paraId="2898154F" w14:textId="77777777" w:rsidR="008D72A7" w:rsidRDefault="008D72A7" w:rsidP="008D72A7">
      <w:r>
        <w:t>The constructions "shall" and "shall not" are confined to the context of normative provisions, and do not appear in Technical Reports.</w:t>
      </w:r>
    </w:p>
    <w:p w14:paraId="6D764E3D"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A4727E" w14:textId="77777777" w:rsidR="008D72A7" w:rsidRDefault="008D72A7" w:rsidP="008D72A7">
      <w:pPr>
        <w:pStyle w:val="EX"/>
      </w:pPr>
      <w:r>
        <w:rPr>
          <w:b/>
        </w:rPr>
        <w:t>should</w:t>
      </w:r>
      <w:r>
        <w:tab/>
        <w:t>indicates a recommendation to do something</w:t>
      </w:r>
    </w:p>
    <w:p w14:paraId="35C94130" w14:textId="77777777" w:rsidR="008D72A7" w:rsidRDefault="008D72A7" w:rsidP="008D72A7">
      <w:pPr>
        <w:pStyle w:val="EX"/>
      </w:pPr>
      <w:r>
        <w:rPr>
          <w:b/>
        </w:rPr>
        <w:t>should not</w:t>
      </w:r>
      <w:r>
        <w:tab/>
        <w:t>indicates a recommendation not to do something</w:t>
      </w:r>
    </w:p>
    <w:p w14:paraId="04D69A32" w14:textId="77777777" w:rsidR="008D72A7" w:rsidRDefault="008D72A7" w:rsidP="008D72A7">
      <w:pPr>
        <w:pStyle w:val="EX"/>
      </w:pPr>
      <w:r>
        <w:rPr>
          <w:b/>
        </w:rPr>
        <w:t>may</w:t>
      </w:r>
      <w:r>
        <w:tab/>
        <w:t>indicates permission to do something</w:t>
      </w:r>
    </w:p>
    <w:p w14:paraId="37E615C7" w14:textId="77777777" w:rsidR="008D72A7" w:rsidRDefault="008D72A7" w:rsidP="008D72A7">
      <w:pPr>
        <w:pStyle w:val="EX"/>
      </w:pPr>
      <w:r>
        <w:rPr>
          <w:b/>
        </w:rPr>
        <w:t>need not</w:t>
      </w:r>
      <w:r>
        <w:tab/>
        <w:t>indicates permission not to do something</w:t>
      </w:r>
    </w:p>
    <w:p w14:paraId="10DE542E" w14:textId="77777777" w:rsidR="008D72A7" w:rsidRDefault="008D72A7" w:rsidP="008D72A7">
      <w:r>
        <w:t>The construction "may not" is ambiguous and is not used in normative elements. The unambiguous constructions "might not" or "shall not" are used instead, depending upon the meaning intended.</w:t>
      </w:r>
    </w:p>
    <w:p w14:paraId="3C5016DE" w14:textId="77777777" w:rsidR="008D72A7" w:rsidRDefault="008D72A7" w:rsidP="008D72A7">
      <w:pPr>
        <w:pStyle w:val="EX"/>
      </w:pPr>
      <w:r>
        <w:rPr>
          <w:b/>
        </w:rPr>
        <w:t>can</w:t>
      </w:r>
      <w:r>
        <w:tab/>
        <w:t>indicates that something is possible</w:t>
      </w:r>
    </w:p>
    <w:p w14:paraId="678A184A" w14:textId="77777777" w:rsidR="008D72A7" w:rsidRDefault="008D72A7" w:rsidP="008D72A7">
      <w:pPr>
        <w:pStyle w:val="EX"/>
      </w:pPr>
      <w:r>
        <w:rPr>
          <w:b/>
        </w:rPr>
        <w:t>cannot</w:t>
      </w:r>
      <w:r>
        <w:tab/>
        <w:t>indicates that something is impossible</w:t>
      </w:r>
    </w:p>
    <w:p w14:paraId="37D2C053" w14:textId="77777777" w:rsidR="008D72A7" w:rsidRDefault="008D72A7" w:rsidP="008D72A7">
      <w:r>
        <w:t>The constructions "can" and "cannot" are not substitutes for "may" and "need not".</w:t>
      </w:r>
    </w:p>
    <w:p w14:paraId="2B290A25"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6076E6AF"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4C7CBF16"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68BB7DF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7BDC57CD" w14:textId="77777777" w:rsidR="008D72A7" w:rsidRDefault="008D72A7" w:rsidP="008D72A7">
      <w:r>
        <w:t>In addition:</w:t>
      </w:r>
    </w:p>
    <w:p w14:paraId="4F2142F7" w14:textId="77777777" w:rsidR="008D72A7" w:rsidRDefault="008D72A7" w:rsidP="008D72A7">
      <w:pPr>
        <w:pStyle w:val="EX"/>
      </w:pPr>
      <w:r>
        <w:rPr>
          <w:b/>
        </w:rPr>
        <w:t>is</w:t>
      </w:r>
      <w:r>
        <w:tab/>
        <w:t>(or any other verb in the indicative mood) indicates a statement of fact</w:t>
      </w:r>
    </w:p>
    <w:p w14:paraId="4A12E25C" w14:textId="77777777" w:rsidR="008D72A7" w:rsidRDefault="008D72A7" w:rsidP="008D72A7">
      <w:pPr>
        <w:pStyle w:val="EX"/>
      </w:pPr>
      <w:r>
        <w:rPr>
          <w:b/>
        </w:rPr>
        <w:t>is not</w:t>
      </w:r>
      <w:r>
        <w:tab/>
        <w:t>(or any other negative verb in the indicative mood) indicates a statement of fact</w:t>
      </w:r>
    </w:p>
    <w:p w14:paraId="5182BB16" w14:textId="77777777" w:rsidR="008D72A7" w:rsidRDefault="008D72A7" w:rsidP="008D72A7">
      <w:r>
        <w:t>The constructions "is" and "is not" do not indicate requirements.</w:t>
      </w:r>
    </w:p>
    <w:p w14:paraId="1F5028C4" w14:textId="77777777" w:rsidR="008D72A7" w:rsidRPr="008D72A7" w:rsidRDefault="008D72A7" w:rsidP="00C87125">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153815186"/>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61389EA6"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542B3007" w14:textId="77777777" w:rsidR="008D72A7" w:rsidRDefault="008D72A7" w:rsidP="008D72A7">
      <w:r>
        <w:t>The 5G System stage 2 architecture and procedures are specified in 3GPP TS 23.501 [2] and 3GPP TS 23.502 [3].</w:t>
      </w:r>
    </w:p>
    <w:p w14:paraId="17DE61B3"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4956CBBF" w14:textId="77777777" w:rsidR="008D72A7" w:rsidRPr="008D72A7" w:rsidRDefault="008D72A7" w:rsidP="00C87125">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153815187"/>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21D32F50" w14:textId="77777777" w:rsidR="008D72A7" w:rsidRPr="008D72A7" w:rsidRDefault="008D72A7" w:rsidP="008D72A7">
      <w:r>
        <w:t>The following documents contain provisions which, through reference in this text, constitute provisions of the present document.</w:t>
      </w:r>
    </w:p>
    <w:p w14:paraId="3DCACA22" w14:textId="77777777" w:rsidR="008D72A7" w:rsidRDefault="008D72A7" w:rsidP="008D72A7">
      <w:pPr>
        <w:pStyle w:val="B1"/>
      </w:pPr>
      <w:r>
        <w:t>-</w:t>
      </w:r>
      <w:r>
        <w:tab/>
        <w:t>References are either specific (identified by date of publication, edition number, version number, etc.) or non</w:t>
      </w:r>
      <w:r>
        <w:noBreakHyphen/>
        <w:t>specific.</w:t>
      </w:r>
    </w:p>
    <w:p w14:paraId="27B94B6D" w14:textId="77777777" w:rsidR="008D72A7" w:rsidRDefault="008D72A7" w:rsidP="008D72A7">
      <w:pPr>
        <w:pStyle w:val="B1"/>
      </w:pPr>
      <w:r>
        <w:t>-</w:t>
      </w:r>
      <w:r>
        <w:tab/>
        <w:t>For a specific reference, subsequent revisions do not apply.</w:t>
      </w:r>
    </w:p>
    <w:p w14:paraId="0A8F5C9B"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E06F24" w14:textId="77777777" w:rsidR="008D72A7" w:rsidRDefault="008D72A7" w:rsidP="008D72A7">
      <w:pPr>
        <w:pStyle w:val="EX"/>
        <w:rPr>
          <w:lang w:eastAsia="zh-CN"/>
        </w:rPr>
      </w:pPr>
      <w:r>
        <w:t>[1]</w:t>
      </w:r>
      <w:r>
        <w:tab/>
        <w:t>3GPP TR 21.905: "Vocabulary for 3GPP Specifications".</w:t>
      </w:r>
    </w:p>
    <w:p w14:paraId="151480D6"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4E9F5387"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51544E50"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2A4D3EF6"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70752C6B"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5A3608E5" w14:textId="77777777" w:rsidR="008D72A7" w:rsidRDefault="008D72A7" w:rsidP="008D72A7">
      <w:pPr>
        <w:pStyle w:val="EX"/>
        <w:rPr>
          <w:noProof/>
          <w:lang w:eastAsia="zh-CN"/>
        </w:rPr>
      </w:pPr>
      <w:bookmarkStart w:id="45" w:name="_PERM_MCCTEMPBM_CRPT05110000___5"/>
      <w:r>
        <w:rPr>
          <w:noProof/>
          <w:snapToGrid w:val="0"/>
        </w:rPr>
        <w:t>[</w:t>
      </w:r>
      <w:r>
        <w:rPr>
          <w:noProof/>
          <w:snapToGrid w:val="0"/>
          <w:lang w:eastAsia="zh-CN"/>
        </w:rPr>
        <w:t>7</w:t>
      </w:r>
      <w:r>
        <w:rPr>
          <w:noProof/>
          <w:snapToGrid w:val="0"/>
        </w:rPr>
        <w:t>]</w:t>
      </w:r>
      <w:r>
        <w:rPr>
          <w:noProof/>
          <w:snapToGrid w:val="0"/>
        </w:rPr>
        <w:tab/>
      </w:r>
      <w:r w:rsidR="00B4680F" w:rsidRPr="00B4680F">
        <w:rPr>
          <w:rFonts w:eastAsia="DengXian"/>
          <w:noProof/>
        </w:rPr>
        <w:t xml:space="preserve">OpenAPI Initiative, "OpenAPI 3.0.0 Specification", </w:t>
      </w:r>
      <w:hyperlink r:id="rId11" w:history="1">
        <w:r w:rsidR="00B4680F" w:rsidRPr="00B4680F">
          <w:rPr>
            <w:rFonts w:eastAsia="DengXian"/>
            <w:noProof/>
            <w:color w:val="0563C1"/>
            <w:u w:val="single"/>
          </w:rPr>
          <w:t>https://github.com/OAI/OpenAPI-Specification/blob/master/versions/3.0.0.md</w:t>
        </w:r>
      </w:hyperlink>
      <w:r w:rsidR="00B4680F" w:rsidRPr="00B4680F">
        <w:rPr>
          <w:rFonts w:eastAsia="DengXian"/>
          <w:noProof/>
        </w:rPr>
        <w:t>.</w:t>
      </w:r>
    </w:p>
    <w:bookmarkEnd w:id="45"/>
    <w:p w14:paraId="66001520"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2C3767F5"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649BFB17"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EFCA06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4CA39E8F"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3C06C4CB"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6AB86859"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881EE9"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4169ECB"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52D6BCE5"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13196D4B"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51829064"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8EA245F"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3157CCC7" w14:textId="0EEE3524" w:rsidR="005F4906" w:rsidRPr="005F4906" w:rsidRDefault="005F4906" w:rsidP="005F4906">
      <w:pPr>
        <w:pStyle w:val="EX"/>
        <w:rPr>
          <w:lang w:eastAsia="zh-CN"/>
        </w:rPr>
      </w:pPr>
      <w:r>
        <w:t>[</w:t>
      </w:r>
      <w:r>
        <w:rPr>
          <w:rFonts w:hint="eastAsia"/>
          <w:lang w:eastAsia="zh-CN"/>
        </w:rPr>
        <w:t>21</w:t>
      </w:r>
      <w:r>
        <w:t>]</w:t>
      </w:r>
      <w:r>
        <w:tab/>
        <w:t xml:space="preserve">3GPP TS 29.002: </w:t>
      </w:r>
      <w:r w:rsidRPr="00F45DC5">
        <w:t>"</w:t>
      </w:r>
      <w:r w:rsidRPr="00653FE2">
        <w:rPr>
          <w:lang w:val="fr-FR"/>
        </w:rPr>
        <w:t>Mobile Application Part (MAP) specification</w:t>
      </w:r>
      <w:r>
        <w:t>".</w:t>
      </w:r>
    </w:p>
    <w:p w14:paraId="69821465" w14:textId="77777777" w:rsidR="008D72A7" w:rsidRPr="008D72A7" w:rsidRDefault="008D72A7" w:rsidP="00C87125">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153815188"/>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3E555643" w14:textId="77777777" w:rsidR="008D72A7" w:rsidRPr="008D72A7" w:rsidRDefault="008D72A7" w:rsidP="00C87125">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153815189"/>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6ADB0D9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70A493F2" w14:textId="77777777" w:rsidR="008D72A7" w:rsidRPr="008D72A7" w:rsidRDefault="008D72A7" w:rsidP="00C87125">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153815190"/>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74CC9921" w14:textId="77777777" w:rsidR="008D72A7" w:rsidRDefault="00325ACD" w:rsidP="00325ACD">
      <w:pPr>
        <w:keepNext/>
      </w:pPr>
      <w:r>
        <w:t>Void</w:t>
      </w:r>
    </w:p>
    <w:p w14:paraId="681B8EAE" w14:textId="77777777" w:rsidR="008D72A7" w:rsidRPr="008D72A7" w:rsidRDefault="008D72A7" w:rsidP="00C87125">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153815191"/>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043DA79E"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541C48"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51CDE5B9"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62F2D5CD"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19011362" w14:textId="77777777" w:rsidR="008D72A7" w:rsidRDefault="008D72A7" w:rsidP="008D72A7">
      <w:pPr>
        <w:pStyle w:val="EW"/>
        <w:rPr>
          <w:lang w:eastAsia="zh-CN"/>
        </w:rPr>
      </w:pPr>
      <w:r>
        <w:rPr>
          <w:lang w:eastAsia="zh-CN"/>
        </w:rPr>
        <w:t>GMLC</w:t>
      </w:r>
      <w:r>
        <w:tab/>
      </w:r>
      <w:r>
        <w:rPr>
          <w:lang w:eastAsia="zh-CN"/>
        </w:rPr>
        <w:t>Gateway Mobile Location Centre</w:t>
      </w:r>
    </w:p>
    <w:p w14:paraId="59515E62"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19EAFE4"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5FCE92F2" w14:textId="77777777" w:rsidR="00B649A4" w:rsidRDefault="00B649A4" w:rsidP="00B649A4">
      <w:pPr>
        <w:pStyle w:val="EW"/>
        <w:rPr>
          <w:lang w:eastAsia="zh-CN"/>
        </w:rPr>
      </w:pPr>
      <w:r>
        <w:t>LDR</w:t>
      </w:r>
      <w:r>
        <w:tab/>
        <w:t>Location Deferred Request</w:t>
      </w:r>
    </w:p>
    <w:p w14:paraId="12E834F2" w14:textId="77777777" w:rsidR="00B649A4" w:rsidRPr="00A63E79" w:rsidRDefault="00B649A4" w:rsidP="00B649A4">
      <w:pPr>
        <w:pStyle w:val="EW"/>
        <w:rPr>
          <w:lang w:eastAsia="zh-CN"/>
        </w:rPr>
      </w:pPr>
      <w:r>
        <w:t>MO-LR</w:t>
      </w:r>
      <w:r>
        <w:tab/>
        <w:t>Mobile Originated Location Request</w:t>
      </w:r>
    </w:p>
    <w:p w14:paraId="7143D205"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51DD0D2A"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284EEE22"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77125B13"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163CE81C"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39A1258E" w14:textId="77777777" w:rsidR="008D72A7" w:rsidRPr="008D72A7" w:rsidRDefault="008D72A7" w:rsidP="00C87125">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153815192"/>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762A98F1"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5B3A4604"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59CFA04" w14:textId="77777777" w:rsidR="008D72A7" w:rsidRDefault="008D72A7" w:rsidP="008D72A7">
      <w:pPr>
        <w:pStyle w:val="TH"/>
        <w:rPr>
          <w:lang w:eastAsia="zh-CN"/>
        </w:rPr>
      </w:pPr>
      <w:r w:rsidRPr="008D72A7">
        <w:object w:dxaOrig="5760" w:dyaOrig="3990" w14:anchorId="6CFD8CCD">
          <v:shape id="_x0000_i1027" type="#_x0000_t75" style="width:4in;height:201pt" o:ole="">
            <v:imagedata r:id="rId12" o:title=""/>
          </v:shape>
          <o:OLEObject Type="Embed" ProgID="Visio.Drawing.11" ShapeID="_x0000_i1027" DrawAspect="Content" ObjectID="_1764428053" r:id="rId13"/>
        </w:object>
      </w:r>
    </w:p>
    <w:p w14:paraId="5230613D"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250F4FAE"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7709CFA" w14:textId="77777777" w:rsidR="008D72A7" w:rsidRPr="008D72A7" w:rsidRDefault="008D72A7" w:rsidP="00C87125">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153815193"/>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164309B3" w14:textId="77777777" w:rsidR="008D72A7" w:rsidRPr="008D72A7" w:rsidRDefault="008D72A7" w:rsidP="00C87125">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153815194"/>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24D7DA91" w14:textId="77777777" w:rsidR="008D72A7" w:rsidRPr="008D72A7" w:rsidRDefault="008D72A7" w:rsidP="008D72A7">
      <w:pPr>
        <w:rPr>
          <w:lang w:val="en-US" w:eastAsia="zh-CN"/>
        </w:rPr>
      </w:pPr>
      <w:r>
        <w:rPr>
          <w:lang w:val="en-US" w:eastAsia="zh-CN"/>
        </w:rPr>
        <w:t>The table 5.1-1 shows the GMLC Services and GMLC Service Operations:</w:t>
      </w:r>
    </w:p>
    <w:p w14:paraId="07E8AB8B"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503F7388"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0409B630"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039EF5E1"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44B7330" w14:textId="77777777" w:rsidR="008D72A7" w:rsidRDefault="008D72A7">
            <w:pPr>
              <w:pStyle w:val="TAH"/>
            </w:pPr>
            <w:r>
              <w:t>Operation</w:t>
            </w:r>
          </w:p>
          <w:p w14:paraId="5D8E9FA0"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8E96E4" w14:textId="77777777" w:rsidR="008D72A7" w:rsidRDefault="008D72A7">
            <w:pPr>
              <w:pStyle w:val="TAH"/>
            </w:pPr>
            <w:r>
              <w:t>Example Consumer(s)</w:t>
            </w:r>
          </w:p>
        </w:tc>
      </w:tr>
      <w:tr w:rsidR="008D72A7" w14:paraId="66A6B6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2D4005EB"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0C2FD63A"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223A17FC"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29B6D8C5" w14:textId="77777777" w:rsidR="008D72A7" w:rsidRDefault="003C7B93">
            <w:pPr>
              <w:pStyle w:val="TAL"/>
              <w:rPr>
                <w:lang w:eastAsia="zh-CN"/>
              </w:rPr>
            </w:pPr>
            <w:r>
              <w:rPr>
                <w:rFonts w:hint="eastAsia"/>
                <w:lang w:eastAsia="zh-CN"/>
              </w:rPr>
              <w:t>H-</w:t>
            </w:r>
            <w:r w:rsidR="008D72A7">
              <w:rPr>
                <w:lang w:eastAsia="zh-CN"/>
              </w:rPr>
              <w:t>GMLC, NEF</w:t>
            </w:r>
          </w:p>
        </w:tc>
      </w:tr>
      <w:tr w:rsidR="008D72A7" w14:paraId="73BBF8BB" w14:textId="77777777" w:rsidTr="00F332EC">
        <w:trPr>
          <w:trHeight w:val="211"/>
          <w:jc w:val="center"/>
        </w:trPr>
        <w:tc>
          <w:tcPr>
            <w:tcW w:w="1734" w:type="dxa"/>
            <w:tcBorders>
              <w:top w:val="nil"/>
              <w:left w:val="single" w:sz="4" w:space="0" w:color="auto"/>
              <w:bottom w:val="nil"/>
              <w:right w:val="single" w:sz="4" w:space="0" w:color="auto"/>
            </w:tcBorders>
          </w:tcPr>
          <w:p w14:paraId="24A91BBF"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69A37F8"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6561E6CE"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7E05223"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475B7E58" w14:textId="77777777" w:rsidTr="00F332EC">
        <w:trPr>
          <w:trHeight w:val="211"/>
          <w:jc w:val="center"/>
        </w:trPr>
        <w:tc>
          <w:tcPr>
            <w:tcW w:w="1734" w:type="dxa"/>
            <w:tcBorders>
              <w:top w:val="nil"/>
              <w:left w:val="single" w:sz="4" w:space="0" w:color="auto"/>
              <w:bottom w:val="nil"/>
              <w:right w:val="single" w:sz="4" w:space="0" w:color="auto"/>
            </w:tcBorders>
          </w:tcPr>
          <w:p w14:paraId="0D420D0E"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39FB93F3"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03679E28"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392B25F2" w14:textId="77777777" w:rsidR="00F332EC" w:rsidRDefault="00F332EC" w:rsidP="00363FA0">
            <w:pPr>
              <w:pStyle w:val="TAL"/>
              <w:rPr>
                <w:lang w:eastAsia="zh-CN"/>
              </w:rPr>
            </w:pPr>
            <w:r>
              <w:rPr>
                <w:rFonts w:hint="eastAsia"/>
                <w:lang w:eastAsia="zh-CN"/>
              </w:rPr>
              <w:t>NEF</w:t>
            </w:r>
          </w:p>
        </w:tc>
      </w:tr>
      <w:tr w:rsidR="008D72A7" w14:paraId="42A79D2C" w14:textId="77777777" w:rsidTr="00F332EC">
        <w:trPr>
          <w:trHeight w:val="211"/>
          <w:jc w:val="center"/>
        </w:trPr>
        <w:tc>
          <w:tcPr>
            <w:tcW w:w="1734" w:type="dxa"/>
            <w:tcBorders>
              <w:top w:val="nil"/>
              <w:left w:val="single" w:sz="4" w:space="0" w:color="auto"/>
              <w:bottom w:val="nil"/>
              <w:right w:val="single" w:sz="4" w:space="0" w:color="auto"/>
            </w:tcBorders>
          </w:tcPr>
          <w:p w14:paraId="1C0AD01C"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5DE895A"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254830F7"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D8B4374" w14:textId="77777777" w:rsidR="008D72A7" w:rsidRDefault="003C7B93">
            <w:pPr>
              <w:pStyle w:val="TAL"/>
            </w:pPr>
            <w:r>
              <w:rPr>
                <w:rFonts w:hint="eastAsia"/>
                <w:lang w:eastAsia="zh-CN"/>
              </w:rPr>
              <w:t>H-</w:t>
            </w:r>
            <w:r w:rsidR="008D72A7">
              <w:rPr>
                <w:lang w:eastAsia="zh-CN"/>
              </w:rPr>
              <w:t>GMLC, NEF</w:t>
            </w:r>
          </w:p>
        </w:tc>
      </w:tr>
      <w:tr w:rsidR="008D72A7" w14:paraId="3A5CE6A7"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33456745"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8978415"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37B2CE14"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6198B4CC" w14:textId="77777777" w:rsidR="008D72A7" w:rsidRDefault="003C7B93">
            <w:pPr>
              <w:pStyle w:val="TAL"/>
              <w:rPr>
                <w:lang w:eastAsia="zh-CN"/>
              </w:rPr>
            </w:pPr>
            <w:r>
              <w:rPr>
                <w:rFonts w:hint="eastAsia"/>
                <w:lang w:eastAsia="zh-CN"/>
              </w:rPr>
              <w:t>H-</w:t>
            </w:r>
            <w:r w:rsidR="008D72A7">
              <w:rPr>
                <w:lang w:eastAsia="zh-CN"/>
              </w:rPr>
              <w:t>GMLC, NEF</w:t>
            </w:r>
          </w:p>
        </w:tc>
      </w:tr>
    </w:tbl>
    <w:p w14:paraId="190967C4" w14:textId="77777777" w:rsidR="008D72A7" w:rsidRDefault="008D72A7" w:rsidP="00325ACD">
      <w:pPr>
        <w:rPr>
          <w:lang w:val="en-US" w:eastAsia="zh-CN"/>
        </w:rPr>
      </w:pPr>
    </w:p>
    <w:p w14:paraId="18DE8E8A" w14:textId="77777777" w:rsidR="00FD740A" w:rsidRPr="002D1C72" w:rsidRDefault="00FD740A" w:rsidP="00FD740A">
      <w:r w:rsidRPr="002D1C72">
        <w:t>Table 5.1-</w:t>
      </w:r>
      <w:r>
        <w:t>2</w:t>
      </w:r>
      <w:r w:rsidRPr="002D1C72">
        <w:t xml:space="preserve"> summarizes the corresponding APIs defined for this specification.</w:t>
      </w:r>
    </w:p>
    <w:p w14:paraId="2D0F10C9" w14:textId="77777777" w:rsidR="00FD740A" w:rsidRPr="001C59B6" w:rsidRDefault="00FD740A" w:rsidP="00FD740A">
      <w:pPr>
        <w:pStyle w:val="TH"/>
      </w:pPr>
      <w:r w:rsidRPr="001C59B6">
        <w:t>Table 5.1-</w:t>
      </w:r>
      <w:r>
        <w:t>2</w:t>
      </w:r>
      <w:r w:rsidRPr="001C59B6">
        <w:t>: API Descriptions</w:t>
      </w:r>
    </w:p>
    <w:tbl>
      <w:tblPr>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7926975D" w14:textId="77777777" w:rsidTr="00CD6C70">
        <w:trPr>
          <w:trHeight w:val="386"/>
        </w:trPr>
        <w:tc>
          <w:tcPr>
            <w:tcW w:w="2026" w:type="dxa"/>
          </w:tcPr>
          <w:p w14:paraId="3603C1E4" w14:textId="77777777" w:rsidR="00FD740A" w:rsidRPr="00E346FC" w:rsidRDefault="00FD740A" w:rsidP="006A2E90">
            <w:pPr>
              <w:pStyle w:val="TAH"/>
            </w:pPr>
            <w:r w:rsidRPr="006A2E90">
              <w:t>Service Name</w:t>
            </w:r>
          </w:p>
        </w:tc>
        <w:tc>
          <w:tcPr>
            <w:tcW w:w="883" w:type="dxa"/>
          </w:tcPr>
          <w:p w14:paraId="49321D9F" w14:textId="77777777" w:rsidR="00FD740A" w:rsidRPr="00E346FC" w:rsidRDefault="00FD740A" w:rsidP="006A2E90">
            <w:pPr>
              <w:pStyle w:val="TAH"/>
            </w:pPr>
            <w:r w:rsidRPr="006A2E90">
              <w:t>Clause</w:t>
            </w:r>
          </w:p>
        </w:tc>
        <w:tc>
          <w:tcPr>
            <w:tcW w:w="2031" w:type="dxa"/>
          </w:tcPr>
          <w:p w14:paraId="22A735C7" w14:textId="77777777" w:rsidR="00FD740A" w:rsidRPr="00E346FC" w:rsidRDefault="00FD740A" w:rsidP="006A2E90">
            <w:pPr>
              <w:pStyle w:val="TAH"/>
            </w:pPr>
            <w:r w:rsidRPr="006A2E90">
              <w:t>Description</w:t>
            </w:r>
          </w:p>
        </w:tc>
        <w:tc>
          <w:tcPr>
            <w:tcW w:w="2975" w:type="dxa"/>
          </w:tcPr>
          <w:p w14:paraId="03C6E50B" w14:textId="77777777" w:rsidR="00FD740A" w:rsidRPr="00E346FC" w:rsidRDefault="00FD740A" w:rsidP="006A2E90">
            <w:pPr>
              <w:pStyle w:val="TAH"/>
            </w:pPr>
            <w:r w:rsidRPr="006A2E90">
              <w:t>OpenAPI Specification File</w:t>
            </w:r>
          </w:p>
        </w:tc>
        <w:tc>
          <w:tcPr>
            <w:tcW w:w="1080" w:type="dxa"/>
          </w:tcPr>
          <w:p w14:paraId="004D90FF" w14:textId="77777777" w:rsidR="00FD740A" w:rsidRPr="00E346FC" w:rsidRDefault="00FD740A" w:rsidP="006A2E90">
            <w:pPr>
              <w:pStyle w:val="TAH"/>
            </w:pPr>
            <w:r w:rsidRPr="006A2E90">
              <w:t>apiName</w:t>
            </w:r>
          </w:p>
        </w:tc>
        <w:tc>
          <w:tcPr>
            <w:tcW w:w="900" w:type="dxa"/>
          </w:tcPr>
          <w:p w14:paraId="3AC02A6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64CEA7AE" w14:textId="77777777" w:rsidTr="00CD6C70">
        <w:trPr>
          <w:trHeight w:val="584"/>
        </w:trPr>
        <w:tc>
          <w:tcPr>
            <w:tcW w:w="2026" w:type="dxa"/>
          </w:tcPr>
          <w:p w14:paraId="5889C7FD" w14:textId="77777777" w:rsidR="00FD740A" w:rsidRPr="004735BB" w:rsidRDefault="00FD740A" w:rsidP="006A2E90">
            <w:pPr>
              <w:pStyle w:val="TAL"/>
            </w:pPr>
            <w:r w:rsidRPr="006A2E90">
              <w:t>Ngmlc_Location</w:t>
            </w:r>
          </w:p>
        </w:tc>
        <w:tc>
          <w:tcPr>
            <w:tcW w:w="883" w:type="dxa"/>
          </w:tcPr>
          <w:p w14:paraId="38CA22D5" w14:textId="77777777" w:rsidR="00FD740A" w:rsidRPr="004735BB" w:rsidRDefault="00FD740A" w:rsidP="006A2E90">
            <w:pPr>
              <w:pStyle w:val="TAL"/>
            </w:pPr>
            <w:r w:rsidRPr="006A2E90">
              <w:t>6.1</w:t>
            </w:r>
          </w:p>
        </w:tc>
        <w:tc>
          <w:tcPr>
            <w:tcW w:w="2031" w:type="dxa"/>
          </w:tcPr>
          <w:p w14:paraId="3DA70AC3" w14:textId="77777777" w:rsidR="00FD740A" w:rsidRPr="004735BB" w:rsidRDefault="00FD740A" w:rsidP="006A2E90">
            <w:pPr>
              <w:pStyle w:val="TAL"/>
            </w:pPr>
            <w:r w:rsidRPr="006A2E90">
              <w:t>Ngmlc Location Service</w:t>
            </w:r>
          </w:p>
        </w:tc>
        <w:tc>
          <w:tcPr>
            <w:tcW w:w="2975" w:type="dxa"/>
          </w:tcPr>
          <w:p w14:paraId="4C54BC52" w14:textId="77777777" w:rsidR="00FD740A" w:rsidRPr="004735BB" w:rsidRDefault="00FD740A" w:rsidP="006A2E90">
            <w:pPr>
              <w:pStyle w:val="TAL"/>
            </w:pPr>
            <w:r w:rsidRPr="006A2E90">
              <w:t>TS29515_Ngmlc_Location.yaml</w:t>
            </w:r>
          </w:p>
        </w:tc>
        <w:tc>
          <w:tcPr>
            <w:tcW w:w="1080" w:type="dxa"/>
          </w:tcPr>
          <w:p w14:paraId="69C97BB0" w14:textId="77777777" w:rsidR="00FD740A" w:rsidRPr="004735BB" w:rsidRDefault="00FD740A" w:rsidP="006A2E90">
            <w:pPr>
              <w:pStyle w:val="TAL"/>
            </w:pPr>
            <w:r w:rsidRPr="006A2E90">
              <w:t>ngmlc-loc</w:t>
            </w:r>
          </w:p>
        </w:tc>
        <w:tc>
          <w:tcPr>
            <w:tcW w:w="900" w:type="dxa"/>
          </w:tcPr>
          <w:p w14:paraId="719B1056"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6703A28A" w14:textId="77777777" w:rsidR="004E4959" w:rsidRDefault="004E4959" w:rsidP="00325ACD">
      <w:pPr>
        <w:rPr>
          <w:lang w:val="en-US" w:eastAsia="zh-CN"/>
        </w:rPr>
      </w:pPr>
    </w:p>
    <w:p w14:paraId="117F6A4B" w14:textId="77777777" w:rsidR="008D72A7" w:rsidRPr="008D72A7" w:rsidRDefault="008D72A7" w:rsidP="00C87125">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153815195"/>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601D70C6" w14:textId="77777777" w:rsidR="008D72A7" w:rsidRPr="008D72A7" w:rsidRDefault="008D72A7" w:rsidP="00C87125">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153815196"/>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647C383D"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C8673F9"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D1BDBF2"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50D18723"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113A3AB6"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01EB084D" w14:textId="77777777" w:rsidR="008D72A7" w:rsidRPr="008D72A7" w:rsidRDefault="008D72A7" w:rsidP="00C87125">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153815197"/>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30AA1D95" w14:textId="77777777" w:rsidR="008D72A7" w:rsidRPr="008D72A7" w:rsidRDefault="008D72A7" w:rsidP="00C87125">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153815198"/>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093DAC09" w14:textId="77777777" w:rsidR="008D72A7" w:rsidRPr="008D72A7" w:rsidRDefault="008D72A7" w:rsidP="008D72A7">
      <w:pPr>
        <w:rPr>
          <w:lang w:eastAsia="zh-CN"/>
        </w:rPr>
      </w:pPr>
      <w:r>
        <w:rPr>
          <w:lang w:eastAsia="zh-CN"/>
        </w:rPr>
        <w:t>The service operations defined for the Ngmlc_Location services are as follows:</w:t>
      </w:r>
    </w:p>
    <w:p w14:paraId="1DFD83A7" w14:textId="77777777" w:rsidR="008D72A7" w:rsidRDefault="008D72A7" w:rsidP="008D72A7">
      <w:pPr>
        <w:pStyle w:val="B1"/>
        <w:rPr>
          <w:lang w:eastAsia="zh-CN"/>
        </w:rPr>
      </w:pPr>
      <w:r>
        <w:t>-</w:t>
      </w:r>
      <w:r>
        <w:tab/>
      </w:r>
      <w:r>
        <w:rPr>
          <w:lang w:eastAsia="zh-CN"/>
        </w:rPr>
        <w:t>ProvideLocation</w:t>
      </w:r>
    </w:p>
    <w:p w14:paraId="21B061DB"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6A6CD47"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481DD18B" w14:textId="77777777" w:rsidR="008D72A7" w:rsidRDefault="008D72A7" w:rsidP="008D72A7">
      <w:pPr>
        <w:pStyle w:val="B1"/>
        <w:rPr>
          <w:lang w:eastAsia="zh-CN"/>
        </w:rPr>
      </w:pPr>
      <w:r>
        <w:t>-</w:t>
      </w:r>
      <w:r>
        <w:tab/>
      </w:r>
      <w:r>
        <w:rPr>
          <w:lang w:eastAsia="zh-CN"/>
        </w:rPr>
        <w:t>CancelLocation</w:t>
      </w:r>
    </w:p>
    <w:p w14:paraId="3AFC968A" w14:textId="77777777" w:rsidR="008D72A7" w:rsidRDefault="008D72A7" w:rsidP="008D72A7">
      <w:pPr>
        <w:pStyle w:val="B1"/>
        <w:rPr>
          <w:lang w:eastAsia="zh-CN"/>
        </w:rPr>
      </w:pPr>
      <w:r>
        <w:t>-</w:t>
      </w:r>
      <w:r>
        <w:tab/>
      </w:r>
      <w:r>
        <w:rPr>
          <w:lang w:eastAsia="zh-CN"/>
        </w:rPr>
        <w:t>EventNotify</w:t>
      </w:r>
    </w:p>
    <w:p w14:paraId="07280C32" w14:textId="77777777" w:rsidR="008D72A7" w:rsidRPr="008D72A7" w:rsidRDefault="008D72A7" w:rsidP="00C87125">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153815199"/>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26688866" w14:textId="77777777" w:rsidR="008D72A7" w:rsidRPr="008D72A7" w:rsidRDefault="008D72A7" w:rsidP="00C87125">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153815200"/>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1345674E" w14:textId="77777777" w:rsidR="00A54158" w:rsidRDefault="00A54158" w:rsidP="00A54158">
      <w:r>
        <w:t>The following procedures are supported using the "</w:t>
      </w:r>
      <w:r>
        <w:rPr>
          <w:lang w:eastAsia="zh-CN"/>
        </w:rPr>
        <w:t>ProvideLocation</w:t>
      </w:r>
      <w:r>
        <w:t>" service operation:</w:t>
      </w:r>
    </w:p>
    <w:p w14:paraId="6898E24A" w14:textId="77777777" w:rsidR="00A54158" w:rsidRDefault="00A54158" w:rsidP="00A54158">
      <w:pPr>
        <w:pStyle w:val="B1"/>
      </w:pPr>
      <w:r>
        <w:t>-</w:t>
      </w:r>
      <w:r>
        <w:tab/>
        <w:t>Provide Location of a single UE</w:t>
      </w:r>
    </w:p>
    <w:p w14:paraId="4C2E319C" w14:textId="77777777" w:rsidR="00A54158" w:rsidRDefault="00A54158" w:rsidP="00A54158">
      <w:pPr>
        <w:pStyle w:val="B1"/>
        <w:rPr>
          <w:lang w:eastAsia="zh-CN"/>
        </w:rPr>
      </w:pPr>
      <w:r>
        <w:t>-</w:t>
      </w:r>
      <w:r>
        <w:tab/>
        <w:t>Provide Locaitons of a group of UEs</w:t>
      </w:r>
    </w:p>
    <w:p w14:paraId="233209C3" w14:textId="77777777" w:rsidR="00A54158" w:rsidRPr="00A54158" w:rsidRDefault="00A54158" w:rsidP="00C87125">
      <w:pPr>
        <w:pStyle w:val="Heading5"/>
        <w:rPr>
          <w:lang w:eastAsia="zh-CN"/>
        </w:rPr>
      </w:pPr>
      <w:bookmarkStart w:id="189" w:name="_Toc34147867"/>
      <w:bookmarkStart w:id="190" w:name="_Toc36463251"/>
      <w:bookmarkStart w:id="191" w:name="_Toc43215091"/>
      <w:bookmarkStart w:id="192" w:name="_Toc45032339"/>
      <w:bookmarkStart w:id="193" w:name="_Toc153815201"/>
      <w:r>
        <w:t>5.2.2.2.2</w:t>
      </w:r>
      <w:r>
        <w:tab/>
      </w:r>
      <w:bookmarkEnd w:id="189"/>
      <w:bookmarkEnd w:id="190"/>
      <w:bookmarkEnd w:id="191"/>
      <w:bookmarkEnd w:id="192"/>
      <w:r>
        <w:t>Provide Location of a single UE</w:t>
      </w:r>
      <w:bookmarkEnd w:id="193"/>
    </w:p>
    <w:p w14:paraId="51AD3A62" w14:textId="77777777" w:rsidR="008D72A7" w:rsidRPr="008D72A7" w:rsidRDefault="008D72A7" w:rsidP="008D72A7">
      <w:pPr>
        <w:rPr>
          <w:lang w:eastAsia="zh-CN"/>
        </w:rPr>
      </w:pPr>
      <w:r>
        <w:rPr>
          <w:lang w:eastAsia="zh-CN"/>
        </w:rPr>
        <w:t>The service operation is used during the procedures:</w:t>
      </w:r>
    </w:p>
    <w:p w14:paraId="7DA59272"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3F01F3E"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DEB62D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0A3CB438" w14:textId="77777777" w:rsidR="008D72A7" w:rsidRDefault="008D72A7" w:rsidP="008D72A7">
      <w:pPr>
        <w:pStyle w:val="TH"/>
        <w:rPr>
          <w:lang w:val="fr-FR" w:eastAsia="zh-CN"/>
        </w:rPr>
      </w:pPr>
    </w:p>
    <w:p w14:paraId="55DA8C74" w14:textId="77777777" w:rsidR="00734F74" w:rsidRDefault="00734F74" w:rsidP="008D72A7">
      <w:pPr>
        <w:pStyle w:val="TH"/>
        <w:rPr>
          <w:lang w:val="fr-FR" w:eastAsia="zh-CN"/>
        </w:rPr>
      </w:pPr>
      <w:r w:rsidRPr="00D64FA1">
        <w:rPr>
          <w:lang w:val="fr-FR"/>
        </w:rPr>
        <w:object w:dxaOrig="8685" w:dyaOrig="2115" w14:anchorId="560F9220">
          <v:shape id="_x0000_i1028" type="#_x0000_t75" style="width:433.15pt;height:106.55pt" o:ole="">
            <v:imagedata r:id="rId14" o:title=""/>
          </v:shape>
          <o:OLEObject Type="Embed" ProgID="Visio.Drawing.11" ShapeID="_x0000_i1028" DrawAspect="Content" ObjectID="_1764428054" r:id="rId15"/>
        </w:object>
      </w:r>
    </w:p>
    <w:p w14:paraId="3C4B1C40"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2887A27C"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767143B6"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23FA70F" w14:textId="77777777" w:rsidR="00A55D76" w:rsidRDefault="00524342" w:rsidP="006916C7">
      <w:pPr>
        <w:pStyle w:val="B1"/>
        <w:ind w:hanging="1"/>
        <w:rPr>
          <w:lang w:eastAsia="zh-CN"/>
        </w:rPr>
      </w:pPr>
      <w:bookmarkStart w:id="194" w:name="_PERM_MCCTEMPBM_CRPT0511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0EF8D3BA"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ADF41FC" w14:textId="77777777" w:rsidR="00A54158" w:rsidRDefault="00A54158" w:rsidP="00C87125">
      <w:pPr>
        <w:pStyle w:val="Heading5"/>
      </w:pPr>
      <w:bookmarkStart w:id="195" w:name="_Toc153815202"/>
      <w:r>
        <w:t>5.2.2.2.3</w:t>
      </w:r>
      <w:r>
        <w:tab/>
        <w:t>Provide Locations of a group of UEs</w:t>
      </w:r>
      <w:bookmarkEnd w:id="195"/>
    </w:p>
    <w:p w14:paraId="61F36252" w14:textId="77777777" w:rsidR="00A54158" w:rsidRDefault="00A54158" w:rsidP="00A54158">
      <w:pPr>
        <w:rPr>
          <w:lang w:eastAsia="zh-CN"/>
        </w:rPr>
      </w:pPr>
      <w:r>
        <w:rPr>
          <w:lang w:eastAsia="zh-CN"/>
        </w:rPr>
        <w:t>The service operation is used during the procedures:</w:t>
      </w:r>
    </w:p>
    <w:p w14:paraId="510FD4B5"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75FF353"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706B39B" w14:textId="77777777" w:rsidR="00A54158" w:rsidRDefault="00A54158" w:rsidP="00A54158">
      <w:pPr>
        <w:pStyle w:val="TH"/>
        <w:rPr>
          <w:lang w:val="fr-FR" w:eastAsia="zh-CN"/>
        </w:rPr>
      </w:pPr>
    </w:p>
    <w:p w14:paraId="07253633" w14:textId="77777777" w:rsidR="00734F74" w:rsidRDefault="00734F74" w:rsidP="00A54158">
      <w:pPr>
        <w:pStyle w:val="TH"/>
        <w:rPr>
          <w:lang w:val="fr-FR" w:eastAsia="zh-CN"/>
        </w:rPr>
      </w:pPr>
      <w:r>
        <w:rPr>
          <w:lang w:val="fr-FR"/>
        </w:rPr>
        <w:object w:dxaOrig="8685" w:dyaOrig="2115" w14:anchorId="2E65C6FE">
          <v:shape id="_x0000_i1029" type="#_x0000_t75" style="width:433.15pt;height:106.55pt" o:ole="">
            <v:imagedata r:id="rId16" o:title=""/>
          </v:shape>
          <o:OLEObject Type="Embed" ProgID="Visio.Drawing.11" ShapeID="_x0000_i1029" DrawAspect="Content" ObjectID="_1764428055" r:id="rId17"/>
        </w:object>
      </w:r>
    </w:p>
    <w:p w14:paraId="399D03CA"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57A73E3D" w14:textId="0A167DEA"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34257E" w:rsidRPr="0034257E">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460B8C8A" w14:textId="77777777" w:rsidR="00A54158" w:rsidRDefault="00A54158" w:rsidP="00A54158">
      <w:pPr>
        <w:pStyle w:val="B1"/>
        <w:ind w:firstLine="0"/>
        <w:rPr>
          <w:lang w:eastAsia="zh-CN"/>
        </w:rPr>
      </w:pPr>
      <w:bookmarkStart w:id="196" w:name="_PERM_MCCTEMPBM_CRPT05110004___3"/>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41B76EE"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CAE5868"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78286B6"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6576FAE9" w14:textId="77777777" w:rsidR="008D72A7" w:rsidRPr="008D72A7" w:rsidRDefault="008D72A7" w:rsidP="00C87125">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153815203"/>
      <w:r w:rsidRPr="008D72A7">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2084B428" w14:textId="77777777" w:rsidR="008D72A7" w:rsidRPr="008D72A7" w:rsidRDefault="008D72A7" w:rsidP="00C87125">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153815204"/>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1E003182" w14:textId="77777777" w:rsidR="008D72A7" w:rsidRPr="008D72A7" w:rsidRDefault="008D72A7" w:rsidP="008D72A7">
      <w:pPr>
        <w:rPr>
          <w:lang w:eastAsia="zh-CN"/>
        </w:rPr>
      </w:pPr>
      <w:r>
        <w:rPr>
          <w:lang w:eastAsia="zh-CN"/>
        </w:rPr>
        <w:t>The service operation is used during the procedure:</w:t>
      </w:r>
    </w:p>
    <w:p w14:paraId="08780CF1"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00951C52"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736C340D" w14:textId="77777777" w:rsidR="0011128F" w:rsidRDefault="0011128F" w:rsidP="0011128F">
      <w:pPr>
        <w:pStyle w:val="TH"/>
        <w:rPr>
          <w:noProof/>
          <w:lang w:val="en-US" w:eastAsia="zh-CN"/>
        </w:rPr>
      </w:pPr>
      <w:r>
        <w:object w:dxaOrig="8281" w:dyaOrig="2056" w14:anchorId="118FD14C">
          <v:shape id="_x0000_i1030" type="#_x0000_t75" style="width:415.85pt;height:103.1pt" o:ole="">
            <v:imagedata r:id="rId18" o:title=""/>
          </v:shape>
          <o:OLEObject Type="Embed" ProgID="Visio.Drawing.15" ShapeID="_x0000_i1030" DrawAspect="Content" ObjectID="_1764428056" r:id="rId19"/>
        </w:object>
      </w:r>
    </w:p>
    <w:p w14:paraId="1915D4C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58FC30E"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273AF336"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B9133AA" w14:textId="77777777" w:rsidR="008D72A7" w:rsidRDefault="008D72A7" w:rsidP="008D72A7">
      <w:pPr>
        <w:ind w:left="568" w:hanging="284"/>
        <w:rPr>
          <w:lang w:eastAsia="zh-CN"/>
        </w:rPr>
      </w:pPr>
      <w:bookmarkStart w:id="219" w:name="_PERM_MCCTEMPBM_CRPT0511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2C77BA74" w14:textId="77777777" w:rsidR="008D72A7" w:rsidRPr="008D72A7" w:rsidRDefault="008D72A7" w:rsidP="00C87125">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153815205"/>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838C8BD" w14:textId="77777777" w:rsidR="008D72A7" w:rsidRPr="008D72A7" w:rsidRDefault="008D72A7" w:rsidP="00C87125">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153815206"/>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0579B0EA" w14:textId="77777777" w:rsidR="008D72A7" w:rsidRPr="008D72A7" w:rsidRDefault="008D72A7" w:rsidP="008D72A7">
      <w:pPr>
        <w:rPr>
          <w:lang w:eastAsia="zh-CN"/>
        </w:rPr>
      </w:pPr>
      <w:r>
        <w:rPr>
          <w:lang w:eastAsia="zh-CN"/>
        </w:rPr>
        <w:t>The service operation is used during the procedure:</w:t>
      </w:r>
    </w:p>
    <w:p w14:paraId="2884A19A"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03386B50"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67991CA" w14:textId="77777777" w:rsidR="008D72A7" w:rsidRDefault="008D72A7" w:rsidP="008D72A7">
      <w:pPr>
        <w:pStyle w:val="TH"/>
        <w:rPr>
          <w:lang w:val="fr-FR" w:eastAsia="zh-CN"/>
        </w:rPr>
      </w:pPr>
    </w:p>
    <w:p w14:paraId="20DAAEEE" w14:textId="77777777" w:rsidR="00734F74" w:rsidRDefault="00734F74" w:rsidP="008D72A7">
      <w:pPr>
        <w:pStyle w:val="TH"/>
        <w:rPr>
          <w:lang w:val="fr-FR" w:eastAsia="zh-CN"/>
        </w:rPr>
      </w:pPr>
      <w:r w:rsidRPr="008D72A7">
        <w:rPr>
          <w:lang w:val="fr-FR"/>
        </w:rPr>
        <w:object w:dxaOrig="8685" w:dyaOrig="2115" w14:anchorId="555D0DFA">
          <v:shape id="_x0000_i1031" type="#_x0000_t75" style="width:435.45pt;height:106.55pt" o:ole="">
            <v:imagedata r:id="rId20" o:title=""/>
          </v:shape>
          <o:OLEObject Type="Embed" ProgID="Visio.Drawing.11" ShapeID="_x0000_i1031" DrawAspect="Content" ObjectID="_1764428057" r:id="rId21"/>
        </w:object>
      </w:r>
    </w:p>
    <w:p w14:paraId="0075A1F4"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BD2B7AD"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DDD3DDE"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4B9B40AB" w14:textId="77777777" w:rsidR="008D72A7" w:rsidRDefault="008D72A7" w:rsidP="008D72A7">
      <w:pPr>
        <w:ind w:left="568" w:hanging="284"/>
        <w:rPr>
          <w:lang w:eastAsia="zh-CN"/>
        </w:rPr>
      </w:pPr>
      <w:bookmarkStart w:id="242" w:name="_PERM_MCCTEMPBM_CRPT05110006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E0CC3DA" w14:textId="77777777" w:rsidR="008D72A7" w:rsidRPr="008D72A7" w:rsidRDefault="008D72A7" w:rsidP="00C87125">
      <w:pPr>
        <w:pStyle w:val="Heading4"/>
        <w:rPr>
          <w:lang w:eastAsia="zh-CN"/>
        </w:rPr>
      </w:pPr>
      <w:bookmarkStart w:id="243" w:name="_Toc26202303"/>
      <w:bookmarkStart w:id="244" w:name="_Toc22624242"/>
      <w:bookmarkStart w:id="245" w:name="_Toc22141040"/>
      <w:bookmarkStart w:id="246" w:name="_Toc18853042"/>
      <w:bookmarkStart w:id="247" w:name="_Toc26202489"/>
      <w:bookmarkStart w:id="248" w:name="_Toc34804197"/>
      <w:bookmarkStart w:id="249" w:name="_Toc35935768"/>
      <w:bookmarkStart w:id="250" w:name="_Toc45029988"/>
      <w:bookmarkStart w:id="251" w:name="_Toc51922348"/>
      <w:bookmarkStart w:id="252" w:name="_Toc51922762"/>
      <w:bookmarkStart w:id="253" w:name="_Toc153815207"/>
      <w:bookmarkEnd w:id="242"/>
      <w:r w:rsidRPr="008D72A7">
        <w:lastRenderedPageBreak/>
        <w:t>5.2.2.</w:t>
      </w:r>
      <w:r w:rsidRPr="008D72A7">
        <w:rPr>
          <w:lang w:eastAsia="zh-CN"/>
        </w:rPr>
        <w:t>5</w:t>
      </w:r>
      <w:r w:rsidRPr="008D72A7">
        <w:tab/>
      </w:r>
      <w:r w:rsidRPr="008D72A7">
        <w:rPr>
          <w:lang w:eastAsia="zh-CN"/>
        </w:rPr>
        <w:t>EventNotify</w:t>
      </w:r>
      <w:bookmarkEnd w:id="243"/>
      <w:bookmarkEnd w:id="244"/>
      <w:bookmarkEnd w:id="245"/>
      <w:bookmarkEnd w:id="246"/>
      <w:bookmarkEnd w:id="247"/>
      <w:bookmarkEnd w:id="248"/>
      <w:bookmarkEnd w:id="249"/>
      <w:bookmarkEnd w:id="250"/>
      <w:bookmarkEnd w:id="251"/>
      <w:bookmarkEnd w:id="252"/>
      <w:bookmarkEnd w:id="253"/>
    </w:p>
    <w:p w14:paraId="6AC252F7" w14:textId="77777777" w:rsidR="008D72A7" w:rsidRPr="008D72A7" w:rsidRDefault="008D72A7" w:rsidP="00C87125">
      <w:pPr>
        <w:pStyle w:val="Heading5"/>
        <w:rPr>
          <w:lang w:eastAsia="zh-CN"/>
        </w:rPr>
      </w:pPr>
      <w:bookmarkStart w:id="254" w:name="_Toc26202304"/>
      <w:bookmarkStart w:id="255" w:name="_Toc22624243"/>
      <w:bookmarkStart w:id="256" w:name="_Toc22141041"/>
      <w:bookmarkStart w:id="257" w:name="_Toc18853043"/>
      <w:bookmarkStart w:id="258" w:name="_Toc26202490"/>
      <w:bookmarkStart w:id="259" w:name="_Toc34804198"/>
      <w:bookmarkStart w:id="260" w:name="_Toc35935769"/>
      <w:bookmarkStart w:id="261" w:name="_Toc45029989"/>
      <w:bookmarkStart w:id="262" w:name="_Toc51922349"/>
      <w:bookmarkStart w:id="263" w:name="_Toc51922763"/>
      <w:bookmarkStart w:id="264" w:name="_Toc153815208"/>
      <w:r w:rsidRPr="008D72A7">
        <w:t>5.2.2.</w:t>
      </w:r>
      <w:r w:rsidRPr="008D72A7">
        <w:rPr>
          <w:lang w:eastAsia="zh-CN"/>
        </w:rPr>
        <w:t>5</w:t>
      </w:r>
      <w:r w:rsidRPr="008D72A7">
        <w:t>.1</w:t>
      </w:r>
      <w:r w:rsidRPr="008D72A7">
        <w:tab/>
        <w:t>General</w:t>
      </w:r>
      <w:bookmarkEnd w:id="254"/>
      <w:bookmarkEnd w:id="255"/>
      <w:bookmarkEnd w:id="256"/>
      <w:bookmarkEnd w:id="257"/>
      <w:bookmarkEnd w:id="258"/>
      <w:bookmarkEnd w:id="259"/>
      <w:bookmarkEnd w:id="260"/>
      <w:bookmarkEnd w:id="261"/>
      <w:bookmarkEnd w:id="262"/>
      <w:bookmarkEnd w:id="263"/>
      <w:bookmarkEnd w:id="264"/>
    </w:p>
    <w:p w14:paraId="3BF5C697" w14:textId="77777777" w:rsidR="0078017C" w:rsidRDefault="0078017C" w:rsidP="0078017C">
      <w:r>
        <w:t>The following procedures are supported using the "</w:t>
      </w:r>
      <w:r>
        <w:rPr>
          <w:lang w:eastAsia="zh-CN"/>
        </w:rPr>
        <w:t>EventNotify</w:t>
      </w:r>
      <w:r>
        <w:t>" service operation:</w:t>
      </w:r>
    </w:p>
    <w:p w14:paraId="5ED0682B" w14:textId="77777777" w:rsidR="0078017C" w:rsidRDefault="0078017C" w:rsidP="0078017C">
      <w:pPr>
        <w:pStyle w:val="B1"/>
      </w:pPr>
      <w:r>
        <w:t>-</w:t>
      </w:r>
      <w:r>
        <w:tab/>
        <w:t>EventNotify for a single UE</w:t>
      </w:r>
    </w:p>
    <w:p w14:paraId="7C39273D" w14:textId="77777777" w:rsidR="0078017C" w:rsidRDefault="0078017C" w:rsidP="0078017C">
      <w:pPr>
        <w:pStyle w:val="B1"/>
        <w:rPr>
          <w:lang w:eastAsia="zh-CN"/>
        </w:rPr>
      </w:pPr>
      <w:r>
        <w:t>-</w:t>
      </w:r>
      <w:r>
        <w:tab/>
        <w:t>EventNotify for the UEs in a target group</w:t>
      </w:r>
    </w:p>
    <w:p w14:paraId="37A34566" w14:textId="77777777" w:rsidR="0078017C" w:rsidRDefault="0078017C" w:rsidP="00C87125">
      <w:pPr>
        <w:pStyle w:val="Heading5"/>
        <w:rPr>
          <w:lang w:eastAsia="zh-CN"/>
        </w:rPr>
      </w:pPr>
      <w:bookmarkStart w:id="265" w:name="_Toc153815209"/>
      <w:r>
        <w:t>5.2.2.5.2</w:t>
      </w:r>
      <w:r>
        <w:tab/>
        <w:t>EventNotify for a single UE</w:t>
      </w:r>
      <w:bookmarkEnd w:id="265"/>
    </w:p>
    <w:p w14:paraId="0DAA25D0" w14:textId="77777777" w:rsidR="008D72A7" w:rsidRPr="008D72A7" w:rsidRDefault="008D72A7" w:rsidP="008D72A7">
      <w:pPr>
        <w:rPr>
          <w:lang w:eastAsia="zh-CN"/>
        </w:rPr>
      </w:pPr>
      <w:r>
        <w:rPr>
          <w:lang w:eastAsia="zh-CN"/>
        </w:rPr>
        <w:t>The service operation is used during the procedure:</w:t>
      </w:r>
    </w:p>
    <w:p w14:paraId="5379422D"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DEC993A" w14:textId="77777777" w:rsidR="008D72A7" w:rsidRDefault="008D72A7" w:rsidP="006A2E90">
      <w:pPr>
        <w:rPr>
          <w:lang w:eastAsia="zh-CN"/>
        </w:rPr>
      </w:pPr>
      <w:r w:rsidRPr="006A2E90">
        <w:t>The EventNotify</w:t>
      </w:r>
      <w:r w:rsidR="0078017C" w:rsidRPr="006A2E90">
        <w:rPr>
          <w:rFonts w:hint="eastAsia"/>
        </w:rPr>
        <w:t xml:space="preserve"> </w:t>
      </w:r>
      <w:r w:rsidR="0078017C" w:rsidRPr="006A2E90">
        <w:t>for a single UE</w:t>
      </w:r>
      <w:r w:rsidRPr="006A2E90">
        <w:t xml:space="preserve"> enables the consumer NF</w:t>
      </w:r>
      <w:r w:rsidR="005D6D04" w:rsidRPr="006A2E90">
        <w:t xml:space="preserve"> (e.g. (H)GMLC, NEF)</w:t>
      </w:r>
      <w:r w:rsidRPr="006A2E90">
        <w:t xml:space="preserve"> to get notified about the geodetic and optionally civic location</w:t>
      </w:r>
      <w:r w:rsidR="005D6D04" w:rsidRPr="006A2E90">
        <w:t>, the completion or activation of deferred location, mobility to a different AMF/MME of a UE with deferred location</w:t>
      </w:r>
      <w:r w:rsidRPr="006A2E90">
        <w:t xml:space="preserve"> for a target UE when some certain events are detected. See Figure 5.2.2.5.</w:t>
      </w:r>
      <w:r w:rsidR="0078017C" w:rsidRPr="006A2E90">
        <w:rPr>
          <w:rFonts w:hint="eastAsia"/>
        </w:rPr>
        <w:t>2</w:t>
      </w:r>
      <w:r w:rsidRPr="006A2E90">
        <w:t>-1.</w:t>
      </w:r>
    </w:p>
    <w:p w14:paraId="28BF40F4" w14:textId="77777777" w:rsidR="008D72A7" w:rsidRDefault="008D72A7" w:rsidP="008D72A7">
      <w:pPr>
        <w:pStyle w:val="TH"/>
        <w:rPr>
          <w:lang w:val="fr-FR" w:eastAsia="zh-CN"/>
        </w:rPr>
      </w:pPr>
    </w:p>
    <w:p w14:paraId="4C2BA649" w14:textId="77777777" w:rsidR="00B25A16" w:rsidRDefault="00B25A16" w:rsidP="008D72A7">
      <w:pPr>
        <w:pStyle w:val="TH"/>
        <w:rPr>
          <w:lang w:val="fr-FR" w:eastAsia="zh-CN"/>
        </w:rPr>
      </w:pPr>
      <w:r>
        <w:rPr>
          <w:lang w:val="fr-FR"/>
        </w:rPr>
        <w:object w:dxaOrig="8685" w:dyaOrig="2115" w14:anchorId="6DEE0097">
          <v:shape id="_x0000_i1032" type="#_x0000_t75" style="width:435.45pt;height:106.55pt" o:ole="">
            <v:imagedata r:id="rId22" o:title=""/>
          </v:shape>
          <o:OLEObject Type="Embed" ProgID="Visio.Drawing.11" ShapeID="_x0000_i1032" DrawAspect="Content" ObjectID="_1764428058" r:id="rId23"/>
        </w:object>
      </w:r>
    </w:p>
    <w:p w14:paraId="41970999"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A580C92"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7EE71CA5"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342DD75" w14:textId="77777777" w:rsidR="005D6D04" w:rsidRDefault="005D6D04" w:rsidP="005D6D04">
      <w:pPr>
        <w:pStyle w:val="B2"/>
      </w:pPr>
      <w:r>
        <w:rPr>
          <w:lang w:eastAsia="zh-CN"/>
        </w:rPr>
        <w:t>-</w:t>
      </w:r>
      <w:r>
        <w:rPr>
          <w:lang w:eastAsia="zh-CN"/>
        </w:rPr>
        <w:tab/>
        <w:t>the</w:t>
      </w:r>
      <w:r>
        <w:t xml:space="preserve"> hgmlcCallBackURI received from the AMF/LMF;</w:t>
      </w:r>
    </w:p>
    <w:p w14:paraId="37367A31"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FFA757B"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0679CBB3" w14:textId="77777777" w:rsidR="008D72A7" w:rsidRDefault="005D6D04" w:rsidP="005D6D04">
      <w:pPr>
        <w:pStyle w:val="B2"/>
      </w:pPr>
      <w:r>
        <w:t>-</w:t>
      </w:r>
      <w:r>
        <w:tab/>
        <w:t>the callback URI of NEF locally provisioned in the (H)GMLC.</w:t>
      </w:r>
    </w:p>
    <w:p w14:paraId="0988479B"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C2FB3EA"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5D15F119" w14:textId="77777777" w:rsidR="0078017C" w:rsidRDefault="0078017C" w:rsidP="00C87125">
      <w:pPr>
        <w:pStyle w:val="Heading5"/>
      </w:pPr>
      <w:bookmarkStart w:id="266" w:name="_Toc153815210"/>
      <w:r>
        <w:t>5.2.2.5.3</w:t>
      </w:r>
      <w:r>
        <w:tab/>
        <w:t>EventNotify for the UEs in a target group</w:t>
      </w:r>
      <w:bookmarkEnd w:id="266"/>
    </w:p>
    <w:p w14:paraId="2DCF24CC" w14:textId="77777777" w:rsidR="0078017C" w:rsidRDefault="0078017C" w:rsidP="0078017C">
      <w:pPr>
        <w:rPr>
          <w:lang w:eastAsia="zh-CN"/>
        </w:rPr>
      </w:pPr>
      <w:r>
        <w:rPr>
          <w:lang w:eastAsia="zh-CN"/>
        </w:rPr>
        <w:t>The service operation is used during the procedure:</w:t>
      </w:r>
    </w:p>
    <w:p w14:paraId="7EC38258" w14:textId="15CE3902" w:rsidR="0078017C" w:rsidRDefault="0078017C" w:rsidP="0078017C">
      <w:pPr>
        <w:pStyle w:val="B1"/>
        <w:rPr>
          <w:lang w:eastAsia="zh-CN"/>
        </w:rPr>
      </w:pPr>
      <w:r>
        <w:t>-</w:t>
      </w:r>
      <w:r>
        <w:tab/>
      </w:r>
      <w:r>
        <w:rPr>
          <w:lang w:eastAsia="zh-CN"/>
        </w:rPr>
        <w:t xml:space="preserve">Bulk Operation of LCS Service Request Targeting to Multiple UEs (see 3GPP </w:t>
      </w:r>
      <w:r w:rsidR="00A3535E">
        <w:rPr>
          <w:lang w:eastAsia="zh-CN"/>
        </w:rPr>
        <w:t>TS 2</w:t>
      </w:r>
      <w:r>
        <w:rPr>
          <w:lang w:eastAsia="zh-CN"/>
        </w:rPr>
        <w:t>3.273</w:t>
      </w:r>
      <w:r w:rsidR="00A3535E">
        <w:rPr>
          <w:lang w:eastAsia="zh-CN"/>
        </w:rPr>
        <w:t> [</w:t>
      </w:r>
      <w:r>
        <w:rPr>
          <w:lang w:eastAsia="zh-CN"/>
        </w:rPr>
        <w:t xml:space="preserve">4], </w:t>
      </w:r>
      <w:r w:rsidR="00A3535E">
        <w:rPr>
          <w:lang w:eastAsia="zh-CN"/>
        </w:rPr>
        <w:t>clause 6</w:t>
      </w:r>
      <w:r>
        <w:rPr>
          <w:lang w:eastAsia="zh-CN"/>
        </w:rPr>
        <w:t>.8)</w:t>
      </w:r>
    </w:p>
    <w:p w14:paraId="2D6C5AD0"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0E4A652" w14:textId="77777777" w:rsidR="0078017C" w:rsidRDefault="0078017C" w:rsidP="0078017C">
      <w:pPr>
        <w:pStyle w:val="TH"/>
        <w:rPr>
          <w:lang w:val="fr-FR" w:eastAsia="zh-CN"/>
        </w:rPr>
      </w:pPr>
    </w:p>
    <w:p w14:paraId="4ECD5993" w14:textId="77777777" w:rsidR="0099745A" w:rsidRDefault="0099745A" w:rsidP="0078017C">
      <w:pPr>
        <w:pStyle w:val="TH"/>
        <w:rPr>
          <w:lang w:val="fr-FR" w:eastAsia="zh-CN"/>
        </w:rPr>
      </w:pPr>
      <w:r>
        <w:rPr>
          <w:lang w:val="fr-FR"/>
        </w:rPr>
        <w:object w:dxaOrig="8685" w:dyaOrig="2115" w14:anchorId="5E9999B7">
          <v:shape id="_x0000_i1033" type="#_x0000_t75" style="width:433.15pt;height:106.55pt" o:ole="">
            <v:imagedata r:id="rId24" o:title=""/>
          </v:shape>
          <o:OLEObject Type="Embed" ProgID="Visio.Drawing.11" ShapeID="_x0000_i1033" DrawAspect="Content" ObjectID="_1764428059" r:id="rId25"/>
        </w:object>
      </w:r>
    </w:p>
    <w:p w14:paraId="36F248AD"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07DADA63"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71F8AAA7"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6BB7CCB0" w14:textId="77777777" w:rsidR="0078017C" w:rsidRDefault="0078017C" w:rsidP="0078017C">
      <w:pPr>
        <w:pStyle w:val="B2"/>
      </w:pPr>
      <w:r>
        <w:t>-</w:t>
      </w:r>
      <w:r>
        <w:tab/>
        <w:t>the callback URI of NEF locally provisioned in the GMLC/(H)GMLC.</w:t>
      </w:r>
    </w:p>
    <w:p w14:paraId="05347E3E"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9DBBF34"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E430DF4" w14:textId="77777777" w:rsidR="00F332EC" w:rsidRPr="00B24285" w:rsidRDefault="00F332EC" w:rsidP="00C87125">
      <w:pPr>
        <w:pStyle w:val="Heading4"/>
      </w:pPr>
      <w:bookmarkStart w:id="267" w:name="_Toc34804199"/>
      <w:bookmarkStart w:id="268" w:name="_Toc35935770"/>
      <w:bookmarkStart w:id="269" w:name="_Toc45029990"/>
      <w:bookmarkStart w:id="270" w:name="_Toc51922350"/>
      <w:bookmarkStart w:id="271" w:name="_Toc51922764"/>
      <w:bookmarkStart w:id="272" w:name="_Toc153815211"/>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7"/>
      <w:bookmarkEnd w:id="268"/>
      <w:bookmarkEnd w:id="269"/>
      <w:bookmarkEnd w:id="270"/>
      <w:bookmarkEnd w:id="271"/>
      <w:bookmarkEnd w:id="272"/>
    </w:p>
    <w:p w14:paraId="3D7AF7DF" w14:textId="77777777" w:rsidR="00F332EC" w:rsidRPr="00B24285" w:rsidRDefault="00F332EC" w:rsidP="00C87125">
      <w:pPr>
        <w:pStyle w:val="Heading5"/>
        <w:rPr>
          <w:lang w:eastAsia="zh-CN"/>
        </w:rPr>
      </w:pPr>
      <w:bookmarkStart w:id="273" w:name="_Toc34804200"/>
      <w:bookmarkStart w:id="274" w:name="_Toc35935771"/>
      <w:bookmarkStart w:id="275" w:name="_Toc45029991"/>
      <w:bookmarkStart w:id="276" w:name="_Toc51922351"/>
      <w:bookmarkStart w:id="277" w:name="_Toc51922765"/>
      <w:bookmarkStart w:id="278" w:name="_Toc153815212"/>
      <w:r w:rsidRPr="00B24285">
        <w:t>5.2.2.</w:t>
      </w:r>
      <w:r>
        <w:rPr>
          <w:rFonts w:hint="eastAsia"/>
          <w:lang w:eastAsia="zh-CN"/>
        </w:rPr>
        <w:t>6</w:t>
      </w:r>
      <w:r w:rsidRPr="00B24285">
        <w:t>.1</w:t>
      </w:r>
      <w:r w:rsidRPr="00B24285">
        <w:tab/>
        <w:t>General</w:t>
      </w:r>
      <w:bookmarkEnd w:id="273"/>
      <w:bookmarkEnd w:id="274"/>
      <w:bookmarkEnd w:id="275"/>
      <w:bookmarkEnd w:id="276"/>
      <w:bookmarkEnd w:id="277"/>
      <w:bookmarkEnd w:id="278"/>
    </w:p>
    <w:p w14:paraId="318402A0" w14:textId="77777777" w:rsidR="00F332EC" w:rsidRPr="00B24285" w:rsidRDefault="00F332EC" w:rsidP="00F332EC">
      <w:pPr>
        <w:rPr>
          <w:lang w:eastAsia="zh-CN"/>
        </w:rPr>
      </w:pPr>
      <w:r w:rsidRPr="00B24285">
        <w:rPr>
          <w:lang w:eastAsia="zh-CN"/>
        </w:rPr>
        <w:t>The service operation is used during the procedure:</w:t>
      </w:r>
    </w:p>
    <w:p w14:paraId="30657B15"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402FAEFE"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0059225D" w14:textId="77777777" w:rsidR="00F332EC" w:rsidRDefault="00F332EC" w:rsidP="00F332EC">
      <w:pPr>
        <w:pStyle w:val="TH"/>
        <w:rPr>
          <w:lang w:val="fr-FR" w:eastAsia="zh-CN"/>
        </w:rPr>
      </w:pPr>
    </w:p>
    <w:p w14:paraId="76880653" w14:textId="77777777" w:rsidR="008C4B7D" w:rsidRPr="00B24285" w:rsidRDefault="008C4B7D" w:rsidP="00F332EC">
      <w:pPr>
        <w:pStyle w:val="TH"/>
        <w:rPr>
          <w:lang w:val="fr-FR" w:eastAsia="zh-CN"/>
        </w:rPr>
      </w:pPr>
      <w:r>
        <w:rPr>
          <w:lang w:val="fr-FR"/>
        </w:rPr>
        <w:object w:dxaOrig="8685" w:dyaOrig="2115" w14:anchorId="45AADADF">
          <v:shape id="_x0000_i1034" type="#_x0000_t75" style="width:433.15pt;height:106.55pt" o:ole="">
            <v:imagedata r:id="rId26" o:title=""/>
          </v:shape>
          <o:OLEObject Type="Embed" ProgID="Visio.Drawing.11" ShapeID="_x0000_i1034" DrawAspect="Content" ObjectID="_1764428060" r:id="rId27"/>
        </w:object>
      </w:r>
    </w:p>
    <w:p w14:paraId="5B67955D"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2FD9F8B6"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5827357C"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733BA7F1"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2A6B6D8"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0C164B1" w14:textId="77777777" w:rsidR="0016578E" w:rsidRPr="00303E07" w:rsidRDefault="0016578E" w:rsidP="00C87125">
      <w:pPr>
        <w:pStyle w:val="Heading4"/>
      </w:pPr>
      <w:bookmarkStart w:id="279" w:name="_Toc51922766"/>
      <w:bookmarkStart w:id="280" w:name="_Toc153815213"/>
      <w:r w:rsidRPr="00303E07">
        <w:t>5.2.2.</w:t>
      </w:r>
      <w:r w:rsidR="00F0284F">
        <w:rPr>
          <w:lang w:eastAsia="zh-CN"/>
        </w:rPr>
        <w:t>7</w:t>
      </w:r>
      <w:r w:rsidRPr="00303E07">
        <w:tab/>
      </w:r>
      <w:r w:rsidRPr="00303E07">
        <w:rPr>
          <w:rFonts w:hint="eastAsia"/>
          <w:lang w:eastAsia="zh-CN"/>
        </w:rPr>
        <w:t>LocationUpdate</w:t>
      </w:r>
      <w:r>
        <w:rPr>
          <w:lang w:eastAsia="zh-CN"/>
        </w:rPr>
        <w:t>Subscribe</w:t>
      </w:r>
      <w:bookmarkEnd w:id="279"/>
      <w:bookmarkEnd w:id="280"/>
    </w:p>
    <w:p w14:paraId="7640CD8A" w14:textId="77777777" w:rsidR="0016578E" w:rsidRPr="00303E07" w:rsidRDefault="0016578E" w:rsidP="00C87125">
      <w:pPr>
        <w:pStyle w:val="Heading5"/>
        <w:rPr>
          <w:lang w:eastAsia="zh-CN"/>
        </w:rPr>
      </w:pPr>
      <w:bookmarkStart w:id="281" w:name="_Toc51922767"/>
      <w:bookmarkStart w:id="282" w:name="_Toc153815214"/>
      <w:r w:rsidRPr="00303E07">
        <w:t>5.2.2.</w:t>
      </w:r>
      <w:r w:rsidR="00F0284F">
        <w:rPr>
          <w:lang w:eastAsia="zh-CN"/>
        </w:rPr>
        <w:t>7</w:t>
      </w:r>
      <w:r w:rsidRPr="00303E07">
        <w:t>.1</w:t>
      </w:r>
      <w:r w:rsidRPr="00303E07">
        <w:tab/>
        <w:t>General</w:t>
      </w:r>
      <w:bookmarkEnd w:id="281"/>
      <w:bookmarkEnd w:id="282"/>
    </w:p>
    <w:p w14:paraId="2F1A0EE9"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15BACA27"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39E9F4EA" w14:textId="77777777" w:rsidR="0016578E" w:rsidRDefault="0016578E" w:rsidP="00F0284F">
      <w:pPr>
        <w:pStyle w:val="TH"/>
        <w:rPr>
          <w:lang w:eastAsia="zh-CN"/>
        </w:rPr>
      </w:pPr>
    </w:p>
    <w:p w14:paraId="5F657811" w14:textId="77777777" w:rsidR="008C4B7D" w:rsidRPr="00117D2A" w:rsidRDefault="008C4B7D" w:rsidP="00F0284F">
      <w:pPr>
        <w:pStyle w:val="TH"/>
        <w:rPr>
          <w:rFonts w:eastAsia="DengXian"/>
          <w:lang w:val="en-US" w:eastAsia="zh-CN"/>
        </w:rPr>
      </w:pPr>
      <w:r>
        <w:object w:dxaOrig="8670" w:dyaOrig="2370" w14:anchorId="469B6B3D">
          <v:shape id="_x0000_i1035" type="#_x0000_t75" style="width:432.6pt;height:118.65pt" o:ole="">
            <v:imagedata r:id="rId28" o:title=""/>
          </v:shape>
          <o:OLEObject Type="Embed" ProgID="Visio.Drawing.15" ShapeID="_x0000_i1035" DrawAspect="Content" ObjectID="_1764428061" r:id="rId29"/>
        </w:object>
      </w:r>
    </w:p>
    <w:p w14:paraId="52BC13D1"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14512B7E"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8FE5033"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1F577CB0" w14:textId="77777777" w:rsidR="0016578E" w:rsidRPr="00B24285" w:rsidRDefault="0016578E" w:rsidP="0016578E">
      <w:pPr>
        <w:ind w:left="568" w:hanging="284"/>
        <w:rPr>
          <w:lang w:eastAsia="zh-CN"/>
        </w:rPr>
      </w:pPr>
      <w:bookmarkStart w:id="283" w:name="_PERM_MCCTEMPBM_CRPT05110008___2"/>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7A571C57" w14:textId="77777777" w:rsidR="008D72A7" w:rsidRPr="008D72A7" w:rsidRDefault="008D72A7" w:rsidP="00C87125">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153815215"/>
      <w:bookmarkEnd w:id="283"/>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7AE71C7B" w14:textId="77777777" w:rsidR="008D72A7" w:rsidRPr="008D72A7" w:rsidRDefault="008D72A7" w:rsidP="00C87125">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153815216"/>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F3C83A9" w14:textId="77777777" w:rsidR="008D72A7" w:rsidRPr="008D72A7" w:rsidRDefault="008D72A7" w:rsidP="00C87125">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153815217"/>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1F93B04E"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7FDF65DE"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53E511"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879AEA"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3E4EBF67" w14:textId="77777777" w:rsidR="008D72A7" w:rsidRDefault="008D72A7" w:rsidP="008D72A7">
      <w:pPr>
        <w:pStyle w:val="B1"/>
        <w:rPr>
          <w:b/>
          <w:noProof/>
        </w:rPr>
      </w:pPr>
      <w:r>
        <w:rPr>
          <w:b/>
          <w:noProof/>
        </w:rPr>
        <w:t>{apiRoot}/&lt;apiName&gt;/&lt;apiVersion&gt;/&lt;apiSpecificResourceUriPart&gt;</w:t>
      </w:r>
    </w:p>
    <w:p w14:paraId="6E119554" w14:textId="77777777" w:rsidR="008D72A7" w:rsidRDefault="008D72A7" w:rsidP="008D72A7">
      <w:pPr>
        <w:rPr>
          <w:noProof/>
          <w:lang w:eastAsia="zh-CN"/>
        </w:rPr>
      </w:pPr>
      <w:r>
        <w:rPr>
          <w:noProof/>
          <w:lang w:eastAsia="zh-CN"/>
        </w:rPr>
        <w:t>with the following components:</w:t>
      </w:r>
    </w:p>
    <w:p w14:paraId="339A9939"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4CF4F427"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6C474AD7" w14:textId="77777777" w:rsidR="008D72A7" w:rsidRDefault="008D72A7" w:rsidP="008D72A7">
      <w:pPr>
        <w:pStyle w:val="B1"/>
        <w:rPr>
          <w:noProof/>
        </w:rPr>
      </w:pPr>
      <w:r>
        <w:rPr>
          <w:noProof/>
        </w:rPr>
        <w:t>-</w:t>
      </w:r>
      <w:r>
        <w:rPr>
          <w:noProof/>
        </w:rPr>
        <w:tab/>
        <w:t>The &lt;apiVersion&gt; shall be "v1".</w:t>
      </w:r>
    </w:p>
    <w:p w14:paraId="060F0FAC" w14:textId="77777777" w:rsidR="008D72A7" w:rsidRDefault="008D72A7" w:rsidP="006A2E90">
      <w:pPr>
        <w:pStyle w:val="B1"/>
        <w:rPr>
          <w:lang w:eastAsia="zh-CN"/>
        </w:rPr>
      </w:pPr>
      <w:r w:rsidRPr="006A2E90">
        <w:t>-</w:t>
      </w:r>
      <w:r w:rsidRPr="006A2E90">
        <w:tab/>
        <w:t>The &lt;apiSpecificResourceUriPart&gt; shall be set as described in clause 6.1.3.</w:t>
      </w:r>
    </w:p>
    <w:p w14:paraId="0AD8ECD0" w14:textId="77777777" w:rsidR="008D72A7" w:rsidRPr="008D72A7" w:rsidRDefault="008D72A7" w:rsidP="00C87125">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153815218"/>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F01AB4C" w14:textId="77777777" w:rsidR="008D72A7" w:rsidRPr="008D72A7" w:rsidRDefault="008D72A7" w:rsidP="00C87125">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153815219"/>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3E15643E"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55B36C0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5F430ECB"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2A9B76F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292E8BF6"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79BC2DBC" w14:textId="77777777" w:rsidR="008D72A7" w:rsidRPr="008D72A7" w:rsidRDefault="008D72A7" w:rsidP="00C87125">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153815220"/>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43338F8A" w14:textId="77777777" w:rsidR="008D72A7" w:rsidRPr="008D72A7" w:rsidRDefault="008D72A7" w:rsidP="00C87125">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153815221"/>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2C167FEB" w14:textId="77777777" w:rsidR="008D72A7" w:rsidRPr="008D72A7" w:rsidRDefault="008D72A7" w:rsidP="00C87125">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153815222"/>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6362B97" w14:textId="77777777" w:rsidR="008D72A7" w:rsidRPr="008D72A7" w:rsidRDefault="008D72A7" w:rsidP="008D72A7">
      <w:r>
        <w:t>The following content types shall be supported:</w:t>
      </w:r>
    </w:p>
    <w:p w14:paraId="17333C2A"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2397D7EC"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13434936" w14:textId="77777777" w:rsidR="008D72A7" w:rsidRPr="008D72A7" w:rsidRDefault="008D72A7" w:rsidP="00C87125">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153815223"/>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175C533E" w14:textId="77777777" w:rsidR="008D72A7" w:rsidRPr="008D72A7" w:rsidRDefault="008D72A7" w:rsidP="00C87125">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153815224"/>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4BF234F5" w14:textId="77777777" w:rsidR="008D72A7" w:rsidRPr="008D72A7" w:rsidRDefault="008D72A7" w:rsidP="008D72A7">
      <w:r>
        <w:t>The following HTTP custom headers shall be supported:</w:t>
      </w:r>
    </w:p>
    <w:p w14:paraId="25E68721" w14:textId="77777777" w:rsidR="008D72A7" w:rsidRDefault="008D72A7" w:rsidP="008D72A7">
      <w:pPr>
        <w:pStyle w:val="B1"/>
      </w:pPr>
      <w:r>
        <w:t>-</w:t>
      </w:r>
      <w:r>
        <w:tab/>
        <w:t>3gpp-Sbi-Message-Priority: See 3GPP TS 29.500 [</w:t>
      </w:r>
      <w:r>
        <w:rPr>
          <w:lang w:eastAsia="zh-CN"/>
        </w:rPr>
        <w:t>5</w:t>
      </w:r>
      <w:r>
        <w:t>], clause 5.2.3.2.2.</w:t>
      </w:r>
    </w:p>
    <w:p w14:paraId="17DAB496" w14:textId="77777777" w:rsidR="008D72A7" w:rsidRDefault="008D72A7" w:rsidP="008D72A7">
      <w:r>
        <w:t>This API does not define any new HTTP custom headers.</w:t>
      </w:r>
    </w:p>
    <w:p w14:paraId="3C4EAFCA" w14:textId="77777777" w:rsidR="008D72A7" w:rsidRPr="008D72A7" w:rsidRDefault="008D72A7" w:rsidP="00C87125">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153815225"/>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31BAB54C" w14:textId="77777777" w:rsidR="008D72A7" w:rsidRPr="008D72A7" w:rsidRDefault="008D72A7" w:rsidP="00C87125">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153815226"/>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62C9E113" w14:textId="77777777" w:rsidR="008D72A7" w:rsidRDefault="008D72A7" w:rsidP="006A2E90">
      <w:pPr>
        <w:rPr>
          <w:color w:val="000000"/>
          <w:lang w:eastAsia="zh-CN"/>
        </w:rPr>
      </w:pPr>
      <w:r w:rsidRPr="006A2E90">
        <w:t>The structure of the custom operation URIs of the Ngmlc_Location service is shown in Figure 6.1.3.1-1.</w:t>
      </w:r>
    </w:p>
    <w:p w14:paraId="75CC8624" w14:textId="77777777" w:rsidR="0011128F" w:rsidRDefault="0016578E" w:rsidP="0011128F">
      <w:pPr>
        <w:pStyle w:val="TH"/>
      </w:pPr>
      <w:r>
        <w:object w:dxaOrig="10140" w:dyaOrig="6915" w14:anchorId="536DCEE9">
          <v:shape id="_x0000_i1036" type="#_x0000_t75" style="width:482.1pt;height:328.9pt" o:ole="">
            <v:imagedata r:id="rId30" o:title=""/>
          </v:shape>
          <o:OLEObject Type="Embed" ProgID="Visio.Drawing.15" ShapeID="_x0000_i1036" DrawAspect="Content" ObjectID="_1764428062" r:id="rId31"/>
        </w:object>
      </w:r>
    </w:p>
    <w:p w14:paraId="42431707"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22D73C70" w14:textId="77777777" w:rsidR="008D72A7" w:rsidRDefault="008D72A7" w:rsidP="008D72A7">
      <w:r>
        <w:t xml:space="preserve">Table 6.1.3.1-1 provides an overview of the </w:t>
      </w:r>
      <w:r>
        <w:rPr>
          <w:lang w:eastAsia="zh-CN"/>
        </w:rPr>
        <w:t>custom operations</w:t>
      </w:r>
      <w:r>
        <w:t xml:space="preserve"> and applicable HTTP methods.</w:t>
      </w:r>
    </w:p>
    <w:p w14:paraId="363666CF"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5AE634E8"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2F009"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F6522"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7975B" w14:textId="77777777" w:rsidR="008D72A7" w:rsidRDefault="008D72A7">
            <w:pPr>
              <w:pStyle w:val="TAH"/>
            </w:pPr>
            <w:r>
              <w:t>Description</w:t>
            </w:r>
          </w:p>
        </w:tc>
      </w:tr>
      <w:tr w:rsidR="008D72A7" w14:paraId="6C16BA2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4C88809F"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2BBB3386"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B45466"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58D7526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3EF02FA0"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1F5FF5A7"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F5FCA0E"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60F64A4"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57801E2A"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691223A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7EF6555" w14:textId="77777777" w:rsidR="008D72A7" w:rsidRDefault="008D72A7">
            <w:pPr>
              <w:pStyle w:val="TAL"/>
              <w:rPr>
                <w:lang w:eastAsia="zh-CN"/>
              </w:rPr>
            </w:pPr>
            <w:r>
              <w:rPr>
                <w:lang w:eastAsia="zh-CN"/>
              </w:rPr>
              <w:t>Enable the UE to update UE location information towards the consumer NF</w:t>
            </w:r>
          </w:p>
        </w:tc>
      </w:tr>
      <w:tr w:rsidR="0016578E" w14:paraId="7D79F0A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0794BDAD"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03D3E02"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7880BA59"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4A11138C" w14:textId="77777777" w:rsidR="008D72A7" w:rsidRDefault="008D72A7" w:rsidP="008D72A7">
      <w:bookmarkStart w:id="415" w:name="_Toc22624256"/>
      <w:bookmarkStart w:id="416" w:name="_Toc22141054"/>
    </w:p>
    <w:p w14:paraId="0C27D195" w14:textId="77777777" w:rsidR="008D72A7" w:rsidRPr="008D72A7" w:rsidRDefault="008D72A7" w:rsidP="00C87125">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15381522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6E9FEDEF" w14:textId="77777777" w:rsidR="008D72A7" w:rsidRPr="008D72A7" w:rsidRDefault="008D72A7" w:rsidP="00C87125">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153815228"/>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0877DB7F"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792C3960" w14:textId="77777777" w:rsidR="008D72A7" w:rsidRPr="008D72A7" w:rsidRDefault="008D72A7" w:rsidP="00C87125">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15381522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30A21874"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590E84A"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790362F8"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2C4A08"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20E501"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FE37E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3E0D" w14:textId="77777777" w:rsidR="008D72A7" w:rsidRDefault="008D72A7">
            <w:pPr>
              <w:pStyle w:val="TAH"/>
            </w:pPr>
            <w:r>
              <w:t>Description</w:t>
            </w:r>
          </w:p>
        </w:tc>
      </w:tr>
      <w:tr w:rsidR="008D72A7" w14:paraId="76B8B107"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F8B3AA"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0D114612"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AB9D4B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6214DF5" w14:textId="77777777" w:rsidR="008D72A7" w:rsidRDefault="008D72A7">
            <w:pPr>
              <w:pStyle w:val="TAL"/>
            </w:pPr>
            <w:r>
              <w:t>Input parameters to the "</w:t>
            </w:r>
            <w:r>
              <w:rPr>
                <w:lang w:eastAsia="zh-CN"/>
              </w:rPr>
              <w:t>Provide-</w:t>
            </w:r>
            <w:r>
              <w:t>Location" operation</w:t>
            </w:r>
          </w:p>
        </w:tc>
      </w:tr>
    </w:tbl>
    <w:p w14:paraId="266C51A8" w14:textId="77777777" w:rsidR="008D72A7" w:rsidRDefault="008D72A7" w:rsidP="008D72A7"/>
    <w:p w14:paraId="2485541A"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5C33D80B"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9F83A85"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2E9C853"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B6E0FB"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E1EC4D" w14:textId="77777777" w:rsidR="008D72A7" w:rsidRDefault="008D72A7">
            <w:pPr>
              <w:pStyle w:val="TAH"/>
            </w:pPr>
            <w:r>
              <w:t>Response</w:t>
            </w:r>
          </w:p>
          <w:p w14:paraId="25332E20"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77D47AF" w14:textId="77777777" w:rsidR="008D72A7" w:rsidRDefault="008D72A7">
            <w:pPr>
              <w:pStyle w:val="TAH"/>
            </w:pPr>
            <w:r>
              <w:t>Description</w:t>
            </w:r>
          </w:p>
        </w:tc>
      </w:tr>
      <w:tr w:rsidR="008D72A7" w14:paraId="3ADD61AD"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F4052C" w14:textId="77777777" w:rsidR="008D72A7" w:rsidRDefault="008D72A7">
            <w:pPr>
              <w:pStyle w:val="TAL"/>
            </w:pPr>
            <w:bookmarkStart w:id="446" w:name="_PERM_MCCTEMPBM_CRPT0511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B774764"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9FAC26F"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040206F3"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5CD15DF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670E7D5B" w14:textId="77777777" w:rsidR="008D72A7" w:rsidRDefault="008D72A7">
            <w:pPr>
              <w:pStyle w:val="TAL"/>
            </w:pPr>
          </w:p>
          <w:p w14:paraId="31EC07D7"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46F59FA4" w14:textId="77777777" w:rsidR="008D72A7" w:rsidRDefault="008D72A7">
            <w:pPr>
              <w:pStyle w:val="TAL"/>
              <w:ind w:left="284"/>
            </w:pPr>
            <w:r>
              <w:t>- Geographic Area</w:t>
            </w:r>
          </w:p>
          <w:p w14:paraId="57FA3CEE" w14:textId="77777777" w:rsidR="008D72A7" w:rsidRDefault="008D72A7">
            <w:pPr>
              <w:pStyle w:val="TAL"/>
              <w:ind w:left="284"/>
              <w:rPr>
                <w:lang w:eastAsia="zh-CN"/>
              </w:rPr>
            </w:pPr>
            <w:r>
              <w:t>- Civic Location</w:t>
            </w:r>
          </w:p>
          <w:p w14:paraId="360054F2" w14:textId="77777777" w:rsidR="008D72A7" w:rsidRDefault="008D72A7">
            <w:pPr>
              <w:pStyle w:val="TAL"/>
              <w:ind w:left="284"/>
              <w:rPr>
                <w:lang w:eastAsia="zh-CN"/>
              </w:rPr>
            </w:pPr>
            <w:r>
              <w:rPr>
                <w:lang w:eastAsia="zh-CN"/>
              </w:rPr>
              <w:t>- Age of Location</w:t>
            </w:r>
          </w:p>
          <w:p w14:paraId="45C7A3A0" w14:textId="77777777" w:rsidR="008D72A7" w:rsidRDefault="008D72A7">
            <w:pPr>
              <w:pStyle w:val="TAL"/>
              <w:ind w:left="284"/>
              <w:rPr>
                <w:lang w:eastAsia="zh-CN"/>
              </w:rPr>
            </w:pPr>
            <w:r>
              <w:rPr>
                <w:lang w:eastAsia="zh-CN"/>
              </w:rPr>
              <w:t>- Accuracy of Location</w:t>
            </w:r>
          </w:p>
          <w:p w14:paraId="16DD178E" w14:textId="77777777" w:rsidR="008D72A7" w:rsidRDefault="008D72A7">
            <w:pPr>
              <w:pStyle w:val="TAL"/>
              <w:ind w:left="284"/>
            </w:pPr>
            <w:r>
              <w:t>- Positioning methods</w:t>
            </w:r>
          </w:p>
        </w:tc>
      </w:tr>
      <w:bookmarkEnd w:id="446"/>
      <w:tr w:rsidR="00F676D4" w14:paraId="3D3DC7C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9F90170" w14:textId="58C19983"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0B90C7D" w14:textId="162B24BD"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620F958" w14:textId="102D1A97"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A0A67F5" w14:textId="77777777" w:rsidR="00F676D4" w:rsidRDefault="00F676D4" w:rsidP="009479EA">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4C42E451" w14:textId="1BE9398D" w:rsidR="00F676D4" w:rsidRDefault="00F676D4" w:rsidP="000833E1">
            <w:pPr>
              <w:pStyle w:val="TAL"/>
            </w:pPr>
            <w:r>
              <w:t>Temporary redirection. The response shall include a Location header field containing a different URI</w:t>
            </w:r>
            <w:r w:rsidRPr="000833E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39EC6445"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0624DFCE" w14:textId="2D61C19D"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FAA8726" w14:textId="1A4D64B3"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C0FA82D" w14:textId="261CF781"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5FB3AB59" w14:textId="77777777" w:rsidR="00F676D4" w:rsidRDefault="00F676D4" w:rsidP="009479EA">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0AC16FD8" w14:textId="5D518AE5" w:rsidR="00F676D4" w:rsidRDefault="00F676D4" w:rsidP="000833E1">
            <w:pPr>
              <w:pStyle w:val="TAL"/>
            </w:pPr>
            <w:r>
              <w:t>Permanent redirection. The response shall include a Location header field containing a different URI</w:t>
            </w:r>
            <w:r w:rsidRPr="000833E1">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2210A30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CCF8AC0"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ABFDF"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46F728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28883F4" w14:textId="77777777" w:rsidR="00F676D4" w:rsidRDefault="00F676D4">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1A3AD26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5DA5FEA3" w14:textId="77777777" w:rsidR="00F676D4" w:rsidRDefault="00F676D4">
            <w:pPr>
              <w:pStyle w:val="TAL"/>
              <w:ind w:left="284"/>
            </w:pPr>
            <w:bookmarkStart w:id="447" w:name="_PERM_MCCTEMPBM_CRPT05110012___2"/>
            <w:r>
              <w:t>-</w:t>
            </w:r>
            <w:r>
              <w:tab/>
              <w:t>POSITIONING_DENIED</w:t>
            </w:r>
          </w:p>
          <w:p w14:paraId="44268D2B" w14:textId="77777777" w:rsidR="00F676D4" w:rsidRDefault="00F676D4">
            <w:pPr>
              <w:pStyle w:val="TAL"/>
              <w:ind w:left="284"/>
              <w:rPr>
                <w:lang w:eastAsia="zh-CN"/>
              </w:rPr>
            </w:pPr>
            <w:r>
              <w:t>-</w:t>
            </w:r>
            <w:r>
              <w:tab/>
              <w:t>UNSPECIFIED</w:t>
            </w:r>
          </w:p>
          <w:p w14:paraId="1602739B" w14:textId="77777777" w:rsidR="00F676D4" w:rsidRDefault="00F676D4">
            <w:pPr>
              <w:pStyle w:val="TAL"/>
              <w:ind w:left="284"/>
              <w:rPr>
                <w:lang w:eastAsia="zh-CN"/>
              </w:rPr>
            </w:pPr>
            <w:r>
              <w:rPr>
                <w:lang w:eastAsia="zh-CN"/>
              </w:rPr>
              <w:t>-</w:t>
            </w:r>
            <w:r>
              <w:tab/>
            </w:r>
            <w:r>
              <w:rPr>
                <w:lang w:eastAsia="zh-CN"/>
              </w:rPr>
              <w:t>UNSUPPORTED_BY_UE</w:t>
            </w:r>
          </w:p>
          <w:p w14:paraId="7719B1A2" w14:textId="77777777" w:rsidR="00F676D4" w:rsidRDefault="00F676D4" w:rsidP="007D379C">
            <w:pPr>
              <w:pStyle w:val="TAL"/>
              <w:ind w:left="284"/>
              <w:rPr>
                <w:lang w:eastAsia="zh-CN"/>
              </w:rPr>
            </w:pPr>
            <w:r w:rsidRPr="003B2883">
              <w:t>-</w:t>
            </w:r>
            <w:r w:rsidRPr="003B2883">
              <w:tab/>
              <w:t>DETACHED_USER</w:t>
            </w:r>
          </w:p>
          <w:bookmarkEnd w:id="447"/>
          <w:p w14:paraId="2FC09A20" w14:textId="77777777" w:rsidR="00F676D4" w:rsidRDefault="00F676D4">
            <w:pPr>
              <w:pStyle w:val="TAL"/>
            </w:pPr>
          </w:p>
          <w:p w14:paraId="0AE58449" w14:textId="77777777" w:rsidR="00F676D4" w:rsidRDefault="00F676D4">
            <w:pPr>
              <w:pStyle w:val="TAL"/>
            </w:pPr>
            <w:r>
              <w:t>See table 6.1.</w:t>
            </w:r>
            <w:r>
              <w:rPr>
                <w:lang w:eastAsia="zh-CN"/>
              </w:rPr>
              <w:t>6</w:t>
            </w:r>
            <w:r>
              <w:t>.3-1 for the description of these errors.</w:t>
            </w:r>
          </w:p>
        </w:tc>
      </w:tr>
      <w:tr w:rsidR="00F676D4" w14:paraId="0FE35E1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734A704B"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9C2F505"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73E7964"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52C3AA1F" w14:textId="77777777" w:rsidR="00F676D4" w:rsidRDefault="00F676D4">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37625B5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35666DA" w14:textId="77777777" w:rsidR="00F676D4" w:rsidRDefault="00F676D4">
            <w:pPr>
              <w:pStyle w:val="TAL"/>
              <w:ind w:left="284"/>
            </w:pPr>
            <w:bookmarkStart w:id="448" w:name="_PERM_MCCTEMPBM_CRPT05110013___2"/>
            <w:r>
              <w:t>-</w:t>
            </w:r>
            <w:r>
              <w:tab/>
              <w:t>POSITIONING_FAILED</w:t>
            </w:r>
          </w:p>
          <w:bookmarkEnd w:id="448"/>
          <w:p w14:paraId="34B4A205" w14:textId="77777777" w:rsidR="00F676D4" w:rsidRDefault="00F676D4">
            <w:pPr>
              <w:pStyle w:val="TAL"/>
            </w:pPr>
          </w:p>
          <w:p w14:paraId="10B87814" w14:textId="77777777" w:rsidR="00F676D4" w:rsidRDefault="00F676D4">
            <w:pPr>
              <w:pStyle w:val="TAL"/>
            </w:pPr>
            <w:r>
              <w:t>See table 6.1.</w:t>
            </w:r>
            <w:r>
              <w:rPr>
                <w:lang w:eastAsia="zh-CN"/>
              </w:rPr>
              <w:t>6</w:t>
            </w:r>
            <w:r>
              <w:t>.3-1 for the description of these errors.</w:t>
            </w:r>
          </w:p>
        </w:tc>
      </w:tr>
      <w:tr w:rsidR="00F676D4" w14:paraId="08EF200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9CCB55"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A3139D8"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D84F5A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0CFD304" w14:textId="77777777" w:rsidR="00F676D4" w:rsidRDefault="00F676D4">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7FDF1CC3"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D5F5CA7" w14:textId="77777777" w:rsidR="00F676D4" w:rsidRDefault="00F676D4">
            <w:pPr>
              <w:pStyle w:val="TAL"/>
              <w:ind w:left="284"/>
              <w:rPr>
                <w:lang w:eastAsia="zh-CN"/>
              </w:rPr>
            </w:pPr>
            <w:bookmarkStart w:id="449" w:name="_PERM_MCCTEMPBM_CRPT05110014___2"/>
            <w:r>
              <w:t>-</w:t>
            </w:r>
            <w:r>
              <w:tab/>
              <w:t>UNREACHABLE_USER</w:t>
            </w:r>
          </w:p>
          <w:bookmarkEnd w:id="449"/>
          <w:p w14:paraId="3E72373A" w14:textId="77777777" w:rsidR="00F676D4" w:rsidRDefault="00F676D4">
            <w:pPr>
              <w:pStyle w:val="TAL"/>
            </w:pPr>
            <w:r>
              <w:t>-</w:t>
            </w:r>
            <w:r>
              <w:tab/>
            </w:r>
            <w:r w:rsidRPr="00B1181D">
              <w:t>PEER_NOT_RESPONDING</w:t>
            </w:r>
          </w:p>
          <w:p w14:paraId="3EBD8DA1" w14:textId="77777777" w:rsidR="00F676D4" w:rsidRDefault="00F676D4">
            <w:pPr>
              <w:pStyle w:val="TAL"/>
            </w:pPr>
            <w:r>
              <w:t>See table 6.1.</w:t>
            </w:r>
            <w:r>
              <w:rPr>
                <w:lang w:eastAsia="zh-CN"/>
              </w:rPr>
              <w:t>6</w:t>
            </w:r>
            <w:r>
              <w:t>.3-1 for the description of this error.</w:t>
            </w:r>
          </w:p>
        </w:tc>
      </w:tr>
      <w:tr w:rsidR="00F676D4" w14:paraId="3F3E2609"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AB508D" w14:textId="07100CE9"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4E4607ED" w14:textId="77777777" w:rsidR="008F3379" w:rsidRDefault="008F3379" w:rsidP="008F3379">
      <w:pPr>
        <w:rPr>
          <w:noProof/>
        </w:rPr>
      </w:pPr>
    </w:p>
    <w:p w14:paraId="6FAAF513" w14:textId="77777777" w:rsidR="008F3379" w:rsidRDefault="008F3379" w:rsidP="008F3379">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525347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8BBE9"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DA399"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A0922"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D5490"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1F1C7" w14:textId="77777777" w:rsidR="008F3379" w:rsidRPr="00D67AB2" w:rsidRDefault="008F3379" w:rsidP="009479EA">
            <w:pPr>
              <w:pStyle w:val="TAH"/>
            </w:pPr>
            <w:r w:rsidRPr="00D67AB2">
              <w:t>Description</w:t>
            </w:r>
          </w:p>
        </w:tc>
      </w:tr>
      <w:tr w:rsidR="008F3379" w:rsidRPr="00D67AB2" w14:paraId="5284B2FD"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B670B"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CDD5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147CB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07895"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DFE1"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151E9D49" w14:textId="0785A225"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124E29A8"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79F6"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FABB58"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1E4CE"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E37166"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24999" w14:textId="77777777" w:rsidR="008F3379" w:rsidRPr="00D70312" w:rsidRDefault="008F3379" w:rsidP="009479EA">
            <w:pPr>
              <w:pStyle w:val="TAL"/>
            </w:pPr>
            <w:r w:rsidRPr="00525507">
              <w:t>Identifier of the target NF (service) instance ID towards which the request is redirected</w:t>
            </w:r>
          </w:p>
        </w:tc>
      </w:tr>
    </w:tbl>
    <w:p w14:paraId="5BA0D8E9" w14:textId="77777777" w:rsidR="008F3379" w:rsidRDefault="008F3379" w:rsidP="008F3379"/>
    <w:p w14:paraId="44AE5C67" w14:textId="77777777" w:rsidR="008F3379" w:rsidRDefault="008F3379" w:rsidP="008F3379">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0850C1D"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BBA0"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9CBA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6C079"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2D712"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1A3C8" w14:textId="77777777" w:rsidR="008F3379" w:rsidRPr="00D67AB2" w:rsidRDefault="008F3379" w:rsidP="009479EA">
            <w:pPr>
              <w:pStyle w:val="TAH"/>
            </w:pPr>
            <w:r w:rsidRPr="00D67AB2">
              <w:t>Description</w:t>
            </w:r>
          </w:p>
        </w:tc>
      </w:tr>
      <w:tr w:rsidR="008F3379" w:rsidRPr="00D67AB2" w14:paraId="3DFA426C"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2EBA48"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D3ED7"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507A0D"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670430"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0C08"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58187982" w14:textId="129C574A"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6E8F57EE"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30D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A8105F"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90141"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01CE17"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C1A07" w14:textId="77777777" w:rsidR="008F3379" w:rsidRPr="00D70312" w:rsidRDefault="008F3379" w:rsidP="009479EA">
            <w:pPr>
              <w:pStyle w:val="TAL"/>
            </w:pPr>
            <w:r w:rsidRPr="00525507">
              <w:t>Identifier of the target NF (service) instance ID towards which the request is redirected</w:t>
            </w:r>
          </w:p>
        </w:tc>
      </w:tr>
    </w:tbl>
    <w:p w14:paraId="0C2D3A0E" w14:textId="77777777" w:rsidR="008D72A7" w:rsidRPr="008F3379" w:rsidRDefault="008D72A7" w:rsidP="008D72A7">
      <w:pPr>
        <w:rPr>
          <w:lang w:eastAsia="zh-CN"/>
        </w:rPr>
      </w:pPr>
    </w:p>
    <w:p w14:paraId="3E18D07A" w14:textId="77777777" w:rsidR="008D72A7" w:rsidRPr="008D72A7" w:rsidRDefault="008D72A7" w:rsidP="00C87125">
      <w:pPr>
        <w:pStyle w:val="Heading4"/>
        <w:rPr>
          <w:lang w:eastAsia="zh-CN"/>
        </w:rPr>
      </w:pPr>
      <w:bookmarkStart w:id="450" w:name="_Toc26202320"/>
      <w:bookmarkStart w:id="451" w:name="_Toc22624259"/>
      <w:bookmarkStart w:id="452" w:name="_Toc22141057"/>
      <w:bookmarkStart w:id="453" w:name="_Toc26202506"/>
      <w:bookmarkStart w:id="454" w:name="_Toc34804216"/>
      <w:bookmarkStart w:id="455" w:name="_Toc35935787"/>
      <w:bookmarkStart w:id="456" w:name="_Toc45030007"/>
      <w:bookmarkStart w:id="457" w:name="_Toc51922367"/>
      <w:bookmarkStart w:id="458" w:name="_Toc51922783"/>
      <w:bookmarkStart w:id="459" w:name="_Toc15381523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50"/>
      <w:bookmarkEnd w:id="451"/>
      <w:bookmarkEnd w:id="452"/>
      <w:bookmarkEnd w:id="453"/>
      <w:bookmarkEnd w:id="454"/>
      <w:bookmarkEnd w:id="455"/>
      <w:bookmarkEnd w:id="456"/>
      <w:bookmarkEnd w:id="457"/>
      <w:bookmarkEnd w:id="458"/>
      <w:bookmarkEnd w:id="459"/>
    </w:p>
    <w:p w14:paraId="5902A44C" w14:textId="77777777" w:rsidR="008D72A7" w:rsidRPr="008D72A7" w:rsidRDefault="008D72A7" w:rsidP="00C87125">
      <w:pPr>
        <w:pStyle w:val="Heading5"/>
      </w:pPr>
      <w:bookmarkStart w:id="460" w:name="_Toc26202321"/>
      <w:bookmarkStart w:id="461" w:name="_Toc22624260"/>
      <w:bookmarkStart w:id="462" w:name="_Toc22141058"/>
      <w:bookmarkStart w:id="463" w:name="_Toc26202507"/>
      <w:bookmarkStart w:id="464" w:name="_Toc34804217"/>
      <w:bookmarkStart w:id="465" w:name="_Toc35935788"/>
      <w:bookmarkStart w:id="466" w:name="_Toc45030008"/>
      <w:bookmarkStart w:id="467" w:name="_Toc51922368"/>
      <w:bookmarkStart w:id="468" w:name="_Toc51922784"/>
      <w:bookmarkStart w:id="469" w:name="_Toc153815231"/>
      <w:r w:rsidRPr="008D72A7">
        <w:t>6.1.</w:t>
      </w:r>
      <w:r w:rsidRPr="008D72A7">
        <w:rPr>
          <w:lang w:eastAsia="zh-CN"/>
        </w:rPr>
        <w:t>3</w:t>
      </w:r>
      <w:r w:rsidRPr="008D72A7">
        <w:t>.</w:t>
      </w:r>
      <w:r w:rsidRPr="008D72A7">
        <w:rPr>
          <w:lang w:eastAsia="zh-CN"/>
        </w:rPr>
        <w:t>3</w:t>
      </w:r>
      <w:r w:rsidRPr="008D72A7">
        <w:t>.1</w:t>
      </w:r>
      <w:r w:rsidRPr="008D72A7">
        <w:tab/>
        <w:t>Description</w:t>
      </w:r>
      <w:bookmarkEnd w:id="460"/>
      <w:bookmarkEnd w:id="461"/>
      <w:bookmarkEnd w:id="462"/>
      <w:bookmarkEnd w:id="463"/>
      <w:bookmarkEnd w:id="464"/>
      <w:bookmarkEnd w:id="465"/>
      <w:bookmarkEnd w:id="466"/>
      <w:bookmarkEnd w:id="467"/>
      <w:bookmarkEnd w:id="468"/>
      <w:bookmarkEnd w:id="469"/>
    </w:p>
    <w:p w14:paraId="5565D87E"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3F2F2E4B" w14:textId="77777777" w:rsidR="008D72A7" w:rsidRPr="008D72A7" w:rsidRDefault="008D72A7" w:rsidP="00C87125">
      <w:pPr>
        <w:pStyle w:val="Heading5"/>
        <w:rPr>
          <w:lang w:eastAsia="zh-CN"/>
        </w:rPr>
      </w:pPr>
      <w:bookmarkStart w:id="470" w:name="_Toc26202322"/>
      <w:bookmarkStart w:id="471" w:name="_Toc22624261"/>
      <w:bookmarkStart w:id="472" w:name="_Toc22141059"/>
      <w:bookmarkStart w:id="473" w:name="_Toc26202508"/>
      <w:bookmarkStart w:id="474" w:name="_Toc34804218"/>
      <w:bookmarkStart w:id="475" w:name="_Toc35935789"/>
      <w:bookmarkStart w:id="476" w:name="_Toc45030009"/>
      <w:bookmarkStart w:id="477" w:name="_Toc51922369"/>
      <w:bookmarkStart w:id="478" w:name="_Toc51922785"/>
      <w:bookmarkStart w:id="479" w:name="_Toc15381523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70"/>
      <w:bookmarkEnd w:id="471"/>
      <w:bookmarkEnd w:id="472"/>
      <w:bookmarkEnd w:id="473"/>
      <w:bookmarkEnd w:id="474"/>
      <w:bookmarkEnd w:id="475"/>
      <w:bookmarkEnd w:id="476"/>
      <w:bookmarkEnd w:id="477"/>
      <w:bookmarkEnd w:id="478"/>
      <w:bookmarkEnd w:id="479"/>
    </w:p>
    <w:p w14:paraId="100FC8E4"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489A9DE8"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BE3E6BF"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8A745"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25E1AC"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4F7AFE"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E579C" w14:textId="77777777" w:rsidR="008D72A7" w:rsidRDefault="008D72A7">
            <w:pPr>
              <w:pStyle w:val="TAH"/>
            </w:pPr>
            <w:r>
              <w:t>Description</w:t>
            </w:r>
          </w:p>
        </w:tc>
      </w:tr>
      <w:tr w:rsidR="008D72A7" w14:paraId="14A2A702"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17F698"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7F5BEA73"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43E37B1"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1EB22CB"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3EEDA25C" w14:textId="77777777" w:rsidR="008D72A7" w:rsidRDefault="008D72A7" w:rsidP="008D72A7"/>
    <w:p w14:paraId="3D7A8AD3"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03963FC"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2C8D9B"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413BB0"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29BBA9B"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52CD2F" w14:textId="77777777" w:rsidR="008D72A7" w:rsidRDefault="008D72A7">
            <w:pPr>
              <w:pStyle w:val="TAH"/>
            </w:pPr>
            <w:r>
              <w:t>Response</w:t>
            </w:r>
          </w:p>
          <w:p w14:paraId="12966E1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0A8FBF" w14:textId="77777777" w:rsidR="008D72A7" w:rsidRDefault="008D72A7">
            <w:pPr>
              <w:pStyle w:val="TAH"/>
            </w:pPr>
            <w:r>
              <w:t>Description</w:t>
            </w:r>
          </w:p>
        </w:tc>
      </w:tr>
      <w:tr w:rsidR="008D72A7" w14:paraId="089528E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BD8CF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6D5D87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4DD326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44E47576"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7AFEFF" w14:textId="77777777" w:rsidR="008D72A7" w:rsidRDefault="008D72A7">
            <w:pPr>
              <w:pStyle w:val="TAL"/>
            </w:pPr>
            <w:r>
              <w:t xml:space="preserve">This case represents successful </w:t>
            </w:r>
            <w:r>
              <w:rPr>
                <w:lang w:eastAsia="zh-CN"/>
              </w:rPr>
              <w:t>cancellation of location.</w:t>
            </w:r>
          </w:p>
        </w:tc>
      </w:tr>
      <w:tr w:rsidR="00F676D4" w14:paraId="2CC53C67"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5D4FA69F" w14:textId="41F333A5"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3B80724" w14:textId="2A1125DF"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55F6C0B3" w14:textId="6EE6A92F"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64B7DF2"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2BB4D5" w14:textId="1C4A67A2" w:rsidR="00F676D4" w:rsidRDefault="00F676D4" w:rsidP="00A57055">
            <w:pPr>
              <w:pStyle w:val="TAL"/>
            </w:pPr>
            <w:r>
              <w:t>Temporary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5B69B641"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5AAF9E9" w14:textId="21F573BA"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B4225DB" w14:textId="60655F97"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23B2FD9B" w14:textId="2C110676"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4B7DBE2"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7B25E6" w14:textId="6D766FAA" w:rsidR="00F676D4" w:rsidRDefault="00F676D4" w:rsidP="00A57055">
            <w:pPr>
              <w:pStyle w:val="TAL"/>
            </w:pPr>
            <w:r>
              <w:t>Permanent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1E6A69E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81C351"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2EBCE3"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E112EBA"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43A67D8"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FAE8DE1"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0685C45D" w14:textId="77777777" w:rsidR="00F676D4" w:rsidRDefault="00F676D4">
            <w:pPr>
              <w:pStyle w:val="TAL"/>
              <w:ind w:left="284"/>
            </w:pPr>
            <w:bookmarkStart w:id="480" w:name="_PERM_MCCTEMPBM_CRPT05110018___2"/>
            <w:r>
              <w:t>- UNSPECIFIED</w:t>
            </w:r>
          </w:p>
          <w:p w14:paraId="54CACC2C" w14:textId="77777777" w:rsidR="00F676D4" w:rsidRDefault="00F676D4">
            <w:pPr>
              <w:pStyle w:val="TAL"/>
              <w:ind w:left="284"/>
            </w:pPr>
            <w:r>
              <w:t>- LOCATION_SESSION_UNKNOWN</w:t>
            </w:r>
          </w:p>
          <w:p w14:paraId="03078A28" w14:textId="77777777" w:rsidR="00F676D4" w:rsidRDefault="00F676D4">
            <w:pPr>
              <w:pStyle w:val="TAL"/>
              <w:ind w:left="284"/>
            </w:pPr>
          </w:p>
          <w:bookmarkEnd w:id="480"/>
          <w:p w14:paraId="534BCFA9"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4E183C2D"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6D95C9" w14:textId="1B7B15D9"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12C96371" w14:textId="77777777" w:rsidR="008D72A7" w:rsidRDefault="008D72A7" w:rsidP="008D72A7">
      <w:pPr>
        <w:rPr>
          <w:lang w:eastAsia="zh-CN"/>
        </w:rPr>
      </w:pPr>
    </w:p>
    <w:p w14:paraId="52F89867"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63C3741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B83A8"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F68E83"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60032"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2586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54F64" w14:textId="77777777" w:rsidR="00736596" w:rsidRPr="00D67AB2" w:rsidRDefault="00736596" w:rsidP="009479EA">
            <w:pPr>
              <w:pStyle w:val="TAH"/>
            </w:pPr>
            <w:r w:rsidRPr="00D67AB2">
              <w:t>Description</w:t>
            </w:r>
          </w:p>
        </w:tc>
      </w:tr>
      <w:tr w:rsidR="00736596" w:rsidRPr="00D67AB2" w14:paraId="36F431C9"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A4CA2"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6AC35C"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57876"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B311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DF917"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00181542" w14:textId="1699C159"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27F11AF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6B753"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53C152"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C3C49"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1179AA"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52AA1" w14:textId="77777777" w:rsidR="00736596" w:rsidRPr="00D70312" w:rsidRDefault="00736596" w:rsidP="009479EA">
            <w:pPr>
              <w:pStyle w:val="TAL"/>
            </w:pPr>
            <w:r w:rsidRPr="00525507">
              <w:t>Identifier of the target NF (service) instance ID towards which the request is redirected</w:t>
            </w:r>
          </w:p>
        </w:tc>
      </w:tr>
    </w:tbl>
    <w:p w14:paraId="67A5193D" w14:textId="77777777" w:rsidR="00736596" w:rsidRDefault="00736596" w:rsidP="00736596"/>
    <w:p w14:paraId="43C619A1"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01142F77"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21D31"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B6A344"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1F9A"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31DC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94189" w14:textId="77777777" w:rsidR="00736596" w:rsidRPr="00D67AB2" w:rsidRDefault="00736596" w:rsidP="009479EA">
            <w:pPr>
              <w:pStyle w:val="TAH"/>
            </w:pPr>
            <w:r w:rsidRPr="00D67AB2">
              <w:t>Description</w:t>
            </w:r>
          </w:p>
        </w:tc>
      </w:tr>
      <w:tr w:rsidR="00736596" w:rsidRPr="00D67AB2" w14:paraId="59DF4C0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DA418"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3D31F1"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B1CE47"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4370E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B2C94"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77502D1B" w14:textId="1309FAEB"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4A13E7EB"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5C0FA"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91561"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360CEC"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9A75AE"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A153AC" w14:textId="77777777" w:rsidR="00736596" w:rsidRPr="00D70312" w:rsidRDefault="00736596" w:rsidP="009479EA">
            <w:pPr>
              <w:pStyle w:val="TAL"/>
            </w:pPr>
            <w:r w:rsidRPr="00525507">
              <w:t>Identifier of the target NF (service) instance ID towards which the request is redirected</w:t>
            </w:r>
          </w:p>
        </w:tc>
      </w:tr>
    </w:tbl>
    <w:p w14:paraId="78B4F490" w14:textId="77777777" w:rsidR="00736596" w:rsidRPr="00736596" w:rsidRDefault="00736596" w:rsidP="008D72A7">
      <w:pPr>
        <w:rPr>
          <w:lang w:eastAsia="zh-CN"/>
        </w:rPr>
      </w:pPr>
    </w:p>
    <w:p w14:paraId="5117427B" w14:textId="77777777" w:rsidR="00736596" w:rsidRDefault="00736596" w:rsidP="008D72A7">
      <w:pPr>
        <w:rPr>
          <w:lang w:eastAsia="zh-CN"/>
        </w:rPr>
      </w:pPr>
    </w:p>
    <w:p w14:paraId="045E406E" w14:textId="77777777" w:rsidR="008D72A7" w:rsidRPr="008D72A7" w:rsidRDefault="008D72A7" w:rsidP="00C87125">
      <w:pPr>
        <w:pStyle w:val="Heading4"/>
        <w:rPr>
          <w:lang w:eastAsia="zh-CN"/>
        </w:rPr>
      </w:pPr>
      <w:bookmarkStart w:id="481" w:name="_Toc26202323"/>
      <w:bookmarkStart w:id="482" w:name="_Toc22624262"/>
      <w:bookmarkStart w:id="483" w:name="_Toc22141060"/>
      <w:bookmarkStart w:id="484" w:name="_Toc26202509"/>
      <w:bookmarkStart w:id="485" w:name="_Toc34804219"/>
      <w:bookmarkStart w:id="486" w:name="_Toc35935790"/>
      <w:bookmarkStart w:id="487" w:name="_Toc45030010"/>
      <w:bookmarkStart w:id="488" w:name="_Toc51922370"/>
      <w:bookmarkStart w:id="489" w:name="_Toc51922786"/>
      <w:bookmarkStart w:id="490" w:name="_Toc15381523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81"/>
      <w:bookmarkEnd w:id="482"/>
      <w:bookmarkEnd w:id="483"/>
      <w:bookmarkEnd w:id="484"/>
      <w:bookmarkEnd w:id="485"/>
      <w:bookmarkEnd w:id="486"/>
      <w:bookmarkEnd w:id="487"/>
      <w:bookmarkEnd w:id="488"/>
      <w:bookmarkEnd w:id="489"/>
      <w:bookmarkEnd w:id="490"/>
    </w:p>
    <w:p w14:paraId="2EDA63F9" w14:textId="77777777" w:rsidR="008D72A7" w:rsidRPr="008D72A7" w:rsidRDefault="008D72A7" w:rsidP="00C87125">
      <w:pPr>
        <w:pStyle w:val="Heading5"/>
      </w:pPr>
      <w:bookmarkStart w:id="491" w:name="_Toc26202324"/>
      <w:bookmarkStart w:id="492" w:name="_Toc22624263"/>
      <w:bookmarkStart w:id="493" w:name="_Toc22141061"/>
      <w:bookmarkStart w:id="494" w:name="_Toc26202510"/>
      <w:bookmarkStart w:id="495" w:name="_Toc34804220"/>
      <w:bookmarkStart w:id="496" w:name="_Toc35935791"/>
      <w:bookmarkStart w:id="497" w:name="_Toc45030011"/>
      <w:bookmarkStart w:id="498" w:name="_Toc51922371"/>
      <w:bookmarkStart w:id="499" w:name="_Toc51922787"/>
      <w:bookmarkStart w:id="500" w:name="_Toc153815234"/>
      <w:r w:rsidRPr="008D72A7">
        <w:t>6.1.</w:t>
      </w:r>
      <w:r w:rsidRPr="008D72A7">
        <w:rPr>
          <w:lang w:eastAsia="zh-CN"/>
        </w:rPr>
        <w:t>3</w:t>
      </w:r>
      <w:r w:rsidRPr="008D72A7">
        <w:t>.</w:t>
      </w:r>
      <w:r w:rsidRPr="008D72A7">
        <w:rPr>
          <w:lang w:eastAsia="zh-CN"/>
        </w:rPr>
        <w:t>4</w:t>
      </w:r>
      <w:r w:rsidRPr="008D72A7">
        <w:t>.1</w:t>
      </w:r>
      <w:r w:rsidRPr="008D72A7">
        <w:tab/>
        <w:t>Description</w:t>
      </w:r>
      <w:bookmarkEnd w:id="491"/>
      <w:bookmarkEnd w:id="492"/>
      <w:bookmarkEnd w:id="493"/>
      <w:bookmarkEnd w:id="494"/>
      <w:bookmarkEnd w:id="495"/>
      <w:bookmarkEnd w:id="496"/>
      <w:bookmarkEnd w:id="497"/>
      <w:bookmarkEnd w:id="498"/>
      <w:bookmarkEnd w:id="499"/>
      <w:bookmarkEnd w:id="500"/>
    </w:p>
    <w:p w14:paraId="0B3A21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5016728A" w14:textId="77777777" w:rsidR="008D72A7" w:rsidRPr="008D72A7" w:rsidRDefault="008D72A7" w:rsidP="00C87125">
      <w:pPr>
        <w:pStyle w:val="Heading5"/>
        <w:rPr>
          <w:lang w:eastAsia="zh-CN"/>
        </w:rPr>
      </w:pPr>
      <w:bookmarkStart w:id="501" w:name="_Toc26202325"/>
      <w:bookmarkStart w:id="502" w:name="_Toc22624264"/>
      <w:bookmarkStart w:id="503" w:name="_Toc22141062"/>
      <w:bookmarkStart w:id="504" w:name="_Toc26202511"/>
      <w:bookmarkStart w:id="505" w:name="_Toc34804221"/>
      <w:bookmarkStart w:id="506" w:name="_Toc35935792"/>
      <w:bookmarkStart w:id="507" w:name="_Toc45030012"/>
      <w:bookmarkStart w:id="508" w:name="_Toc51922372"/>
      <w:bookmarkStart w:id="509" w:name="_Toc51922788"/>
      <w:bookmarkStart w:id="510" w:name="_Toc15381523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01"/>
      <w:bookmarkEnd w:id="502"/>
      <w:bookmarkEnd w:id="503"/>
      <w:bookmarkEnd w:id="504"/>
      <w:bookmarkEnd w:id="505"/>
      <w:bookmarkEnd w:id="506"/>
      <w:bookmarkEnd w:id="507"/>
      <w:bookmarkEnd w:id="508"/>
      <w:bookmarkEnd w:id="509"/>
      <w:bookmarkEnd w:id="510"/>
    </w:p>
    <w:p w14:paraId="0834F9C5"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735EA1AD"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3B059D5"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D630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C12A0"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5E3683A"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26CAF" w14:textId="77777777" w:rsidR="008D72A7" w:rsidRDefault="008D72A7">
            <w:pPr>
              <w:pStyle w:val="TAH"/>
            </w:pPr>
            <w:r>
              <w:t>Description</w:t>
            </w:r>
          </w:p>
        </w:tc>
      </w:tr>
      <w:tr w:rsidR="008D72A7" w14:paraId="1579A649"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72F534"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3835A7E7" w14:textId="502DFEB8" w:rsidR="008D72A7" w:rsidRDefault="008D72A7" w:rsidP="006A2E90">
            <w:pPr>
              <w:pStyle w:val="TAC"/>
            </w:pPr>
            <w:r w:rsidRPr="006A2E90">
              <w:t>M</w:t>
            </w:r>
          </w:p>
        </w:tc>
        <w:tc>
          <w:tcPr>
            <w:tcW w:w="2002" w:type="dxa"/>
            <w:tcBorders>
              <w:top w:val="single" w:sz="4" w:space="0" w:color="auto"/>
              <w:left w:val="single" w:sz="6" w:space="0" w:color="000000"/>
              <w:bottom w:val="single" w:sz="6" w:space="0" w:color="000000"/>
              <w:right w:val="single" w:sz="6" w:space="0" w:color="000000"/>
            </w:tcBorders>
            <w:hideMark/>
          </w:tcPr>
          <w:p w14:paraId="7D7724DA"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ECDBA87"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76ECFECE" w14:textId="77777777" w:rsidR="008D72A7" w:rsidRDefault="008D72A7" w:rsidP="008D72A7"/>
    <w:p w14:paraId="7CF81F3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16DABE6"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D18C7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6A033"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03C9EBF"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0A2AD2E" w14:textId="77777777" w:rsidR="008D72A7" w:rsidRDefault="008D72A7">
            <w:pPr>
              <w:pStyle w:val="TAH"/>
            </w:pPr>
            <w:r>
              <w:t>Response</w:t>
            </w:r>
          </w:p>
          <w:p w14:paraId="7BDA5C21"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0D5475" w14:textId="77777777" w:rsidR="008D72A7" w:rsidRDefault="008D72A7">
            <w:pPr>
              <w:pStyle w:val="TAH"/>
            </w:pPr>
            <w:r>
              <w:t>Description</w:t>
            </w:r>
          </w:p>
        </w:tc>
      </w:tr>
      <w:tr w:rsidR="008D72A7" w14:paraId="0616D4B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687484"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4AD440"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1ABD9576"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61B8D2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327B4" w14:textId="77777777" w:rsidR="008D72A7" w:rsidRDefault="008D72A7">
            <w:pPr>
              <w:pStyle w:val="TAL"/>
            </w:pPr>
            <w:r>
              <w:t xml:space="preserve">This case represents successful </w:t>
            </w:r>
            <w:r>
              <w:rPr>
                <w:lang w:eastAsia="zh-CN"/>
              </w:rPr>
              <w:t>update of location.</w:t>
            </w:r>
          </w:p>
        </w:tc>
      </w:tr>
      <w:tr w:rsidR="00F676D4" w14:paraId="3060F670"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34EB76C1" w14:textId="5B1E1ED9"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83790C5" w14:textId="2D9240B4"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16B9BA6C" w14:textId="5EC8F302"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E318771"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D25DB74" w14:textId="73A6C756" w:rsidR="00F676D4" w:rsidRDefault="00F676D4" w:rsidP="00091CC4">
            <w:pPr>
              <w:pStyle w:val="TAL"/>
            </w:pPr>
            <w:r>
              <w:t>Temporary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1449D124"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12DB05ED" w14:textId="5E1F87B7"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77F0366" w14:textId="7AA65836"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5EB269FF" w14:textId="5A92FC90"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D9944E8"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BF58059" w14:textId="603A34BD" w:rsidR="00F676D4" w:rsidRDefault="00F676D4" w:rsidP="00091CC4">
            <w:pPr>
              <w:pStyle w:val="TAL"/>
            </w:pPr>
            <w:r>
              <w:t>Permanent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4F43ED83"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E920D3"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09D3B30"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AF44FB8"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79A310EB"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FCD1339"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9676013" w14:textId="77777777" w:rsidR="00F676D4" w:rsidRDefault="00F676D4">
            <w:pPr>
              <w:pStyle w:val="TAL"/>
              <w:ind w:left="284"/>
            </w:pPr>
            <w:bookmarkStart w:id="511" w:name="_PERM_MCCTEMPBM_CRPT05110023___2"/>
            <w:r>
              <w:t>- UNSPECIFIED</w:t>
            </w:r>
          </w:p>
          <w:p w14:paraId="0DDDA82D" w14:textId="77777777" w:rsidR="00F676D4" w:rsidRDefault="00F676D4">
            <w:pPr>
              <w:pStyle w:val="TAL"/>
              <w:ind w:left="284"/>
              <w:rPr>
                <w:lang w:eastAsia="zh-CN"/>
              </w:rPr>
            </w:pPr>
            <w:r>
              <w:t xml:space="preserve">- </w:t>
            </w:r>
            <w:r>
              <w:rPr>
                <w:lang w:eastAsia="zh-CN"/>
              </w:rPr>
              <w:t>UNREQUESTED_BY_UE</w:t>
            </w:r>
          </w:p>
          <w:p w14:paraId="0B896FC9" w14:textId="77777777" w:rsidR="00F676D4" w:rsidRDefault="00F676D4">
            <w:pPr>
              <w:pStyle w:val="TAL"/>
              <w:ind w:left="284"/>
              <w:rPr>
                <w:lang w:eastAsia="zh-CN"/>
              </w:rPr>
            </w:pPr>
            <w:r>
              <w:rPr>
                <w:lang w:eastAsia="zh-CN"/>
              </w:rPr>
              <w:t>- UNKOWN_EXTERNAL_CLIENT_OR_AF</w:t>
            </w:r>
          </w:p>
          <w:p w14:paraId="329236A8" w14:textId="77777777" w:rsidR="00F676D4" w:rsidRDefault="00F676D4">
            <w:pPr>
              <w:pStyle w:val="TAL"/>
              <w:ind w:left="284"/>
              <w:rPr>
                <w:lang w:eastAsia="zh-CN"/>
              </w:rPr>
            </w:pPr>
            <w:r>
              <w:rPr>
                <w:lang w:eastAsia="zh-CN"/>
              </w:rPr>
              <w:t>- UNREACHABLE_EXTERNAL_CLIENT_OR_AF</w:t>
            </w:r>
          </w:p>
          <w:p w14:paraId="2E478D32" w14:textId="77777777" w:rsidR="00F676D4" w:rsidRDefault="00F676D4">
            <w:pPr>
              <w:pStyle w:val="TAL"/>
              <w:ind w:left="284"/>
              <w:rPr>
                <w:lang w:eastAsia="zh-CN"/>
              </w:rPr>
            </w:pPr>
          </w:p>
          <w:bookmarkEnd w:id="511"/>
          <w:p w14:paraId="0A00798E"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00FDC928"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FBABE1" w14:textId="461A927F"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231AC518" w14:textId="77777777" w:rsidR="008F3379" w:rsidRDefault="008F3379" w:rsidP="008F3379">
      <w:pPr>
        <w:rPr>
          <w:noProof/>
        </w:rPr>
      </w:pPr>
      <w:bookmarkStart w:id="512" w:name="_Toc22624265"/>
      <w:bookmarkStart w:id="513" w:name="_Toc22141063"/>
      <w:bookmarkStart w:id="514" w:name="_Toc18853075"/>
    </w:p>
    <w:p w14:paraId="55080116" w14:textId="77777777" w:rsidR="008F3379" w:rsidRDefault="008F3379" w:rsidP="008F3379">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58BF560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E8664"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1680F2"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D9CDB"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74855"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EEFB9" w14:textId="77777777" w:rsidR="008F3379" w:rsidRPr="00D67AB2" w:rsidRDefault="008F3379" w:rsidP="009479EA">
            <w:pPr>
              <w:pStyle w:val="TAH"/>
            </w:pPr>
            <w:r w:rsidRPr="00D67AB2">
              <w:t>Description</w:t>
            </w:r>
          </w:p>
        </w:tc>
      </w:tr>
      <w:tr w:rsidR="008F3379" w:rsidRPr="00D67AB2" w14:paraId="0DC33ABA"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387B5"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8A03B3"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C8E7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16987"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1523"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782A6720" w14:textId="5B8AB92E"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5530EDE3"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0AE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117F83"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55A22D"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3B6D2A"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D7D5C6" w14:textId="77777777" w:rsidR="008F3379" w:rsidRPr="00D70312" w:rsidRDefault="008F3379" w:rsidP="009479EA">
            <w:pPr>
              <w:pStyle w:val="TAL"/>
            </w:pPr>
            <w:r w:rsidRPr="00525507">
              <w:t>Identifier of the target NF (service) instance ID towards which the request is redirected</w:t>
            </w:r>
          </w:p>
        </w:tc>
      </w:tr>
    </w:tbl>
    <w:p w14:paraId="5122F8F4" w14:textId="77777777" w:rsidR="008F3379" w:rsidRDefault="008F3379" w:rsidP="008F3379"/>
    <w:p w14:paraId="45B57A2A" w14:textId="77777777" w:rsidR="008F3379" w:rsidRDefault="008F3379" w:rsidP="008F3379">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67EADD6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68B6"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9E49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197E"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F029"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B2944" w14:textId="77777777" w:rsidR="008F3379" w:rsidRPr="00D67AB2" w:rsidRDefault="008F3379" w:rsidP="009479EA">
            <w:pPr>
              <w:pStyle w:val="TAH"/>
            </w:pPr>
            <w:r w:rsidRPr="00D67AB2">
              <w:t>Description</w:t>
            </w:r>
          </w:p>
        </w:tc>
      </w:tr>
      <w:tr w:rsidR="008F3379" w:rsidRPr="00D67AB2" w14:paraId="11FEB77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3CD877"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49267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5B03F"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5734E1"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EEE7"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44948D54" w14:textId="305001EA"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3E1BEF60"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0416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A77C5"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818892"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61383D"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71E8D" w14:textId="77777777" w:rsidR="008F3379" w:rsidRPr="00D70312" w:rsidRDefault="008F3379" w:rsidP="009479EA">
            <w:pPr>
              <w:pStyle w:val="TAL"/>
            </w:pPr>
            <w:r w:rsidRPr="00525507">
              <w:t>Identifier of the target NF (service) instance ID towards which the request is redirected</w:t>
            </w:r>
          </w:p>
        </w:tc>
      </w:tr>
    </w:tbl>
    <w:p w14:paraId="50BAFBC8" w14:textId="77777777" w:rsidR="00F0284F" w:rsidRPr="008F3379" w:rsidRDefault="00F0284F" w:rsidP="00F0284F"/>
    <w:p w14:paraId="305A138E" w14:textId="77777777" w:rsidR="0016578E" w:rsidRPr="004A6A8E" w:rsidRDefault="0016578E" w:rsidP="00C87125">
      <w:pPr>
        <w:pStyle w:val="Heading4"/>
        <w:rPr>
          <w:lang w:eastAsia="zh-CN"/>
        </w:rPr>
      </w:pPr>
      <w:bookmarkStart w:id="515" w:name="_Toc51922789"/>
      <w:bookmarkStart w:id="516" w:name="_Toc153815236"/>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5"/>
      <w:bookmarkEnd w:id="516"/>
    </w:p>
    <w:p w14:paraId="0AACF7A5" w14:textId="77777777" w:rsidR="0016578E" w:rsidRPr="004A6A8E" w:rsidRDefault="0016578E" w:rsidP="00C87125">
      <w:pPr>
        <w:pStyle w:val="Heading5"/>
      </w:pPr>
      <w:bookmarkStart w:id="517" w:name="_Toc51922790"/>
      <w:bookmarkStart w:id="518" w:name="_Toc153815237"/>
      <w:r w:rsidRPr="004A6A8E">
        <w:t>6.1.</w:t>
      </w:r>
      <w:r w:rsidRPr="004A6A8E">
        <w:rPr>
          <w:lang w:eastAsia="zh-CN"/>
        </w:rPr>
        <w:t>3</w:t>
      </w:r>
      <w:r w:rsidRPr="004A6A8E">
        <w:t>.</w:t>
      </w:r>
      <w:r>
        <w:rPr>
          <w:rFonts w:hint="eastAsia"/>
          <w:lang w:eastAsia="zh-CN"/>
        </w:rPr>
        <w:t>5</w:t>
      </w:r>
      <w:r w:rsidRPr="004A6A8E">
        <w:t>.1</w:t>
      </w:r>
      <w:r w:rsidRPr="004A6A8E">
        <w:tab/>
        <w:t>Description</w:t>
      </w:r>
      <w:bookmarkEnd w:id="517"/>
      <w:bookmarkEnd w:id="518"/>
    </w:p>
    <w:p w14:paraId="28A52C3E"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639EFBF2" w14:textId="77777777" w:rsidR="0016578E" w:rsidRPr="004A6A8E" w:rsidRDefault="0016578E" w:rsidP="00C87125">
      <w:pPr>
        <w:pStyle w:val="Heading5"/>
        <w:rPr>
          <w:lang w:eastAsia="zh-CN"/>
        </w:rPr>
      </w:pPr>
      <w:bookmarkStart w:id="519" w:name="_Toc51922791"/>
      <w:bookmarkStart w:id="520" w:name="_Toc153815238"/>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9"/>
      <w:bookmarkEnd w:id="520"/>
    </w:p>
    <w:p w14:paraId="6534604F"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255F9808"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34B83F68"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F5842DF" w14:textId="77777777" w:rsidR="0016578E" w:rsidRPr="004A6A8E" w:rsidRDefault="0016578E" w:rsidP="006A2E90">
            <w:pPr>
              <w:pStyle w:val="TAH"/>
              <w:rPr>
                <w:rFonts w:eastAsia="DengXian"/>
              </w:rPr>
            </w:pPr>
            <w:r w:rsidRPr="006A2E90">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580A484A" w14:textId="77777777" w:rsidR="0016578E" w:rsidRPr="004A6A8E" w:rsidRDefault="0016578E" w:rsidP="006A2E90">
            <w:pPr>
              <w:pStyle w:val="TAH"/>
              <w:rPr>
                <w:rFonts w:eastAsia="DengXian"/>
              </w:rPr>
            </w:pPr>
            <w:r w:rsidRPr="006A2E90">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843293" w14:textId="77777777" w:rsidR="0016578E" w:rsidRPr="004A6A8E" w:rsidRDefault="0016578E" w:rsidP="006A2E90">
            <w:pPr>
              <w:pStyle w:val="TAH"/>
              <w:rPr>
                <w:rFonts w:eastAsia="DengXian"/>
              </w:rPr>
            </w:pPr>
            <w:r w:rsidRPr="006A2E90">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4F64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3C4904CA"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55552" w14:textId="77777777" w:rsidR="0016578E" w:rsidRPr="004A6A8E" w:rsidRDefault="0016578E" w:rsidP="006A2E90">
            <w:pPr>
              <w:pStyle w:val="TAL"/>
              <w:rPr>
                <w:rFonts w:eastAsia="DengXian"/>
              </w:rPr>
            </w:pPr>
            <w:r w:rsidRPr="006A2E90">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1986EAC8" w14:textId="77777777" w:rsidR="0016578E" w:rsidRPr="004A6A8E" w:rsidRDefault="0016578E" w:rsidP="006A2E90">
            <w:pPr>
              <w:pStyle w:val="TAC"/>
              <w:rPr>
                <w:rFonts w:eastAsia="DengXian"/>
              </w:rPr>
            </w:pPr>
            <w:r w:rsidRPr="006A2E90">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67E9B2C7"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0B7C5802" w14:textId="77777777" w:rsidR="0016578E" w:rsidRPr="004A6A8E" w:rsidRDefault="0016578E" w:rsidP="006A2E90">
            <w:pPr>
              <w:pStyle w:val="TAL"/>
              <w:rPr>
                <w:rFonts w:eastAsia="DengXian"/>
              </w:rPr>
            </w:pPr>
            <w:r w:rsidRPr="006A2E90">
              <w:rPr>
                <w:rFonts w:eastAsia="DengXian"/>
              </w:rPr>
              <w:t>Contains the subscription to UE location update information that is to be created.</w:t>
            </w:r>
          </w:p>
        </w:tc>
      </w:tr>
    </w:tbl>
    <w:p w14:paraId="58499ED6" w14:textId="77777777" w:rsidR="0016578E" w:rsidRPr="004A6A8E" w:rsidRDefault="0016578E" w:rsidP="0016578E">
      <w:pPr>
        <w:rPr>
          <w:rFonts w:eastAsia="DengXian"/>
        </w:rPr>
      </w:pPr>
    </w:p>
    <w:p w14:paraId="1B5F4F56"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5E98A16F"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327356AF" w14:textId="77777777" w:rsidR="0016578E" w:rsidRPr="004A6A8E" w:rsidRDefault="0016578E" w:rsidP="006A2E90">
            <w:pPr>
              <w:pStyle w:val="TAH"/>
              <w:rPr>
                <w:rFonts w:eastAsia="DengXian"/>
              </w:rPr>
            </w:pPr>
            <w:r w:rsidRPr="006A2E90">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DD13325" w14:textId="77777777" w:rsidR="0016578E" w:rsidRPr="004A6A8E" w:rsidRDefault="0016578E" w:rsidP="006A2E90">
            <w:pPr>
              <w:pStyle w:val="TAH"/>
              <w:rPr>
                <w:rFonts w:eastAsia="DengXian"/>
              </w:rPr>
            </w:pPr>
            <w:r w:rsidRPr="006A2E90">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DA3D56E" w14:textId="77777777" w:rsidR="0016578E" w:rsidRPr="004A6A8E" w:rsidRDefault="0016578E" w:rsidP="006A2E90">
            <w:pPr>
              <w:pStyle w:val="TAH"/>
              <w:rPr>
                <w:rFonts w:eastAsia="DengXian"/>
              </w:rPr>
            </w:pPr>
            <w:r w:rsidRPr="006A2E90">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13F9F47" w14:textId="77777777" w:rsidR="0016578E" w:rsidRPr="004A6A8E" w:rsidRDefault="0016578E" w:rsidP="006A2E90">
            <w:pPr>
              <w:pStyle w:val="TAH"/>
              <w:rPr>
                <w:rFonts w:eastAsia="DengXian"/>
              </w:rPr>
            </w:pPr>
            <w:r w:rsidRPr="006A2E90">
              <w:rPr>
                <w:rFonts w:eastAsia="DengXian"/>
              </w:rPr>
              <w:t>Response</w:t>
            </w:r>
          </w:p>
          <w:p w14:paraId="00CE10C2" w14:textId="77777777" w:rsidR="0016578E" w:rsidRPr="004A6A8E" w:rsidRDefault="0016578E" w:rsidP="006A2E90">
            <w:pPr>
              <w:pStyle w:val="TAH"/>
              <w:rPr>
                <w:rFonts w:eastAsia="DengXian"/>
              </w:rPr>
            </w:pPr>
            <w:r w:rsidRPr="006A2E90">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C658B29"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23A2E14A"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760275" w14:textId="77777777" w:rsidR="0016578E" w:rsidRPr="004A6A8E" w:rsidRDefault="0016578E" w:rsidP="006A2E90">
            <w:pPr>
              <w:pStyle w:val="TAL"/>
              <w:rPr>
                <w:rFonts w:eastAsia="DengXian"/>
              </w:rPr>
            </w:pPr>
            <w:r w:rsidRPr="006A2E90">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6A4901E4" w14:textId="77777777" w:rsidR="0016578E" w:rsidRPr="006A2E90" w:rsidRDefault="0016578E" w:rsidP="006A2E90">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0DDA7B4C" w14:textId="77777777" w:rsidR="0016578E" w:rsidRPr="006A2E90" w:rsidRDefault="0016578E" w:rsidP="006A2E90">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11B8C291" w14:textId="77777777" w:rsidR="0016578E" w:rsidRPr="004A6A8E" w:rsidRDefault="0016578E" w:rsidP="006A2E90">
            <w:pPr>
              <w:pStyle w:val="TAL"/>
              <w:rPr>
                <w:rFonts w:eastAsia="DengXian"/>
              </w:rPr>
            </w:pPr>
            <w:r w:rsidRPr="006A2E90">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780CF1BD"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F676D4" w:rsidRPr="004A6A8E" w14:paraId="19C63D94"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3AA990A6" w14:textId="42F35D4E" w:rsidR="00F676D4" w:rsidRDefault="00F676D4" w:rsidP="006A2E90">
            <w:pPr>
              <w:pStyle w:val="TAL"/>
              <w:rPr>
                <w:rFonts w:eastAsia="DengXian"/>
              </w:rPr>
            </w:pPr>
            <w:r w:rsidRPr="006A2E90">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161F160F" w14:textId="0D4F41B8" w:rsidR="00F676D4" w:rsidRPr="004A6A8E" w:rsidRDefault="00F676D4" w:rsidP="006A2E90">
            <w:pPr>
              <w:pStyle w:val="TAC"/>
              <w:rPr>
                <w:rFonts w:eastAsia="DengXia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419E0A8D" w14:textId="3498F527" w:rsidR="00F676D4" w:rsidRPr="004A6A8E" w:rsidRDefault="00F676D4" w:rsidP="006A2E90">
            <w:pPr>
              <w:pStyle w:val="TAL"/>
              <w:rPr>
                <w:rFonts w:eastAsia="DengXian"/>
              </w:rPr>
            </w:pPr>
            <w:r w:rsidRPr="006A2E90">
              <w:rPr>
                <w:rFonts w:eastAsia="DengXian" w:hint="eastAsia"/>
              </w:rPr>
              <w:t>0</w:t>
            </w:r>
            <w:r w:rsidRPr="006A2E90">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6707998A"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99A2690" w14:textId="3406124C" w:rsidR="00F676D4" w:rsidRPr="004A6A8E" w:rsidRDefault="00F676D4" w:rsidP="002C53CC">
            <w:pPr>
              <w:pStyle w:val="TAL"/>
              <w:rPr>
                <w:rFonts w:eastAsia="DengXian"/>
              </w:rPr>
            </w:pPr>
            <w:r w:rsidRPr="00C0054A">
              <w:rPr>
                <w:rFonts w:eastAsia="DengXian"/>
              </w:rPr>
              <w:t>Temporary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F676D4" w:rsidRPr="004A6A8E" w14:paraId="37DBDAFD"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65351361" w14:textId="6B01B3AE" w:rsidR="00F676D4" w:rsidRDefault="00F676D4" w:rsidP="006A2E90">
            <w:pPr>
              <w:pStyle w:val="TAL"/>
              <w:rPr>
                <w:rFonts w:eastAsia="DengXian"/>
              </w:rPr>
            </w:pPr>
            <w:r w:rsidRPr="006A2E90">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0356E6B" w14:textId="3B57043C" w:rsidR="00F676D4" w:rsidRPr="004A6A8E" w:rsidRDefault="00F676D4" w:rsidP="006A2E90">
            <w:pPr>
              <w:pStyle w:val="TAC"/>
              <w:rPr>
                <w:rFonts w:eastAsia="DengXia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CD9D437" w14:textId="144A4C8A" w:rsidR="00F676D4" w:rsidRPr="004A6A8E" w:rsidRDefault="00F676D4" w:rsidP="006A2E90">
            <w:pPr>
              <w:pStyle w:val="TAL"/>
              <w:rPr>
                <w:rFonts w:eastAsia="DengXian"/>
              </w:rPr>
            </w:pPr>
            <w:r w:rsidRPr="006A2E90">
              <w:rPr>
                <w:rFonts w:eastAsia="DengXian" w:hint="eastAsia"/>
              </w:rPr>
              <w:t>0</w:t>
            </w:r>
            <w:r w:rsidRPr="006A2E90">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2BAF178D"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77274054" w14:textId="67F8CD11" w:rsidR="00F676D4" w:rsidRPr="004A6A8E" w:rsidRDefault="00F676D4" w:rsidP="002C53CC">
            <w:pPr>
              <w:pStyle w:val="TAL"/>
              <w:rPr>
                <w:rFonts w:eastAsia="DengXian"/>
              </w:rPr>
            </w:pPr>
            <w:r w:rsidRPr="00C0054A">
              <w:rPr>
                <w:rFonts w:eastAsia="DengXian"/>
              </w:rPr>
              <w:t>Permanent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F676D4" w:rsidRPr="004A6A8E" w14:paraId="25301B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086CFB26" w14:textId="77777777" w:rsidR="00F676D4" w:rsidRPr="004A6A8E" w:rsidRDefault="00F676D4" w:rsidP="006A2E90">
            <w:pPr>
              <w:pStyle w:val="TAL"/>
              <w:rPr>
                <w:rFonts w:eastAsia="DengXian"/>
              </w:rPr>
            </w:pPr>
            <w:r w:rsidRPr="006A2E90">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7EB8F1C" w14:textId="77777777" w:rsidR="00F676D4" w:rsidRPr="004A6A8E" w:rsidRDefault="00F676D4" w:rsidP="006A2E90">
            <w:pPr>
              <w:pStyle w:val="TAC"/>
              <w:rPr>
                <w:rFonts w:eastAsia="DengXian"/>
                <w:lang w:eastAsia="zh-C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02DE08C1" w14:textId="77777777" w:rsidR="00F676D4" w:rsidRPr="004A6A8E" w:rsidRDefault="00F676D4" w:rsidP="006A2E90">
            <w:pPr>
              <w:pStyle w:val="TAL"/>
              <w:rPr>
                <w:rFonts w:eastAsia="DengXian"/>
              </w:rPr>
            </w:pPr>
            <w:r w:rsidRPr="006A2E90">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1B0296F4" w14:textId="77777777" w:rsidR="00F676D4" w:rsidRPr="004A6A8E" w:rsidRDefault="00F676D4" w:rsidP="006A2E90">
            <w:pPr>
              <w:pStyle w:val="TAL"/>
              <w:rPr>
                <w:rFonts w:eastAsia="DengXian"/>
              </w:rPr>
            </w:pPr>
            <w:r w:rsidRPr="006A2E90">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4D65C30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53F76005" w14:textId="77777777" w:rsidR="00F676D4" w:rsidRPr="001F1BE3" w:rsidRDefault="00F676D4" w:rsidP="000958CF">
            <w:pPr>
              <w:keepNext/>
              <w:keepLines/>
              <w:spacing w:after="0"/>
              <w:ind w:left="284"/>
              <w:rPr>
                <w:rFonts w:ascii="Arial" w:eastAsia="DengXian" w:hAnsi="Arial"/>
                <w:sz w:val="18"/>
              </w:rPr>
            </w:pPr>
            <w:bookmarkStart w:id="521" w:name="_PERM_MCCTEMPBM_CRPT05110042___2"/>
            <w:r w:rsidRPr="001F1BE3">
              <w:rPr>
                <w:rFonts w:ascii="Arial" w:eastAsia="DengXian" w:hAnsi="Arial"/>
                <w:sz w:val="18"/>
              </w:rPr>
              <w:t>- UNSPECIFIED</w:t>
            </w:r>
          </w:p>
          <w:p w14:paraId="542B8B6A"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2590350E" w14:textId="77777777" w:rsidR="00F676D4" w:rsidRPr="001F1BE3" w:rsidRDefault="00F676D4" w:rsidP="000958CF">
            <w:pPr>
              <w:keepNext/>
              <w:keepLines/>
              <w:spacing w:after="0"/>
              <w:ind w:left="284"/>
              <w:rPr>
                <w:rFonts w:ascii="Arial" w:eastAsia="DengXian" w:hAnsi="Arial"/>
                <w:sz w:val="18"/>
              </w:rPr>
            </w:pPr>
          </w:p>
          <w:bookmarkEnd w:id="521"/>
          <w:p w14:paraId="285021DE" w14:textId="77777777" w:rsidR="00F676D4" w:rsidRPr="004A6A8E" w:rsidRDefault="00F676D4" w:rsidP="006A2E90">
            <w:pPr>
              <w:pStyle w:val="TAL"/>
              <w:rPr>
                <w:rFonts w:eastAsia="DengXian"/>
              </w:rPr>
            </w:pPr>
            <w:r w:rsidRPr="006A2E90">
              <w:rPr>
                <w:rFonts w:eastAsia="DengXian"/>
              </w:rPr>
              <w:t>See table 6.1.6.3-1 for the description of these errors.</w:t>
            </w:r>
          </w:p>
        </w:tc>
      </w:tr>
      <w:tr w:rsidR="00F676D4" w:rsidRPr="004A6A8E" w14:paraId="15CEE65E"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AC9B4E" w14:textId="24CEE1EF" w:rsidR="00F676D4" w:rsidRPr="004A6A8E" w:rsidRDefault="00F676D4" w:rsidP="006A2E90">
            <w:pPr>
              <w:pStyle w:val="TAN"/>
              <w:rPr>
                <w:rFonts w:eastAsia="DengXian"/>
              </w:rPr>
            </w:pPr>
            <w:r w:rsidRPr="006A2E90">
              <w:rPr>
                <w:rFonts w:eastAsia="SimSun"/>
              </w:rPr>
              <w:t>NOTE:</w:t>
            </w:r>
            <w:r w:rsidRPr="006A2E90">
              <w:rPr>
                <w:rFonts w:eastAsia="SimSun"/>
              </w:rPr>
              <w:tab/>
              <w:t>The mandatory HTTP error status code for the POST method listed in Table 5.2.7.1-1 of 3GPP TS 29.500 [5] also apply.</w:t>
            </w:r>
          </w:p>
        </w:tc>
      </w:tr>
    </w:tbl>
    <w:p w14:paraId="3D684E42" w14:textId="77777777" w:rsidR="00B63CD4" w:rsidRDefault="00B63CD4" w:rsidP="00B63CD4">
      <w:pPr>
        <w:rPr>
          <w:noProof/>
        </w:rPr>
      </w:pPr>
    </w:p>
    <w:p w14:paraId="658F16F6"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5FE24E24"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0C52B"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8C862"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C0F33"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FE8D3"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C390" w14:textId="77777777" w:rsidR="00B63CD4" w:rsidRPr="00D67AB2" w:rsidRDefault="00B63CD4" w:rsidP="009479EA">
            <w:pPr>
              <w:pStyle w:val="TAH"/>
            </w:pPr>
            <w:r w:rsidRPr="00D67AB2">
              <w:t>Description</w:t>
            </w:r>
          </w:p>
        </w:tc>
      </w:tr>
      <w:tr w:rsidR="00B63CD4" w:rsidRPr="00D67AB2" w14:paraId="14188BBE"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CAB53"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54660"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9A5B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668D1"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EF3C"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240FFAE3" w14:textId="775CBC17"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273547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B11F"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58B579"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36BA2D"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91144E"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EAE0" w14:textId="77777777" w:rsidR="00B63CD4" w:rsidRPr="00D70312" w:rsidRDefault="00B63CD4" w:rsidP="009479EA">
            <w:pPr>
              <w:pStyle w:val="TAL"/>
            </w:pPr>
            <w:r w:rsidRPr="00525507">
              <w:t>Identifier of the target NF (service) instance ID towards which the request is redirected</w:t>
            </w:r>
          </w:p>
        </w:tc>
      </w:tr>
    </w:tbl>
    <w:p w14:paraId="2D7D1355" w14:textId="77777777" w:rsidR="00B63CD4" w:rsidRDefault="00B63CD4" w:rsidP="00B63CD4"/>
    <w:p w14:paraId="325B6824"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973F2EE"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6F2C2"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BF9D5"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C35DF"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B8F84"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AD9D2F" w14:textId="77777777" w:rsidR="00B63CD4" w:rsidRPr="00D67AB2" w:rsidRDefault="00B63CD4" w:rsidP="009479EA">
            <w:pPr>
              <w:pStyle w:val="TAH"/>
            </w:pPr>
            <w:r w:rsidRPr="00D67AB2">
              <w:t>Description</w:t>
            </w:r>
          </w:p>
        </w:tc>
      </w:tr>
      <w:tr w:rsidR="00B63CD4" w:rsidRPr="00D67AB2" w14:paraId="7273AE71"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B9304"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3D247"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6AEC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0B0E76"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C2C1"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3236915F" w14:textId="54443E74"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D2C7C1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2973"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AF91D"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3D3A9"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343"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90C60" w14:textId="77777777" w:rsidR="00B63CD4" w:rsidRPr="00D70312" w:rsidRDefault="00B63CD4" w:rsidP="009479EA">
            <w:pPr>
              <w:pStyle w:val="TAL"/>
            </w:pPr>
            <w:r w:rsidRPr="00525507">
              <w:t>Identifier of the target NF (service) instance ID towards which the request is redirected</w:t>
            </w:r>
          </w:p>
        </w:tc>
      </w:tr>
    </w:tbl>
    <w:p w14:paraId="0EA1678F" w14:textId="77777777" w:rsidR="008D72A7" w:rsidRPr="00B63CD4" w:rsidRDefault="008D72A7" w:rsidP="008D72A7"/>
    <w:p w14:paraId="610E8D53" w14:textId="77777777" w:rsidR="008D72A7" w:rsidRPr="008D72A7" w:rsidRDefault="008D72A7" w:rsidP="00C87125">
      <w:pPr>
        <w:pStyle w:val="Heading3"/>
      </w:pPr>
      <w:bookmarkStart w:id="522" w:name="_Toc26202326"/>
      <w:bookmarkStart w:id="523" w:name="_Toc26202512"/>
      <w:bookmarkStart w:id="524" w:name="_Toc34804222"/>
      <w:bookmarkStart w:id="525" w:name="_Toc35935793"/>
      <w:bookmarkStart w:id="526" w:name="_Toc45030013"/>
      <w:bookmarkStart w:id="527" w:name="_Toc51922373"/>
      <w:bookmarkStart w:id="528" w:name="_Toc51922792"/>
      <w:bookmarkStart w:id="529" w:name="_Toc153815239"/>
      <w:r w:rsidRPr="008D72A7">
        <w:lastRenderedPageBreak/>
        <w:t>6.1.</w:t>
      </w:r>
      <w:r w:rsidRPr="008D72A7">
        <w:rPr>
          <w:lang w:eastAsia="zh-CN"/>
        </w:rPr>
        <w:t>4</w:t>
      </w:r>
      <w:r w:rsidRPr="008D72A7">
        <w:tab/>
        <w:t>Notifications</w:t>
      </w:r>
      <w:bookmarkEnd w:id="512"/>
      <w:bookmarkEnd w:id="513"/>
      <w:bookmarkEnd w:id="514"/>
      <w:bookmarkEnd w:id="522"/>
      <w:bookmarkEnd w:id="523"/>
      <w:bookmarkEnd w:id="524"/>
      <w:bookmarkEnd w:id="525"/>
      <w:bookmarkEnd w:id="526"/>
      <w:bookmarkEnd w:id="527"/>
      <w:bookmarkEnd w:id="528"/>
      <w:bookmarkEnd w:id="529"/>
    </w:p>
    <w:p w14:paraId="065081B9" w14:textId="77777777" w:rsidR="008D72A7" w:rsidRPr="008D72A7" w:rsidRDefault="008D72A7" w:rsidP="00C87125">
      <w:pPr>
        <w:pStyle w:val="Heading4"/>
      </w:pPr>
      <w:bookmarkStart w:id="530" w:name="_Toc26202327"/>
      <w:bookmarkStart w:id="531" w:name="_Toc22624266"/>
      <w:bookmarkStart w:id="532" w:name="_Toc22141064"/>
      <w:bookmarkStart w:id="533" w:name="_Toc18853076"/>
      <w:bookmarkStart w:id="534" w:name="_Toc26202513"/>
      <w:bookmarkStart w:id="535" w:name="_Toc34804223"/>
      <w:bookmarkStart w:id="536" w:name="_Toc35935794"/>
      <w:bookmarkStart w:id="537" w:name="_Toc45030014"/>
      <w:bookmarkStart w:id="538" w:name="_Toc51922374"/>
      <w:bookmarkStart w:id="539" w:name="_Toc51922793"/>
      <w:bookmarkStart w:id="540" w:name="_Toc153815240"/>
      <w:r w:rsidRPr="008D72A7">
        <w:t>6.1.</w:t>
      </w:r>
      <w:r w:rsidRPr="008D72A7">
        <w:rPr>
          <w:lang w:eastAsia="zh-CN"/>
        </w:rPr>
        <w:t>4</w:t>
      </w:r>
      <w:r w:rsidRPr="008D72A7">
        <w:t>.1</w:t>
      </w:r>
      <w:r w:rsidRPr="008D72A7">
        <w:tab/>
        <w:t>General</w:t>
      </w:r>
      <w:bookmarkEnd w:id="530"/>
      <w:bookmarkEnd w:id="531"/>
      <w:bookmarkEnd w:id="532"/>
      <w:bookmarkEnd w:id="533"/>
      <w:bookmarkEnd w:id="534"/>
      <w:bookmarkEnd w:id="535"/>
      <w:bookmarkEnd w:id="536"/>
      <w:bookmarkEnd w:id="537"/>
      <w:bookmarkEnd w:id="538"/>
      <w:bookmarkEnd w:id="539"/>
      <w:bookmarkEnd w:id="540"/>
    </w:p>
    <w:p w14:paraId="598D3E25" w14:textId="77777777" w:rsidR="008D72A7" w:rsidRPr="008D72A7" w:rsidRDefault="008D72A7" w:rsidP="00C87125">
      <w:pPr>
        <w:pStyle w:val="Heading4"/>
        <w:rPr>
          <w:lang w:eastAsia="zh-CN"/>
        </w:rPr>
      </w:pPr>
      <w:bookmarkStart w:id="541" w:name="_Toc26202328"/>
      <w:bookmarkStart w:id="542" w:name="_Toc22624267"/>
      <w:bookmarkStart w:id="543" w:name="_Toc22141065"/>
      <w:bookmarkStart w:id="544" w:name="_Toc26202514"/>
      <w:bookmarkStart w:id="545" w:name="_Toc34804224"/>
      <w:bookmarkStart w:id="546" w:name="_Toc35935795"/>
      <w:bookmarkStart w:id="547" w:name="_Toc45030015"/>
      <w:bookmarkStart w:id="548" w:name="_Toc51922375"/>
      <w:bookmarkStart w:id="549" w:name="_Toc51922794"/>
      <w:bookmarkStart w:id="550" w:name="_Toc18853077"/>
      <w:bookmarkStart w:id="551" w:name="_Toc153815241"/>
      <w:r w:rsidRPr="008D72A7">
        <w:t>6.1.</w:t>
      </w:r>
      <w:r w:rsidRPr="008D72A7">
        <w:rPr>
          <w:lang w:eastAsia="zh-CN"/>
        </w:rPr>
        <w:t>4</w:t>
      </w:r>
      <w:r w:rsidRPr="008D72A7">
        <w:t>.2</w:t>
      </w:r>
      <w:r w:rsidRPr="008D72A7">
        <w:tab/>
      </w:r>
      <w:r w:rsidRPr="008D72A7">
        <w:rPr>
          <w:lang w:eastAsia="zh-CN"/>
        </w:rPr>
        <w:t>Eventnotify</w:t>
      </w:r>
      <w:bookmarkEnd w:id="541"/>
      <w:bookmarkEnd w:id="542"/>
      <w:bookmarkEnd w:id="543"/>
      <w:bookmarkEnd w:id="544"/>
      <w:bookmarkEnd w:id="545"/>
      <w:bookmarkEnd w:id="546"/>
      <w:bookmarkEnd w:id="547"/>
      <w:bookmarkEnd w:id="548"/>
      <w:bookmarkEnd w:id="549"/>
      <w:bookmarkEnd w:id="551"/>
    </w:p>
    <w:p w14:paraId="1A95E42A" w14:textId="77777777" w:rsidR="008D72A7" w:rsidRPr="008D72A7" w:rsidRDefault="008D72A7" w:rsidP="00C87125">
      <w:pPr>
        <w:pStyle w:val="Heading5"/>
        <w:rPr>
          <w:lang w:eastAsia="zh-CN"/>
        </w:rPr>
      </w:pPr>
      <w:bookmarkStart w:id="552" w:name="_Toc26202329"/>
      <w:bookmarkStart w:id="553" w:name="_Toc22624268"/>
      <w:bookmarkStart w:id="554" w:name="_Toc22141066"/>
      <w:bookmarkStart w:id="555" w:name="_Toc26202515"/>
      <w:bookmarkStart w:id="556" w:name="_Toc34804225"/>
      <w:bookmarkStart w:id="557" w:name="_Toc35935796"/>
      <w:bookmarkStart w:id="558" w:name="_Toc45030016"/>
      <w:bookmarkStart w:id="559" w:name="_Toc51922376"/>
      <w:bookmarkStart w:id="560" w:name="_Toc51922795"/>
      <w:bookmarkStart w:id="561" w:name="_Toc153815242"/>
      <w:r w:rsidRPr="008D72A7">
        <w:rPr>
          <w:sz w:val="24"/>
          <w:lang w:eastAsia="zh-CN"/>
        </w:rPr>
        <w:t>6.1.4.2.1</w:t>
      </w:r>
      <w:r w:rsidRPr="008D72A7">
        <w:tab/>
      </w:r>
      <w:r w:rsidRPr="008D72A7">
        <w:rPr>
          <w:lang w:eastAsia="zh-CN"/>
        </w:rPr>
        <w:t>Description</w:t>
      </w:r>
      <w:bookmarkEnd w:id="552"/>
      <w:bookmarkEnd w:id="553"/>
      <w:bookmarkEnd w:id="554"/>
      <w:bookmarkEnd w:id="555"/>
      <w:bookmarkEnd w:id="556"/>
      <w:bookmarkEnd w:id="557"/>
      <w:bookmarkEnd w:id="558"/>
      <w:bookmarkEnd w:id="559"/>
      <w:bookmarkEnd w:id="560"/>
      <w:bookmarkEnd w:id="561"/>
    </w:p>
    <w:p w14:paraId="035EE71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6AD524CA" w14:textId="77777777" w:rsidR="008D72A7" w:rsidRPr="008D72A7" w:rsidRDefault="008D72A7" w:rsidP="00C87125">
      <w:pPr>
        <w:pStyle w:val="Heading5"/>
        <w:rPr>
          <w:lang w:eastAsia="zh-CN"/>
        </w:rPr>
      </w:pPr>
      <w:bookmarkStart w:id="562" w:name="_Toc26202330"/>
      <w:bookmarkStart w:id="563" w:name="_Toc22624269"/>
      <w:bookmarkStart w:id="564" w:name="_Toc22141067"/>
      <w:bookmarkStart w:id="565" w:name="_Toc26202516"/>
      <w:bookmarkStart w:id="566" w:name="_Toc34804226"/>
      <w:bookmarkStart w:id="567" w:name="_Toc35935797"/>
      <w:bookmarkStart w:id="568" w:name="_Toc45030017"/>
      <w:bookmarkStart w:id="569" w:name="_Toc51922377"/>
      <w:bookmarkStart w:id="570" w:name="_Toc51922796"/>
      <w:bookmarkStart w:id="571" w:name="_Toc153815243"/>
      <w:r w:rsidRPr="008D72A7">
        <w:rPr>
          <w:lang w:eastAsia="zh-CN"/>
        </w:rPr>
        <w:t>6.1.4.2.2</w:t>
      </w:r>
      <w:r w:rsidRPr="008D72A7">
        <w:rPr>
          <w:lang w:eastAsia="zh-CN"/>
        </w:rPr>
        <w:tab/>
        <w:t>Notification Definition</w:t>
      </w:r>
      <w:bookmarkEnd w:id="562"/>
      <w:bookmarkEnd w:id="563"/>
      <w:bookmarkEnd w:id="564"/>
      <w:bookmarkEnd w:id="565"/>
      <w:bookmarkEnd w:id="566"/>
      <w:bookmarkEnd w:id="567"/>
      <w:bookmarkEnd w:id="568"/>
      <w:bookmarkEnd w:id="569"/>
      <w:bookmarkEnd w:id="570"/>
      <w:bookmarkEnd w:id="571"/>
    </w:p>
    <w:p w14:paraId="0DF150BF"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7DB3707F"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67EFB26B" w14:textId="77777777" w:rsidR="008D72A7" w:rsidRPr="008D72A7" w:rsidRDefault="008D72A7" w:rsidP="00C87125">
      <w:pPr>
        <w:pStyle w:val="Heading5"/>
        <w:rPr>
          <w:lang w:eastAsia="zh-CN"/>
        </w:rPr>
      </w:pPr>
      <w:bookmarkStart w:id="572" w:name="_Toc26202331"/>
      <w:bookmarkStart w:id="573" w:name="_Toc22624270"/>
      <w:bookmarkStart w:id="574" w:name="_Toc22141068"/>
      <w:bookmarkStart w:id="575" w:name="_Toc26202517"/>
      <w:bookmarkStart w:id="576" w:name="_Toc34804227"/>
      <w:bookmarkStart w:id="577" w:name="_Toc35935798"/>
      <w:bookmarkStart w:id="578" w:name="_Toc45030018"/>
      <w:bookmarkStart w:id="579" w:name="_Toc51922378"/>
      <w:bookmarkStart w:id="580" w:name="_Toc51922797"/>
      <w:bookmarkStart w:id="581" w:name="_Toc153815244"/>
      <w:r w:rsidRPr="008D72A7">
        <w:rPr>
          <w:lang w:eastAsia="zh-CN"/>
        </w:rPr>
        <w:t>6.1.4.2.3</w:t>
      </w:r>
      <w:r w:rsidRPr="008D72A7">
        <w:rPr>
          <w:lang w:eastAsia="zh-CN"/>
        </w:rPr>
        <w:tab/>
        <w:t>Notification Standard Methods</w:t>
      </w:r>
      <w:bookmarkEnd w:id="572"/>
      <w:bookmarkEnd w:id="573"/>
      <w:bookmarkEnd w:id="574"/>
      <w:bookmarkEnd w:id="575"/>
      <w:bookmarkEnd w:id="576"/>
      <w:bookmarkEnd w:id="577"/>
      <w:bookmarkEnd w:id="578"/>
      <w:bookmarkEnd w:id="579"/>
      <w:bookmarkEnd w:id="580"/>
      <w:bookmarkEnd w:id="581"/>
    </w:p>
    <w:p w14:paraId="719C9D7E" w14:textId="77777777" w:rsidR="008D72A7" w:rsidRPr="008D72A7" w:rsidRDefault="008D72A7" w:rsidP="00C87125">
      <w:pPr>
        <w:pStyle w:val="Heading6"/>
        <w:numPr>
          <w:ilvl w:val="5"/>
          <w:numId w:val="0"/>
        </w:numPr>
        <w:ind w:left="1152" w:hanging="432"/>
      </w:pPr>
      <w:bookmarkStart w:id="582" w:name="_Toc26202332"/>
      <w:bookmarkStart w:id="583" w:name="_Toc22624271"/>
      <w:bookmarkStart w:id="584" w:name="_Toc22141069"/>
      <w:bookmarkStart w:id="585" w:name="_Toc11343370"/>
      <w:bookmarkStart w:id="586" w:name="_Toc26202518"/>
      <w:bookmarkStart w:id="587" w:name="_Toc34804228"/>
      <w:bookmarkStart w:id="588" w:name="_Toc35935799"/>
      <w:bookmarkStart w:id="589" w:name="_Toc45030019"/>
      <w:bookmarkStart w:id="590" w:name="_Toc51922379"/>
      <w:bookmarkStart w:id="591" w:name="_Toc51922798"/>
      <w:bookmarkStart w:id="592" w:name="_Toc15381524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2"/>
      <w:bookmarkEnd w:id="583"/>
      <w:bookmarkEnd w:id="584"/>
      <w:bookmarkEnd w:id="585"/>
      <w:bookmarkEnd w:id="586"/>
      <w:bookmarkEnd w:id="587"/>
      <w:bookmarkEnd w:id="588"/>
      <w:bookmarkEnd w:id="589"/>
      <w:bookmarkEnd w:id="590"/>
      <w:bookmarkEnd w:id="591"/>
      <w:bookmarkEnd w:id="592"/>
    </w:p>
    <w:p w14:paraId="2052D6D3" w14:textId="77777777" w:rsidR="008D72A7" w:rsidRPr="008D72A7" w:rsidRDefault="008D72A7" w:rsidP="008D72A7">
      <w:r>
        <w:t>This method sends a Location</w:t>
      </w:r>
      <w:r>
        <w:rPr>
          <w:lang w:eastAsia="zh-CN"/>
        </w:rPr>
        <w:t xml:space="preserve"> event notify</w:t>
      </w:r>
      <w:r>
        <w:t xml:space="preserve"> to the NF Service Consumer.</w:t>
      </w:r>
    </w:p>
    <w:p w14:paraId="25080D6F"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0F81851"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4F165E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C9AFB9"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670CF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68775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7B6ED" w14:textId="77777777" w:rsidR="008D72A7" w:rsidRDefault="008D72A7">
            <w:pPr>
              <w:pStyle w:val="TAH"/>
            </w:pPr>
            <w:r>
              <w:t>Description</w:t>
            </w:r>
          </w:p>
        </w:tc>
      </w:tr>
      <w:tr w:rsidR="008D72A7" w14:paraId="3F9F1BB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DF5DE2"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33217075"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4E40BAD"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BA0B726" w14:textId="77777777" w:rsidR="008D72A7" w:rsidRDefault="008D72A7">
            <w:pPr>
              <w:pStyle w:val="TAL"/>
            </w:pPr>
            <w:r>
              <w:t>Input parameters to the "Event Notify" operation</w:t>
            </w:r>
          </w:p>
        </w:tc>
      </w:tr>
    </w:tbl>
    <w:p w14:paraId="55F67546" w14:textId="77777777" w:rsidR="008D72A7" w:rsidRDefault="008D72A7" w:rsidP="008D72A7"/>
    <w:p w14:paraId="6AFDD0B3"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F7DA9A1"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3C4DCD"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81852A"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DDE9856"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F8713A8" w14:textId="77777777" w:rsidR="008D72A7" w:rsidRDefault="008D72A7">
            <w:pPr>
              <w:pStyle w:val="TAH"/>
            </w:pPr>
            <w:r>
              <w:t>Response</w:t>
            </w:r>
          </w:p>
          <w:p w14:paraId="4C09C39C"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A21EA0" w14:textId="77777777" w:rsidR="008D72A7" w:rsidRDefault="008D72A7">
            <w:pPr>
              <w:pStyle w:val="TAH"/>
            </w:pPr>
            <w:r>
              <w:t>Description</w:t>
            </w:r>
          </w:p>
        </w:tc>
      </w:tr>
      <w:tr w:rsidR="008D72A7" w14:paraId="27DA3FB2"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E1669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C29BEA5"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8838938"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49341BE9"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F8911" w14:textId="77777777" w:rsidR="008D72A7" w:rsidRDefault="008D72A7">
            <w:pPr>
              <w:pStyle w:val="TAL"/>
            </w:pPr>
            <w:r>
              <w:t>This case represents successful notification of the event</w:t>
            </w:r>
            <w:r>
              <w:rPr>
                <w:lang w:eastAsia="zh-CN"/>
              </w:rPr>
              <w:t xml:space="preserve">. </w:t>
            </w:r>
          </w:p>
        </w:tc>
      </w:tr>
      <w:tr w:rsidR="00E813AF" w14:paraId="5D868994"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ACA6681" w14:textId="18675DEF"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1CB50B5" w14:textId="508B5026" w:rsidR="00E813AF" w:rsidRDefault="00E813AF" w:rsidP="006A2E90">
            <w:pPr>
              <w:pStyle w:val="TAL"/>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2FE414AF" w14:textId="0B8E8FBC" w:rsidR="00E813AF" w:rsidRDefault="00E813AF"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BFA4AC0" w14:textId="77777777" w:rsidR="00E813AF"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8A65A2" w14:textId="77777777" w:rsidR="006A2E90"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435D1FC4" w14:textId="4869B631"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C12850A" w14:textId="77777777" w:rsidR="00E813AF" w:rsidRPr="002C53CC" w:rsidRDefault="00E813AF" w:rsidP="009479EA">
            <w:pPr>
              <w:pStyle w:val="TAL"/>
            </w:pPr>
          </w:p>
        </w:tc>
      </w:tr>
      <w:tr w:rsidR="00E813AF" w14:paraId="24C37A42"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58CE68" w14:textId="772CCF2C"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2F324E1" w14:textId="0D14CDD0" w:rsidR="00E813AF" w:rsidRDefault="00E813AF" w:rsidP="006A2E90">
            <w:pPr>
              <w:pStyle w:val="TAL"/>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64DA8EF2" w14:textId="72285D95" w:rsidR="00E813AF" w:rsidRDefault="00E813AF"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FAAD77F" w14:textId="77777777" w:rsidR="00E813AF"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28CA1A4" w14:textId="77777777" w:rsidR="006A2E90"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637EE8EB" w14:textId="7821F6C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19E719" w14:textId="77777777" w:rsidR="00E813AF" w:rsidRPr="002C53CC" w:rsidRDefault="00E813AF" w:rsidP="009479EA">
            <w:pPr>
              <w:pStyle w:val="TAL"/>
            </w:pPr>
          </w:p>
        </w:tc>
      </w:tr>
      <w:tr w:rsidR="00E813AF" w14:paraId="69561006"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5F716" w14:textId="77777777" w:rsidR="00E813AF" w:rsidRDefault="00E813AF">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3550147" w14:textId="77777777" w:rsidR="00E813AF" w:rsidRDefault="00E813A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F1EC50D" w14:textId="77777777" w:rsidR="00E813AF" w:rsidRDefault="00E813A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A7A6FC6" w14:textId="77777777" w:rsidR="00E813AF" w:rsidRDefault="00E813A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61EC6A4" w14:textId="77777777" w:rsidR="00E813AF" w:rsidRDefault="00E813A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5B72E89" w14:textId="77777777" w:rsidR="00E813AF" w:rsidRDefault="00E813AF">
            <w:pPr>
              <w:pStyle w:val="TAL"/>
              <w:ind w:left="284"/>
            </w:pPr>
            <w:bookmarkStart w:id="593" w:name="_PERM_MCCTEMPBM_CRPT05110047___2"/>
            <w:r>
              <w:t>- UNSPECIFIED</w:t>
            </w:r>
          </w:p>
          <w:p w14:paraId="4F811702" w14:textId="77777777" w:rsidR="00E813AF" w:rsidRDefault="00E813AF">
            <w:pPr>
              <w:pStyle w:val="TAL"/>
              <w:ind w:left="284"/>
            </w:pPr>
            <w:r>
              <w:t>- LOCATION_SESSION_UNKNOWN</w:t>
            </w:r>
          </w:p>
          <w:p w14:paraId="265C8E61" w14:textId="77777777" w:rsidR="00E813AF" w:rsidRDefault="00E813AF">
            <w:pPr>
              <w:pStyle w:val="TAL"/>
              <w:ind w:left="284"/>
            </w:pPr>
          </w:p>
          <w:bookmarkEnd w:id="593"/>
          <w:p w14:paraId="47CEF33C" w14:textId="77777777" w:rsidR="00E813AF" w:rsidRDefault="00E813AF">
            <w:pPr>
              <w:pStyle w:val="TAL"/>
            </w:pPr>
            <w:r>
              <w:t>See table</w:t>
            </w:r>
            <w:r>
              <w:rPr>
                <w:lang w:eastAsia="zh-CN"/>
              </w:rPr>
              <w:t> </w:t>
            </w:r>
            <w:r>
              <w:t>6.1.</w:t>
            </w:r>
            <w:r>
              <w:rPr>
                <w:lang w:eastAsia="zh-CN"/>
              </w:rPr>
              <w:t>6</w:t>
            </w:r>
            <w:r>
              <w:t>.3-1 for the description of this error.</w:t>
            </w:r>
          </w:p>
        </w:tc>
      </w:tr>
      <w:tr w:rsidR="00E813AF" w14:paraId="2A0B492D"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B19E1B" w14:textId="3661F9FC" w:rsidR="00E813AF" w:rsidRDefault="00E813AF"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0E03153F" w14:textId="77777777" w:rsidR="00F0167D" w:rsidRDefault="00F0167D" w:rsidP="00F0167D">
      <w:bookmarkStart w:id="594" w:name="_Toc34804229"/>
    </w:p>
    <w:p w14:paraId="2752D9D2"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17FC326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0F27"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1180B"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445C5"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58670"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3316F" w14:textId="77777777" w:rsidR="00F0167D" w:rsidRPr="00D67AB2" w:rsidRDefault="00F0167D" w:rsidP="009479EA">
            <w:pPr>
              <w:pStyle w:val="TAH"/>
            </w:pPr>
            <w:r w:rsidRPr="00D67AB2">
              <w:t>Description</w:t>
            </w:r>
          </w:p>
        </w:tc>
      </w:tr>
      <w:tr w:rsidR="00F0167D" w:rsidRPr="00D67AB2" w14:paraId="51161E65"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5C93F"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64216"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23BC8"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C2FD1"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31554" w14:textId="4EDFEEC0" w:rsidR="00F0167D" w:rsidRPr="00D67AB2" w:rsidRDefault="00F0167D" w:rsidP="002C53CC">
            <w:pPr>
              <w:pStyle w:val="TAL"/>
            </w:pPr>
            <w:r w:rsidRPr="00D70312">
              <w:t>A URI pointing to the endpoint of NF service consumer to which the notification should be sent</w:t>
            </w:r>
          </w:p>
        </w:tc>
      </w:tr>
      <w:tr w:rsidR="00F0167D" w:rsidRPr="00D67AB2" w14:paraId="765EEB2C"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8E23B"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BCD98"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B2A1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AA786"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97A20" w14:textId="77777777" w:rsidR="00F0167D" w:rsidRPr="00D70312" w:rsidRDefault="00F0167D" w:rsidP="009479EA">
            <w:pPr>
              <w:pStyle w:val="TAL"/>
            </w:pPr>
            <w:r>
              <w:t>Identifier of the target NF (service) instance ID towards which the notification is redirected</w:t>
            </w:r>
          </w:p>
        </w:tc>
      </w:tr>
    </w:tbl>
    <w:p w14:paraId="3270F71D" w14:textId="77777777" w:rsidR="00F0167D" w:rsidRDefault="00F0167D" w:rsidP="00F0167D"/>
    <w:p w14:paraId="32C4DE64"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C9617E1"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46769"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131D"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35EC"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F37845"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F198" w14:textId="77777777" w:rsidR="00F0167D" w:rsidRPr="00D67AB2" w:rsidRDefault="00F0167D" w:rsidP="009479EA">
            <w:pPr>
              <w:pStyle w:val="TAH"/>
            </w:pPr>
            <w:r w:rsidRPr="00D67AB2">
              <w:t>Description</w:t>
            </w:r>
          </w:p>
        </w:tc>
      </w:tr>
      <w:tr w:rsidR="00F0167D" w:rsidRPr="00D67AB2" w14:paraId="3DB6A0F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EED67"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65A03"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81DE1"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EECB9"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C4096" w14:textId="7FD712F7" w:rsidR="00F0167D" w:rsidRPr="00D67AB2" w:rsidRDefault="00F0167D" w:rsidP="002C53CC">
            <w:pPr>
              <w:pStyle w:val="TAL"/>
            </w:pPr>
            <w:r w:rsidRPr="00D70312">
              <w:t>A URI pointing to the endpoint of NF service consumer to which the notification should be sent</w:t>
            </w:r>
          </w:p>
        </w:tc>
      </w:tr>
      <w:tr w:rsidR="00F0167D" w:rsidRPr="00D67AB2" w14:paraId="18086EA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1CB2"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8AC23"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07B8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FC875"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9DEE2" w14:textId="77777777" w:rsidR="00F0167D" w:rsidRPr="00D70312" w:rsidRDefault="00F0167D" w:rsidP="009479EA">
            <w:pPr>
              <w:pStyle w:val="TAL"/>
            </w:pPr>
            <w:r>
              <w:t>Identifier of the target NF (service) instance ID towards which the notification is redirected</w:t>
            </w:r>
          </w:p>
        </w:tc>
      </w:tr>
    </w:tbl>
    <w:p w14:paraId="1689BB63" w14:textId="77777777" w:rsidR="00F0167D" w:rsidRPr="00F6026D" w:rsidRDefault="00F0167D" w:rsidP="00F0167D"/>
    <w:p w14:paraId="3CE679B7" w14:textId="77777777" w:rsidR="0011128F" w:rsidRPr="00F0167D" w:rsidRDefault="0011128F" w:rsidP="0011128F"/>
    <w:p w14:paraId="70D83685" w14:textId="77777777" w:rsidR="00F332EC" w:rsidRPr="00B24285" w:rsidRDefault="00F332EC" w:rsidP="00C87125">
      <w:pPr>
        <w:pStyle w:val="Heading4"/>
        <w:rPr>
          <w:lang w:eastAsia="zh-CN"/>
        </w:rPr>
      </w:pPr>
      <w:bookmarkStart w:id="595" w:name="_Toc35935800"/>
      <w:bookmarkStart w:id="596" w:name="_Toc45030020"/>
      <w:bookmarkStart w:id="597" w:name="_Toc51922380"/>
      <w:bookmarkStart w:id="598" w:name="_Toc51922799"/>
      <w:bookmarkStart w:id="599" w:name="_Toc15381524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4"/>
      <w:bookmarkEnd w:id="595"/>
      <w:bookmarkEnd w:id="596"/>
      <w:bookmarkEnd w:id="597"/>
      <w:bookmarkEnd w:id="598"/>
      <w:bookmarkEnd w:id="599"/>
    </w:p>
    <w:p w14:paraId="31B092BD" w14:textId="77777777" w:rsidR="00F332EC" w:rsidRPr="00B24285" w:rsidRDefault="00F332EC" w:rsidP="00C87125">
      <w:pPr>
        <w:pStyle w:val="Heading5"/>
        <w:rPr>
          <w:lang w:eastAsia="zh-CN"/>
        </w:rPr>
      </w:pPr>
      <w:bookmarkStart w:id="600" w:name="_Toc34804230"/>
      <w:bookmarkStart w:id="601" w:name="_Toc35935801"/>
      <w:bookmarkStart w:id="602" w:name="_Toc45030021"/>
      <w:bookmarkStart w:id="603" w:name="_Toc51922381"/>
      <w:bookmarkStart w:id="604" w:name="_Toc51922800"/>
      <w:bookmarkStart w:id="605" w:name="_Toc15381524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600"/>
      <w:bookmarkEnd w:id="601"/>
      <w:bookmarkEnd w:id="602"/>
      <w:bookmarkEnd w:id="603"/>
      <w:bookmarkEnd w:id="604"/>
      <w:bookmarkEnd w:id="605"/>
    </w:p>
    <w:p w14:paraId="5DFA3167"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624626F7" w14:textId="77777777" w:rsidR="00F332EC" w:rsidRPr="00B24285" w:rsidRDefault="00F332EC" w:rsidP="00C87125">
      <w:pPr>
        <w:pStyle w:val="Heading5"/>
        <w:rPr>
          <w:lang w:eastAsia="zh-CN"/>
        </w:rPr>
      </w:pPr>
      <w:bookmarkStart w:id="606" w:name="_Toc34804231"/>
      <w:bookmarkStart w:id="607" w:name="_Toc35935802"/>
      <w:bookmarkStart w:id="608" w:name="_Toc45030022"/>
      <w:bookmarkStart w:id="609" w:name="_Toc51922382"/>
      <w:bookmarkStart w:id="610" w:name="_Toc51922801"/>
      <w:bookmarkStart w:id="611" w:name="_Toc15381524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6"/>
      <w:bookmarkEnd w:id="607"/>
      <w:bookmarkEnd w:id="608"/>
      <w:bookmarkEnd w:id="609"/>
      <w:bookmarkEnd w:id="610"/>
      <w:bookmarkEnd w:id="611"/>
    </w:p>
    <w:p w14:paraId="3851B6CF"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31DEFE50" w14:textId="77777777" w:rsidR="00F332EC" w:rsidRPr="00B24285" w:rsidRDefault="00F332EC" w:rsidP="00C87125">
      <w:pPr>
        <w:pStyle w:val="Heading5"/>
        <w:rPr>
          <w:lang w:eastAsia="zh-CN"/>
        </w:rPr>
      </w:pPr>
      <w:bookmarkStart w:id="612" w:name="_Toc34804232"/>
      <w:bookmarkStart w:id="613" w:name="_Toc35935803"/>
      <w:bookmarkStart w:id="614" w:name="_Toc45030023"/>
      <w:bookmarkStart w:id="615" w:name="_Toc51922383"/>
      <w:bookmarkStart w:id="616" w:name="_Toc51922802"/>
      <w:bookmarkStart w:id="617" w:name="_Toc153815249"/>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2"/>
      <w:bookmarkEnd w:id="613"/>
      <w:bookmarkEnd w:id="614"/>
      <w:bookmarkEnd w:id="615"/>
      <w:bookmarkEnd w:id="616"/>
      <w:bookmarkEnd w:id="617"/>
    </w:p>
    <w:p w14:paraId="52CF181B" w14:textId="77777777" w:rsidR="00F332EC" w:rsidRPr="00B24285" w:rsidRDefault="00F332EC" w:rsidP="00C87125">
      <w:pPr>
        <w:pStyle w:val="Heading6"/>
        <w:numPr>
          <w:ilvl w:val="5"/>
          <w:numId w:val="0"/>
        </w:numPr>
        <w:ind w:left="1152" w:hanging="432"/>
      </w:pPr>
      <w:bookmarkStart w:id="618" w:name="_Toc34804233"/>
      <w:bookmarkStart w:id="619" w:name="_Toc35935804"/>
      <w:bookmarkStart w:id="620" w:name="_Toc45030024"/>
      <w:bookmarkStart w:id="621" w:name="_Toc51922384"/>
      <w:bookmarkStart w:id="622" w:name="_Toc51922803"/>
      <w:bookmarkStart w:id="623" w:name="_Toc15381525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8"/>
      <w:bookmarkEnd w:id="619"/>
      <w:bookmarkEnd w:id="620"/>
      <w:bookmarkEnd w:id="621"/>
      <w:bookmarkEnd w:id="622"/>
      <w:bookmarkEnd w:id="623"/>
    </w:p>
    <w:p w14:paraId="6DDCA3DD"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4487503E"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161E373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792AA98B"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8E08B"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10B0ABD"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FA7D11F"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0E71A5" w14:textId="77777777" w:rsidR="00F332EC" w:rsidRPr="00B24285" w:rsidRDefault="00F332EC" w:rsidP="00363FA0">
            <w:pPr>
              <w:pStyle w:val="TAH"/>
            </w:pPr>
            <w:r w:rsidRPr="00B24285">
              <w:t>Description</w:t>
            </w:r>
          </w:p>
        </w:tc>
      </w:tr>
      <w:tr w:rsidR="00F332EC" w:rsidRPr="00B24285" w14:paraId="7024FC4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73B32"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3466D730"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685A272C"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59DC1E9" w14:textId="77777777" w:rsidR="00F332EC" w:rsidRPr="00B24285" w:rsidRDefault="00F332EC" w:rsidP="00363FA0">
            <w:pPr>
              <w:pStyle w:val="TAL"/>
            </w:pPr>
            <w:r w:rsidRPr="00B24285">
              <w:t>Input parameters to the "</w:t>
            </w:r>
            <w:r>
              <w:t>LocationUpdateNotification</w:t>
            </w:r>
            <w:r w:rsidRPr="00B24285">
              <w:t>" operation</w:t>
            </w:r>
          </w:p>
        </w:tc>
      </w:tr>
    </w:tbl>
    <w:p w14:paraId="55F0356B" w14:textId="77777777" w:rsidR="00F332EC" w:rsidRPr="00B24285" w:rsidRDefault="00F332EC" w:rsidP="00F332EC">
      <w:pPr>
        <w:tabs>
          <w:tab w:val="left" w:pos="2835"/>
        </w:tabs>
      </w:pPr>
      <w:r>
        <w:tab/>
      </w:r>
    </w:p>
    <w:p w14:paraId="7B3E381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7582863B"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FAAB9D"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6772E"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67150C"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79F5870" w14:textId="77777777" w:rsidR="00F332EC" w:rsidRPr="00B24285" w:rsidRDefault="00F332EC" w:rsidP="00363FA0">
            <w:pPr>
              <w:pStyle w:val="TAH"/>
            </w:pPr>
            <w:r w:rsidRPr="00B24285">
              <w:t>Response</w:t>
            </w:r>
          </w:p>
          <w:p w14:paraId="07106375"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C43DC6" w14:textId="77777777" w:rsidR="00F332EC" w:rsidRPr="00B24285" w:rsidRDefault="00F332EC" w:rsidP="00363FA0">
            <w:pPr>
              <w:pStyle w:val="TAH"/>
            </w:pPr>
            <w:r w:rsidRPr="00B24285">
              <w:t>Description</w:t>
            </w:r>
          </w:p>
        </w:tc>
      </w:tr>
      <w:tr w:rsidR="00F332EC" w:rsidRPr="00B24285" w14:paraId="07B5ED4C"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647335"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47A46FC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60EFA0"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3D587CB"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1C75933"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E813AF" w:rsidRPr="00B24285" w14:paraId="029904DA"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695D2225" w14:textId="7BB83C57"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4F3E5B8" w14:textId="65EFC506"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0BC09C7D" w14:textId="3A6654EA"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7401650" w14:textId="77777777" w:rsidR="00E813AF" w:rsidRPr="00B24285"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85DF905" w14:textId="77777777" w:rsidR="006A2E90"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78F51870" w14:textId="1826F6D5"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70A4F006" w14:textId="77777777" w:rsidR="00E813AF" w:rsidRPr="002C53CC" w:rsidRDefault="00E813AF" w:rsidP="009479EA">
            <w:pPr>
              <w:pStyle w:val="TAL"/>
            </w:pPr>
          </w:p>
        </w:tc>
      </w:tr>
      <w:tr w:rsidR="00E813AF" w:rsidRPr="00B24285" w14:paraId="43D584C6"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5BDD9C" w14:textId="02D477C4"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6518F47" w14:textId="2C035D1E"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71F26CF5" w14:textId="1818033F"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C4AEEDB" w14:textId="77777777" w:rsidR="00E813AF" w:rsidRPr="00B24285"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E102467" w14:textId="77777777" w:rsidR="006A2E90"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36E15A45" w14:textId="3C515684"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1BA5180" w14:textId="77777777" w:rsidR="00E813AF" w:rsidRPr="002C53CC" w:rsidRDefault="00E813AF" w:rsidP="009479EA">
            <w:pPr>
              <w:pStyle w:val="TAL"/>
            </w:pPr>
          </w:p>
        </w:tc>
      </w:tr>
      <w:tr w:rsidR="00E813AF" w:rsidRPr="00B24285" w14:paraId="60DAA314"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715381A2" w14:textId="77777777" w:rsidR="00E813AF" w:rsidRPr="00B24285" w:rsidRDefault="00E813AF"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2BA11EA9" w14:textId="77777777" w:rsidR="00E813AF" w:rsidRPr="00B24285" w:rsidRDefault="00E813AF"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F220825" w14:textId="77777777" w:rsidR="00E813AF" w:rsidRPr="00B24285" w:rsidRDefault="00E813AF"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379F499C" w14:textId="77777777" w:rsidR="00E813AF" w:rsidRPr="00B24285" w:rsidRDefault="00E813AF"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74D7BB2A" w14:textId="77777777" w:rsidR="00E813AF" w:rsidRPr="00B24285" w:rsidRDefault="00E813AF"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13341DC4" w14:textId="77777777" w:rsidR="00E813AF" w:rsidRPr="00B24285" w:rsidRDefault="00E813AF" w:rsidP="00363FA0">
            <w:pPr>
              <w:pStyle w:val="TAL"/>
              <w:ind w:left="284"/>
            </w:pPr>
            <w:bookmarkStart w:id="624" w:name="_PERM_MCCTEMPBM_CRPT05110049___2"/>
            <w:r w:rsidRPr="00B24285">
              <w:t>- UNSPECIFIED</w:t>
            </w:r>
          </w:p>
          <w:p w14:paraId="5166A412" w14:textId="77777777" w:rsidR="00E813AF" w:rsidRPr="00B24285" w:rsidRDefault="00E813AF" w:rsidP="00363FA0">
            <w:pPr>
              <w:pStyle w:val="TAL"/>
              <w:ind w:left="284"/>
              <w:rPr>
                <w:lang w:eastAsia="zh-CN"/>
              </w:rPr>
            </w:pPr>
            <w:r w:rsidRPr="00B24285">
              <w:rPr>
                <w:rFonts w:hint="eastAsia"/>
                <w:lang w:eastAsia="zh-CN"/>
              </w:rPr>
              <w:t>- UNKOWN_EXTERNAL_CLIENT_OR_AF</w:t>
            </w:r>
          </w:p>
          <w:p w14:paraId="69B12565" w14:textId="77777777" w:rsidR="00E813AF" w:rsidRPr="00B24285" w:rsidRDefault="00E813AF" w:rsidP="00363FA0">
            <w:pPr>
              <w:pStyle w:val="TAL"/>
              <w:ind w:left="284"/>
              <w:rPr>
                <w:lang w:eastAsia="zh-CN"/>
              </w:rPr>
            </w:pPr>
            <w:r w:rsidRPr="00B24285">
              <w:rPr>
                <w:rFonts w:hint="eastAsia"/>
                <w:lang w:eastAsia="zh-CN"/>
              </w:rPr>
              <w:t>- UNREACHABLE_EXTERNAL_CLIENT_OR_AF</w:t>
            </w:r>
          </w:p>
          <w:p w14:paraId="4BF4923F" w14:textId="77777777" w:rsidR="00E813AF" w:rsidRPr="00B24285" w:rsidRDefault="00E813AF" w:rsidP="00363FA0">
            <w:pPr>
              <w:pStyle w:val="TAL"/>
              <w:ind w:left="284"/>
            </w:pPr>
          </w:p>
          <w:bookmarkEnd w:id="624"/>
          <w:p w14:paraId="009B4CB6" w14:textId="77777777" w:rsidR="00E813AF" w:rsidRPr="00B24285" w:rsidRDefault="00E813AF"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E813AF" w:rsidRPr="00B24285" w14:paraId="5FCFB900"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AF229D" w14:textId="2635DD70" w:rsidR="00E813AF" w:rsidRPr="00B24285" w:rsidRDefault="00E813AF" w:rsidP="006A2E90">
            <w:pPr>
              <w:pStyle w:val="TAN"/>
              <w:rPr>
                <w:rFonts w:eastAsia="SimSun"/>
              </w:rPr>
            </w:pPr>
            <w:r w:rsidRPr="006A2E90">
              <w:t>NOTE</w:t>
            </w:r>
            <w:r w:rsidR="003922C9" w:rsidRPr="006A2E90">
              <w:rPr>
                <w:rFonts w:hint="eastAsia"/>
              </w:rPr>
              <w:t xml:space="preserve"> 1</w:t>
            </w:r>
            <w:r w:rsidRPr="006A2E90">
              <w:t>:</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3EF91848" w14:textId="77777777" w:rsidR="00227CFE" w:rsidRDefault="00227CFE" w:rsidP="00227CFE">
      <w:pPr>
        <w:rPr>
          <w:noProof/>
        </w:rPr>
      </w:pPr>
    </w:p>
    <w:p w14:paraId="75254F7B"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32CD919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70CE8"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6F76D"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ECD96"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1EE26"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A0EFB" w14:textId="77777777" w:rsidR="00227CFE" w:rsidRPr="00D67AB2" w:rsidRDefault="00227CFE" w:rsidP="009479EA">
            <w:pPr>
              <w:pStyle w:val="TAH"/>
            </w:pPr>
            <w:r w:rsidRPr="00D67AB2">
              <w:t>Description</w:t>
            </w:r>
          </w:p>
        </w:tc>
      </w:tr>
      <w:tr w:rsidR="00227CFE" w:rsidRPr="00D67AB2" w14:paraId="048A774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48F7"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96EFEB"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EC916"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2C1C"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9DCD9" w14:textId="78FF780D" w:rsidR="00227CFE" w:rsidRPr="00D67AB2" w:rsidRDefault="00227CFE" w:rsidP="002C53CC">
            <w:pPr>
              <w:pStyle w:val="TAL"/>
            </w:pPr>
            <w:r w:rsidRPr="00D70312">
              <w:t>A URI pointing to the endpoint of NF service consumer to which the notification should be sent</w:t>
            </w:r>
          </w:p>
        </w:tc>
      </w:tr>
      <w:tr w:rsidR="00227CFE" w:rsidRPr="00D67AB2" w14:paraId="776334C1"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DCD5B"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8C069B"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E64D64"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33AA14"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0964F" w14:textId="77777777" w:rsidR="00227CFE" w:rsidRPr="00D70312" w:rsidRDefault="00227CFE" w:rsidP="009479EA">
            <w:pPr>
              <w:pStyle w:val="TAL"/>
            </w:pPr>
            <w:r>
              <w:t>Identifier of the target NF (service) instance ID towards which the notification is redirected</w:t>
            </w:r>
          </w:p>
        </w:tc>
      </w:tr>
    </w:tbl>
    <w:p w14:paraId="33EBCB12" w14:textId="77777777" w:rsidR="00227CFE" w:rsidRDefault="00227CFE" w:rsidP="00227CFE"/>
    <w:p w14:paraId="77DA4E39" w14:textId="77777777" w:rsidR="00227CFE" w:rsidRDefault="00227CFE" w:rsidP="00227CFE">
      <w:pPr>
        <w:pStyle w:val="TH"/>
      </w:pPr>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77DCBA96"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D500"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310E2"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6433"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FD7E8"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AE840" w14:textId="77777777" w:rsidR="00227CFE" w:rsidRPr="00D67AB2" w:rsidRDefault="00227CFE" w:rsidP="009479EA">
            <w:pPr>
              <w:pStyle w:val="TAH"/>
            </w:pPr>
            <w:r w:rsidRPr="00D67AB2">
              <w:t>Description</w:t>
            </w:r>
          </w:p>
        </w:tc>
      </w:tr>
      <w:tr w:rsidR="00227CFE" w:rsidRPr="00D67AB2" w14:paraId="5E979450"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EF670"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20E6"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7D4DA"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7D52A4"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80DD6" w14:textId="7BAD8155" w:rsidR="00227CFE" w:rsidRPr="00D67AB2" w:rsidRDefault="00227CFE" w:rsidP="002C53CC">
            <w:pPr>
              <w:pStyle w:val="TAL"/>
            </w:pPr>
            <w:r w:rsidRPr="00D70312">
              <w:t>A URI pointing to the endpoint of NF service consumer to which the notification should be sent</w:t>
            </w:r>
          </w:p>
        </w:tc>
      </w:tr>
      <w:tr w:rsidR="00227CFE" w:rsidRPr="00D67AB2" w14:paraId="2017243F"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1BC64"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4547C8"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F9C73"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81A49F"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52E1F" w14:textId="77777777" w:rsidR="00227CFE" w:rsidRPr="00D70312" w:rsidRDefault="00227CFE" w:rsidP="009479EA">
            <w:pPr>
              <w:pStyle w:val="TAL"/>
            </w:pPr>
            <w:r>
              <w:t>Identifier of the target NF (service) instance ID towards which the notification is redirected</w:t>
            </w:r>
          </w:p>
        </w:tc>
      </w:tr>
    </w:tbl>
    <w:p w14:paraId="32D63537" w14:textId="77777777" w:rsidR="008D72A7" w:rsidRPr="00227CFE" w:rsidRDefault="008D72A7" w:rsidP="008D72A7">
      <w:pPr>
        <w:rPr>
          <w:lang w:eastAsia="zh-CN"/>
        </w:rPr>
      </w:pPr>
    </w:p>
    <w:p w14:paraId="5EC45EE3" w14:textId="77777777" w:rsidR="008D72A7" w:rsidRPr="008D72A7" w:rsidRDefault="008D72A7" w:rsidP="00C87125">
      <w:pPr>
        <w:pStyle w:val="Heading3"/>
      </w:pPr>
      <w:bookmarkStart w:id="625" w:name="_Toc26202333"/>
      <w:bookmarkStart w:id="626" w:name="_Toc22624272"/>
      <w:bookmarkStart w:id="627" w:name="_Toc22141070"/>
      <w:bookmarkStart w:id="628" w:name="_Toc18853079"/>
      <w:bookmarkStart w:id="629" w:name="_Toc26202519"/>
      <w:bookmarkStart w:id="630" w:name="_Toc34804234"/>
      <w:bookmarkStart w:id="631" w:name="_Toc35935805"/>
      <w:bookmarkStart w:id="632" w:name="_Toc45030025"/>
      <w:bookmarkStart w:id="633" w:name="_Toc51922385"/>
      <w:bookmarkStart w:id="634" w:name="_Toc51922804"/>
      <w:bookmarkStart w:id="635" w:name="_Toc153815251"/>
      <w:bookmarkEnd w:id="550"/>
      <w:r w:rsidRPr="008D72A7">
        <w:t>6.1.</w:t>
      </w:r>
      <w:r w:rsidRPr="008D72A7">
        <w:rPr>
          <w:lang w:eastAsia="zh-CN"/>
        </w:rPr>
        <w:t>5</w:t>
      </w:r>
      <w:r w:rsidRPr="008D72A7">
        <w:tab/>
        <w:t>Data Model</w:t>
      </w:r>
      <w:bookmarkEnd w:id="625"/>
      <w:bookmarkEnd w:id="626"/>
      <w:bookmarkEnd w:id="627"/>
      <w:bookmarkEnd w:id="628"/>
      <w:bookmarkEnd w:id="629"/>
      <w:bookmarkEnd w:id="630"/>
      <w:bookmarkEnd w:id="631"/>
      <w:bookmarkEnd w:id="632"/>
      <w:bookmarkEnd w:id="633"/>
      <w:bookmarkEnd w:id="634"/>
      <w:bookmarkEnd w:id="635"/>
    </w:p>
    <w:p w14:paraId="2E79177D" w14:textId="77777777" w:rsidR="008D72A7" w:rsidRPr="008D72A7" w:rsidRDefault="008D72A7" w:rsidP="00C87125">
      <w:pPr>
        <w:pStyle w:val="Heading4"/>
      </w:pPr>
      <w:bookmarkStart w:id="636" w:name="_Toc26202334"/>
      <w:bookmarkStart w:id="637" w:name="_Toc22624273"/>
      <w:bookmarkStart w:id="638" w:name="_Toc22141071"/>
      <w:bookmarkStart w:id="639" w:name="_Toc18853080"/>
      <w:bookmarkStart w:id="640" w:name="_Toc26202520"/>
      <w:bookmarkStart w:id="641" w:name="_Toc34804235"/>
      <w:bookmarkStart w:id="642" w:name="_Toc35935806"/>
      <w:bookmarkStart w:id="643" w:name="_Toc45030026"/>
      <w:bookmarkStart w:id="644" w:name="_Toc51922386"/>
      <w:bookmarkStart w:id="645" w:name="_Toc51922805"/>
      <w:bookmarkStart w:id="646" w:name="_Toc153815252"/>
      <w:r w:rsidRPr="008D72A7">
        <w:t>6.1.</w:t>
      </w:r>
      <w:r w:rsidRPr="008D72A7">
        <w:rPr>
          <w:lang w:eastAsia="zh-CN"/>
        </w:rPr>
        <w:t>5</w:t>
      </w:r>
      <w:r w:rsidRPr="008D72A7">
        <w:t>.1</w:t>
      </w:r>
      <w:r w:rsidRPr="008D72A7">
        <w:tab/>
        <w:t>General</w:t>
      </w:r>
      <w:bookmarkEnd w:id="636"/>
      <w:bookmarkEnd w:id="637"/>
      <w:bookmarkEnd w:id="638"/>
      <w:bookmarkEnd w:id="639"/>
      <w:bookmarkEnd w:id="640"/>
      <w:bookmarkEnd w:id="641"/>
      <w:bookmarkEnd w:id="642"/>
      <w:bookmarkEnd w:id="643"/>
      <w:bookmarkEnd w:id="644"/>
      <w:bookmarkEnd w:id="645"/>
      <w:bookmarkEnd w:id="646"/>
    </w:p>
    <w:p w14:paraId="7686D4E6" w14:textId="77777777" w:rsidR="008D72A7" w:rsidRPr="008D72A7" w:rsidRDefault="008D72A7" w:rsidP="008D72A7">
      <w:pPr>
        <w:rPr>
          <w:lang w:eastAsia="zh-CN"/>
        </w:rPr>
      </w:pPr>
      <w:r>
        <w:t>This clause specifies the application data model supported by the API.</w:t>
      </w:r>
    </w:p>
    <w:p w14:paraId="2DA26821"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4A81751B"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8D72A7" w14:paraId="5A3258A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637672B6" w14:textId="77777777" w:rsidR="008D72A7" w:rsidRDefault="008D72A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1B8B27" w14:textId="77777777" w:rsidR="008D72A7" w:rsidRDefault="008D72A7">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B64B9C"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D7F5D7D" w14:textId="77777777" w:rsidR="008D72A7" w:rsidRDefault="008D72A7">
            <w:pPr>
              <w:pStyle w:val="TAH"/>
            </w:pPr>
            <w:r>
              <w:t>Applicability</w:t>
            </w:r>
          </w:p>
        </w:tc>
      </w:tr>
      <w:tr w:rsidR="008D72A7" w14:paraId="74BE9C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87EF89F" w14:textId="77777777" w:rsidR="008D72A7" w:rsidRDefault="008D72A7">
            <w:pPr>
              <w:pStyle w:val="TAL"/>
              <w:rPr>
                <w:lang w:eastAsia="zh-CN"/>
              </w:rPr>
            </w:pPr>
            <w:r>
              <w:rPr>
                <w:lang w:eastAsia="zh-CN"/>
              </w:rPr>
              <w:t>InputData</w:t>
            </w:r>
          </w:p>
        </w:tc>
        <w:tc>
          <w:tcPr>
            <w:tcW w:w="1985" w:type="dxa"/>
            <w:tcBorders>
              <w:top w:val="single" w:sz="4" w:space="0" w:color="auto"/>
              <w:left w:val="single" w:sz="4" w:space="0" w:color="auto"/>
              <w:bottom w:val="single" w:sz="4" w:space="0" w:color="auto"/>
              <w:right w:val="single" w:sz="4" w:space="0" w:color="auto"/>
            </w:tcBorders>
            <w:hideMark/>
          </w:tcPr>
          <w:p w14:paraId="1A14C754" w14:textId="77777777" w:rsidR="008D72A7" w:rsidRDefault="008D72A7">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A2F93A5"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E3FE845" w14:textId="77777777" w:rsidR="008D72A7" w:rsidRDefault="008D72A7">
            <w:pPr>
              <w:pStyle w:val="TAL"/>
              <w:rPr>
                <w:rFonts w:cs="Arial"/>
                <w:szCs w:val="18"/>
              </w:rPr>
            </w:pPr>
          </w:p>
        </w:tc>
      </w:tr>
      <w:tr w:rsidR="008D72A7" w14:paraId="6EA4C7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F7DF0FC" w14:textId="77777777" w:rsidR="008D72A7" w:rsidRDefault="008D72A7">
            <w:pPr>
              <w:pStyle w:val="TAL"/>
              <w:rPr>
                <w:lang w:eastAsia="zh-CN"/>
              </w:rPr>
            </w:pPr>
            <w:r>
              <w:rPr>
                <w:lang w:eastAsia="zh-CN"/>
              </w:rPr>
              <w:t>LocationData</w:t>
            </w:r>
          </w:p>
        </w:tc>
        <w:tc>
          <w:tcPr>
            <w:tcW w:w="1985" w:type="dxa"/>
            <w:tcBorders>
              <w:top w:val="single" w:sz="4" w:space="0" w:color="auto"/>
              <w:left w:val="single" w:sz="4" w:space="0" w:color="auto"/>
              <w:bottom w:val="single" w:sz="4" w:space="0" w:color="auto"/>
              <w:right w:val="single" w:sz="4" w:space="0" w:color="auto"/>
            </w:tcBorders>
            <w:hideMark/>
          </w:tcPr>
          <w:p w14:paraId="2D92DF5F" w14:textId="77777777" w:rsidR="008D72A7" w:rsidRDefault="008D72A7">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76900198"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D9A2C5E" w14:textId="77777777" w:rsidR="008D72A7" w:rsidRDefault="008D72A7">
            <w:pPr>
              <w:pStyle w:val="TAL"/>
              <w:rPr>
                <w:rFonts w:cs="Arial"/>
                <w:szCs w:val="18"/>
              </w:rPr>
            </w:pPr>
          </w:p>
        </w:tc>
      </w:tr>
      <w:tr w:rsidR="008D72A7" w14:paraId="78922A1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27D99F4" w14:textId="77777777" w:rsidR="008D72A7" w:rsidRDefault="008D72A7">
            <w:pPr>
              <w:pStyle w:val="TAL"/>
              <w:rPr>
                <w:lang w:eastAsia="zh-CN"/>
              </w:rPr>
            </w:pPr>
            <w:r>
              <w:t>CancelLocData</w:t>
            </w:r>
          </w:p>
        </w:tc>
        <w:tc>
          <w:tcPr>
            <w:tcW w:w="1985" w:type="dxa"/>
            <w:tcBorders>
              <w:top w:val="single" w:sz="4" w:space="0" w:color="auto"/>
              <w:left w:val="single" w:sz="4" w:space="0" w:color="auto"/>
              <w:bottom w:val="single" w:sz="4" w:space="0" w:color="auto"/>
              <w:right w:val="single" w:sz="4" w:space="0" w:color="auto"/>
            </w:tcBorders>
            <w:hideMark/>
          </w:tcPr>
          <w:p w14:paraId="6787F117" w14:textId="77777777" w:rsidR="008D72A7" w:rsidRDefault="008D72A7">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6538FC2F"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62F8871" w14:textId="77777777" w:rsidR="008D72A7" w:rsidRDefault="008D72A7">
            <w:pPr>
              <w:pStyle w:val="TAL"/>
              <w:rPr>
                <w:rFonts w:cs="Arial"/>
                <w:szCs w:val="18"/>
              </w:rPr>
            </w:pPr>
          </w:p>
        </w:tc>
      </w:tr>
      <w:tr w:rsidR="008D72A7" w14:paraId="3E852FC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A64D845" w14:textId="77777777" w:rsidR="008D72A7" w:rsidRDefault="008D72A7">
            <w:pPr>
              <w:pStyle w:val="TAL"/>
              <w:rPr>
                <w:lang w:eastAsia="zh-CN"/>
              </w:rPr>
            </w:pPr>
            <w:r>
              <w:rPr>
                <w:lang w:eastAsia="zh-CN"/>
              </w:rPr>
              <w:t>LocUpdateData</w:t>
            </w:r>
          </w:p>
        </w:tc>
        <w:tc>
          <w:tcPr>
            <w:tcW w:w="1985" w:type="dxa"/>
            <w:tcBorders>
              <w:top w:val="single" w:sz="4" w:space="0" w:color="auto"/>
              <w:left w:val="single" w:sz="4" w:space="0" w:color="auto"/>
              <w:bottom w:val="single" w:sz="4" w:space="0" w:color="auto"/>
              <w:right w:val="single" w:sz="4" w:space="0" w:color="auto"/>
            </w:tcBorders>
            <w:hideMark/>
          </w:tcPr>
          <w:p w14:paraId="29C99FEA" w14:textId="77777777" w:rsidR="008D72A7" w:rsidRDefault="008D72A7">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3708AD79"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62F3D026" w14:textId="77777777" w:rsidR="008D72A7" w:rsidRDefault="008D72A7">
            <w:pPr>
              <w:pStyle w:val="TAL"/>
              <w:rPr>
                <w:rFonts w:cs="Arial"/>
                <w:szCs w:val="18"/>
              </w:rPr>
            </w:pPr>
          </w:p>
        </w:tc>
      </w:tr>
      <w:tr w:rsidR="008D72A7" w14:paraId="4180E676"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68797D4" w14:textId="77777777" w:rsidR="008D72A7" w:rsidRDefault="008D72A7">
            <w:pPr>
              <w:pStyle w:val="TAL"/>
              <w:rPr>
                <w:lang w:eastAsia="zh-CN"/>
              </w:rPr>
            </w:pPr>
            <w:r>
              <w:rPr>
                <w:lang w:eastAsia="zh-CN"/>
              </w:rPr>
              <w:t>EventNotifyData</w:t>
            </w:r>
          </w:p>
        </w:tc>
        <w:tc>
          <w:tcPr>
            <w:tcW w:w="1985" w:type="dxa"/>
            <w:tcBorders>
              <w:top w:val="single" w:sz="4" w:space="0" w:color="auto"/>
              <w:left w:val="single" w:sz="4" w:space="0" w:color="auto"/>
              <w:bottom w:val="single" w:sz="4" w:space="0" w:color="auto"/>
              <w:right w:val="single" w:sz="4" w:space="0" w:color="auto"/>
            </w:tcBorders>
            <w:hideMark/>
          </w:tcPr>
          <w:p w14:paraId="6AD85703" w14:textId="77777777" w:rsidR="008D72A7" w:rsidRDefault="008D72A7">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088EF45F"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F4191BD" w14:textId="77777777" w:rsidR="008D72A7" w:rsidRDefault="008D72A7">
            <w:pPr>
              <w:pStyle w:val="TAL"/>
              <w:rPr>
                <w:rFonts w:cs="Arial"/>
                <w:szCs w:val="18"/>
              </w:rPr>
            </w:pPr>
          </w:p>
        </w:tc>
      </w:tr>
      <w:tr w:rsidR="008D72A7" w14:paraId="637A875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09161ECD"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985" w:type="dxa"/>
            <w:tcBorders>
              <w:top w:val="single" w:sz="4" w:space="0" w:color="auto"/>
              <w:left w:val="single" w:sz="4" w:space="0" w:color="auto"/>
              <w:bottom w:val="single" w:sz="4" w:space="0" w:color="auto"/>
              <w:right w:val="single" w:sz="4" w:space="0" w:color="auto"/>
            </w:tcBorders>
            <w:hideMark/>
          </w:tcPr>
          <w:p w14:paraId="30A86176" w14:textId="77777777" w:rsidR="008D72A7" w:rsidRDefault="008D72A7">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46AFAE2E"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5CB9EB08" w14:textId="77777777" w:rsidR="008D72A7" w:rsidRDefault="008D72A7">
            <w:pPr>
              <w:pStyle w:val="TAL"/>
              <w:rPr>
                <w:rFonts w:cs="Arial"/>
                <w:szCs w:val="18"/>
              </w:rPr>
            </w:pPr>
          </w:p>
        </w:tc>
      </w:tr>
      <w:tr w:rsidR="00F332EC" w14:paraId="18ED703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EA62077"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985" w:type="dxa"/>
            <w:tcBorders>
              <w:top w:val="single" w:sz="4" w:space="0" w:color="auto"/>
              <w:left w:val="single" w:sz="4" w:space="0" w:color="auto"/>
              <w:bottom w:val="single" w:sz="4" w:space="0" w:color="auto"/>
              <w:right w:val="single" w:sz="4" w:space="0" w:color="auto"/>
            </w:tcBorders>
          </w:tcPr>
          <w:p w14:paraId="7638609A"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6BDED905"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F38965E" w14:textId="77777777" w:rsidR="00F332EC" w:rsidRDefault="00F332EC" w:rsidP="00363FA0">
            <w:pPr>
              <w:pStyle w:val="TAL"/>
              <w:rPr>
                <w:rFonts w:cs="Arial"/>
                <w:szCs w:val="18"/>
              </w:rPr>
            </w:pPr>
          </w:p>
        </w:tc>
      </w:tr>
      <w:tr w:rsidR="007C6ECB" w14:paraId="48E26B6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7F790B3" w14:textId="77777777" w:rsidR="007C6ECB" w:rsidRPr="00B24285" w:rsidRDefault="007C6ECB" w:rsidP="00363FA0">
            <w:pPr>
              <w:pStyle w:val="TAL"/>
              <w:rPr>
                <w:lang w:eastAsia="zh-CN"/>
              </w:rPr>
            </w:pPr>
            <w:r>
              <w:rPr>
                <w:rFonts w:eastAsia="DengXian"/>
                <w:lang w:eastAsia="zh-CN"/>
              </w:rPr>
              <w:t>LocUpdateSubs</w:t>
            </w:r>
          </w:p>
        </w:tc>
        <w:tc>
          <w:tcPr>
            <w:tcW w:w="1985" w:type="dxa"/>
            <w:tcBorders>
              <w:top w:val="single" w:sz="4" w:space="0" w:color="auto"/>
              <w:left w:val="single" w:sz="4" w:space="0" w:color="auto"/>
              <w:bottom w:val="single" w:sz="4" w:space="0" w:color="auto"/>
              <w:right w:val="single" w:sz="4" w:space="0" w:color="auto"/>
            </w:tcBorders>
          </w:tcPr>
          <w:p w14:paraId="1F771A3E"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37366FA0"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E652252" w14:textId="77777777" w:rsidR="007C6ECB" w:rsidRDefault="007C6ECB" w:rsidP="00363FA0">
            <w:pPr>
              <w:pStyle w:val="TAL"/>
              <w:rPr>
                <w:rFonts w:cs="Arial"/>
                <w:szCs w:val="18"/>
              </w:rPr>
            </w:pPr>
          </w:p>
        </w:tc>
      </w:tr>
      <w:tr w:rsidR="004C7A68" w14:paraId="36ABDCA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13FDA96" w14:textId="77777777" w:rsidR="004C7A68" w:rsidRDefault="004C7A68" w:rsidP="00363FA0">
            <w:pPr>
              <w:pStyle w:val="TAL"/>
              <w:rPr>
                <w:rFonts w:eastAsia="DengXian"/>
                <w:lang w:eastAsia="zh-CN"/>
              </w:rPr>
            </w:pPr>
            <w:r>
              <w:rPr>
                <w:rFonts w:eastAsia="DengXian"/>
                <w:lang w:eastAsia="zh-CN"/>
              </w:rPr>
              <w:t>AreaEventInfoAddition</w:t>
            </w:r>
          </w:p>
        </w:tc>
        <w:tc>
          <w:tcPr>
            <w:tcW w:w="1985" w:type="dxa"/>
            <w:tcBorders>
              <w:top w:val="single" w:sz="4" w:space="0" w:color="auto"/>
              <w:left w:val="single" w:sz="4" w:space="0" w:color="auto"/>
              <w:bottom w:val="single" w:sz="4" w:space="0" w:color="auto"/>
              <w:right w:val="single" w:sz="4" w:space="0" w:color="auto"/>
            </w:tcBorders>
          </w:tcPr>
          <w:p w14:paraId="79B189DA"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2B025679"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BC378D" w14:textId="77777777" w:rsidR="004C7A68" w:rsidRDefault="004C7A68" w:rsidP="00363FA0">
            <w:pPr>
              <w:pStyle w:val="TAL"/>
              <w:rPr>
                <w:rFonts w:cs="Arial"/>
                <w:szCs w:val="18"/>
              </w:rPr>
            </w:pPr>
          </w:p>
        </w:tc>
      </w:tr>
      <w:tr w:rsidR="004C7A68" w14:paraId="0F44BC7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7A3D2153" w14:textId="77777777" w:rsidR="004C7A68" w:rsidRDefault="004C7A68" w:rsidP="00363FA0">
            <w:pPr>
              <w:pStyle w:val="TAL"/>
              <w:rPr>
                <w:rFonts w:eastAsia="DengXian"/>
                <w:lang w:eastAsia="zh-CN"/>
              </w:rPr>
            </w:pPr>
            <w:r>
              <w:rPr>
                <w:rFonts w:eastAsia="DengXian"/>
                <w:lang w:eastAsia="zh-CN"/>
              </w:rPr>
              <w:t>AreaEventInfoExt</w:t>
            </w:r>
          </w:p>
        </w:tc>
        <w:tc>
          <w:tcPr>
            <w:tcW w:w="1985" w:type="dxa"/>
            <w:tcBorders>
              <w:top w:val="single" w:sz="4" w:space="0" w:color="auto"/>
              <w:left w:val="single" w:sz="4" w:space="0" w:color="auto"/>
              <w:bottom w:val="single" w:sz="4" w:space="0" w:color="auto"/>
              <w:right w:val="single" w:sz="4" w:space="0" w:color="auto"/>
            </w:tcBorders>
          </w:tcPr>
          <w:p w14:paraId="16345681"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0E75552"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5C12F69" w14:textId="77777777" w:rsidR="004C7A68" w:rsidRDefault="004C7A68" w:rsidP="00363FA0">
            <w:pPr>
              <w:pStyle w:val="TAL"/>
              <w:rPr>
                <w:rFonts w:cs="Arial"/>
                <w:szCs w:val="18"/>
              </w:rPr>
            </w:pPr>
          </w:p>
        </w:tc>
      </w:tr>
      <w:tr w:rsidR="004C7A68" w14:paraId="51CA585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FEFBAB" w14:textId="77777777" w:rsidR="004C7A68" w:rsidRDefault="004C7A68">
            <w:pPr>
              <w:pStyle w:val="TAL"/>
              <w:rPr>
                <w:lang w:eastAsia="zh-CN"/>
              </w:rPr>
            </w:pPr>
            <w:r>
              <w:rPr>
                <w:lang w:eastAsia="zh-CN"/>
              </w:rPr>
              <w:t>ServiceIdentity</w:t>
            </w:r>
          </w:p>
        </w:tc>
        <w:tc>
          <w:tcPr>
            <w:tcW w:w="1985" w:type="dxa"/>
            <w:tcBorders>
              <w:top w:val="single" w:sz="4" w:space="0" w:color="auto"/>
              <w:left w:val="single" w:sz="4" w:space="0" w:color="auto"/>
              <w:bottom w:val="single" w:sz="4" w:space="0" w:color="auto"/>
              <w:right w:val="single" w:sz="4" w:space="0" w:color="auto"/>
            </w:tcBorders>
            <w:hideMark/>
          </w:tcPr>
          <w:p w14:paraId="0309B22E"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6054722"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386B494" w14:textId="77777777" w:rsidR="004C7A68" w:rsidRDefault="004C7A68">
            <w:pPr>
              <w:pStyle w:val="TAL"/>
              <w:rPr>
                <w:rFonts w:cs="Arial"/>
                <w:szCs w:val="18"/>
              </w:rPr>
            </w:pPr>
          </w:p>
        </w:tc>
      </w:tr>
      <w:tr w:rsidR="004C7A68" w14:paraId="0C783C8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AC2C37" w14:textId="77777777" w:rsidR="004C7A68" w:rsidRDefault="004C7A68">
            <w:pPr>
              <w:pStyle w:val="TAL"/>
              <w:rPr>
                <w:lang w:eastAsia="zh-CN"/>
              </w:rPr>
            </w:pPr>
            <w:r>
              <w:rPr>
                <w:lang w:eastAsia="zh-CN"/>
              </w:rPr>
              <w:t>CodeWord</w:t>
            </w:r>
          </w:p>
        </w:tc>
        <w:tc>
          <w:tcPr>
            <w:tcW w:w="1985" w:type="dxa"/>
            <w:tcBorders>
              <w:top w:val="single" w:sz="4" w:space="0" w:color="auto"/>
              <w:left w:val="single" w:sz="4" w:space="0" w:color="auto"/>
              <w:bottom w:val="single" w:sz="4" w:space="0" w:color="auto"/>
              <w:right w:val="single" w:sz="4" w:space="0" w:color="auto"/>
            </w:tcBorders>
            <w:hideMark/>
          </w:tcPr>
          <w:p w14:paraId="1A292AAD"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856E984"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9494F68" w14:textId="77777777" w:rsidR="004C7A68" w:rsidRDefault="004C7A68">
            <w:pPr>
              <w:pStyle w:val="TAL"/>
              <w:rPr>
                <w:rFonts w:cs="Arial"/>
                <w:szCs w:val="18"/>
              </w:rPr>
            </w:pPr>
          </w:p>
        </w:tc>
      </w:tr>
      <w:tr w:rsidR="004C7A68" w14:paraId="69EA0B33"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BB792C2" w14:textId="77777777" w:rsidR="004C7A68" w:rsidRDefault="004C7A68">
            <w:pPr>
              <w:pStyle w:val="TAL"/>
              <w:rPr>
                <w:lang w:eastAsia="zh-CN"/>
              </w:rPr>
            </w:pPr>
            <w:r>
              <w:rPr>
                <w:lang w:eastAsia="zh-CN"/>
              </w:rPr>
              <w:t>ExternalClientIdentification</w:t>
            </w:r>
          </w:p>
        </w:tc>
        <w:tc>
          <w:tcPr>
            <w:tcW w:w="1985" w:type="dxa"/>
            <w:tcBorders>
              <w:top w:val="single" w:sz="4" w:space="0" w:color="auto"/>
              <w:left w:val="single" w:sz="4" w:space="0" w:color="auto"/>
              <w:bottom w:val="single" w:sz="4" w:space="0" w:color="auto"/>
              <w:right w:val="single" w:sz="4" w:space="0" w:color="auto"/>
            </w:tcBorders>
            <w:hideMark/>
          </w:tcPr>
          <w:p w14:paraId="4C861CC1"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5009F0C1"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865F162" w14:textId="77777777" w:rsidR="004C7A68" w:rsidRDefault="004C7A68">
            <w:pPr>
              <w:pStyle w:val="TAL"/>
              <w:rPr>
                <w:rFonts w:cs="Arial"/>
                <w:szCs w:val="18"/>
              </w:rPr>
            </w:pPr>
          </w:p>
        </w:tc>
      </w:tr>
      <w:tr w:rsidR="004C7A68" w14:paraId="597083A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2BC921F" w14:textId="77777777" w:rsidR="004C7A68" w:rsidRDefault="004C7A68">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73E8D00"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5B3F56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3D9E69B" w14:textId="77777777" w:rsidR="004C7A68" w:rsidRDefault="004C7A68">
            <w:pPr>
              <w:pStyle w:val="TAL"/>
              <w:rPr>
                <w:rFonts w:cs="Arial"/>
                <w:szCs w:val="18"/>
              </w:rPr>
            </w:pPr>
          </w:p>
        </w:tc>
      </w:tr>
      <w:tr w:rsidR="005F4906" w14:paraId="77E15C3E"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4E1361D9" w14:textId="0A8E9F55" w:rsidR="005F4906" w:rsidRDefault="005F4906">
            <w:pPr>
              <w:pStyle w:val="TAL"/>
              <w:rPr>
                <w:lang w:eastAsia="zh-CN"/>
              </w:rPr>
            </w:pPr>
            <w:r>
              <w:rPr>
                <w:lang w:eastAsia="zh-CN"/>
              </w:rPr>
              <w:t>LcsServiceTypeId</w:t>
            </w:r>
          </w:p>
        </w:tc>
        <w:tc>
          <w:tcPr>
            <w:tcW w:w="1985" w:type="dxa"/>
            <w:tcBorders>
              <w:top w:val="single" w:sz="4" w:space="0" w:color="auto"/>
              <w:left w:val="single" w:sz="4" w:space="0" w:color="auto"/>
              <w:bottom w:val="single" w:sz="4" w:space="0" w:color="auto"/>
              <w:right w:val="single" w:sz="4" w:space="0" w:color="auto"/>
            </w:tcBorders>
          </w:tcPr>
          <w:p w14:paraId="589D9DFE" w14:textId="1C833A67" w:rsidR="005F4906" w:rsidRDefault="005F4906">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tcPr>
          <w:p w14:paraId="31C30326" w14:textId="71642F92" w:rsidR="005F4906" w:rsidRDefault="005F4906">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15C9589" w14:textId="77777777" w:rsidR="005F4906" w:rsidRDefault="005F4906">
            <w:pPr>
              <w:pStyle w:val="TAL"/>
              <w:rPr>
                <w:rFonts w:cs="Arial"/>
                <w:szCs w:val="18"/>
              </w:rPr>
            </w:pPr>
          </w:p>
        </w:tc>
      </w:tr>
      <w:tr w:rsidR="005F4906" w14:paraId="22F59B44"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C77721D" w14:textId="77777777" w:rsidR="005F4906" w:rsidRDefault="005F4906">
            <w:pPr>
              <w:pStyle w:val="TAL"/>
              <w:rPr>
                <w:lang w:eastAsia="zh-CN"/>
              </w:rPr>
            </w:pPr>
            <w:r>
              <w:rPr>
                <w:lang w:eastAsia="zh-CN"/>
              </w:rPr>
              <w:t>PseudonymIndicator</w:t>
            </w:r>
          </w:p>
        </w:tc>
        <w:tc>
          <w:tcPr>
            <w:tcW w:w="1985" w:type="dxa"/>
            <w:tcBorders>
              <w:top w:val="single" w:sz="4" w:space="0" w:color="auto"/>
              <w:left w:val="single" w:sz="4" w:space="0" w:color="auto"/>
              <w:bottom w:val="single" w:sz="4" w:space="0" w:color="auto"/>
              <w:right w:val="single" w:sz="4" w:space="0" w:color="auto"/>
            </w:tcBorders>
            <w:hideMark/>
          </w:tcPr>
          <w:p w14:paraId="1D619136" w14:textId="77777777" w:rsidR="005F4906" w:rsidRDefault="005F4906">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430C93D1" w14:textId="77777777" w:rsidR="005F4906" w:rsidRDefault="005F4906">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48F928A" w14:textId="77777777" w:rsidR="005F4906" w:rsidRDefault="005F4906">
            <w:pPr>
              <w:pStyle w:val="TAL"/>
              <w:rPr>
                <w:rFonts w:cs="Arial"/>
                <w:szCs w:val="18"/>
              </w:rPr>
            </w:pPr>
          </w:p>
        </w:tc>
      </w:tr>
      <w:tr w:rsidR="005F4906" w14:paraId="13AD5D00"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3523F18" w14:textId="77777777" w:rsidR="005F4906" w:rsidRDefault="005F4906">
            <w:pPr>
              <w:pStyle w:val="TAL"/>
              <w:rPr>
                <w:lang w:eastAsia="zh-CN"/>
              </w:rPr>
            </w:pPr>
            <w:r>
              <w:rPr>
                <w:lang w:eastAsia="zh-CN"/>
              </w:rPr>
              <w:t>LocationRequestType</w:t>
            </w:r>
          </w:p>
        </w:tc>
        <w:tc>
          <w:tcPr>
            <w:tcW w:w="1985" w:type="dxa"/>
            <w:tcBorders>
              <w:top w:val="single" w:sz="4" w:space="0" w:color="auto"/>
              <w:left w:val="single" w:sz="4" w:space="0" w:color="auto"/>
              <w:bottom w:val="single" w:sz="4" w:space="0" w:color="auto"/>
              <w:right w:val="single" w:sz="4" w:space="0" w:color="auto"/>
            </w:tcBorders>
            <w:hideMark/>
          </w:tcPr>
          <w:p w14:paraId="454B48D2" w14:textId="77777777" w:rsidR="005F4906" w:rsidRDefault="005F4906">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7435769B" w14:textId="77777777" w:rsidR="005F4906" w:rsidRDefault="005F4906">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4213FBBD" w14:textId="77777777" w:rsidR="005F4906" w:rsidRDefault="005F4906">
            <w:pPr>
              <w:pStyle w:val="TAL"/>
              <w:rPr>
                <w:rFonts w:cs="Arial"/>
                <w:szCs w:val="18"/>
              </w:rPr>
            </w:pPr>
          </w:p>
        </w:tc>
      </w:tr>
      <w:tr w:rsidR="005F4906" w14:paraId="2B4F4E8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CD58C95" w14:textId="77777777" w:rsidR="005F4906" w:rsidRDefault="005F4906">
            <w:pPr>
              <w:pStyle w:val="TAL"/>
              <w:rPr>
                <w:lang w:eastAsia="zh-CN"/>
              </w:rPr>
            </w:pPr>
            <w:r>
              <w:rPr>
                <w:lang w:eastAsia="zh-CN"/>
              </w:rPr>
              <w:t>LocationTypeRequested</w:t>
            </w:r>
          </w:p>
        </w:tc>
        <w:tc>
          <w:tcPr>
            <w:tcW w:w="1985" w:type="dxa"/>
            <w:tcBorders>
              <w:top w:val="single" w:sz="4" w:space="0" w:color="auto"/>
              <w:left w:val="single" w:sz="4" w:space="0" w:color="auto"/>
              <w:bottom w:val="single" w:sz="4" w:space="0" w:color="auto"/>
              <w:right w:val="single" w:sz="4" w:space="0" w:color="auto"/>
            </w:tcBorders>
            <w:hideMark/>
          </w:tcPr>
          <w:p w14:paraId="277F2A30" w14:textId="77777777" w:rsidR="005F4906" w:rsidRDefault="005F4906">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5482493B" w14:textId="77777777" w:rsidR="005F4906" w:rsidRDefault="005F4906"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5403573" w14:textId="77777777" w:rsidR="005F4906" w:rsidRDefault="005F4906">
            <w:pPr>
              <w:pStyle w:val="TAL"/>
              <w:rPr>
                <w:rFonts w:cs="Arial"/>
                <w:szCs w:val="18"/>
              </w:rPr>
            </w:pPr>
          </w:p>
        </w:tc>
      </w:tr>
      <w:tr w:rsidR="005F4906" w14:paraId="2BAAF362"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C844B0A" w14:textId="77777777" w:rsidR="005F4906" w:rsidRDefault="005F4906">
            <w:pPr>
              <w:pStyle w:val="TAL"/>
              <w:rPr>
                <w:lang w:eastAsia="zh-CN"/>
              </w:rPr>
            </w:pPr>
            <w:r>
              <w:rPr>
                <w:lang w:eastAsia="zh-CN"/>
              </w:rPr>
              <w:t>EventNotifyDataType</w:t>
            </w:r>
          </w:p>
        </w:tc>
        <w:tc>
          <w:tcPr>
            <w:tcW w:w="1985" w:type="dxa"/>
            <w:tcBorders>
              <w:top w:val="single" w:sz="4" w:space="0" w:color="auto"/>
              <w:left w:val="single" w:sz="4" w:space="0" w:color="auto"/>
              <w:bottom w:val="single" w:sz="4" w:space="0" w:color="auto"/>
              <w:right w:val="single" w:sz="4" w:space="0" w:color="auto"/>
            </w:tcBorders>
            <w:hideMark/>
          </w:tcPr>
          <w:p w14:paraId="1A3F88BD" w14:textId="77777777" w:rsidR="005F4906" w:rsidRDefault="005F4906">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126D86CA" w14:textId="77777777" w:rsidR="005F4906" w:rsidRDefault="005F4906">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ED8BBD8" w14:textId="77777777" w:rsidR="005F4906" w:rsidRDefault="005F4906">
            <w:pPr>
              <w:pStyle w:val="TAL"/>
              <w:rPr>
                <w:rFonts w:cs="Arial"/>
                <w:szCs w:val="18"/>
              </w:rPr>
            </w:pPr>
          </w:p>
        </w:tc>
      </w:tr>
      <w:tr w:rsidR="005F4906" w14:paraId="458C3EFA"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5847CCFE" w14:textId="77777777" w:rsidR="005F4906" w:rsidRDefault="005F4906">
            <w:pPr>
              <w:pStyle w:val="TAL"/>
              <w:rPr>
                <w:lang w:eastAsia="zh-CN"/>
              </w:rPr>
            </w:pPr>
            <w:r>
              <w:rPr>
                <w:lang w:eastAsia="zh-CN"/>
              </w:rPr>
              <w:t>EventNotifyDataAdditionalInfo</w:t>
            </w:r>
          </w:p>
        </w:tc>
        <w:tc>
          <w:tcPr>
            <w:tcW w:w="1985" w:type="dxa"/>
            <w:tcBorders>
              <w:top w:val="single" w:sz="4" w:space="0" w:color="auto"/>
              <w:left w:val="single" w:sz="4" w:space="0" w:color="auto"/>
              <w:bottom w:val="single" w:sz="4" w:space="0" w:color="auto"/>
              <w:right w:val="single" w:sz="4" w:space="0" w:color="auto"/>
            </w:tcBorders>
          </w:tcPr>
          <w:p w14:paraId="559016AC" w14:textId="77777777" w:rsidR="005F4906" w:rsidRDefault="005F4906" w:rsidP="0078017C">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13C29BA1" w14:textId="77777777" w:rsidR="005F4906" w:rsidRPr="00E00EE5" w:rsidRDefault="005F4906">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BD92C7B" w14:textId="77777777" w:rsidR="005F4906" w:rsidRDefault="005F4906">
            <w:pPr>
              <w:pStyle w:val="TAL"/>
              <w:rPr>
                <w:rFonts w:cs="Arial"/>
                <w:szCs w:val="18"/>
              </w:rPr>
            </w:pPr>
          </w:p>
        </w:tc>
      </w:tr>
      <w:tr w:rsidR="005F4906" w14:paraId="6E0E75FB"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058E3EC" w14:textId="77777777" w:rsidR="005F4906" w:rsidRDefault="005F4906">
            <w:pPr>
              <w:pStyle w:val="TAL"/>
              <w:rPr>
                <w:lang w:eastAsia="zh-CN"/>
              </w:rPr>
            </w:pPr>
            <w:r>
              <w:rPr>
                <w:lang w:eastAsia="zh-CN"/>
              </w:rPr>
              <w:t>EventNotifyDataExt</w:t>
            </w:r>
          </w:p>
        </w:tc>
        <w:tc>
          <w:tcPr>
            <w:tcW w:w="1985" w:type="dxa"/>
            <w:tcBorders>
              <w:top w:val="single" w:sz="4" w:space="0" w:color="auto"/>
              <w:left w:val="single" w:sz="4" w:space="0" w:color="auto"/>
              <w:bottom w:val="single" w:sz="4" w:space="0" w:color="auto"/>
              <w:right w:val="single" w:sz="4" w:space="0" w:color="auto"/>
            </w:tcBorders>
          </w:tcPr>
          <w:p w14:paraId="5D2CAC2D" w14:textId="77777777" w:rsidR="005F4906" w:rsidRDefault="005F4906" w:rsidP="0078017C">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15D61337" w14:textId="77777777" w:rsidR="005F4906" w:rsidRPr="00E00EE5" w:rsidRDefault="005F4906">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0ABE8CA" w14:textId="77777777" w:rsidR="005F4906" w:rsidRDefault="005F4906">
            <w:pPr>
              <w:pStyle w:val="TAL"/>
              <w:rPr>
                <w:rFonts w:cs="Arial"/>
                <w:szCs w:val="18"/>
              </w:rPr>
            </w:pPr>
          </w:p>
        </w:tc>
      </w:tr>
      <w:tr w:rsidR="005F4906" w14:paraId="303B2D8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BD10DE7" w14:textId="77777777" w:rsidR="005F4906" w:rsidRDefault="005F4906">
            <w:pPr>
              <w:pStyle w:val="TAL"/>
              <w:rPr>
                <w:lang w:eastAsia="zh-CN"/>
              </w:rPr>
            </w:pPr>
            <w:r w:rsidRPr="00E00EE5">
              <w:rPr>
                <w:lang w:eastAsia="zh-CN"/>
              </w:rPr>
              <w:t>FailureCause</w:t>
            </w:r>
          </w:p>
        </w:tc>
        <w:tc>
          <w:tcPr>
            <w:tcW w:w="1985" w:type="dxa"/>
            <w:tcBorders>
              <w:top w:val="single" w:sz="4" w:space="0" w:color="auto"/>
              <w:left w:val="single" w:sz="4" w:space="0" w:color="auto"/>
              <w:bottom w:val="single" w:sz="4" w:space="0" w:color="auto"/>
              <w:right w:val="single" w:sz="4" w:space="0" w:color="auto"/>
            </w:tcBorders>
          </w:tcPr>
          <w:p w14:paraId="5E0F2A29" w14:textId="77777777" w:rsidR="005F4906" w:rsidRDefault="005F4906"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06D15F88" w14:textId="77777777" w:rsidR="005F4906" w:rsidRPr="00E00EE5" w:rsidRDefault="005F4906">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94AA8D1" w14:textId="77777777" w:rsidR="005F4906" w:rsidRDefault="005F4906">
            <w:pPr>
              <w:pStyle w:val="TAL"/>
              <w:rPr>
                <w:rFonts w:cs="Arial"/>
                <w:szCs w:val="18"/>
              </w:rPr>
            </w:pPr>
          </w:p>
        </w:tc>
      </w:tr>
      <w:tr w:rsidR="005F4906" w14:paraId="783F203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94F229B" w14:textId="77777777" w:rsidR="005F4906" w:rsidRPr="00BB2080" w:rsidRDefault="005F4906" w:rsidP="00BB2080">
            <w:pPr>
              <w:pStyle w:val="TAL"/>
              <w:rPr>
                <w:lang w:eastAsia="zh-CN"/>
              </w:rPr>
            </w:pPr>
            <w:r>
              <w:rPr>
                <w:lang w:eastAsia="zh-CN"/>
              </w:rPr>
              <w:t>SuccessType</w:t>
            </w:r>
          </w:p>
        </w:tc>
        <w:tc>
          <w:tcPr>
            <w:tcW w:w="1985" w:type="dxa"/>
            <w:tcBorders>
              <w:top w:val="single" w:sz="4" w:space="0" w:color="auto"/>
              <w:left w:val="single" w:sz="4" w:space="0" w:color="auto"/>
              <w:bottom w:val="single" w:sz="4" w:space="0" w:color="auto"/>
              <w:right w:val="single" w:sz="4" w:space="0" w:color="auto"/>
            </w:tcBorders>
          </w:tcPr>
          <w:p w14:paraId="1BEF90D8" w14:textId="77777777" w:rsidR="005F4906" w:rsidRDefault="005F4906"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50945D99" w14:textId="77777777" w:rsidR="005F4906" w:rsidRPr="00BB2080" w:rsidRDefault="005F4906"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6D79A16" w14:textId="77777777" w:rsidR="005F4906" w:rsidRPr="00BB2080" w:rsidRDefault="005F4906" w:rsidP="00BB2080">
            <w:pPr>
              <w:pStyle w:val="TAL"/>
              <w:rPr>
                <w:lang w:eastAsia="zh-CN"/>
              </w:rPr>
            </w:pPr>
          </w:p>
        </w:tc>
      </w:tr>
    </w:tbl>
    <w:p w14:paraId="28C40991" w14:textId="77777777" w:rsidR="008D72A7" w:rsidRDefault="008D72A7" w:rsidP="008D72A7"/>
    <w:p w14:paraId="03AFD805"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0BFEF137"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7CAF916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E7883B3"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0615721"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1582C16"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EA00A15" w14:textId="77777777" w:rsidR="008D72A7" w:rsidRDefault="008D72A7">
            <w:pPr>
              <w:pStyle w:val="TAH"/>
            </w:pPr>
            <w:r>
              <w:t>Applicability</w:t>
            </w:r>
          </w:p>
        </w:tc>
      </w:tr>
      <w:tr w:rsidR="008D72A7" w14:paraId="66E30D2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6B25F0"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79B677F"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DE17A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3D4093" w14:textId="77777777" w:rsidR="008D72A7" w:rsidRDefault="008D72A7">
            <w:pPr>
              <w:pStyle w:val="TAL"/>
              <w:rPr>
                <w:rFonts w:cs="Arial"/>
                <w:szCs w:val="18"/>
              </w:rPr>
            </w:pPr>
          </w:p>
        </w:tc>
      </w:tr>
      <w:tr w:rsidR="008D72A7" w14:paraId="7521387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F7CBBDB"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F3F91DB"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CB5B7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80ED6D" w14:textId="77777777" w:rsidR="008D72A7" w:rsidRDefault="008D72A7">
            <w:pPr>
              <w:pStyle w:val="TAL"/>
              <w:rPr>
                <w:rFonts w:cs="Arial"/>
                <w:szCs w:val="18"/>
              </w:rPr>
            </w:pPr>
          </w:p>
        </w:tc>
      </w:tr>
      <w:tr w:rsidR="008D72A7" w14:paraId="30B4E9D3"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807DE9"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A6B022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3F4A7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8BA6E" w14:textId="77777777" w:rsidR="008D72A7" w:rsidRDefault="008D72A7">
            <w:pPr>
              <w:pStyle w:val="TAL"/>
              <w:rPr>
                <w:rFonts w:cs="Arial"/>
                <w:szCs w:val="18"/>
              </w:rPr>
            </w:pPr>
          </w:p>
        </w:tc>
      </w:tr>
      <w:tr w:rsidR="008D72A7" w14:paraId="0C30284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77B11A8"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76110E1"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D1601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FBF05" w14:textId="77777777" w:rsidR="008D72A7" w:rsidRDefault="008D72A7">
            <w:pPr>
              <w:pStyle w:val="TAL"/>
              <w:rPr>
                <w:rFonts w:cs="Arial"/>
                <w:szCs w:val="18"/>
              </w:rPr>
            </w:pPr>
          </w:p>
        </w:tc>
      </w:tr>
      <w:tr w:rsidR="008D72A7" w14:paraId="64A12F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E857F83"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2799104"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BD2AC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1F1CD1" w14:textId="77777777" w:rsidR="008D72A7" w:rsidRDefault="008D72A7">
            <w:pPr>
              <w:pStyle w:val="TAL"/>
              <w:rPr>
                <w:rFonts w:cs="Arial"/>
                <w:szCs w:val="18"/>
              </w:rPr>
            </w:pPr>
          </w:p>
        </w:tc>
      </w:tr>
      <w:tr w:rsidR="008D72A7" w14:paraId="477D89D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A65175"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8FA09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0855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83531" w14:textId="77777777" w:rsidR="008D72A7" w:rsidRDefault="008D72A7">
            <w:pPr>
              <w:pStyle w:val="TAL"/>
              <w:rPr>
                <w:rFonts w:cs="Arial"/>
                <w:szCs w:val="18"/>
              </w:rPr>
            </w:pPr>
          </w:p>
        </w:tc>
      </w:tr>
      <w:tr w:rsidR="008D72A7" w14:paraId="6E9D633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61EE73C"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A99BD9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0C218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6FFF2F" w14:textId="77777777" w:rsidR="008D72A7" w:rsidRDefault="008D72A7">
            <w:pPr>
              <w:pStyle w:val="TAL"/>
              <w:rPr>
                <w:rFonts w:cs="Arial"/>
                <w:szCs w:val="18"/>
              </w:rPr>
            </w:pPr>
          </w:p>
        </w:tc>
      </w:tr>
      <w:tr w:rsidR="002D4E7F" w14:paraId="2C52907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26F36D0D"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3AB572C"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C2FD1"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32FEF" w14:textId="77777777" w:rsidR="002D4E7F" w:rsidRDefault="002D4E7F">
            <w:pPr>
              <w:pStyle w:val="TAL"/>
              <w:rPr>
                <w:rFonts w:cs="Arial"/>
                <w:szCs w:val="18"/>
              </w:rPr>
            </w:pPr>
          </w:p>
        </w:tc>
      </w:tr>
      <w:tr w:rsidR="008D72A7" w14:paraId="16B562F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7DA26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CCCA44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C74E0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091D4A" w14:textId="77777777" w:rsidR="008D72A7" w:rsidRDefault="008D72A7">
            <w:pPr>
              <w:pStyle w:val="TAL"/>
              <w:rPr>
                <w:rFonts w:cs="Arial"/>
                <w:szCs w:val="18"/>
              </w:rPr>
            </w:pPr>
          </w:p>
        </w:tc>
      </w:tr>
      <w:tr w:rsidR="008D72A7" w14:paraId="64100DB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7A1A732"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F97F55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ACE6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165D8F" w14:textId="77777777" w:rsidR="008D72A7" w:rsidRDefault="008D72A7">
            <w:pPr>
              <w:pStyle w:val="TAL"/>
              <w:rPr>
                <w:rFonts w:cs="Arial"/>
                <w:szCs w:val="18"/>
              </w:rPr>
            </w:pPr>
          </w:p>
        </w:tc>
      </w:tr>
      <w:tr w:rsidR="008D72A7" w14:paraId="677B20D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EB0C5B"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245E7F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E0873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0CB7C" w14:textId="77777777" w:rsidR="008D72A7" w:rsidRDefault="008D72A7">
            <w:pPr>
              <w:pStyle w:val="TAL"/>
              <w:rPr>
                <w:rFonts w:cs="Arial"/>
                <w:szCs w:val="18"/>
              </w:rPr>
            </w:pPr>
          </w:p>
        </w:tc>
      </w:tr>
      <w:tr w:rsidR="008D72A7" w14:paraId="2C27145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9A805A3"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DED3221"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A8F5D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EB97B1" w14:textId="77777777" w:rsidR="008D72A7" w:rsidRDefault="008D72A7">
            <w:pPr>
              <w:pStyle w:val="TAL"/>
              <w:rPr>
                <w:rFonts w:cs="Arial"/>
                <w:szCs w:val="18"/>
              </w:rPr>
            </w:pPr>
          </w:p>
        </w:tc>
      </w:tr>
      <w:tr w:rsidR="008D72A7" w14:paraId="52EF2DB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243A8BD"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8AD4CC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673A5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3629D1" w14:textId="77777777" w:rsidR="008D72A7" w:rsidRDefault="008D72A7">
            <w:pPr>
              <w:pStyle w:val="TAL"/>
              <w:rPr>
                <w:rFonts w:cs="Arial"/>
                <w:szCs w:val="18"/>
              </w:rPr>
            </w:pPr>
          </w:p>
        </w:tc>
      </w:tr>
      <w:tr w:rsidR="008D72A7" w14:paraId="08674C5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CB88EF5"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F511490"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8E9DB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449725" w14:textId="77777777" w:rsidR="008D72A7" w:rsidRDefault="008D72A7">
            <w:pPr>
              <w:pStyle w:val="TAL"/>
              <w:rPr>
                <w:rFonts w:cs="Arial"/>
                <w:szCs w:val="18"/>
              </w:rPr>
            </w:pPr>
          </w:p>
        </w:tc>
      </w:tr>
      <w:tr w:rsidR="008D72A7" w14:paraId="55F43F6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DE8A701"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15BC5C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C02D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A9F3A2" w14:textId="77777777" w:rsidR="008D72A7" w:rsidRDefault="008D72A7">
            <w:pPr>
              <w:pStyle w:val="TAL"/>
              <w:rPr>
                <w:rFonts w:cs="Arial"/>
                <w:szCs w:val="18"/>
              </w:rPr>
            </w:pPr>
          </w:p>
        </w:tc>
      </w:tr>
      <w:tr w:rsidR="008D72A7" w14:paraId="312B543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30488E"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55C1A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77FCF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3090AF" w14:textId="77777777" w:rsidR="008D72A7" w:rsidRDefault="008D72A7">
            <w:pPr>
              <w:pStyle w:val="TAL"/>
              <w:rPr>
                <w:rFonts w:cs="Arial"/>
                <w:szCs w:val="18"/>
              </w:rPr>
            </w:pPr>
          </w:p>
        </w:tc>
      </w:tr>
      <w:tr w:rsidR="008D72A7" w14:paraId="527DC82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64A256E"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58AE54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8B638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755656" w14:textId="77777777" w:rsidR="008D72A7" w:rsidRDefault="008D72A7">
            <w:pPr>
              <w:pStyle w:val="TAL"/>
              <w:rPr>
                <w:rFonts w:cs="Arial"/>
                <w:szCs w:val="18"/>
              </w:rPr>
            </w:pPr>
          </w:p>
        </w:tc>
      </w:tr>
      <w:tr w:rsidR="008D72A7" w14:paraId="6E051B1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E737E3E"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FBEEBB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65812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17AAEC" w14:textId="77777777" w:rsidR="008D72A7" w:rsidRDefault="008D72A7">
            <w:pPr>
              <w:pStyle w:val="TAL"/>
              <w:rPr>
                <w:rFonts w:cs="Arial"/>
                <w:szCs w:val="18"/>
              </w:rPr>
            </w:pPr>
          </w:p>
        </w:tc>
      </w:tr>
      <w:tr w:rsidR="00494B57" w14:paraId="2125612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1B103F57" w14:textId="74539875" w:rsidR="00494B57" w:rsidRDefault="00494B5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595A9F08" w14:textId="460CC859"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93D91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FCF3E5" w14:textId="77777777" w:rsidR="00494B57" w:rsidRDefault="00494B57">
            <w:pPr>
              <w:pStyle w:val="TAL"/>
              <w:rPr>
                <w:rFonts w:cs="Arial"/>
                <w:szCs w:val="18"/>
              </w:rPr>
            </w:pPr>
          </w:p>
        </w:tc>
      </w:tr>
      <w:tr w:rsidR="00494B57" w14:paraId="4C9919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31EB9D3" w14:textId="77777777" w:rsidR="00494B57" w:rsidRDefault="00494B5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CCBB74F"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441B80"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FFA7C" w14:textId="77777777" w:rsidR="00494B57" w:rsidRDefault="00494B57">
            <w:pPr>
              <w:pStyle w:val="TAL"/>
              <w:rPr>
                <w:rFonts w:cs="Arial"/>
                <w:szCs w:val="18"/>
              </w:rPr>
            </w:pPr>
          </w:p>
        </w:tc>
      </w:tr>
      <w:tr w:rsidR="00494B57" w14:paraId="5EDCC84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878D9E8" w14:textId="77777777" w:rsidR="00494B57" w:rsidRDefault="00494B5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3F4C576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1ADC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4C7AC" w14:textId="77777777" w:rsidR="00494B57" w:rsidRDefault="00494B57">
            <w:pPr>
              <w:pStyle w:val="TAL"/>
              <w:rPr>
                <w:rFonts w:cs="Arial"/>
                <w:szCs w:val="18"/>
              </w:rPr>
            </w:pPr>
          </w:p>
        </w:tc>
      </w:tr>
      <w:tr w:rsidR="00494B57" w14:paraId="172A74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FB5D59" w14:textId="77777777" w:rsidR="00494B57" w:rsidRDefault="00494B5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4390337"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3D0D54"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3519C5" w14:textId="77777777" w:rsidR="00494B57" w:rsidRDefault="00494B57">
            <w:pPr>
              <w:pStyle w:val="TAL"/>
              <w:rPr>
                <w:rFonts w:cs="Arial"/>
                <w:szCs w:val="18"/>
              </w:rPr>
            </w:pPr>
          </w:p>
        </w:tc>
      </w:tr>
      <w:tr w:rsidR="00494B57" w14:paraId="5D08E20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2C92B10" w14:textId="77777777" w:rsidR="00494B57" w:rsidRDefault="00494B57" w:rsidP="006A2E90">
            <w:pPr>
              <w:pStyle w:val="TAL"/>
            </w:pPr>
            <w:r w:rsidRPr="006A2E90">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A85F835"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8FB23D"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5B5B6" w14:textId="77777777" w:rsidR="00494B57" w:rsidRDefault="00494B57">
            <w:pPr>
              <w:pStyle w:val="TAL"/>
              <w:rPr>
                <w:rFonts w:cs="Arial"/>
                <w:szCs w:val="18"/>
              </w:rPr>
            </w:pPr>
          </w:p>
        </w:tc>
      </w:tr>
      <w:tr w:rsidR="00494B57" w14:paraId="14E5CC8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8D326DE" w14:textId="77777777" w:rsidR="00494B57" w:rsidRDefault="00494B5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1786D8B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46B3A"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0250E3" w14:textId="77777777" w:rsidR="00494B57" w:rsidRDefault="00494B57">
            <w:pPr>
              <w:pStyle w:val="TAL"/>
              <w:rPr>
                <w:rFonts w:cs="Arial"/>
                <w:szCs w:val="18"/>
              </w:rPr>
            </w:pPr>
          </w:p>
        </w:tc>
      </w:tr>
      <w:tr w:rsidR="00494B57" w14:paraId="4C16FC6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E39255" w14:textId="77777777" w:rsidR="00494B57" w:rsidRDefault="00494B5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B71B16E"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B087A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51D2F6" w14:textId="77777777" w:rsidR="00494B57" w:rsidRDefault="00494B57">
            <w:pPr>
              <w:pStyle w:val="TAL"/>
              <w:rPr>
                <w:rFonts w:cs="Arial"/>
                <w:szCs w:val="18"/>
              </w:rPr>
            </w:pPr>
          </w:p>
        </w:tc>
      </w:tr>
      <w:tr w:rsidR="00494B57" w14:paraId="61004522"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DE2834" w14:textId="77777777" w:rsidR="00494B57" w:rsidRDefault="00494B57">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6DB9277B" w14:textId="77777777" w:rsidR="00494B57" w:rsidRDefault="00494B57">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32C9CA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82C65B" w14:textId="77777777" w:rsidR="00494B57" w:rsidRDefault="00494B57">
            <w:pPr>
              <w:pStyle w:val="TAL"/>
              <w:rPr>
                <w:rFonts w:cs="Arial"/>
                <w:szCs w:val="18"/>
              </w:rPr>
            </w:pPr>
          </w:p>
        </w:tc>
      </w:tr>
      <w:tr w:rsidR="00494B57" w14:paraId="7E401B2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690C68" w14:textId="77777777" w:rsidR="00494B57" w:rsidRPr="000A57AE" w:rsidRDefault="00494B57" w:rsidP="006A2E90">
            <w:pPr>
              <w:pStyle w:val="TAL"/>
              <w:rPr>
                <w:lang w:eastAsia="zh-CN"/>
              </w:rPr>
            </w:pPr>
            <w:r w:rsidRPr="006A2E90">
              <w:t>Ecgi</w:t>
            </w:r>
          </w:p>
        </w:tc>
        <w:tc>
          <w:tcPr>
            <w:tcW w:w="2189" w:type="dxa"/>
            <w:tcBorders>
              <w:top w:val="single" w:sz="4" w:space="0" w:color="auto"/>
              <w:left w:val="single" w:sz="4" w:space="0" w:color="auto"/>
              <w:bottom w:val="single" w:sz="4" w:space="0" w:color="auto"/>
              <w:right w:val="single" w:sz="4" w:space="0" w:color="auto"/>
            </w:tcBorders>
          </w:tcPr>
          <w:p w14:paraId="730DD090"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4071BE5"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C61C7F" w14:textId="77777777" w:rsidR="00494B57" w:rsidRDefault="00494B57">
            <w:pPr>
              <w:pStyle w:val="TAL"/>
              <w:rPr>
                <w:rFonts w:cs="Arial"/>
                <w:szCs w:val="18"/>
              </w:rPr>
            </w:pPr>
          </w:p>
        </w:tc>
      </w:tr>
      <w:tr w:rsidR="00494B57" w14:paraId="7E05874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5EEABA" w14:textId="77777777" w:rsidR="00494B57" w:rsidRPr="000A57AE" w:rsidRDefault="00494B57" w:rsidP="006A2E90">
            <w:pPr>
              <w:pStyle w:val="TAL"/>
              <w:rPr>
                <w:lang w:eastAsia="zh-CN"/>
              </w:rPr>
            </w:pPr>
            <w:r w:rsidRPr="006A2E90">
              <w:t>Ncgi</w:t>
            </w:r>
          </w:p>
        </w:tc>
        <w:tc>
          <w:tcPr>
            <w:tcW w:w="2189" w:type="dxa"/>
            <w:tcBorders>
              <w:top w:val="single" w:sz="4" w:space="0" w:color="auto"/>
              <w:left w:val="single" w:sz="4" w:space="0" w:color="auto"/>
              <w:bottom w:val="single" w:sz="4" w:space="0" w:color="auto"/>
              <w:right w:val="single" w:sz="4" w:space="0" w:color="auto"/>
            </w:tcBorders>
          </w:tcPr>
          <w:p w14:paraId="605FE511"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E3B4FC"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A31266" w14:textId="77777777" w:rsidR="00494B57" w:rsidRDefault="00494B57">
            <w:pPr>
              <w:pStyle w:val="TAL"/>
              <w:rPr>
                <w:rFonts w:cs="Arial"/>
                <w:szCs w:val="18"/>
              </w:rPr>
            </w:pPr>
          </w:p>
        </w:tc>
      </w:tr>
      <w:tr w:rsidR="00494B57" w14:paraId="63B3FD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239FC9" w14:textId="77777777" w:rsidR="00494B57" w:rsidRPr="000A57AE" w:rsidRDefault="00494B57">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2B5B890"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763E4A" w14:textId="77777777" w:rsidR="00494B57" w:rsidRDefault="00494B57">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340456B" w14:textId="77777777" w:rsidR="00494B57" w:rsidRDefault="00494B57">
            <w:pPr>
              <w:pStyle w:val="TAL"/>
              <w:rPr>
                <w:rFonts w:cs="Arial"/>
                <w:szCs w:val="18"/>
              </w:rPr>
            </w:pPr>
          </w:p>
        </w:tc>
      </w:tr>
      <w:tr w:rsidR="00494B57" w14:paraId="627CC235"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3388A" w14:textId="77777777" w:rsidR="00494B57" w:rsidRPr="000A57AE" w:rsidRDefault="00494B57">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613CBC01"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6334" w14:textId="77777777" w:rsidR="00494B57" w:rsidRDefault="00494B57">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BBB0DC" w14:textId="77777777" w:rsidR="00494B57" w:rsidRDefault="00494B57">
            <w:pPr>
              <w:pStyle w:val="TAL"/>
              <w:rPr>
                <w:rFonts w:cs="Arial"/>
                <w:szCs w:val="18"/>
              </w:rPr>
            </w:pPr>
          </w:p>
        </w:tc>
      </w:tr>
      <w:tr w:rsidR="00494B57" w14:paraId="11161B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3366BC" w14:textId="77777777" w:rsidR="00494B57" w:rsidRDefault="00494B57" w:rsidP="006A2E90">
            <w:pPr>
              <w:pStyle w:val="TAL"/>
              <w:rPr>
                <w:lang w:val="en-US"/>
              </w:rPr>
            </w:pPr>
            <w:r w:rsidRPr="006A2E90">
              <w:t>LocationPrivacyVerResult</w:t>
            </w:r>
          </w:p>
        </w:tc>
        <w:tc>
          <w:tcPr>
            <w:tcW w:w="2189" w:type="dxa"/>
            <w:tcBorders>
              <w:top w:val="single" w:sz="4" w:space="0" w:color="auto"/>
              <w:left w:val="single" w:sz="4" w:space="0" w:color="auto"/>
              <w:bottom w:val="single" w:sz="4" w:space="0" w:color="auto"/>
              <w:right w:val="single" w:sz="4" w:space="0" w:color="auto"/>
            </w:tcBorders>
          </w:tcPr>
          <w:p w14:paraId="39F92153" w14:textId="77777777" w:rsidR="00494B57" w:rsidRDefault="00494B5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5803DA1" w14:textId="77777777" w:rsidR="00494B57" w:rsidRDefault="00494B5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3C9001C" w14:textId="77777777" w:rsidR="00494B57" w:rsidRDefault="00494B57">
            <w:pPr>
              <w:pStyle w:val="TAL"/>
              <w:rPr>
                <w:rFonts w:cs="Arial"/>
                <w:szCs w:val="18"/>
              </w:rPr>
            </w:pPr>
          </w:p>
        </w:tc>
      </w:tr>
      <w:tr w:rsidR="00494B57" w14:paraId="09B6F2D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3BE538" w14:textId="77777777" w:rsidR="00494B57" w:rsidRPr="00E00EE5" w:rsidRDefault="00494B57">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4CD54CF1"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DF58AD9" w14:textId="77777777" w:rsidR="00494B57" w:rsidRPr="00E00EE5" w:rsidRDefault="00494B57">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FDC83BE" w14:textId="77777777" w:rsidR="00494B57" w:rsidRDefault="00494B57">
            <w:pPr>
              <w:pStyle w:val="TAL"/>
              <w:rPr>
                <w:rFonts w:cs="Arial"/>
                <w:szCs w:val="18"/>
              </w:rPr>
            </w:pPr>
          </w:p>
        </w:tc>
      </w:tr>
      <w:tr w:rsidR="00494B57" w14:paraId="30961F6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8F8570" w14:textId="77777777" w:rsidR="00494B57" w:rsidRPr="00E00EE5" w:rsidRDefault="00494B57">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EFEF745"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6610D40" w14:textId="77777777" w:rsidR="00494B57" w:rsidRPr="00E00EE5" w:rsidRDefault="00494B57">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4461B68" w14:textId="77777777" w:rsidR="00494B57" w:rsidRDefault="00494B57">
            <w:pPr>
              <w:pStyle w:val="TAL"/>
              <w:rPr>
                <w:rFonts w:cs="Arial"/>
                <w:szCs w:val="18"/>
              </w:rPr>
            </w:pPr>
          </w:p>
        </w:tc>
      </w:tr>
      <w:tr w:rsidR="00494B57" w14:paraId="2EEFB638"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3E815E" w14:textId="77777777" w:rsidR="00494B57" w:rsidRPr="00E00EE5" w:rsidRDefault="00494B57" w:rsidP="006A2E90">
            <w:pPr>
              <w:pStyle w:val="TAL"/>
            </w:pPr>
            <w:r w:rsidRPr="006A2E90">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1AF59E4F"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70827" w14:textId="77777777" w:rsidR="00494B57" w:rsidRPr="00E00EE5" w:rsidRDefault="00494B57">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D9096A2" w14:textId="77777777" w:rsidR="00494B57" w:rsidRDefault="00494B57">
            <w:pPr>
              <w:pStyle w:val="TAL"/>
              <w:rPr>
                <w:rFonts w:cs="Arial"/>
                <w:szCs w:val="18"/>
              </w:rPr>
            </w:pPr>
          </w:p>
        </w:tc>
      </w:tr>
      <w:tr w:rsidR="00494B57" w14:paraId="6B18C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2E5571" w14:textId="77777777" w:rsidR="00494B57" w:rsidRDefault="00494B57">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5909463"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9669F" w14:textId="77777777" w:rsidR="00494B57" w:rsidRDefault="00494B57">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6028E45" w14:textId="77777777" w:rsidR="00494B57" w:rsidRDefault="00494B57">
            <w:pPr>
              <w:pStyle w:val="TAL"/>
              <w:rPr>
                <w:rFonts w:cs="Arial"/>
                <w:szCs w:val="18"/>
              </w:rPr>
            </w:pPr>
          </w:p>
        </w:tc>
      </w:tr>
      <w:tr w:rsidR="00494B57" w14:paraId="7823738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BFC39" w14:textId="645DA399" w:rsidR="00494B57" w:rsidRPr="00425C5C" w:rsidRDefault="00494B57">
            <w:pPr>
              <w:pStyle w:val="TAL"/>
            </w:pPr>
            <w:r>
              <w:t>RedirectResponse</w:t>
            </w:r>
          </w:p>
        </w:tc>
        <w:tc>
          <w:tcPr>
            <w:tcW w:w="2189" w:type="dxa"/>
            <w:tcBorders>
              <w:top w:val="single" w:sz="4" w:space="0" w:color="auto"/>
              <w:left w:val="single" w:sz="4" w:space="0" w:color="auto"/>
              <w:bottom w:val="single" w:sz="4" w:space="0" w:color="auto"/>
              <w:right w:val="single" w:sz="4" w:space="0" w:color="auto"/>
            </w:tcBorders>
          </w:tcPr>
          <w:p w14:paraId="5E37DAD1" w14:textId="775A1B0A" w:rsidR="00494B57" w:rsidRDefault="00494B57"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D2620A" w14:textId="77777777" w:rsidR="00494B57" w:rsidRPr="00425C5C" w:rsidRDefault="00494B57">
            <w:pPr>
              <w:pStyle w:val="TAL"/>
            </w:pPr>
          </w:p>
        </w:tc>
        <w:tc>
          <w:tcPr>
            <w:tcW w:w="1738" w:type="dxa"/>
            <w:tcBorders>
              <w:top w:val="single" w:sz="4" w:space="0" w:color="auto"/>
              <w:left w:val="single" w:sz="4" w:space="0" w:color="auto"/>
              <w:bottom w:val="single" w:sz="4" w:space="0" w:color="auto"/>
              <w:right w:val="single" w:sz="4" w:space="0" w:color="auto"/>
            </w:tcBorders>
          </w:tcPr>
          <w:p w14:paraId="6507D280" w14:textId="77777777" w:rsidR="00494B57" w:rsidRDefault="00494B57">
            <w:pPr>
              <w:pStyle w:val="TAL"/>
              <w:rPr>
                <w:rFonts w:cs="Arial"/>
                <w:szCs w:val="18"/>
              </w:rPr>
            </w:pPr>
          </w:p>
        </w:tc>
      </w:tr>
    </w:tbl>
    <w:p w14:paraId="2FF84AF0" w14:textId="77777777" w:rsidR="008D72A7" w:rsidRDefault="008D72A7" w:rsidP="008D72A7"/>
    <w:p w14:paraId="635FAAEF" w14:textId="77777777" w:rsidR="008D72A7" w:rsidRPr="008D72A7" w:rsidRDefault="008D72A7" w:rsidP="00C87125">
      <w:pPr>
        <w:pStyle w:val="Heading4"/>
        <w:rPr>
          <w:lang w:val="en-US"/>
        </w:rPr>
      </w:pPr>
      <w:bookmarkStart w:id="647" w:name="_Toc26202335"/>
      <w:bookmarkStart w:id="648" w:name="_Toc22624274"/>
      <w:bookmarkStart w:id="649" w:name="_Toc22141072"/>
      <w:bookmarkStart w:id="650" w:name="_Toc18853081"/>
      <w:bookmarkStart w:id="651" w:name="_Toc26202521"/>
      <w:bookmarkStart w:id="652" w:name="_Toc34804236"/>
      <w:bookmarkStart w:id="653" w:name="_Toc35935807"/>
      <w:bookmarkStart w:id="654" w:name="_Toc45030027"/>
      <w:bookmarkStart w:id="655" w:name="_Toc51922387"/>
      <w:bookmarkStart w:id="656" w:name="_Toc51922806"/>
      <w:bookmarkStart w:id="657" w:name="_Toc153815253"/>
      <w:r w:rsidRPr="008D72A7">
        <w:rPr>
          <w:lang w:val="en-US"/>
        </w:rPr>
        <w:t>6.1.</w:t>
      </w:r>
      <w:r w:rsidRPr="008D72A7">
        <w:rPr>
          <w:lang w:val="en-US" w:eastAsia="zh-CN"/>
        </w:rPr>
        <w:t>5</w:t>
      </w:r>
      <w:r w:rsidRPr="008D72A7">
        <w:rPr>
          <w:lang w:val="en-US"/>
        </w:rPr>
        <w:t>.2</w:t>
      </w:r>
      <w:r w:rsidRPr="008D72A7">
        <w:rPr>
          <w:lang w:val="en-US"/>
        </w:rPr>
        <w:tab/>
        <w:t>Structured data types</w:t>
      </w:r>
      <w:bookmarkEnd w:id="647"/>
      <w:bookmarkEnd w:id="648"/>
      <w:bookmarkEnd w:id="649"/>
      <w:bookmarkEnd w:id="650"/>
      <w:bookmarkEnd w:id="651"/>
      <w:bookmarkEnd w:id="652"/>
      <w:bookmarkEnd w:id="653"/>
      <w:bookmarkEnd w:id="654"/>
      <w:bookmarkEnd w:id="655"/>
      <w:bookmarkEnd w:id="656"/>
      <w:bookmarkEnd w:id="657"/>
    </w:p>
    <w:p w14:paraId="682D732E" w14:textId="77777777" w:rsidR="008D72A7" w:rsidRPr="008D72A7" w:rsidRDefault="008D72A7" w:rsidP="00C87125">
      <w:pPr>
        <w:pStyle w:val="Heading5"/>
      </w:pPr>
      <w:bookmarkStart w:id="658" w:name="_Toc26202336"/>
      <w:bookmarkStart w:id="659" w:name="_Toc22624275"/>
      <w:bookmarkStart w:id="660" w:name="_Toc22141073"/>
      <w:bookmarkStart w:id="661" w:name="_Toc18853082"/>
      <w:bookmarkStart w:id="662" w:name="_Toc26202522"/>
      <w:bookmarkStart w:id="663" w:name="_Toc34804237"/>
      <w:bookmarkStart w:id="664" w:name="_Toc35935808"/>
      <w:bookmarkStart w:id="665" w:name="_Toc45030028"/>
      <w:bookmarkStart w:id="666" w:name="_Toc51922388"/>
      <w:bookmarkStart w:id="667" w:name="_Toc51922807"/>
      <w:bookmarkStart w:id="668" w:name="_Toc153815254"/>
      <w:r w:rsidRPr="008D72A7">
        <w:t>6.1.</w:t>
      </w:r>
      <w:r w:rsidRPr="008D72A7">
        <w:rPr>
          <w:lang w:eastAsia="zh-CN"/>
        </w:rPr>
        <w:t>5</w:t>
      </w:r>
      <w:r w:rsidRPr="008D72A7">
        <w:t>.2.1</w:t>
      </w:r>
      <w:r w:rsidRPr="008D72A7">
        <w:tab/>
        <w:t>Introduction</w:t>
      </w:r>
      <w:bookmarkEnd w:id="658"/>
      <w:bookmarkEnd w:id="659"/>
      <w:bookmarkEnd w:id="660"/>
      <w:bookmarkEnd w:id="661"/>
      <w:bookmarkEnd w:id="662"/>
      <w:bookmarkEnd w:id="663"/>
      <w:bookmarkEnd w:id="664"/>
      <w:bookmarkEnd w:id="665"/>
      <w:bookmarkEnd w:id="666"/>
      <w:bookmarkEnd w:id="667"/>
      <w:bookmarkEnd w:id="668"/>
    </w:p>
    <w:p w14:paraId="32A89C2E" w14:textId="77777777" w:rsidR="008D72A7" w:rsidRPr="008D72A7" w:rsidRDefault="008D72A7" w:rsidP="008D72A7">
      <w:r>
        <w:t>This clause defines the structures to be used in resource representations.</w:t>
      </w:r>
    </w:p>
    <w:p w14:paraId="097C5CD7" w14:textId="77777777" w:rsidR="008D72A7" w:rsidRPr="008D72A7" w:rsidRDefault="008D72A7" w:rsidP="00C87125">
      <w:pPr>
        <w:pStyle w:val="Heading5"/>
      </w:pPr>
      <w:bookmarkStart w:id="669" w:name="_Toc26202337"/>
      <w:bookmarkStart w:id="670" w:name="_Toc22624276"/>
      <w:bookmarkStart w:id="671" w:name="_Toc22141074"/>
      <w:bookmarkStart w:id="672" w:name="_Toc18853083"/>
      <w:bookmarkStart w:id="673" w:name="_Toc26202523"/>
      <w:bookmarkStart w:id="674" w:name="_Toc34804238"/>
      <w:bookmarkStart w:id="675" w:name="_Toc35935809"/>
      <w:bookmarkStart w:id="676" w:name="_Toc45030029"/>
      <w:bookmarkStart w:id="677" w:name="_Toc51922389"/>
      <w:bookmarkStart w:id="678" w:name="_Toc51922808"/>
      <w:bookmarkStart w:id="679" w:name="_Toc15381525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9"/>
      <w:bookmarkEnd w:id="670"/>
      <w:bookmarkEnd w:id="671"/>
      <w:bookmarkEnd w:id="672"/>
      <w:bookmarkEnd w:id="673"/>
      <w:bookmarkEnd w:id="674"/>
      <w:bookmarkEnd w:id="675"/>
      <w:bookmarkEnd w:id="676"/>
      <w:bookmarkEnd w:id="677"/>
      <w:bookmarkEnd w:id="678"/>
      <w:bookmarkEnd w:id="679"/>
    </w:p>
    <w:p w14:paraId="03026C91"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076D4C56"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0B9C98"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B832340"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0EC294B"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EF8C9F4" w14:textId="77777777" w:rsidR="008D72A7" w:rsidRDefault="008D72A7" w:rsidP="006A2E90">
            <w:pPr>
              <w:pStyle w:val="TAH"/>
            </w:pPr>
            <w:r w:rsidRPr="006A2E90">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968A030"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DD60AE9" w14:textId="77777777" w:rsidR="008D72A7" w:rsidRDefault="008D72A7">
            <w:pPr>
              <w:pStyle w:val="TAH"/>
              <w:rPr>
                <w:rFonts w:cs="Arial"/>
                <w:szCs w:val="18"/>
              </w:rPr>
            </w:pPr>
            <w:r>
              <w:rPr>
                <w:rFonts w:cs="Arial"/>
                <w:szCs w:val="18"/>
              </w:rPr>
              <w:t>Applicability</w:t>
            </w:r>
          </w:p>
        </w:tc>
      </w:tr>
      <w:tr w:rsidR="008D72A7" w14:paraId="5D6868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71641DB"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BE93463"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C8BC5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B423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C88F54" w14:textId="77777777" w:rsidR="008D72A7" w:rsidRDefault="008D72A7" w:rsidP="00F748C1">
            <w:pPr>
              <w:pStyle w:val="TAL"/>
              <w:rPr>
                <w:lang w:eastAsia="zh-CN"/>
              </w:rPr>
            </w:pPr>
            <w:r>
              <w:rPr>
                <w:lang w:eastAsia="zh-CN"/>
              </w:rPr>
              <w:t>Generic Public Subscription Identifier</w:t>
            </w:r>
          </w:p>
          <w:p w14:paraId="7A2F3E56"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1776B9F" w14:textId="77777777" w:rsidR="008D72A7" w:rsidRDefault="008D72A7">
            <w:pPr>
              <w:pStyle w:val="TAL"/>
              <w:rPr>
                <w:rFonts w:cs="Arial"/>
                <w:szCs w:val="18"/>
              </w:rPr>
            </w:pPr>
          </w:p>
        </w:tc>
      </w:tr>
      <w:tr w:rsidR="008D72A7" w14:paraId="6ABB82C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9778037"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87E7C2C"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76E74A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7F291B"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058A7E1" w14:textId="77777777" w:rsidR="008D72A7" w:rsidRDefault="008D72A7">
            <w:pPr>
              <w:pStyle w:val="TAL"/>
              <w:rPr>
                <w:rFonts w:cs="Arial"/>
                <w:szCs w:val="18"/>
                <w:lang w:eastAsia="zh-CN"/>
              </w:rPr>
            </w:pPr>
            <w:r>
              <w:rPr>
                <w:rFonts w:cs="Arial"/>
                <w:szCs w:val="18"/>
                <w:lang w:eastAsia="zh-CN"/>
              </w:rPr>
              <w:t>Subscription Permanent Identifier</w:t>
            </w:r>
          </w:p>
          <w:p w14:paraId="442D4FFC"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96249F2" w14:textId="77777777" w:rsidR="008D72A7" w:rsidRDefault="008D72A7">
            <w:pPr>
              <w:pStyle w:val="TAL"/>
              <w:rPr>
                <w:rFonts w:cs="Arial"/>
                <w:szCs w:val="18"/>
              </w:rPr>
            </w:pPr>
          </w:p>
        </w:tc>
      </w:tr>
      <w:tr w:rsidR="00E00EE5" w14:paraId="37258380"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36942F02"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DDC3418"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3C76ACA"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589AC8"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36A480"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951A509"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C34F847" w14:textId="77777777" w:rsidR="00E00EE5" w:rsidRDefault="00E00EE5">
            <w:pPr>
              <w:pStyle w:val="TAL"/>
              <w:rPr>
                <w:rFonts w:cs="Arial"/>
                <w:szCs w:val="18"/>
              </w:rPr>
            </w:pPr>
          </w:p>
        </w:tc>
      </w:tr>
      <w:tr w:rsidR="00E00EE5" w14:paraId="7BB102F8"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353298D2"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11D898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531E6B3"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6C0ECF"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A80F45D"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702B7377"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F99AB5" w14:textId="77777777" w:rsidR="00E00EE5" w:rsidRDefault="00E00EE5">
            <w:pPr>
              <w:pStyle w:val="TAL"/>
              <w:rPr>
                <w:rFonts w:cs="Arial"/>
                <w:szCs w:val="18"/>
              </w:rPr>
            </w:pPr>
          </w:p>
        </w:tc>
      </w:tr>
      <w:tr w:rsidR="008D72A7" w14:paraId="480EAEB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0CBCF8A"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5E5CD41"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001493"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A221CB3"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9B3DBF0" w14:textId="192F200D" w:rsidR="008D72A7" w:rsidRDefault="0034257E">
            <w:pPr>
              <w:pStyle w:val="TAL"/>
              <w:rPr>
                <w:rFonts w:cs="Arial"/>
                <w:szCs w:val="18"/>
                <w:lang w:eastAsia="zh-CN"/>
              </w:rPr>
            </w:pPr>
            <w:r w:rsidRPr="0034257E">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4096905" w14:textId="77777777" w:rsidR="008D72A7" w:rsidRDefault="008D72A7">
            <w:pPr>
              <w:pStyle w:val="TAL"/>
              <w:rPr>
                <w:rFonts w:cs="Arial"/>
                <w:szCs w:val="18"/>
              </w:rPr>
            </w:pPr>
          </w:p>
        </w:tc>
      </w:tr>
      <w:tr w:rsidR="008D72A7" w14:paraId="17F0C89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650C03F"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2EC2C12"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6379B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05C4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202B76"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2014" w:type="dxa"/>
            <w:tcBorders>
              <w:top w:val="single" w:sz="4" w:space="0" w:color="auto"/>
              <w:left w:val="single" w:sz="4" w:space="0" w:color="auto"/>
              <w:bottom w:val="single" w:sz="4" w:space="0" w:color="auto"/>
              <w:right w:val="single" w:sz="4" w:space="0" w:color="auto"/>
            </w:tcBorders>
          </w:tcPr>
          <w:p w14:paraId="353045C1" w14:textId="77777777" w:rsidR="008D72A7" w:rsidRDefault="008D72A7">
            <w:pPr>
              <w:pStyle w:val="TAL"/>
              <w:rPr>
                <w:rFonts w:cs="Arial"/>
                <w:szCs w:val="18"/>
              </w:rPr>
            </w:pPr>
          </w:p>
        </w:tc>
      </w:tr>
      <w:tr w:rsidR="008D72A7" w14:paraId="65456A2F"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B4B392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FDC0B71"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AFE77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4E710E"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653F6DC"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E32286A" w14:textId="77777777" w:rsidR="008D72A7" w:rsidRDefault="008D72A7">
            <w:pPr>
              <w:pStyle w:val="TAL"/>
              <w:rPr>
                <w:rFonts w:cs="Arial"/>
                <w:szCs w:val="18"/>
              </w:rPr>
            </w:pPr>
          </w:p>
        </w:tc>
      </w:tr>
      <w:tr w:rsidR="008D72A7" w14:paraId="08225DE1"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33077AB2"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0FACE8A"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70D24FB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49C3B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E59326"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14B12F1" w14:textId="77777777" w:rsidR="008D72A7" w:rsidRDefault="008D72A7">
            <w:pPr>
              <w:pStyle w:val="TAL"/>
              <w:rPr>
                <w:rFonts w:cs="Arial"/>
                <w:szCs w:val="18"/>
              </w:rPr>
            </w:pPr>
          </w:p>
        </w:tc>
      </w:tr>
      <w:tr w:rsidR="008D72A7" w14:paraId="241D757E"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2978284D"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1AEE838"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E0F627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406870"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F363F0" w14:textId="344DA073"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A3535E">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84D9A19" w14:textId="77777777" w:rsidR="008D72A7" w:rsidRDefault="008D72A7">
            <w:pPr>
              <w:pStyle w:val="TAL"/>
              <w:rPr>
                <w:rFonts w:cs="Arial"/>
                <w:szCs w:val="18"/>
              </w:rPr>
            </w:pPr>
          </w:p>
        </w:tc>
      </w:tr>
      <w:tr w:rsidR="008D72A7" w14:paraId="5671730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9313665"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0008F72"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08BB83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B2711D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E4223F"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6F02B89E" w14:textId="77777777" w:rsidR="008D72A7" w:rsidRDefault="008D72A7">
            <w:pPr>
              <w:pStyle w:val="TAL"/>
              <w:rPr>
                <w:rFonts w:cs="Arial"/>
                <w:szCs w:val="18"/>
              </w:rPr>
            </w:pPr>
          </w:p>
        </w:tc>
      </w:tr>
      <w:tr w:rsidR="008D72A7" w14:paraId="345FE44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5656C4"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04B6FC6"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90BDF3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77F041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CDC326"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6C450E4" w14:textId="77777777" w:rsidR="008D72A7" w:rsidRDefault="008D72A7">
            <w:pPr>
              <w:pStyle w:val="TAL"/>
              <w:rPr>
                <w:rFonts w:cs="Arial"/>
                <w:szCs w:val="18"/>
              </w:rPr>
            </w:pPr>
          </w:p>
        </w:tc>
      </w:tr>
      <w:tr w:rsidR="008D72A7" w14:paraId="1B24481C"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DC4C956"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6CD0C4"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691D7F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41682EF"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A9D5C1"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7A192A" w14:textId="77777777" w:rsidR="008D72A7" w:rsidRDefault="008D72A7">
            <w:pPr>
              <w:pStyle w:val="TAL"/>
              <w:rPr>
                <w:rFonts w:cs="Arial"/>
                <w:szCs w:val="18"/>
              </w:rPr>
            </w:pPr>
          </w:p>
        </w:tc>
      </w:tr>
      <w:tr w:rsidR="008D72A7" w14:paraId="23C9F91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EF2A92"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740F90E"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9F7C02"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651E1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40F9A7"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B66192" w14:textId="77777777" w:rsidR="008D72A7" w:rsidRDefault="008D72A7">
            <w:pPr>
              <w:pStyle w:val="TAL"/>
              <w:rPr>
                <w:rFonts w:cs="Arial"/>
                <w:szCs w:val="18"/>
              </w:rPr>
            </w:pPr>
          </w:p>
        </w:tc>
      </w:tr>
      <w:tr w:rsidR="008D72A7" w14:paraId="5E7F3650"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6654258"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5AEE7C9"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1FEDE3D"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A0AA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1DACE"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09240FB1" w14:textId="77777777" w:rsidR="008D72A7" w:rsidRDefault="008D72A7">
            <w:pPr>
              <w:pStyle w:val="TAL"/>
              <w:rPr>
                <w:rFonts w:cs="Arial"/>
                <w:szCs w:val="18"/>
                <w:lang w:eastAsia="zh-CN"/>
              </w:rPr>
            </w:pPr>
            <w:r>
              <w:rPr>
                <w:rFonts w:cs="Arial"/>
                <w:szCs w:val="18"/>
                <w:lang w:eastAsia="zh-CN"/>
              </w:rPr>
              <w:t xml:space="preserve"> ID</w:t>
            </w:r>
          </w:p>
          <w:p w14:paraId="477AC0B5"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B3FBD90"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582709"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3BDE696C" w14:textId="77777777" w:rsidR="008D72A7" w:rsidRDefault="008D72A7">
            <w:pPr>
              <w:pStyle w:val="TAL"/>
              <w:rPr>
                <w:rFonts w:cs="Arial"/>
                <w:szCs w:val="18"/>
              </w:rPr>
            </w:pPr>
          </w:p>
        </w:tc>
      </w:tr>
      <w:tr w:rsidR="008D72A7" w14:paraId="2ED31F9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1539259"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0E2240C5"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1B704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AF1B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CA504D"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32778918" w14:textId="77777777" w:rsidR="008D72A7" w:rsidRDefault="008D72A7">
            <w:pPr>
              <w:pStyle w:val="TAL"/>
              <w:rPr>
                <w:rFonts w:cs="Arial"/>
                <w:szCs w:val="18"/>
              </w:rPr>
            </w:pPr>
          </w:p>
        </w:tc>
      </w:tr>
      <w:tr w:rsidR="005D6D04" w14:paraId="146038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746F6401"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05C6223"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32DC896"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74DD50"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5B1017" w14:textId="77777777" w:rsidR="005D6D04" w:rsidRDefault="005D6D04">
            <w:pPr>
              <w:pStyle w:val="TAL"/>
              <w:rPr>
                <w:lang w:eastAsia="zh-CN"/>
              </w:rPr>
            </w:pPr>
            <w:r>
              <w:rPr>
                <w:lang w:eastAsia="zh-CN"/>
              </w:rPr>
              <w:t>The call-back Uri of NF service consumer (i.e. NEF) for implicit subscription to notification of Eventnotify.</w:t>
            </w:r>
          </w:p>
          <w:p w14:paraId="44852DE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43DDD51" w14:textId="77777777" w:rsidR="005D6D04" w:rsidRDefault="005D6D04">
            <w:pPr>
              <w:pStyle w:val="TAL"/>
              <w:rPr>
                <w:rFonts w:cs="Arial"/>
                <w:szCs w:val="18"/>
              </w:rPr>
            </w:pPr>
          </w:p>
        </w:tc>
      </w:tr>
      <w:tr w:rsidR="008D72A7" w14:paraId="3821494A"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4A5DC86E"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0ADEFC9B"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278D7537"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78D68D9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02555C"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26918829" w14:textId="77777777" w:rsidR="008D72A7" w:rsidRDefault="008D72A7">
            <w:pPr>
              <w:pStyle w:val="TAL"/>
              <w:rPr>
                <w:rFonts w:cs="Arial"/>
                <w:szCs w:val="18"/>
              </w:rPr>
            </w:pPr>
          </w:p>
        </w:tc>
      </w:tr>
      <w:tr w:rsidR="008D72A7" w14:paraId="5EDDFBD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0055EC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9127375"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3E3FD95"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84322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856AF8"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76593A6" w14:textId="77777777" w:rsidR="008D72A7" w:rsidRDefault="008D72A7">
            <w:pPr>
              <w:pStyle w:val="TAL"/>
              <w:rPr>
                <w:rFonts w:cs="Arial"/>
                <w:szCs w:val="18"/>
              </w:rPr>
            </w:pPr>
          </w:p>
        </w:tc>
      </w:tr>
      <w:tr w:rsidR="008D72A7" w14:paraId="2964ECBD"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512DA85"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F55E660"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73C45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04B2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FA8D9"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04D87F1" w14:textId="77777777" w:rsidR="008D72A7" w:rsidRDefault="008D72A7">
            <w:pPr>
              <w:pStyle w:val="TAL"/>
              <w:rPr>
                <w:rFonts w:cs="Arial"/>
                <w:szCs w:val="18"/>
              </w:rPr>
            </w:pPr>
          </w:p>
        </w:tc>
      </w:tr>
      <w:tr w:rsidR="00494B57" w14:paraId="0C3F498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7F09DF15" w14:textId="32E286FB" w:rsidR="00494B57" w:rsidRDefault="00494B5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38C03070" w14:textId="3761118B" w:rsidR="00494B57" w:rsidRDefault="00494B5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00F07E3" w14:textId="21EACA7A"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AE6915" w14:textId="47668103"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03000" w14:textId="77777777" w:rsidR="00494B57" w:rsidRDefault="00494B57" w:rsidP="006A2E90">
            <w:pPr>
              <w:pStyle w:val="TAL"/>
              <w:rPr>
                <w:rFonts w:cs="Arial"/>
                <w:szCs w:val="18"/>
                <w:lang w:eastAsia="zh-CN"/>
              </w:rPr>
            </w:pPr>
            <w:r w:rsidDel="00BA3138">
              <w:rPr>
                <w:rFonts w:cs="Arial"/>
                <w:szCs w:val="18"/>
                <w:lang w:eastAsia="zh-CN"/>
              </w:rPr>
              <w:t>LCS service type</w:t>
            </w:r>
          </w:p>
          <w:p w14:paraId="64EE36A8" w14:textId="77777777" w:rsidR="00494B57" w:rsidDel="00BA3138" w:rsidRDefault="00494B57" w:rsidP="006A2E90">
            <w:pPr>
              <w:pStyle w:val="TAL"/>
              <w:rPr>
                <w:rFonts w:cs="Arial"/>
                <w:szCs w:val="18"/>
                <w:lang w:eastAsia="zh-CN"/>
              </w:rPr>
            </w:pPr>
          </w:p>
          <w:p w14:paraId="21B3AFE3" w14:textId="77777777" w:rsidR="00494B57" w:rsidRDefault="00494B57" w:rsidP="006A2E90">
            <w:pPr>
              <w:pStyle w:val="TAL"/>
              <w:rPr>
                <w:rFonts w:cs="Arial"/>
                <w:szCs w:val="18"/>
                <w:lang w:eastAsia="zh-CN"/>
              </w:rPr>
            </w:pPr>
            <w:r>
              <w:rPr>
                <w:rFonts w:cs="Arial"/>
                <w:szCs w:val="18"/>
                <w:lang w:eastAsia="zh-CN"/>
              </w:rPr>
              <w:t>This IE may be present when being sent from HGMLC to VGMLC.</w:t>
            </w:r>
          </w:p>
          <w:p w14:paraId="056F5DAD" w14:textId="77777777" w:rsidR="00494B57" w:rsidRDefault="00494B57" w:rsidP="006A2E90">
            <w:pPr>
              <w:pStyle w:val="TAL"/>
              <w:rPr>
                <w:rFonts w:cs="Arial"/>
                <w:szCs w:val="18"/>
                <w:lang w:eastAsia="zh-CN"/>
              </w:rPr>
            </w:pPr>
          </w:p>
          <w:p w14:paraId="0D020766" w14:textId="1C6970E5" w:rsidR="00494B57" w:rsidRDefault="00494B57">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E29372" w14:textId="77777777" w:rsidR="00494B57" w:rsidRDefault="00494B57">
            <w:pPr>
              <w:pStyle w:val="TAL"/>
              <w:rPr>
                <w:rFonts w:cs="Arial"/>
                <w:szCs w:val="18"/>
              </w:rPr>
            </w:pPr>
          </w:p>
        </w:tc>
      </w:tr>
      <w:tr w:rsidR="00494B57" w14:paraId="1A8AB25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559440B" w14:textId="77777777" w:rsidR="00494B57" w:rsidRDefault="00494B5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C94090E" w14:textId="77777777" w:rsidR="00494B57" w:rsidRDefault="00494B5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62C1442"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20E55"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BC8B27" w14:textId="77777777" w:rsidR="00494B57" w:rsidRDefault="00494B57">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3331A74" w14:textId="77777777" w:rsidR="00494B57" w:rsidRDefault="00494B57">
            <w:pPr>
              <w:pStyle w:val="TAL"/>
              <w:rPr>
                <w:rFonts w:cs="Arial"/>
                <w:szCs w:val="18"/>
              </w:rPr>
            </w:pPr>
          </w:p>
        </w:tc>
      </w:tr>
      <w:tr w:rsidR="00494B57" w14:paraId="050E158A"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5E8005B" w14:textId="77777777" w:rsidR="00494B57" w:rsidRDefault="00494B5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62739B" w14:textId="77777777" w:rsidR="00494B57" w:rsidRDefault="00494B5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1BF9E544"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D2104"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4882F3" w14:textId="77777777" w:rsidR="00494B57" w:rsidRDefault="00494B57">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AD47EB7" w14:textId="77777777" w:rsidR="00494B57" w:rsidRDefault="00494B57">
            <w:pPr>
              <w:pStyle w:val="TAL"/>
              <w:rPr>
                <w:rFonts w:cs="Arial"/>
                <w:szCs w:val="18"/>
              </w:rPr>
            </w:pPr>
          </w:p>
        </w:tc>
      </w:tr>
      <w:tr w:rsidR="00494B57" w14:paraId="67022DA3"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85D078F" w14:textId="77777777" w:rsidR="00494B57" w:rsidRDefault="00494B5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3F7A3CE" w14:textId="77777777" w:rsidR="00494B57" w:rsidRDefault="00494B5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E541223"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48D61A"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4A9A5B" w14:textId="77777777" w:rsidR="00494B57" w:rsidRDefault="00494B57">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107916" w14:textId="77777777" w:rsidR="00494B57" w:rsidRDefault="00494B57">
            <w:pPr>
              <w:pStyle w:val="TAL"/>
              <w:rPr>
                <w:rFonts w:cs="Arial"/>
                <w:szCs w:val="18"/>
              </w:rPr>
            </w:pPr>
          </w:p>
        </w:tc>
      </w:tr>
      <w:tr w:rsidR="00494B57" w14:paraId="1342A79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9DAE97" w14:textId="77777777" w:rsidR="00494B57" w:rsidRDefault="00494B5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3FB1AC" w14:textId="77777777" w:rsidR="00494B57" w:rsidRDefault="00494B5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538FCCA7"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1336"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0CD1B7" w14:textId="77777777" w:rsidR="00494B57" w:rsidRDefault="00494B57">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4AD61DD1" w14:textId="77777777" w:rsidR="00494B57" w:rsidRDefault="00494B57">
            <w:pPr>
              <w:pStyle w:val="TAL"/>
              <w:rPr>
                <w:rFonts w:cs="Arial"/>
                <w:szCs w:val="18"/>
              </w:rPr>
            </w:pPr>
          </w:p>
        </w:tc>
      </w:tr>
      <w:tr w:rsidR="00494B57" w14:paraId="360E52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F23ABA2" w14:textId="77777777" w:rsidR="00494B57" w:rsidRDefault="00494B57"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67C6203" w14:textId="77777777" w:rsidR="00494B57" w:rsidRDefault="00494B5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CC8BFD1"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738DA3"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0DA8D0" w14:textId="77777777" w:rsidR="00494B57" w:rsidRDefault="00494B57">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F12247B" w14:textId="77777777" w:rsidR="00494B57" w:rsidRDefault="00494B57">
            <w:pPr>
              <w:pStyle w:val="TAL"/>
              <w:rPr>
                <w:rFonts w:cs="Arial"/>
                <w:szCs w:val="18"/>
              </w:rPr>
            </w:pPr>
          </w:p>
        </w:tc>
      </w:tr>
      <w:tr w:rsidR="00494B57" w14:paraId="105740DC"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5E7963F0" w14:textId="77777777" w:rsidR="00494B57" w:rsidDel="00C155F3" w:rsidRDefault="00494B57"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71FBDEF4" w14:textId="77777777" w:rsidR="00494B57" w:rsidRDefault="00494B57">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A51EA4" w14:textId="77777777" w:rsidR="00494B57" w:rsidRDefault="00494B5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79557E9" w14:textId="77777777" w:rsidR="00494B57" w:rsidRDefault="00494B5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5A79C8" w14:textId="77777777" w:rsidR="00494B57" w:rsidDel="00F0678E" w:rsidRDefault="00494B57"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4FEDC54" w14:textId="77777777" w:rsidR="00494B57" w:rsidRDefault="00494B57">
            <w:pPr>
              <w:pStyle w:val="TAL"/>
              <w:rPr>
                <w:rFonts w:cs="Arial"/>
                <w:szCs w:val="18"/>
              </w:rPr>
            </w:pPr>
          </w:p>
        </w:tc>
      </w:tr>
      <w:tr w:rsidR="00494B57" w14:paraId="5E20514F" w14:textId="77777777" w:rsidTr="00D22995">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E5FF031" w14:textId="0B72C065" w:rsidR="00494B57" w:rsidRDefault="00494B57" w:rsidP="006A2E90">
            <w:pPr>
              <w:pStyle w:val="TAN"/>
              <w:rPr>
                <w:rFonts w:eastAsia="SimSun"/>
                <w:lang w:val="en-US" w:eastAsia="zh-CN"/>
              </w:rPr>
            </w:pPr>
            <w:r w:rsidRPr="006A2E90">
              <w:rPr>
                <w:rFonts w:eastAsia="SimSun"/>
              </w:rPr>
              <w:t>NOTE</w:t>
            </w:r>
            <w:r w:rsidRPr="006A2E90">
              <w:t xml:space="preserve"> </w:t>
            </w:r>
            <w:r w:rsidRPr="006A2E90">
              <w:rPr>
                <w:rFonts w:hint="eastAsia"/>
              </w:rPr>
              <w:t>1</w:t>
            </w:r>
            <w:r w:rsidRPr="006A2E90">
              <w:rPr>
                <w:rFonts w:eastAsia="SimSun"/>
              </w:rPr>
              <w:t>:</w:t>
            </w:r>
            <w:r w:rsidRPr="006A2E90">
              <w:rPr>
                <w:rFonts w:eastAsia="SimSun" w:hint="eastAsia"/>
              </w:rPr>
              <w:tab/>
            </w:r>
            <w:r w:rsidRPr="006A2E90">
              <w:rPr>
                <w:rFonts w:eastAsia="SimSun"/>
              </w:rPr>
              <w:t>Checking of the Codeword in UE applies only when the Codeword parameter is present and when the codeWordCheck parameter (specified in clause 6.1.5.2.7) is present and set to TRUE.</w:t>
            </w:r>
          </w:p>
          <w:p w14:paraId="418E7173" w14:textId="77777777" w:rsidR="00494B57" w:rsidRDefault="00494B57" w:rsidP="006A2E90">
            <w:pPr>
              <w:pStyle w:val="TAN"/>
              <w:rPr>
                <w:rFonts w:eastAsia="SimSun"/>
                <w:lang w:val="en-US" w:eastAsia="zh-CN"/>
              </w:rPr>
            </w:pPr>
            <w:r w:rsidRPr="006A2E90">
              <w:rPr>
                <w:rFonts w:eastAsia="SimSun"/>
              </w:rPr>
              <w:t xml:space="preserve">NOTE </w:t>
            </w:r>
            <w:r w:rsidRPr="006A2E90">
              <w:rPr>
                <w:rFonts w:eastAsia="SimSun" w:hint="eastAsia"/>
              </w:rPr>
              <w:t>2</w:t>
            </w:r>
            <w:r w:rsidRPr="006A2E90">
              <w:rPr>
                <w:rFonts w:eastAsia="SimSun"/>
              </w:rPr>
              <w:t>:</w:t>
            </w:r>
            <w:r w:rsidRPr="006A2E90">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0A3271E" w14:textId="77777777" w:rsidR="00494B57" w:rsidRDefault="00494B57" w:rsidP="006A2E90">
            <w:pPr>
              <w:pStyle w:val="TAN"/>
              <w:rPr>
                <w:lang w:eastAsia="zh-CN"/>
              </w:rPr>
            </w:pPr>
            <w:r w:rsidRPr="006A2E90">
              <w:rPr>
                <w:rFonts w:eastAsia="SimSun"/>
              </w:rPr>
              <w:t>NOTE </w:t>
            </w:r>
            <w:r w:rsidRPr="006A2E90">
              <w:rPr>
                <w:rFonts w:eastAsia="SimSun" w:hint="eastAsia"/>
              </w:rPr>
              <w:t>3</w:t>
            </w:r>
            <w:r w:rsidRPr="006A2E90">
              <w:rPr>
                <w:rFonts w:eastAsia="SimSun"/>
              </w:rPr>
              <w:t>:</w:t>
            </w:r>
            <w:r w:rsidRPr="006A2E90">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8DC325F" w14:textId="77777777" w:rsidR="008D72A7" w:rsidRDefault="008D72A7" w:rsidP="008D72A7"/>
    <w:p w14:paraId="528524DA" w14:textId="77777777" w:rsidR="008D72A7" w:rsidRPr="008D72A7" w:rsidRDefault="008D72A7" w:rsidP="00C87125">
      <w:pPr>
        <w:pStyle w:val="Heading5"/>
      </w:pPr>
      <w:bookmarkStart w:id="680" w:name="_Toc26202338"/>
      <w:bookmarkStart w:id="681" w:name="_Toc22624277"/>
      <w:bookmarkStart w:id="682" w:name="_Toc22141075"/>
      <w:bookmarkStart w:id="683" w:name="_Toc18853084"/>
      <w:bookmarkStart w:id="684" w:name="_Toc26202524"/>
      <w:bookmarkStart w:id="685" w:name="_Toc34804239"/>
      <w:bookmarkStart w:id="686" w:name="_Toc35935810"/>
      <w:bookmarkStart w:id="687" w:name="_Toc45030030"/>
      <w:bookmarkStart w:id="688" w:name="_Toc51922390"/>
      <w:bookmarkStart w:id="689" w:name="_Toc51922809"/>
      <w:bookmarkStart w:id="690" w:name="_Toc15381525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80"/>
      <w:bookmarkEnd w:id="681"/>
      <w:bookmarkEnd w:id="682"/>
      <w:bookmarkEnd w:id="683"/>
      <w:bookmarkEnd w:id="684"/>
      <w:bookmarkEnd w:id="685"/>
      <w:bookmarkEnd w:id="686"/>
      <w:bookmarkEnd w:id="687"/>
      <w:bookmarkEnd w:id="688"/>
      <w:bookmarkEnd w:id="689"/>
      <w:bookmarkEnd w:id="690"/>
    </w:p>
    <w:p w14:paraId="58E39DD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A40BD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2AB7AA"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4D2F2"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4DC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CB5A9"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21F85A"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415403" w14:textId="77777777" w:rsidR="008D72A7" w:rsidRDefault="008D72A7">
            <w:pPr>
              <w:pStyle w:val="TAH"/>
              <w:rPr>
                <w:rFonts w:cs="Arial"/>
                <w:szCs w:val="18"/>
              </w:rPr>
            </w:pPr>
            <w:r>
              <w:rPr>
                <w:rFonts w:cs="Arial"/>
                <w:szCs w:val="18"/>
              </w:rPr>
              <w:t>Applicability</w:t>
            </w:r>
          </w:p>
        </w:tc>
      </w:tr>
      <w:tr w:rsidR="008D72A7" w14:paraId="79A01C2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0A80E25"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A33848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56EDAE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D160F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816CF2"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273D66DE" w14:textId="77777777" w:rsidR="008D72A7" w:rsidRDefault="008D72A7">
            <w:pPr>
              <w:pStyle w:val="TAL"/>
              <w:rPr>
                <w:rFonts w:cs="Arial"/>
                <w:szCs w:val="18"/>
              </w:rPr>
            </w:pPr>
          </w:p>
        </w:tc>
      </w:tr>
      <w:tr w:rsidR="008D72A7" w14:paraId="19F525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E64E547"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FBC97DA"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11A75D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27854F"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31F71F"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E24EC9" w14:textId="77777777" w:rsidR="008D72A7" w:rsidRDefault="008D72A7">
            <w:pPr>
              <w:pStyle w:val="TAL"/>
              <w:rPr>
                <w:rFonts w:cs="Arial"/>
                <w:szCs w:val="18"/>
              </w:rPr>
            </w:pPr>
          </w:p>
        </w:tc>
      </w:tr>
      <w:tr w:rsidR="008D72A7" w14:paraId="3388FE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CA9871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EB1261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D0E65C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62F941"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00FF6B"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6D536650" w14:textId="77777777" w:rsidR="008D72A7" w:rsidRDefault="008D72A7">
            <w:pPr>
              <w:pStyle w:val="TAL"/>
              <w:rPr>
                <w:rFonts w:cs="Arial"/>
                <w:szCs w:val="18"/>
              </w:rPr>
            </w:pPr>
          </w:p>
        </w:tc>
      </w:tr>
      <w:tr w:rsidR="008D72A7" w14:paraId="49B20E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9AA96A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062A312"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3169C9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134E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D74DAC"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06CB8B77" w14:textId="77777777" w:rsidR="008D72A7" w:rsidRDefault="008D72A7">
            <w:pPr>
              <w:pStyle w:val="TAL"/>
              <w:rPr>
                <w:rFonts w:cs="Arial"/>
                <w:szCs w:val="18"/>
              </w:rPr>
            </w:pPr>
          </w:p>
        </w:tc>
      </w:tr>
      <w:tr w:rsidR="008D72A7" w14:paraId="3D2D29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ECB045"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9331CB5"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8E13D3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5812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6894C7"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73206770" w14:textId="77777777" w:rsidR="008D72A7" w:rsidRDefault="008D72A7">
            <w:pPr>
              <w:pStyle w:val="TAL"/>
              <w:rPr>
                <w:rFonts w:cs="Arial"/>
                <w:szCs w:val="18"/>
              </w:rPr>
            </w:pPr>
          </w:p>
        </w:tc>
      </w:tr>
      <w:tr w:rsidR="008D72A7" w14:paraId="3D3DA9C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8BB668"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2E1647B"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D8C56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1B0BD0"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6A11841" w14:textId="77777777" w:rsidR="008D72A7" w:rsidRDefault="008D72A7" w:rsidP="006A2E90">
            <w:pPr>
              <w:pStyle w:val="TAL"/>
              <w:rPr>
                <w:rFonts w:cs="Arial"/>
                <w:strike/>
                <w:szCs w:val="18"/>
                <w:lang w:eastAsia="zh-CN"/>
              </w:rPr>
            </w:pPr>
            <w:r w:rsidRPr="006A2E90">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D2C72D1" w14:textId="77777777" w:rsidR="008D72A7" w:rsidRDefault="008D72A7">
            <w:pPr>
              <w:pStyle w:val="TAL"/>
              <w:rPr>
                <w:rFonts w:cs="Arial"/>
                <w:b/>
                <w:strike/>
                <w:szCs w:val="18"/>
              </w:rPr>
            </w:pPr>
          </w:p>
        </w:tc>
      </w:tr>
      <w:tr w:rsidR="008D72A7" w14:paraId="6FC2DC6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1A6CF59"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6D4892"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85EE9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E1AD9"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F8DF6E" w14:textId="77777777" w:rsidR="008D72A7" w:rsidRDefault="008D72A7" w:rsidP="006A2E90">
            <w:pPr>
              <w:pStyle w:val="TAL"/>
              <w:rPr>
                <w:rFonts w:cs="Arial"/>
                <w:strike/>
                <w:szCs w:val="18"/>
                <w:lang w:eastAsia="zh-CN"/>
              </w:rPr>
            </w:pPr>
            <w:r w:rsidRPr="006A2E90">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2A06EAE" w14:textId="77777777" w:rsidR="008D72A7" w:rsidRDefault="008D72A7">
            <w:pPr>
              <w:pStyle w:val="TAL"/>
              <w:rPr>
                <w:rFonts w:cs="Arial"/>
                <w:b/>
                <w:strike/>
                <w:szCs w:val="18"/>
              </w:rPr>
            </w:pPr>
          </w:p>
        </w:tc>
      </w:tr>
      <w:tr w:rsidR="008D72A7" w14:paraId="7470F54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18D66E8"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48B19AE3"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08FD0A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5715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1AC191"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C80CE22" w14:textId="77777777" w:rsidR="008D72A7" w:rsidRDefault="008D72A7">
            <w:pPr>
              <w:pStyle w:val="TAL"/>
              <w:rPr>
                <w:rFonts w:cs="Arial"/>
                <w:szCs w:val="18"/>
              </w:rPr>
            </w:pPr>
          </w:p>
        </w:tc>
      </w:tr>
      <w:tr w:rsidR="008D72A7" w14:paraId="6CCF5F3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C7F43B2"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2954CA79"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34E8506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60A3E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DC39E"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8C65C49" w14:textId="77777777" w:rsidR="008D72A7" w:rsidRDefault="008D72A7">
            <w:pPr>
              <w:pStyle w:val="TAL"/>
              <w:rPr>
                <w:rFonts w:cs="Arial"/>
                <w:szCs w:val="18"/>
              </w:rPr>
            </w:pPr>
          </w:p>
        </w:tc>
      </w:tr>
      <w:tr w:rsidR="008A2D51" w14:paraId="06A2465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A83D29C"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5E339598"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BFEC9C6"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F9DCC"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8A59877" w14:textId="77777777" w:rsidR="008A2D51" w:rsidRDefault="008A2D51" w:rsidP="008A2D51">
            <w:pPr>
              <w:pStyle w:val="TAL"/>
              <w:rPr>
                <w:rFonts w:cs="Arial"/>
                <w:szCs w:val="18"/>
                <w:lang w:eastAsia="zh-CN"/>
              </w:rPr>
            </w:pPr>
            <w:r>
              <w:rPr>
                <w:rFonts w:cs="Arial"/>
                <w:szCs w:val="18"/>
                <w:lang w:eastAsia="zh-CN"/>
              </w:rPr>
              <w:t>Notification correlation ID</w:t>
            </w:r>
          </w:p>
          <w:p w14:paraId="43D6E2B9"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C4B6B7" w14:textId="77777777" w:rsidR="008A2D51" w:rsidRDefault="008A2D51">
            <w:pPr>
              <w:pStyle w:val="TAL"/>
              <w:rPr>
                <w:rFonts w:cs="Arial"/>
                <w:szCs w:val="18"/>
              </w:rPr>
            </w:pPr>
          </w:p>
        </w:tc>
      </w:tr>
      <w:tr w:rsidR="00791867" w14:paraId="5C2BFCD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A71A332"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48E66FF"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11F019"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4B00B"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528258"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95F3678" w14:textId="77777777" w:rsidR="00791867" w:rsidRDefault="00E96E4A" w:rsidP="006A2E90">
            <w:pPr>
              <w:pStyle w:val="TAL"/>
              <w:rPr>
                <w:rFonts w:cs="Arial"/>
                <w:szCs w:val="18"/>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4B984E5" w14:textId="77777777" w:rsidR="00791867" w:rsidRDefault="00791867">
            <w:pPr>
              <w:pStyle w:val="TAL"/>
              <w:rPr>
                <w:rFonts w:cs="Arial"/>
                <w:szCs w:val="18"/>
              </w:rPr>
            </w:pPr>
          </w:p>
        </w:tc>
      </w:tr>
      <w:tr w:rsidR="00791867" w14:paraId="58D488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E90828E"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8ED340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2EF13A4C"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63BF7"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476213"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478A49BE" w14:textId="77777777" w:rsidR="00791867" w:rsidRDefault="00E96E4A" w:rsidP="006A2E90">
            <w:pPr>
              <w:pStyle w:val="TAL"/>
              <w:rPr>
                <w:rFonts w:cs="Arial"/>
                <w:szCs w:val="18"/>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3BEBDF" w14:textId="77777777" w:rsidR="00791867" w:rsidRDefault="00791867">
            <w:pPr>
              <w:pStyle w:val="TAL"/>
              <w:rPr>
                <w:rFonts w:cs="Arial"/>
                <w:szCs w:val="18"/>
              </w:rPr>
            </w:pPr>
          </w:p>
        </w:tc>
      </w:tr>
      <w:tr w:rsidR="00791867" w14:paraId="0665796F"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C82A333" w14:textId="77777777" w:rsidR="00791867" w:rsidRDefault="00E96E4A">
            <w:pPr>
              <w:pStyle w:val="TAL"/>
              <w:rPr>
                <w:lang w:eastAsia="zh-CN"/>
              </w:rPr>
            </w:pPr>
            <w:bookmarkStart w:id="691" w:name="_Toc26202339"/>
            <w:bookmarkStart w:id="692" w:name="_Toc26202525"/>
            <w:bookmarkStart w:id="693" w:name="_Toc34804240"/>
            <w:bookmarkStart w:id="694" w:name="_Toc35935811"/>
            <w:bookmarkStart w:id="695"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6ABBC10E" w14:textId="77777777" w:rsidR="00791867" w:rsidRDefault="00E96E4A" w:rsidP="006A2E90">
            <w:pPr>
              <w:pStyle w:val="TAL"/>
              <w:rPr>
                <w:lang w:eastAsia="zh-CN"/>
              </w:rPr>
            </w:pPr>
            <w:r w:rsidRPr="006A2E90">
              <w:t>LocationPrivacyVerResult</w:t>
            </w:r>
          </w:p>
        </w:tc>
        <w:tc>
          <w:tcPr>
            <w:tcW w:w="425" w:type="dxa"/>
            <w:tcBorders>
              <w:top w:val="single" w:sz="4" w:space="0" w:color="auto"/>
              <w:left w:val="single" w:sz="4" w:space="0" w:color="auto"/>
              <w:bottom w:val="single" w:sz="4" w:space="0" w:color="auto"/>
              <w:right w:val="single" w:sz="4" w:space="0" w:color="auto"/>
            </w:tcBorders>
          </w:tcPr>
          <w:p w14:paraId="3FEA14B8"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9C07F"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CA7FF5"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19BC036"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2981CD" w14:textId="77777777" w:rsidR="00791867" w:rsidRDefault="00791867">
            <w:pPr>
              <w:pStyle w:val="TAL"/>
              <w:rPr>
                <w:rFonts w:cs="Arial"/>
                <w:szCs w:val="18"/>
              </w:rPr>
            </w:pPr>
          </w:p>
        </w:tc>
      </w:tr>
      <w:tr w:rsidR="00043171" w14:paraId="09A3389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F03BBC"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0430A625"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59627CE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DC0B8"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72BC8"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B1788CB" w14:textId="77777777" w:rsidR="00043171" w:rsidRDefault="00043171" w:rsidP="00043171">
            <w:pPr>
              <w:pStyle w:val="TAL"/>
              <w:ind w:left="284"/>
              <w:rPr>
                <w:rFonts w:cs="Arial"/>
                <w:szCs w:val="18"/>
                <w:lang w:eastAsia="zh-CN"/>
              </w:rPr>
            </w:pPr>
            <w:bookmarkStart w:id="696" w:name="_PERM_MCCTEMPBM_CRPT05110064___2"/>
            <w:r>
              <w:rPr>
                <w:rFonts w:cs="Arial"/>
                <w:szCs w:val="18"/>
                <w:lang w:eastAsia="zh-CN"/>
              </w:rPr>
              <w:t>- SUCCESS_COMPLETELY</w:t>
            </w:r>
          </w:p>
          <w:p w14:paraId="50E7DE96" w14:textId="77777777" w:rsidR="00043171" w:rsidRDefault="00043171" w:rsidP="00043171">
            <w:pPr>
              <w:pStyle w:val="TAL"/>
              <w:ind w:left="284"/>
              <w:rPr>
                <w:rFonts w:cs="Arial"/>
                <w:szCs w:val="18"/>
                <w:lang w:eastAsia="zh-CN"/>
              </w:rPr>
            </w:pPr>
            <w:r>
              <w:rPr>
                <w:rFonts w:cs="Arial"/>
                <w:szCs w:val="18"/>
                <w:lang w:eastAsia="zh-CN"/>
              </w:rPr>
              <w:t>- SUCCESS_PARTIALLY</w:t>
            </w:r>
          </w:p>
          <w:bookmarkEnd w:id="696"/>
          <w:p w14:paraId="6A5310A8" w14:textId="77777777" w:rsidR="00043171" w:rsidRDefault="00043171" w:rsidP="00043171">
            <w:pPr>
              <w:pStyle w:val="TAL"/>
              <w:rPr>
                <w:rFonts w:cs="Arial"/>
                <w:szCs w:val="18"/>
                <w:lang w:eastAsia="zh-CN"/>
              </w:rPr>
            </w:pPr>
          </w:p>
          <w:p w14:paraId="0FB2FA0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02E1E07"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6442E3AF" w14:textId="77777777" w:rsidR="00043171" w:rsidRDefault="00043171" w:rsidP="00043171">
            <w:pPr>
              <w:pStyle w:val="TAL"/>
              <w:rPr>
                <w:rFonts w:cs="Arial"/>
                <w:szCs w:val="18"/>
                <w:lang w:eastAsia="zh-CN"/>
              </w:rPr>
            </w:pPr>
          </w:p>
          <w:p w14:paraId="7525950D"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3DD403D1" w14:textId="77777777" w:rsidR="00043171" w:rsidRDefault="00043171">
            <w:pPr>
              <w:pStyle w:val="TAL"/>
              <w:rPr>
                <w:rFonts w:cs="Arial"/>
                <w:szCs w:val="18"/>
              </w:rPr>
            </w:pPr>
          </w:p>
        </w:tc>
      </w:tr>
    </w:tbl>
    <w:p w14:paraId="55BE3C76" w14:textId="77777777" w:rsidR="008D72A7" w:rsidRDefault="008D72A7" w:rsidP="008D72A7">
      <w:bookmarkStart w:id="697" w:name="_Toc22624278"/>
      <w:bookmarkStart w:id="698" w:name="_Toc22141076"/>
    </w:p>
    <w:p w14:paraId="7E226BA1" w14:textId="77777777" w:rsidR="008D72A7" w:rsidRPr="008D72A7" w:rsidRDefault="008D72A7" w:rsidP="00C87125">
      <w:pPr>
        <w:pStyle w:val="Heading5"/>
        <w:rPr>
          <w:lang w:eastAsia="zh-CN"/>
        </w:rPr>
      </w:pPr>
      <w:bookmarkStart w:id="699" w:name="_Toc51922391"/>
      <w:bookmarkStart w:id="700" w:name="_Toc51922810"/>
      <w:bookmarkStart w:id="701" w:name="_Toc153815257"/>
      <w:r w:rsidRPr="008D72A7">
        <w:lastRenderedPageBreak/>
        <w:t>6.1.</w:t>
      </w:r>
      <w:r w:rsidRPr="008D72A7">
        <w:rPr>
          <w:lang w:eastAsia="zh-CN"/>
        </w:rPr>
        <w:t>5</w:t>
      </w:r>
      <w:r w:rsidRPr="008D72A7">
        <w:t>.2.</w:t>
      </w:r>
      <w:r w:rsidRPr="008D72A7">
        <w:rPr>
          <w:lang w:eastAsia="zh-CN"/>
        </w:rPr>
        <w:t>4</w:t>
      </w:r>
      <w:r w:rsidRPr="008D72A7">
        <w:tab/>
        <w:t>Type: CancelLocData</w:t>
      </w:r>
      <w:bookmarkEnd w:id="691"/>
      <w:bookmarkEnd w:id="692"/>
      <w:bookmarkEnd w:id="693"/>
      <w:bookmarkEnd w:id="694"/>
      <w:bookmarkEnd w:id="695"/>
      <w:bookmarkEnd w:id="697"/>
      <w:bookmarkEnd w:id="698"/>
      <w:bookmarkEnd w:id="699"/>
      <w:bookmarkEnd w:id="700"/>
      <w:bookmarkEnd w:id="701"/>
    </w:p>
    <w:p w14:paraId="09880DDB"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3615504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88428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6D292E"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1B86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B45F1"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D70D30"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21ADCC" w14:textId="77777777" w:rsidR="008D72A7" w:rsidRDefault="008D72A7">
            <w:pPr>
              <w:pStyle w:val="TAH"/>
              <w:rPr>
                <w:rFonts w:cs="Arial"/>
                <w:szCs w:val="18"/>
              </w:rPr>
            </w:pPr>
            <w:r>
              <w:rPr>
                <w:rFonts w:cs="Arial"/>
                <w:szCs w:val="18"/>
              </w:rPr>
              <w:t>Applicability</w:t>
            </w:r>
          </w:p>
        </w:tc>
      </w:tr>
      <w:tr w:rsidR="008D72A7" w14:paraId="0060BB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AB4FC6B"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C448C28"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CC1BA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2E66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2AB4D7"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4B688B4C" w14:textId="77777777" w:rsidR="006E19DA" w:rsidRDefault="006E19DA" w:rsidP="006E19DA">
            <w:pPr>
              <w:pStyle w:val="TAL"/>
              <w:rPr>
                <w:rFonts w:cs="Arial"/>
                <w:szCs w:val="18"/>
                <w:lang w:eastAsia="zh-CN"/>
              </w:rPr>
            </w:pPr>
          </w:p>
          <w:p w14:paraId="04B4D1BB"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27DEB4B9"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5C7E31E" w14:textId="77777777" w:rsidR="008D72A7" w:rsidRDefault="008D72A7">
            <w:pPr>
              <w:pStyle w:val="TAL"/>
              <w:rPr>
                <w:rFonts w:cs="Arial"/>
                <w:szCs w:val="18"/>
              </w:rPr>
            </w:pPr>
          </w:p>
        </w:tc>
      </w:tr>
      <w:tr w:rsidR="008D72A7" w14:paraId="699E63A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A035A62"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DAF18E7"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5B19B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F6253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FE0FDD"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4B38ABE" w14:textId="77777777" w:rsidR="006E19DA" w:rsidRDefault="006E19DA" w:rsidP="006E19DA">
            <w:pPr>
              <w:pStyle w:val="TAL"/>
              <w:rPr>
                <w:lang w:eastAsia="zh-CN"/>
              </w:rPr>
            </w:pPr>
          </w:p>
          <w:p w14:paraId="26DE85CC"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41BFB6CE"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2D4D28D" w14:textId="77777777" w:rsidR="008D72A7" w:rsidRDefault="008D72A7">
            <w:pPr>
              <w:pStyle w:val="TAL"/>
              <w:rPr>
                <w:rFonts w:cs="Arial"/>
                <w:szCs w:val="18"/>
              </w:rPr>
            </w:pPr>
          </w:p>
        </w:tc>
      </w:tr>
      <w:tr w:rsidR="006E19DA" w14:paraId="0F6CCF3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C6113CA"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334139B3"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84F51AE"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D6F41"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A1F1CC"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DC5E924" w14:textId="77777777" w:rsidR="006E19DA" w:rsidRDefault="006E19DA" w:rsidP="006E19DA">
            <w:pPr>
              <w:pStyle w:val="TAL"/>
              <w:rPr>
                <w:lang w:eastAsia="zh-CN"/>
              </w:rPr>
            </w:pPr>
          </w:p>
          <w:p w14:paraId="1C8DCF3D"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075423BE"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EBD590" w14:textId="77777777" w:rsidR="006E19DA" w:rsidRDefault="006E19DA">
            <w:pPr>
              <w:pStyle w:val="TAL"/>
              <w:rPr>
                <w:rFonts w:cs="Arial"/>
                <w:szCs w:val="18"/>
              </w:rPr>
            </w:pPr>
          </w:p>
        </w:tc>
      </w:tr>
      <w:tr w:rsidR="006E19DA" w14:paraId="00419FD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C56BCB6" w14:textId="5E5A9E63" w:rsidR="006E19DA" w:rsidRDefault="00CC684F">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06926764" w14:textId="44971FA7" w:rsidR="006E19DA" w:rsidRDefault="00CC684F">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39950F9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2F5E9"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0A305"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41AB335" w14:textId="77777777" w:rsidR="006E19DA" w:rsidRDefault="006E19DA" w:rsidP="006E19DA">
            <w:pPr>
              <w:pStyle w:val="TAL"/>
              <w:rPr>
                <w:lang w:eastAsia="zh-CN"/>
              </w:rPr>
            </w:pPr>
          </w:p>
          <w:p w14:paraId="4F59E187"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462DD9C0"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76F31" w14:textId="77777777" w:rsidR="006E19DA" w:rsidRDefault="006E19DA">
            <w:pPr>
              <w:pStyle w:val="TAL"/>
              <w:rPr>
                <w:rFonts w:cs="Arial"/>
                <w:szCs w:val="18"/>
              </w:rPr>
            </w:pPr>
          </w:p>
        </w:tc>
      </w:tr>
      <w:tr w:rsidR="008D72A7" w14:paraId="1866B50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09DCA4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066EBF3"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76BAC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E8DEC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B75ABF"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5214526" w14:textId="77777777" w:rsidR="008D72A7" w:rsidRDefault="008D72A7">
            <w:pPr>
              <w:pStyle w:val="TAL"/>
              <w:rPr>
                <w:rFonts w:cs="Arial"/>
                <w:szCs w:val="18"/>
              </w:rPr>
            </w:pPr>
          </w:p>
        </w:tc>
      </w:tr>
      <w:tr w:rsidR="008D72A7" w14:paraId="128AF24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373A6D95"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78AC9E4"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27004B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71FF55"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5D165B"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C2F6D90" w14:textId="77777777" w:rsidR="008D72A7" w:rsidRDefault="008D72A7">
            <w:pPr>
              <w:pStyle w:val="TAL"/>
              <w:rPr>
                <w:rFonts w:cs="Arial"/>
                <w:szCs w:val="18"/>
              </w:rPr>
            </w:pPr>
          </w:p>
        </w:tc>
      </w:tr>
      <w:tr w:rsidR="008D72A7" w14:paraId="49CBBFE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77C38EB"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73A08DFF"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1746EF0"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D0DE6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F100F0"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0DBDEA22" w14:textId="77777777" w:rsidR="008D72A7" w:rsidRDefault="008D72A7">
            <w:pPr>
              <w:pStyle w:val="TAL"/>
              <w:rPr>
                <w:rFonts w:cs="Arial"/>
                <w:szCs w:val="18"/>
              </w:rPr>
            </w:pPr>
          </w:p>
        </w:tc>
      </w:tr>
      <w:tr w:rsidR="008D72A7" w14:paraId="20C8D82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88D67B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3D1BCAA"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03F9B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B2A2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FC95A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6A06C538" w14:textId="77777777" w:rsidR="008D72A7" w:rsidRDefault="008D72A7">
            <w:pPr>
              <w:pStyle w:val="TAL"/>
              <w:rPr>
                <w:rFonts w:cs="Arial"/>
                <w:szCs w:val="18"/>
              </w:rPr>
            </w:pPr>
          </w:p>
        </w:tc>
      </w:tr>
      <w:tr w:rsidR="006E19DA" w14:paraId="04878EA9"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41A003A"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5F7897D9" w14:textId="77777777" w:rsidR="008D72A7" w:rsidRDefault="008D72A7" w:rsidP="008D72A7">
      <w:bookmarkStart w:id="702" w:name="_Toc22624279"/>
      <w:bookmarkStart w:id="703" w:name="_Toc22141077"/>
    </w:p>
    <w:p w14:paraId="3066515A" w14:textId="77777777" w:rsidR="008D72A7" w:rsidRPr="008D72A7" w:rsidRDefault="008D72A7" w:rsidP="00C87125">
      <w:pPr>
        <w:pStyle w:val="Heading5"/>
        <w:rPr>
          <w:lang w:eastAsia="zh-CN"/>
        </w:rPr>
      </w:pPr>
      <w:bookmarkStart w:id="704" w:name="_Toc26202340"/>
      <w:bookmarkStart w:id="705" w:name="_Toc26202526"/>
      <w:bookmarkStart w:id="706" w:name="_Toc34804241"/>
      <w:bookmarkStart w:id="707" w:name="_Toc35935812"/>
      <w:bookmarkStart w:id="708" w:name="_Toc45030032"/>
      <w:bookmarkStart w:id="709" w:name="_Toc51922392"/>
      <w:bookmarkStart w:id="710" w:name="_Toc51922811"/>
      <w:bookmarkStart w:id="711" w:name="_Toc15381525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2"/>
      <w:bookmarkEnd w:id="703"/>
      <w:bookmarkEnd w:id="704"/>
      <w:bookmarkEnd w:id="705"/>
      <w:bookmarkEnd w:id="706"/>
      <w:bookmarkEnd w:id="707"/>
      <w:bookmarkEnd w:id="708"/>
      <w:bookmarkEnd w:id="709"/>
      <w:bookmarkEnd w:id="710"/>
      <w:bookmarkEnd w:id="711"/>
    </w:p>
    <w:p w14:paraId="604BA44A"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78B195"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EA865F"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1BC08"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770B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7C3FAC"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39AD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78704A" w14:textId="77777777" w:rsidR="008D72A7" w:rsidRDefault="008D72A7">
            <w:pPr>
              <w:pStyle w:val="TAH"/>
              <w:rPr>
                <w:rFonts w:cs="Arial"/>
                <w:szCs w:val="18"/>
              </w:rPr>
            </w:pPr>
            <w:r>
              <w:rPr>
                <w:rFonts w:cs="Arial"/>
                <w:szCs w:val="18"/>
              </w:rPr>
              <w:t>Applicability</w:t>
            </w:r>
          </w:p>
        </w:tc>
      </w:tr>
      <w:tr w:rsidR="008D72A7" w14:paraId="0DB56F4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3B416DC8"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81D6487"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AA664D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73EC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AF6A39"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8AED11" w14:textId="77777777" w:rsidR="008D72A7" w:rsidRDefault="008D72A7">
            <w:pPr>
              <w:pStyle w:val="TAL"/>
              <w:rPr>
                <w:rFonts w:cs="Arial"/>
                <w:szCs w:val="18"/>
              </w:rPr>
            </w:pPr>
          </w:p>
        </w:tc>
      </w:tr>
      <w:tr w:rsidR="008D72A7" w14:paraId="15C29B4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047AE94A"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A545DF9"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A60C1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2AF1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845919"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5AE2FC" w14:textId="77777777" w:rsidR="008D72A7" w:rsidRDefault="008D72A7">
            <w:pPr>
              <w:pStyle w:val="TAL"/>
              <w:rPr>
                <w:rFonts w:cs="Arial"/>
                <w:szCs w:val="18"/>
              </w:rPr>
            </w:pPr>
          </w:p>
        </w:tc>
      </w:tr>
      <w:tr w:rsidR="008D72A7" w14:paraId="520D573C"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5CC3322"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5D2839B"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80FAC7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9602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CA6DBE"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FE0E711" w14:textId="77777777" w:rsidR="008D72A7" w:rsidRDefault="008D72A7">
            <w:pPr>
              <w:pStyle w:val="TAL"/>
              <w:rPr>
                <w:rFonts w:cs="Arial"/>
                <w:szCs w:val="18"/>
              </w:rPr>
            </w:pPr>
          </w:p>
        </w:tc>
      </w:tr>
      <w:tr w:rsidR="008D72A7" w14:paraId="2D1D1F5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4D86D64"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5DE971F0"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FC4F18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71E29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E96F2"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FC17E75" w14:textId="77777777" w:rsidR="008D72A7" w:rsidRDefault="008D72A7">
            <w:pPr>
              <w:pStyle w:val="TAL"/>
              <w:rPr>
                <w:rFonts w:cs="Arial"/>
                <w:szCs w:val="18"/>
              </w:rPr>
            </w:pPr>
          </w:p>
        </w:tc>
      </w:tr>
      <w:tr w:rsidR="008D72A7" w14:paraId="216E95DB"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51489929"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9288F16"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4062CF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F8B244"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DB91B3"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2871664E" w14:textId="77777777" w:rsidR="008D72A7" w:rsidRDefault="008D72A7">
            <w:pPr>
              <w:pStyle w:val="TAL"/>
              <w:rPr>
                <w:rFonts w:cs="Arial"/>
                <w:szCs w:val="18"/>
              </w:rPr>
            </w:pPr>
          </w:p>
        </w:tc>
      </w:tr>
      <w:tr w:rsidR="008D72A7" w14:paraId="6D957B5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2A77AC08"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4C0F6E98"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12A63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7E91F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B3C891"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4F222FED" w14:textId="77777777" w:rsidR="008D72A7" w:rsidRDefault="008D72A7">
            <w:pPr>
              <w:pStyle w:val="TAL"/>
              <w:rPr>
                <w:rFonts w:cs="Arial"/>
                <w:szCs w:val="18"/>
              </w:rPr>
            </w:pPr>
          </w:p>
        </w:tc>
      </w:tr>
      <w:tr w:rsidR="008D72A7" w14:paraId="66F5A84F"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1AAA06E3"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07D6E831"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5A965C5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616CD1"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986765"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C33C86" w14:textId="77777777" w:rsidR="008D72A7" w:rsidRDefault="008D72A7">
            <w:pPr>
              <w:pStyle w:val="TAL"/>
              <w:rPr>
                <w:rFonts w:cs="Arial"/>
                <w:szCs w:val="18"/>
              </w:rPr>
            </w:pPr>
          </w:p>
        </w:tc>
      </w:tr>
      <w:tr w:rsidR="008D72A7" w14:paraId="7D880FBD"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7946D16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CDCACD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8E0A71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6695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B49FA6"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765D8A1A" w14:textId="77777777" w:rsidR="008D72A7" w:rsidRDefault="008D72A7">
            <w:pPr>
              <w:pStyle w:val="TAL"/>
              <w:rPr>
                <w:rFonts w:cs="Arial"/>
                <w:szCs w:val="18"/>
              </w:rPr>
            </w:pPr>
          </w:p>
        </w:tc>
      </w:tr>
      <w:tr w:rsidR="008D72A7" w14:paraId="65D6488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7D0AF1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4BD9A859"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781C3180"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3ED2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E5339"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15BB25B" w14:textId="77777777" w:rsidR="008D72A7" w:rsidRDefault="008D72A7">
            <w:pPr>
              <w:pStyle w:val="TAL"/>
              <w:rPr>
                <w:rFonts w:cs="Arial"/>
                <w:szCs w:val="18"/>
              </w:rPr>
            </w:pPr>
          </w:p>
        </w:tc>
      </w:tr>
      <w:tr w:rsidR="008D72A7" w14:paraId="3A03829E"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8A9BD28"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2CA9E5E"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2A592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AA572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E38ED"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7A3ABA21" w14:textId="77777777" w:rsidR="008D72A7" w:rsidRDefault="008D72A7">
            <w:pPr>
              <w:pStyle w:val="TAL"/>
              <w:rPr>
                <w:rFonts w:cs="Arial"/>
                <w:szCs w:val="18"/>
              </w:rPr>
            </w:pPr>
          </w:p>
        </w:tc>
      </w:tr>
      <w:tr w:rsidR="008D72A7" w14:paraId="7165755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33B6C057"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04FD9463"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32581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69E75C"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DD8413"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63208399" w14:textId="77777777" w:rsidR="008D72A7" w:rsidRDefault="008D72A7">
            <w:pPr>
              <w:pStyle w:val="TAL"/>
              <w:rPr>
                <w:rFonts w:cs="Arial"/>
                <w:szCs w:val="18"/>
              </w:rPr>
            </w:pPr>
          </w:p>
        </w:tc>
      </w:tr>
      <w:tr w:rsidR="00B46097" w14:paraId="030D165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tcPr>
          <w:p w14:paraId="01A9889D" w14:textId="29CE8072" w:rsidR="00B46097" w:rsidRDefault="00B46097">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5FEAB34B" w14:textId="72226356" w:rsidR="00B46097" w:rsidRDefault="00B4609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9ED304B" w14:textId="2C49D6D9" w:rsidR="00B46097" w:rsidRDefault="00B460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628FB4" w14:textId="27C41F5F" w:rsidR="00B46097" w:rsidRDefault="00B46097">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9F43F81" w14:textId="77777777" w:rsidR="00B46097" w:rsidRDefault="00B46097" w:rsidP="006A2E90">
            <w:pPr>
              <w:pStyle w:val="TAL"/>
              <w:rPr>
                <w:rFonts w:cs="Arial"/>
                <w:szCs w:val="18"/>
              </w:rPr>
            </w:pPr>
            <w:r>
              <w:rPr>
                <w:rFonts w:cs="Arial"/>
                <w:szCs w:val="18"/>
              </w:rPr>
              <w:t>This IE shall be included by the AMF in the request to V-GMLC, if the "mlc-number" IE is received in MO request from the UE.</w:t>
            </w:r>
          </w:p>
          <w:p w14:paraId="1A34EFFD" w14:textId="77777777" w:rsidR="00B46097" w:rsidRDefault="00B46097" w:rsidP="006A2E90">
            <w:pPr>
              <w:pStyle w:val="TAL"/>
              <w:rPr>
                <w:rFonts w:cs="Arial"/>
                <w:szCs w:val="18"/>
              </w:rPr>
            </w:pPr>
          </w:p>
          <w:p w14:paraId="7BE77241" w14:textId="77777777" w:rsidR="00B46097" w:rsidRDefault="00B46097" w:rsidP="006A2E90">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79173466" w14:textId="77777777" w:rsidR="00B46097" w:rsidRDefault="00B46097" w:rsidP="006A2E90">
            <w:pPr>
              <w:pStyle w:val="TAL"/>
              <w:rPr>
                <w:rFonts w:cs="Arial"/>
                <w:szCs w:val="18"/>
              </w:rPr>
            </w:pPr>
          </w:p>
          <w:p w14:paraId="7F2FB9CA" w14:textId="298F7A8D" w:rsidR="00B46097" w:rsidRPr="00B46097" w:rsidRDefault="00B46097">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64F76C92" w14:textId="77777777" w:rsidR="00B46097" w:rsidRDefault="00B46097">
            <w:pPr>
              <w:pStyle w:val="TAL"/>
              <w:rPr>
                <w:rFonts w:cs="Arial"/>
                <w:szCs w:val="18"/>
              </w:rPr>
            </w:pPr>
          </w:p>
        </w:tc>
      </w:tr>
      <w:tr w:rsidR="005F4906" w14:paraId="25ADDFB2"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tcPr>
          <w:p w14:paraId="2A087CA2" w14:textId="5B7EF6F2" w:rsidR="005F4906" w:rsidRDefault="005F4906">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22A224D3" w14:textId="30D49574" w:rsidR="005F4906" w:rsidRDefault="005F4906">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416B818D" w14:textId="6676606D" w:rsidR="005F4906" w:rsidRDefault="005F49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5E253" w14:textId="665E14E8" w:rsidR="005F4906" w:rsidRDefault="005F49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54E3EB" w14:textId="77777777" w:rsidR="005F4906" w:rsidRDefault="005F4906" w:rsidP="006A2E90">
            <w:pPr>
              <w:pStyle w:val="TAL"/>
              <w:rPr>
                <w:lang w:eastAsia="zh-CN"/>
              </w:rPr>
            </w:pPr>
            <w:r>
              <w:rPr>
                <w:lang w:eastAsia="zh-CN"/>
              </w:rPr>
              <w:t>When present, this IE shall contain the LCS Service Type received from the UE, as specified in clause 6.2 of 3GPP TS 23.273 [4].</w:t>
            </w:r>
          </w:p>
          <w:p w14:paraId="4DB88DD4" w14:textId="77777777" w:rsidR="005F4906" w:rsidRDefault="005F4906" w:rsidP="006A2E90">
            <w:pPr>
              <w:pStyle w:val="TAL"/>
              <w:rPr>
                <w:lang w:eastAsia="zh-CN"/>
              </w:rPr>
            </w:pPr>
          </w:p>
          <w:p w14:paraId="7DD87DC3" w14:textId="3C25E797" w:rsidR="005F4906" w:rsidRDefault="005F4906">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755DAC74" w14:textId="77777777" w:rsidR="005F4906" w:rsidRDefault="005F4906">
            <w:pPr>
              <w:pStyle w:val="TAL"/>
              <w:rPr>
                <w:rFonts w:cs="Arial"/>
                <w:szCs w:val="18"/>
              </w:rPr>
            </w:pPr>
          </w:p>
        </w:tc>
      </w:tr>
    </w:tbl>
    <w:p w14:paraId="7084C09D" w14:textId="77777777" w:rsidR="008D72A7" w:rsidRDefault="008D72A7" w:rsidP="008D72A7">
      <w:bookmarkStart w:id="712" w:name="_Toc22624280"/>
      <w:bookmarkStart w:id="713" w:name="_Toc22141078"/>
    </w:p>
    <w:p w14:paraId="2FDE2F30" w14:textId="77777777" w:rsidR="008D72A7" w:rsidRPr="008D72A7" w:rsidRDefault="008D72A7" w:rsidP="00C87125">
      <w:pPr>
        <w:pStyle w:val="Heading5"/>
        <w:rPr>
          <w:lang w:eastAsia="zh-CN"/>
        </w:rPr>
      </w:pPr>
      <w:bookmarkStart w:id="714" w:name="_Toc26202341"/>
      <w:bookmarkStart w:id="715" w:name="_Toc26202527"/>
      <w:bookmarkStart w:id="716" w:name="_Toc34804242"/>
      <w:bookmarkStart w:id="717" w:name="_Toc35935813"/>
      <w:bookmarkStart w:id="718" w:name="_Toc45030033"/>
      <w:bookmarkStart w:id="719" w:name="_Toc51922393"/>
      <w:bookmarkStart w:id="720" w:name="_Toc51922812"/>
      <w:bookmarkStart w:id="721" w:name="_Toc15381525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2"/>
      <w:bookmarkEnd w:id="713"/>
      <w:bookmarkEnd w:id="714"/>
      <w:bookmarkEnd w:id="715"/>
      <w:bookmarkEnd w:id="716"/>
      <w:bookmarkEnd w:id="717"/>
      <w:bookmarkEnd w:id="718"/>
      <w:bookmarkEnd w:id="719"/>
      <w:bookmarkEnd w:id="720"/>
      <w:bookmarkEnd w:id="721"/>
    </w:p>
    <w:p w14:paraId="79C50A7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695C45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307D9C"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4F8AA3"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65533"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7F5207"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7AC1D7"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6B3324" w14:textId="77777777" w:rsidR="008D72A7" w:rsidRDefault="008D72A7">
            <w:pPr>
              <w:pStyle w:val="TAH"/>
              <w:rPr>
                <w:rFonts w:cs="Arial"/>
                <w:szCs w:val="18"/>
              </w:rPr>
            </w:pPr>
            <w:r>
              <w:rPr>
                <w:rFonts w:cs="Arial"/>
                <w:szCs w:val="18"/>
              </w:rPr>
              <w:t>Applicability</w:t>
            </w:r>
          </w:p>
        </w:tc>
      </w:tr>
      <w:tr w:rsidR="008D72A7" w14:paraId="1C83BF4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A9A3CC2"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1A19C1AF"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9281CE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EAC5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B34687"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FA588F3" w14:textId="77777777" w:rsidR="008D72A7" w:rsidRDefault="008D72A7">
            <w:pPr>
              <w:pStyle w:val="TAL"/>
              <w:rPr>
                <w:rFonts w:cs="Arial"/>
                <w:szCs w:val="18"/>
              </w:rPr>
            </w:pPr>
          </w:p>
        </w:tc>
      </w:tr>
      <w:tr w:rsidR="008D72A7" w14:paraId="3F877A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54EAB77"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614BA7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4413C1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B43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4F3CD3"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8DD5EB7" w14:textId="77777777" w:rsidR="008D72A7" w:rsidRDefault="008D72A7">
            <w:pPr>
              <w:pStyle w:val="TAL"/>
              <w:rPr>
                <w:rFonts w:cs="Arial"/>
                <w:szCs w:val="18"/>
              </w:rPr>
            </w:pPr>
          </w:p>
        </w:tc>
      </w:tr>
      <w:tr w:rsidR="008D72A7" w14:paraId="2EDD01D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B69FF68"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C7812EC"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57AAEE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95364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501185"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3BCD8FB" w14:textId="77777777" w:rsidR="008D72A7" w:rsidRDefault="008D72A7">
            <w:pPr>
              <w:pStyle w:val="TAL"/>
              <w:rPr>
                <w:rFonts w:cs="Arial"/>
                <w:szCs w:val="18"/>
              </w:rPr>
            </w:pPr>
          </w:p>
        </w:tc>
      </w:tr>
      <w:tr w:rsidR="008D72A7" w14:paraId="749C5DA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F9C0A8A"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04D38E2"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3D8C0D8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F0665C"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93C198"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C76CCD1" w14:textId="77777777" w:rsidR="008D72A7" w:rsidRDefault="008D72A7">
            <w:pPr>
              <w:pStyle w:val="TAL"/>
              <w:rPr>
                <w:rFonts w:cs="Arial"/>
                <w:b/>
                <w:szCs w:val="18"/>
              </w:rPr>
            </w:pPr>
          </w:p>
        </w:tc>
      </w:tr>
      <w:tr w:rsidR="008D72A7" w14:paraId="52E22D3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DC15630"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D1441C8"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D2C876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323B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D8D74"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17865B3" w14:textId="77777777" w:rsidR="008D72A7" w:rsidRDefault="008D72A7">
            <w:pPr>
              <w:pStyle w:val="TAL"/>
              <w:rPr>
                <w:rFonts w:cs="Arial"/>
                <w:szCs w:val="18"/>
              </w:rPr>
            </w:pPr>
          </w:p>
        </w:tc>
      </w:tr>
      <w:tr w:rsidR="008D72A7" w14:paraId="33BBFF8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9EE5341"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FCB323" w14:textId="3FED51F6" w:rsidR="008D72A7" w:rsidRDefault="00D320C5">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37712D5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5447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80453F"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ED6EAF" w14:textId="77777777" w:rsidR="008D72A7" w:rsidRDefault="008D72A7">
            <w:pPr>
              <w:pStyle w:val="TAL"/>
              <w:rPr>
                <w:rFonts w:cs="Arial"/>
                <w:szCs w:val="18"/>
              </w:rPr>
            </w:pPr>
          </w:p>
        </w:tc>
      </w:tr>
      <w:tr w:rsidR="008D72A7" w14:paraId="58A35B8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E468A40"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332998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4738DFE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F297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AC1B7D"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9A77794" w14:textId="77777777" w:rsidR="008D72A7" w:rsidRDefault="008D72A7">
            <w:pPr>
              <w:pStyle w:val="TAL"/>
              <w:rPr>
                <w:rFonts w:cs="Arial"/>
                <w:szCs w:val="18"/>
              </w:rPr>
            </w:pPr>
          </w:p>
        </w:tc>
      </w:tr>
      <w:tr w:rsidR="008D72A7" w14:paraId="44C9486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DFC3AEB" w14:textId="77777777" w:rsidR="008D72A7" w:rsidRDefault="008D72A7" w:rsidP="006A2E90">
            <w:pPr>
              <w:pStyle w:val="TAL"/>
              <w:rPr>
                <w:lang w:eastAsia="zh-CN"/>
              </w:rPr>
            </w:pPr>
            <w:r w:rsidRPr="006A2E90">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6D052B"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16BF4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82321D"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C97A59" w14:textId="77777777" w:rsidR="008D72A7" w:rsidRDefault="008D72A7" w:rsidP="006A2E90">
            <w:pPr>
              <w:pStyle w:val="TAL"/>
              <w:rPr>
                <w:lang w:eastAsia="zh-CN"/>
              </w:rPr>
            </w:pPr>
            <w:r w:rsidRPr="006A2E90">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676CE4" w14:textId="77777777" w:rsidR="008D72A7" w:rsidRDefault="008D72A7">
            <w:pPr>
              <w:pStyle w:val="TAL"/>
              <w:rPr>
                <w:rFonts w:cs="Arial"/>
                <w:b/>
                <w:szCs w:val="18"/>
              </w:rPr>
            </w:pPr>
          </w:p>
        </w:tc>
      </w:tr>
      <w:tr w:rsidR="008D72A7" w14:paraId="0535D38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8EAC478" w14:textId="77777777" w:rsidR="008D72A7" w:rsidRDefault="008D72A7" w:rsidP="006A2E90">
            <w:pPr>
              <w:pStyle w:val="TAL"/>
              <w:rPr>
                <w:lang w:eastAsia="zh-CN"/>
              </w:rPr>
            </w:pPr>
            <w:r w:rsidRPr="006A2E90">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1802CDF"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D465BD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D8E4F"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8952AD" w14:textId="77777777" w:rsidR="008D72A7" w:rsidRDefault="008D72A7" w:rsidP="006A2E90">
            <w:pPr>
              <w:pStyle w:val="TAL"/>
              <w:rPr>
                <w:lang w:eastAsia="zh-CN"/>
              </w:rPr>
            </w:pPr>
            <w:r w:rsidRPr="006A2E90">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A3598DB" w14:textId="77777777" w:rsidR="008D72A7" w:rsidRDefault="008D72A7">
            <w:pPr>
              <w:pStyle w:val="TAL"/>
              <w:rPr>
                <w:rFonts w:cs="Arial"/>
                <w:b/>
                <w:szCs w:val="18"/>
              </w:rPr>
            </w:pPr>
          </w:p>
        </w:tc>
      </w:tr>
      <w:tr w:rsidR="008D72A7" w14:paraId="4F2DF27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D002D24"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AD0B52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3C1F1A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1849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296429"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8F44CA9" w14:textId="77777777" w:rsidR="008D72A7" w:rsidRDefault="008D72A7">
            <w:pPr>
              <w:pStyle w:val="TAL"/>
              <w:rPr>
                <w:rFonts w:cs="Arial"/>
                <w:szCs w:val="18"/>
              </w:rPr>
            </w:pPr>
          </w:p>
        </w:tc>
      </w:tr>
      <w:tr w:rsidR="008D72A7" w14:paraId="728D773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0BACD6A"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96738B9"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7F7C32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07C1D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3E776"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2DF386F7" w14:textId="77777777" w:rsidR="008D72A7" w:rsidRDefault="008D72A7">
            <w:pPr>
              <w:pStyle w:val="TAL"/>
              <w:rPr>
                <w:rFonts w:cs="Arial"/>
                <w:szCs w:val="18"/>
              </w:rPr>
            </w:pPr>
          </w:p>
        </w:tc>
      </w:tr>
      <w:tr w:rsidR="008D72A7" w14:paraId="68C3791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82254E3" w14:textId="77777777" w:rsidR="008D72A7" w:rsidRDefault="008D72A7" w:rsidP="006A2E90">
            <w:pPr>
              <w:pStyle w:val="TAL"/>
              <w:rPr>
                <w:lang w:eastAsia="zh-CN"/>
              </w:rPr>
            </w:pPr>
            <w:r w:rsidRPr="006A2E90">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81F6A66"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8418E0B"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F2FE4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12ED05"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F1BCE3A" w14:textId="77777777" w:rsidR="008D72A7" w:rsidRDefault="008D72A7">
            <w:pPr>
              <w:pStyle w:val="TAL"/>
              <w:rPr>
                <w:rFonts w:cs="Arial"/>
                <w:szCs w:val="18"/>
              </w:rPr>
            </w:pPr>
          </w:p>
        </w:tc>
      </w:tr>
      <w:tr w:rsidR="005D6D04" w14:paraId="6605998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E0A12B2" w14:textId="77777777" w:rsidR="005D6D04" w:rsidRDefault="005D6D04" w:rsidP="006A2E90">
            <w:pPr>
              <w:pStyle w:val="TAL"/>
              <w:rPr>
                <w:lang w:eastAsia="zh-CN"/>
              </w:rPr>
            </w:pPr>
            <w:r w:rsidRPr="006A2E90">
              <w:t>velocityEstimate</w:t>
            </w:r>
          </w:p>
        </w:tc>
        <w:tc>
          <w:tcPr>
            <w:tcW w:w="1444" w:type="dxa"/>
            <w:tcBorders>
              <w:top w:val="single" w:sz="4" w:space="0" w:color="auto"/>
              <w:left w:val="single" w:sz="4" w:space="0" w:color="auto"/>
              <w:bottom w:val="single" w:sz="4" w:space="0" w:color="auto"/>
              <w:right w:val="single" w:sz="4" w:space="0" w:color="auto"/>
            </w:tcBorders>
          </w:tcPr>
          <w:p w14:paraId="537C033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7952D6D"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C8884"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0DE23B" w14:textId="77777777" w:rsidR="005D6D04" w:rsidRDefault="005D6D04" w:rsidP="006A2E90">
            <w:pPr>
              <w:pStyle w:val="TAL"/>
            </w:pPr>
            <w:r w:rsidRPr="006A2E90">
              <w:t>If present, this IE contain an estimate of the velocity of the target UE, composed by horizontal speed, vertical speed, and their respective uncertainty.</w:t>
            </w:r>
          </w:p>
          <w:p w14:paraId="06ACC6B5" w14:textId="77777777" w:rsidR="005D6D04" w:rsidRDefault="005D6D04" w:rsidP="006A2E90">
            <w:pPr>
              <w:pStyle w:val="TAL"/>
              <w:rPr>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4FB5FE" w14:textId="77777777" w:rsidR="005D6D04" w:rsidRDefault="005D6D04">
            <w:pPr>
              <w:pStyle w:val="TAL"/>
              <w:rPr>
                <w:rFonts w:cs="Arial"/>
                <w:szCs w:val="18"/>
              </w:rPr>
            </w:pPr>
          </w:p>
        </w:tc>
      </w:tr>
      <w:tr w:rsidR="005D6D04" w14:paraId="13966CF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DEC798"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09C1B57"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FD19BAB"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DB86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A813A0" w14:textId="77777777" w:rsidR="005D6D04" w:rsidRDefault="005D6D04" w:rsidP="005D6D04">
            <w:pPr>
              <w:pStyle w:val="TAL"/>
              <w:rPr>
                <w:rFonts w:cs="Arial"/>
                <w:szCs w:val="18"/>
              </w:rPr>
            </w:pPr>
            <w:r>
              <w:rPr>
                <w:rFonts w:cs="Arial"/>
                <w:szCs w:val="18"/>
              </w:rPr>
              <w:t>If present, this IE indicates the altitude of the positioning estimate.</w:t>
            </w:r>
          </w:p>
          <w:p w14:paraId="4A058A2F" w14:textId="77777777" w:rsidR="005D6D04" w:rsidRDefault="005D6D04" w:rsidP="006A2E90">
            <w:pPr>
              <w:pStyle w:val="TAL"/>
              <w:rPr>
                <w:lang w:eastAsia="zh-CN"/>
              </w:rPr>
            </w:pPr>
            <w:r w:rsidRPr="006A2E90">
              <w:t xml:space="preserve">This IE shall be sent from </w:t>
            </w:r>
            <w:r w:rsidRPr="006A2E90">
              <w:rPr>
                <w:rFonts w:hint="eastAsia"/>
              </w:rPr>
              <w:t>(</w:t>
            </w:r>
            <w:r w:rsidRPr="006A2E90">
              <w:t>V)GMLC to (H)GMLC if received by VGMLC from AMF when roaming</w:t>
            </w:r>
            <w:r w:rsidRPr="006A2E90">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1931B98" w14:textId="77777777" w:rsidR="005D6D04" w:rsidRDefault="005D6D04">
            <w:pPr>
              <w:pStyle w:val="TAL"/>
              <w:rPr>
                <w:rFonts w:cs="Arial"/>
                <w:szCs w:val="18"/>
              </w:rPr>
            </w:pPr>
          </w:p>
        </w:tc>
      </w:tr>
      <w:tr w:rsidR="005D6D04" w14:paraId="4AD94DC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CDFE66D" w14:textId="77777777" w:rsidR="005D6D04" w:rsidRDefault="005D6D04" w:rsidP="006A2E90">
            <w:pPr>
              <w:pStyle w:val="TAL"/>
              <w:rPr>
                <w:lang w:eastAsia="zh-CN"/>
              </w:rPr>
            </w:pPr>
            <w:r w:rsidRPr="006A2E90">
              <w:t>targetNode</w:t>
            </w:r>
          </w:p>
        </w:tc>
        <w:tc>
          <w:tcPr>
            <w:tcW w:w="1444" w:type="dxa"/>
            <w:tcBorders>
              <w:top w:val="single" w:sz="4" w:space="0" w:color="auto"/>
              <w:left w:val="single" w:sz="4" w:space="0" w:color="auto"/>
              <w:bottom w:val="single" w:sz="4" w:space="0" w:color="auto"/>
              <w:right w:val="single" w:sz="4" w:space="0" w:color="auto"/>
            </w:tcBorders>
          </w:tcPr>
          <w:p w14:paraId="0497A623"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CD4B94"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D955D2"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BDFFBA" w14:textId="77777777" w:rsidR="005D6D04" w:rsidRDefault="005D6D04" w:rsidP="006A2E90">
            <w:pPr>
              <w:pStyle w:val="TAL"/>
              <w:rPr>
                <w:lang w:eastAsia="zh-CN"/>
              </w:rPr>
            </w:pPr>
            <w:r w:rsidRPr="006A2E90">
              <w:t xml:space="preserve">For mobility of a UE with periodic or triggered location, this IE contains the address of the new serving node and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6086361" w14:textId="77777777" w:rsidR="005D6D04" w:rsidRDefault="005D6D04">
            <w:pPr>
              <w:pStyle w:val="TAL"/>
              <w:rPr>
                <w:rFonts w:cs="Arial"/>
                <w:szCs w:val="18"/>
              </w:rPr>
            </w:pPr>
          </w:p>
        </w:tc>
      </w:tr>
      <w:tr w:rsidR="0078017C" w14:paraId="3885F5A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D8A1826"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5CD3483"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2C643CBD"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EC83"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D02CDD"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7755FADD" w14:textId="77777777" w:rsidR="0078017C" w:rsidRDefault="0078017C">
            <w:pPr>
              <w:pStyle w:val="TAL"/>
              <w:rPr>
                <w:rFonts w:cs="Arial"/>
                <w:szCs w:val="18"/>
              </w:rPr>
            </w:pPr>
          </w:p>
        </w:tc>
      </w:tr>
      <w:tr w:rsidR="0078017C" w14:paraId="3AF5D4F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62E142A" w14:textId="77777777" w:rsidR="0078017C" w:rsidRDefault="0078017C" w:rsidP="006A2E90">
            <w:pPr>
              <w:pStyle w:val="TAL"/>
              <w:rPr>
                <w:lang w:val="en-US" w:eastAsia="zh-CN"/>
              </w:rPr>
            </w:pPr>
            <w:r w:rsidRPr="006A2E90">
              <w:rPr>
                <w:rFonts w:hint="eastAsia"/>
              </w:rPr>
              <w:t>f</w:t>
            </w:r>
            <w:r w:rsidRPr="006A2E90">
              <w:t>ailureCause</w:t>
            </w:r>
          </w:p>
        </w:tc>
        <w:tc>
          <w:tcPr>
            <w:tcW w:w="1444" w:type="dxa"/>
            <w:tcBorders>
              <w:top w:val="single" w:sz="4" w:space="0" w:color="auto"/>
              <w:left w:val="single" w:sz="4" w:space="0" w:color="auto"/>
              <w:bottom w:val="single" w:sz="4" w:space="0" w:color="auto"/>
              <w:right w:val="single" w:sz="4" w:space="0" w:color="auto"/>
            </w:tcBorders>
          </w:tcPr>
          <w:p w14:paraId="30C8327A"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0B453409"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9FC35"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7D6D46"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DD5DF2F"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0DFF639" w14:textId="77777777" w:rsidR="0078017C" w:rsidRDefault="0078017C">
            <w:pPr>
              <w:pStyle w:val="TAL"/>
              <w:rPr>
                <w:rFonts w:cs="Arial"/>
                <w:szCs w:val="18"/>
              </w:rPr>
            </w:pPr>
          </w:p>
        </w:tc>
      </w:tr>
    </w:tbl>
    <w:p w14:paraId="03F866B9" w14:textId="77777777" w:rsidR="008D72A7" w:rsidRDefault="008D72A7" w:rsidP="008D72A7">
      <w:bookmarkStart w:id="722" w:name="_Toc22624281"/>
      <w:bookmarkStart w:id="723" w:name="_Toc22141079"/>
    </w:p>
    <w:p w14:paraId="6B8969E6" w14:textId="77777777" w:rsidR="008D72A7" w:rsidRPr="008D72A7" w:rsidRDefault="008D72A7" w:rsidP="00C87125">
      <w:pPr>
        <w:pStyle w:val="Heading5"/>
        <w:rPr>
          <w:lang w:eastAsia="zh-CN"/>
        </w:rPr>
      </w:pPr>
      <w:bookmarkStart w:id="724" w:name="_Toc26202342"/>
      <w:bookmarkStart w:id="725" w:name="_Toc26202528"/>
      <w:bookmarkStart w:id="726" w:name="_Toc34804243"/>
      <w:bookmarkStart w:id="727" w:name="_Toc35935814"/>
      <w:bookmarkStart w:id="728" w:name="_Toc45030034"/>
      <w:bookmarkStart w:id="729" w:name="_Toc51922394"/>
      <w:bookmarkStart w:id="730" w:name="_Toc51922813"/>
      <w:bookmarkStart w:id="731" w:name="_Toc15381526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2"/>
      <w:bookmarkEnd w:id="723"/>
      <w:bookmarkEnd w:id="724"/>
      <w:bookmarkEnd w:id="725"/>
      <w:bookmarkEnd w:id="726"/>
      <w:bookmarkEnd w:id="727"/>
      <w:bookmarkEnd w:id="728"/>
      <w:bookmarkEnd w:id="729"/>
      <w:bookmarkEnd w:id="730"/>
      <w:bookmarkEnd w:id="731"/>
    </w:p>
    <w:p w14:paraId="11B07A38"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0BBC023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A4D6BEB"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1EB5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E41B2"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B2261"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F2BF7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A875CC" w14:textId="77777777" w:rsidR="008D72A7" w:rsidRDefault="008D72A7">
            <w:pPr>
              <w:pStyle w:val="TAH"/>
              <w:rPr>
                <w:rFonts w:cs="Arial"/>
                <w:szCs w:val="18"/>
              </w:rPr>
            </w:pPr>
            <w:r>
              <w:rPr>
                <w:rFonts w:cs="Arial"/>
                <w:szCs w:val="18"/>
              </w:rPr>
              <w:t>Applicability</w:t>
            </w:r>
          </w:p>
        </w:tc>
      </w:tr>
      <w:tr w:rsidR="008D72A7" w14:paraId="33B1BFD5"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6AE5338"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28BB779E"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3AE8ADE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572E2"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F4FF66"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4AF6C7D7"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785D707F" w14:textId="77777777" w:rsidR="008D72A7" w:rsidRDefault="008D72A7">
            <w:pPr>
              <w:pStyle w:val="TAL"/>
              <w:rPr>
                <w:rFonts w:cs="Arial"/>
                <w:szCs w:val="18"/>
              </w:rPr>
            </w:pPr>
          </w:p>
        </w:tc>
      </w:tr>
      <w:tr w:rsidR="008D72A7" w14:paraId="48AE2C1A"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519266B"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70E3C11E"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C748B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73FE7"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FB5B81"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01F254DC" w14:textId="77777777" w:rsidR="008D72A7" w:rsidRDefault="008D72A7">
            <w:pPr>
              <w:pStyle w:val="TAL"/>
              <w:rPr>
                <w:rFonts w:cs="Arial"/>
                <w:szCs w:val="18"/>
              </w:rPr>
            </w:pPr>
          </w:p>
        </w:tc>
      </w:tr>
      <w:tr w:rsidR="008158A7" w14:paraId="6695F5C6"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CDEB36B" w14:textId="111E0293" w:rsidR="008158A7" w:rsidRDefault="008158A7" w:rsidP="006A2E90">
            <w:pPr>
              <w:pStyle w:val="TAN"/>
            </w:pPr>
            <w:r w:rsidRPr="006A2E90">
              <w:rPr>
                <w:rFonts w:eastAsia="SimSun"/>
              </w:rPr>
              <w:t>NOTE:</w:t>
            </w:r>
            <w:r w:rsidRPr="006A2E90">
              <w:rPr>
                <w:rFonts w:eastAsia="SimSun"/>
              </w:rPr>
              <w:tab/>
              <w:t xml:space="preserve">Checking of the Codeword in UE applies only when the Codeword parameter (specified in </w:t>
            </w:r>
            <w:r w:rsidR="00A3535E" w:rsidRPr="006A2E90">
              <w:rPr>
                <w:rFonts w:eastAsia="SimSun"/>
              </w:rPr>
              <w:t>clause 6</w:t>
            </w:r>
            <w:r w:rsidRPr="006A2E90">
              <w:rPr>
                <w:rFonts w:eastAsia="SimSun"/>
              </w:rPr>
              <w:t>.1.5.2.2) is present and when the codeWordCheck parameter is present and set to TRUE.</w:t>
            </w:r>
          </w:p>
        </w:tc>
      </w:tr>
    </w:tbl>
    <w:p w14:paraId="220287F8" w14:textId="77777777" w:rsidR="008D72A7" w:rsidRDefault="008D72A7" w:rsidP="008D72A7">
      <w:bookmarkStart w:id="732" w:name="_Toc22624282"/>
      <w:bookmarkStart w:id="733" w:name="_Toc22141080"/>
    </w:p>
    <w:p w14:paraId="5627032B" w14:textId="77777777" w:rsidR="008D72A7" w:rsidRPr="008D72A7" w:rsidRDefault="008D72A7" w:rsidP="00C87125">
      <w:pPr>
        <w:pStyle w:val="Heading5"/>
        <w:rPr>
          <w:lang w:eastAsia="zh-CN"/>
        </w:rPr>
      </w:pPr>
      <w:bookmarkStart w:id="734" w:name="_Toc26202343"/>
      <w:bookmarkStart w:id="735" w:name="_Toc26202529"/>
      <w:bookmarkStart w:id="736" w:name="_Toc34804244"/>
      <w:bookmarkStart w:id="737" w:name="_Toc35935815"/>
      <w:bookmarkStart w:id="738" w:name="_Toc45030035"/>
      <w:bookmarkStart w:id="739" w:name="_Toc51922395"/>
      <w:bookmarkStart w:id="740" w:name="_Toc51922814"/>
      <w:bookmarkStart w:id="741" w:name="_Toc153815261"/>
      <w:r w:rsidRPr="008D72A7">
        <w:t>6.1.</w:t>
      </w:r>
      <w:r w:rsidRPr="008D72A7">
        <w:rPr>
          <w:lang w:eastAsia="zh-CN"/>
        </w:rPr>
        <w:t>5</w:t>
      </w:r>
      <w:r w:rsidRPr="008D72A7">
        <w:t>.2.</w:t>
      </w:r>
      <w:r w:rsidRPr="008D72A7">
        <w:rPr>
          <w:lang w:eastAsia="zh-CN"/>
        </w:rPr>
        <w:t>8</w:t>
      </w:r>
      <w:r w:rsidRPr="008D72A7">
        <w:tab/>
      </w:r>
      <w:bookmarkEnd w:id="732"/>
      <w:bookmarkEnd w:id="733"/>
      <w:bookmarkEnd w:id="734"/>
      <w:bookmarkEnd w:id="735"/>
      <w:bookmarkEnd w:id="736"/>
      <w:bookmarkEnd w:id="737"/>
      <w:r w:rsidR="0014411C">
        <w:rPr>
          <w:rFonts w:hint="eastAsia"/>
          <w:lang w:eastAsia="zh-CN"/>
        </w:rPr>
        <w:t>Void</w:t>
      </w:r>
      <w:bookmarkEnd w:id="738"/>
      <w:bookmarkEnd w:id="739"/>
      <w:bookmarkEnd w:id="740"/>
      <w:bookmarkEnd w:id="741"/>
    </w:p>
    <w:p w14:paraId="31B16CCD" w14:textId="77777777" w:rsidR="00F332EC" w:rsidRPr="00B24285" w:rsidRDefault="00F332EC" w:rsidP="00C87125">
      <w:pPr>
        <w:pStyle w:val="Heading5"/>
        <w:rPr>
          <w:lang w:eastAsia="zh-CN"/>
        </w:rPr>
      </w:pPr>
      <w:bookmarkStart w:id="742" w:name="_Toc34804245"/>
      <w:bookmarkStart w:id="743" w:name="_Toc35935816"/>
      <w:bookmarkStart w:id="744" w:name="_Toc45030036"/>
      <w:bookmarkStart w:id="745" w:name="_Toc51922396"/>
      <w:bookmarkStart w:id="746" w:name="_Toc51922815"/>
      <w:bookmarkStart w:id="747" w:name="_Toc15381526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2"/>
      <w:bookmarkEnd w:id="743"/>
      <w:bookmarkEnd w:id="744"/>
      <w:bookmarkEnd w:id="745"/>
      <w:bookmarkEnd w:id="746"/>
      <w:bookmarkEnd w:id="747"/>
    </w:p>
    <w:p w14:paraId="7EA7C8B0"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492D63A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CB0E70"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F593F6"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A23D4"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7D3F39" w14:textId="77777777" w:rsidR="00F332EC" w:rsidRPr="00B24285" w:rsidRDefault="00F332EC" w:rsidP="006A2E90">
            <w:pPr>
              <w:pStyle w:val="TAH"/>
            </w:pPr>
            <w:r w:rsidRPr="006A2E90">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31EF6B4A"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48F3B9D8"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5AFF62CE"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D54720D"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5BA85701"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41EABFC"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8CE99"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7DA7436"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72A91108" w14:textId="77777777" w:rsidR="00F332EC" w:rsidRPr="00B24285" w:rsidRDefault="00F332EC" w:rsidP="00363FA0">
            <w:pPr>
              <w:pStyle w:val="TAL"/>
              <w:rPr>
                <w:rFonts w:cs="Arial"/>
                <w:szCs w:val="18"/>
              </w:rPr>
            </w:pPr>
          </w:p>
        </w:tc>
      </w:tr>
      <w:tr w:rsidR="00F332EC" w:rsidRPr="00B24285" w14:paraId="32D4C517"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127E5F44"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151972CC"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C55AD57"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A30B"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6BEED"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62B77372" w14:textId="77777777" w:rsidR="00F332EC" w:rsidRPr="00B24285" w:rsidRDefault="00F332EC" w:rsidP="00363FA0">
            <w:pPr>
              <w:pStyle w:val="TAL"/>
              <w:rPr>
                <w:rFonts w:cs="Arial"/>
                <w:szCs w:val="18"/>
              </w:rPr>
            </w:pPr>
          </w:p>
        </w:tc>
      </w:tr>
      <w:tr w:rsidR="00F332EC" w:rsidRPr="00B24285" w14:paraId="4140EE8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799D3AE"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535A8942"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53509B04"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7D3D3"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2662AA9"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47F432D" w14:textId="77777777" w:rsidR="00F332EC" w:rsidRPr="00B24285" w:rsidRDefault="00F332EC" w:rsidP="00363FA0">
            <w:pPr>
              <w:pStyle w:val="TAL"/>
              <w:rPr>
                <w:rFonts w:cs="Arial"/>
                <w:szCs w:val="18"/>
              </w:rPr>
            </w:pPr>
          </w:p>
        </w:tc>
      </w:tr>
      <w:tr w:rsidR="00F332EC" w:rsidRPr="00B24285" w14:paraId="0309CED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30B0E46"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0A2F88D9"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5CA19238"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360AF"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E50FA76"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53A52F06" w14:textId="77777777" w:rsidR="00F332EC" w:rsidRPr="00B24285" w:rsidRDefault="00F332EC" w:rsidP="00363FA0">
            <w:pPr>
              <w:pStyle w:val="TAL"/>
              <w:rPr>
                <w:rFonts w:cs="Arial"/>
                <w:szCs w:val="18"/>
              </w:rPr>
            </w:pPr>
          </w:p>
        </w:tc>
      </w:tr>
      <w:tr w:rsidR="00F332EC" w:rsidRPr="00B24285" w14:paraId="7C43F2C6"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A503FB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63A9C2EC"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02A7CE5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A3F469"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E4564E"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18CFF057" w14:textId="77777777" w:rsidR="00F332EC" w:rsidRPr="00B24285" w:rsidRDefault="00F332EC" w:rsidP="00363FA0">
            <w:pPr>
              <w:pStyle w:val="TAL"/>
              <w:rPr>
                <w:rFonts w:cs="Arial"/>
                <w:szCs w:val="18"/>
              </w:rPr>
            </w:pPr>
          </w:p>
        </w:tc>
      </w:tr>
      <w:tr w:rsidR="00F332EC" w:rsidRPr="00B24285" w14:paraId="429FF719"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58679"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5C4A33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33B5D42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913AA"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945ABE"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9F9C5" w14:textId="77777777" w:rsidR="00F332EC" w:rsidRPr="00B24285" w:rsidRDefault="00F332EC" w:rsidP="00363FA0">
            <w:pPr>
              <w:pStyle w:val="TAL"/>
              <w:rPr>
                <w:rFonts w:cs="Arial"/>
                <w:szCs w:val="18"/>
              </w:rPr>
            </w:pPr>
          </w:p>
        </w:tc>
      </w:tr>
      <w:tr w:rsidR="00F332EC" w:rsidRPr="00B24285" w14:paraId="371BF1A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DD74FBA"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181A5DA7"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4687834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B3D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034A9B5"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F5F53BA" w14:textId="77777777" w:rsidR="00F332EC" w:rsidRPr="00B24285" w:rsidRDefault="00F332EC" w:rsidP="00363FA0">
            <w:pPr>
              <w:pStyle w:val="TAL"/>
              <w:rPr>
                <w:rFonts w:cs="Arial"/>
                <w:szCs w:val="18"/>
              </w:rPr>
            </w:pPr>
          </w:p>
        </w:tc>
      </w:tr>
      <w:tr w:rsidR="00F332EC" w:rsidRPr="00B24285" w14:paraId="46B0ED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6121025"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3E02470A"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786C1E2D"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E927D"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DD6C637"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37EE8AC" w14:textId="77777777" w:rsidR="00F332EC" w:rsidRPr="00B24285" w:rsidRDefault="00F332EC" w:rsidP="00363FA0">
            <w:pPr>
              <w:pStyle w:val="TAL"/>
              <w:rPr>
                <w:rFonts w:cs="Arial"/>
                <w:szCs w:val="18"/>
              </w:rPr>
            </w:pPr>
          </w:p>
        </w:tc>
      </w:tr>
      <w:tr w:rsidR="00F332EC" w:rsidRPr="00B24285" w14:paraId="0CAF6E2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C8B414B"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555489D3"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7384A9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2E5D0"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F873DAB"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6255B28B" w14:textId="77777777" w:rsidR="00F332EC" w:rsidRPr="00B24285" w:rsidRDefault="00F332EC" w:rsidP="00363FA0">
            <w:pPr>
              <w:pStyle w:val="TAL"/>
              <w:rPr>
                <w:rFonts w:cs="Arial"/>
                <w:szCs w:val="18"/>
              </w:rPr>
            </w:pPr>
          </w:p>
        </w:tc>
      </w:tr>
      <w:tr w:rsidR="00821DC5" w:rsidRPr="00B24285" w14:paraId="4466871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1212748"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FECC495"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293E5049"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AD749"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0D41F266" w14:textId="4ABD6D88" w:rsidR="00821DC5" w:rsidRPr="005F4906" w:rsidDel="00096D4A" w:rsidRDefault="005F4906" w:rsidP="00363FA0">
            <w:pPr>
              <w:pStyle w:val="TAL"/>
              <w:rPr>
                <w:lang w:eastAsia="zh-CN"/>
              </w:rPr>
            </w:pPr>
            <w:r w:rsidRPr="005F4906">
              <w:rPr>
                <w:lang w:eastAsia="zh-CN"/>
              </w:rPr>
              <w:t xml:space="preserve">When present, this IE shall contain </w:t>
            </w:r>
            <w:r w:rsidR="00821DC5">
              <w:rPr>
                <w:lang w:eastAsia="zh-CN"/>
              </w:rPr>
              <w:t>S</w:t>
            </w:r>
            <w:r w:rsidR="00821DC5">
              <w:rPr>
                <w:rFonts w:hint="eastAsia"/>
                <w:lang w:eastAsia="zh-CN"/>
              </w:rPr>
              <w:t>ervice Identity</w:t>
            </w:r>
            <w:r w:rsidRPr="005F4906">
              <w:rPr>
                <w:lang w:eastAsia="zh-CN"/>
              </w:rPr>
              <w:t xml:space="preserve"> mapped from the LCS Service Type</w:t>
            </w:r>
            <w:r w:rsidR="00821DC5">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35FCF598" w14:textId="77777777" w:rsidR="00821DC5" w:rsidRPr="00B24285" w:rsidRDefault="00821DC5" w:rsidP="00363FA0">
            <w:pPr>
              <w:pStyle w:val="TAL"/>
              <w:rPr>
                <w:rFonts w:cs="Arial"/>
                <w:szCs w:val="18"/>
              </w:rPr>
            </w:pPr>
          </w:p>
        </w:tc>
      </w:tr>
    </w:tbl>
    <w:p w14:paraId="2C5919AE" w14:textId="77777777" w:rsidR="00F0284F" w:rsidRDefault="00F0284F" w:rsidP="00F0284F">
      <w:bookmarkStart w:id="748" w:name="_Toc510696637"/>
      <w:bookmarkStart w:id="749" w:name="_Toc51922397"/>
    </w:p>
    <w:p w14:paraId="713AF502" w14:textId="77777777" w:rsidR="007C6ECB" w:rsidRDefault="007C6ECB" w:rsidP="00C87125">
      <w:pPr>
        <w:pStyle w:val="Heading5"/>
      </w:pPr>
      <w:bookmarkStart w:id="750" w:name="_Toc51922816"/>
      <w:bookmarkStart w:id="751" w:name="_Toc153815263"/>
      <w:r>
        <w:lastRenderedPageBreak/>
        <w:t>6.1.5.2.</w:t>
      </w:r>
      <w:r>
        <w:rPr>
          <w:rFonts w:hint="eastAsia"/>
          <w:lang w:eastAsia="zh-CN"/>
        </w:rPr>
        <w:t>10</w:t>
      </w:r>
      <w:r>
        <w:tab/>
        <w:t xml:space="preserve">Type: </w:t>
      </w:r>
      <w:bookmarkEnd w:id="748"/>
      <w:r>
        <w:t>LocUpdateSubs</w:t>
      </w:r>
      <w:bookmarkEnd w:id="749"/>
      <w:bookmarkEnd w:id="750"/>
      <w:bookmarkEnd w:id="751"/>
    </w:p>
    <w:p w14:paraId="7DD654E5"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70A918C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3C91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C6EAA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4B3FA"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95735" w14:textId="77777777" w:rsidR="007C6ECB" w:rsidRDefault="007C6ECB" w:rsidP="006A2E90">
            <w:pPr>
              <w:pStyle w:val="TAH"/>
            </w:pPr>
            <w:r w:rsidRPr="006A2E9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3380D7"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E2AA38" w14:textId="77777777" w:rsidR="007C6ECB" w:rsidRDefault="007C6ECB" w:rsidP="000958CF">
            <w:pPr>
              <w:pStyle w:val="TAH"/>
              <w:rPr>
                <w:rFonts w:cs="Arial"/>
                <w:szCs w:val="18"/>
              </w:rPr>
            </w:pPr>
            <w:r>
              <w:rPr>
                <w:rFonts w:cs="Arial"/>
                <w:szCs w:val="18"/>
              </w:rPr>
              <w:t>Applicability</w:t>
            </w:r>
          </w:p>
        </w:tc>
      </w:tr>
      <w:tr w:rsidR="007C6ECB" w:rsidRPr="00FD48E5" w14:paraId="4CEC441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2227B267"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67F3F0DB"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146C00CA" w14:textId="77777777" w:rsidR="007C6ECB" w:rsidRDefault="007C6ECB" w:rsidP="006A2E90">
            <w:pPr>
              <w:pStyle w:val="TAC"/>
            </w:pPr>
            <w:r w:rsidRPr="006A2E90">
              <w:t>M</w:t>
            </w:r>
          </w:p>
        </w:tc>
        <w:tc>
          <w:tcPr>
            <w:tcW w:w="1134" w:type="dxa"/>
            <w:tcBorders>
              <w:top w:val="single" w:sz="4" w:space="0" w:color="auto"/>
              <w:left w:val="single" w:sz="4" w:space="0" w:color="auto"/>
              <w:bottom w:val="single" w:sz="4" w:space="0" w:color="auto"/>
              <w:right w:val="single" w:sz="4" w:space="0" w:color="auto"/>
            </w:tcBorders>
          </w:tcPr>
          <w:p w14:paraId="0E67093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21D88567"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0A8289C7" w14:textId="77777777" w:rsidR="007C6ECB" w:rsidRDefault="007C6ECB" w:rsidP="000958CF">
            <w:pPr>
              <w:pStyle w:val="TAL"/>
              <w:rPr>
                <w:rFonts w:cs="Arial"/>
                <w:szCs w:val="18"/>
              </w:rPr>
            </w:pPr>
          </w:p>
        </w:tc>
      </w:tr>
      <w:tr w:rsidR="007C6ECB" w:rsidRPr="00FD48E5" w14:paraId="6EBE4C9C"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EFD64C0"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7A0EE247"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280BB76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487BCC3"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46617695"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240F01A1" w14:textId="77777777" w:rsidR="007C6ECB" w:rsidRDefault="007C6ECB" w:rsidP="000958CF">
            <w:pPr>
              <w:pStyle w:val="TAL"/>
              <w:rPr>
                <w:rFonts w:cs="Arial"/>
                <w:szCs w:val="18"/>
              </w:rPr>
            </w:pPr>
          </w:p>
        </w:tc>
      </w:tr>
      <w:tr w:rsidR="007C6ECB" w:rsidRPr="00FD48E5" w14:paraId="095CE150"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58DF5AF"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0216FB8B"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6BCA31E"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A8267"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CF9855A" w14:textId="77777777" w:rsidR="007C6ECB" w:rsidRDefault="007C6ECB" w:rsidP="000958CF">
            <w:pPr>
              <w:pStyle w:val="TAL"/>
              <w:rPr>
                <w:rFonts w:cs="Arial"/>
                <w:szCs w:val="18"/>
              </w:rPr>
            </w:pPr>
            <w:r>
              <w:rPr>
                <w:rFonts w:cs="Arial"/>
                <w:szCs w:val="18"/>
              </w:rPr>
              <w:t>SUPI of the UE concerned by the subscription.</w:t>
            </w:r>
          </w:p>
          <w:p w14:paraId="3B7DC907"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6395EAC8" w14:textId="77777777" w:rsidR="007C6ECB" w:rsidRDefault="007C6ECB" w:rsidP="000958CF">
            <w:pPr>
              <w:pStyle w:val="TAL"/>
              <w:rPr>
                <w:rFonts w:cs="Arial"/>
                <w:szCs w:val="18"/>
              </w:rPr>
            </w:pPr>
          </w:p>
        </w:tc>
      </w:tr>
      <w:tr w:rsidR="007C6ECB" w:rsidRPr="00FD48E5" w14:paraId="2BEC0FB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B3C67B2"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762E2E4"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7A72CC1"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6CBF7B"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DFAA395" w14:textId="77777777" w:rsidR="007C6ECB" w:rsidRDefault="007C6ECB" w:rsidP="000958CF">
            <w:pPr>
              <w:pStyle w:val="TAL"/>
              <w:rPr>
                <w:rFonts w:cs="Arial"/>
                <w:szCs w:val="18"/>
              </w:rPr>
            </w:pPr>
            <w:r>
              <w:rPr>
                <w:rFonts w:cs="Arial"/>
                <w:szCs w:val="18"/>
              </w:rPr>
              <w:t>GPSI of the UE concerned by the subscription.</w:t>
            </w:r>
          </w:p>
          <w:p w14:paraId="5362530F"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7E194EAC" w14:textId="77777777" w:rsidR="007C6ECB" w:rsidRDefault="007C6ECB" w:rsidP="000958CF">
            <w:pPr>
              <w:pStyle w:val="TAL"/>
              <w:rPr>
                <w:rFonts w:cs="Arial"/>
                <w:szCs w:val="18"/>
              </w:rPr>
            </w:pPr>
          </w:p>
        </w:tc>
      </w:tr>
    </w:tbl>
    <w:p w14:paraId="1A241423" w14:textId="77777777" w:rsidR="00F332EC" w:rsidRDefault="00F332EC" w:rsidP="00F332EC">
      <w:pPr>
        <w:rPr>
          <w:lang w:eastAsia="zh-CN"/>
        </w:rPr>
      </w:pPr>
    </w:p>
    <w:p w14:paraId="752533B7" w14:textId="77777777" w:rsidR="0078017C" w:rsidRDefault="0078017C" w:rsidP="00C87125">
      <w:pPr>
        <w:pStyle w:val="Heading5"/>
      </w:pPr>
      <w:bookmarkStart w:id="752" w:name="_Toc153815264"/>
      <w:r>
        <w:t>6.1.</w:t>
      </w:r>
      <w:r>
        <w:rPr>
          <w:lang w:eastAsia="zh-CN"/>
        </w:rPr>
        <w:t>5</w:t>
      </w:r>
      <w:r>
        <w:t>.2.</w:t>
      </w:r>
      <w:r>
        <w:rPr>
          <w:rFonts w:hint="eastAsia"/>
          <w:lang w:eastAsia="zh-CN"/>
        </w:rPr>
        <w:t>11</w:t>
      </w:r>
      <w:r>
        <w:tab/>
        <w:t xml:space="preserve">Type: </w:t>
      </w:r>
      <w:r>
        <w:rPr>
          <w:lang w:eastAsia="zh-CN"/>
        </w:rPr>
        <w:t>EventNotifyDataAdditionalInfo</w:t>
      </w:r>
      <w:bookmarkEnd w:id="752"/>
    </w:p>
    <w:p w14:paraId="2F3DEBBE"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1D4F5212"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589A007"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CD1BBD"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DEA6A"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6CCA9" w14:textId="77777777" w:rsidR="0078017C" w:rsidRDefault="0078017C"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E6354E"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97B6DE" w14:textId="77777777" w:rsidR="0078017C" w:rsidRDefault="0078017C" w:rsidP="00173D91">
            <w:pPr>
              <w:pStyle w:val="TAH"/>
              <w:rPr>
                <w:rFonts w:cs="Arial"/>
                <w:szCs w:val="18"/>
              </w:rPr>
            </w:pPr>
            <w:r>
              <w:rPr>
                <w:rFonts w:cs="Arial"/>
                <w:szCs w:val="18"/>
              </w:rPr>
              <w:t>Applicability</w:t>
            </w:r>
          </w:p>
        </w:tc>
      </w:tr>
      <w:tr w:rsidR="0078017C" w14:paraId="689E50DE"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070C33EA"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7A305466"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2B22B655"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964B"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3C7BD0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0AB59BC" w14:textId="77777777" w:rsidR="0078017C" w:rsidRDefault="0078017C" w:rsidP="00173D91">
            <w:pPr>
              <w:pStyle w:val="TAL"/>
              <w:rPr>
                <w:rFonts w:cs="Arial"/>
                <w:szCs w:val="18"/>
              </w:rPr>
            </w:pPr>
          </w:p>
        </w:tc>
      </w:tr>
    </w:tbl>
    <w:p w14:paraId="1C91511B" w14:textId="77777777" w:rsidR="0078017C" w:rsidRDefault="0078017C" w:rsidP="0078017C">
      <w:pPr>
        <w:rPr>
          <w:noProof/>
          <w:sz w:val="24"/>
          <w:szCs w:val="24"/>
        </w:rPr>
      </w:pPr>
    </w:p>
    <w:p w14:paraId="0DE14756" w14:textId="77777777" w:rsidR="0078017C" w:rsidRDefault="0078017C" w:rsidP="00C87125">
      <w:pPr>
        <w:pStyle w:val="Heading5"/>
      </w:pPr>
      <w:bookmarkStart w:id="753" w:name="_Toc153815265"/>
      <w:r>
        <w:t>6.1.</w:t>
      </w:r>
      <w:r>
        <w:rPr>
          <w:lang w:eastAsia="zh-CN"/>
        </w:rPr>
        <w:t>5</w:t>
      </w:r>
      <w:r>
        <w:t>.2.</w:t>
      </w:r>
      <w:r>
        <w:rPr>
          <w:rFonts w:hint="eastAsia"/>
          <w:lang w:eastAsia="zh-CN"/>
        </w:rPr>
        <w:t>12</w:t>
      </w:r>
      <w:r>
        <w:tab/>
        <w:t xml:space="preserve">Type: </w:t>
      </w:r>
      <w:r>
        <w:rPr>
          <w:lang w:eastAsia="zh-CN"/>
        </w:rPr>
        <w:t>EventNotifyDataExt</w:t>
      </w:r>
      <w:bookmarkEnd w:id="753"/>
    </w:p>
    <w:p w14:paraId="167A6F82"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7420D07"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1489B8"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8F43A3A" w14:textId="77777777" w:rsidR="0078017C" w:rsidRDefault="0078017C" w:rsidP="006A2E90">
            <w:pPr>
              <w:pStyle w:val="TAH"/>
            </w:pPr>
            <w:r w:rsidRPr="006A2E9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C6A8993"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E2CC9AF" w14:textId="77777777" w:rsidR="0078017C" w:rsidRDefault="0078017C" w:rsidP="00173D91">
            <w:pPr>
              <w:pStyle w:val="TAH"/>
              <w:rPr>
                <w:rFonts w:cs="Arial"/>
                <w:szCs w:val="18"/>
              </w:rPr>
            </w:pPr>
            <w:r>
              <w:rPr>
                <w:rFonts w:cs="Arial"/>
                <w:szCs w:val="18"/>
              </w:rPr>
              <w:t>Applicability</w:t>
            </w:r>
          </w:p>
        </w:tc>
      </w:tr>
      <w:tr w:rsidR="0078017C" w:rsidRPr="001769FF" w14:paraId="44CEAD5C"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2BFA7FD7"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44071AB8"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98E6D9"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07DD0327" w14:textId="77777777" w:rsidR="0078017C" w:rsidRPr="001769FF" w:rsidRDefault="0078017C" w:rsidP="00173D91">
            <w:pPr>
              <w:pStyle w:val="TAL"/>
            </w:pPr>
          </w:p>
        </w:tc>
      </w:tr>
      <w:tr w:rsidR="0078017C" w:rsidRPr="001769FF" w14:paraId="325F1361"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47DD731F"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159637CB"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EE71DD2"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436FC82C" w14:textId="77777777" w:rsidR="0078017C" w:rsidRPr="001769FF" w:rsidRDefault="0078017C" w:rsidP="00173D91">
            <w:pPr>
              <w:pStyle w:val="TAL"/>
            </w:pPr>
          </w:p>
        </w:tc>
      </w:tr>
    </w:tbl>
    <w:p w14:paraId="04775073" w14:textId="77777777" w:rsidR="0078017C" w:rsidRDefault="0078017C" w:rsidP="00F332EC">
      <w:pPr>
        <w:rPr>
          <w:lang w:eastAsia="zh-CN"/>
        </w:rPr>
      </w:pPr>
    </w:p>
    <w:p w14:paraId="705607F1" w14:textId="77777777" w:rsidR="004C7A68" w:rsidRDefault="004C7A68" w:rsidP="00C87125">
      <w:pPr>
        <w:pStyle w:val="Heading5"/>
      </w:pPr>
      <w:bookmarkStart w:id="754" w:name="_Toc20150406"/>
      <w:bookmarkStart w:id="755" w:name="_Toc25168653"/>
      <w:bookmarkStart w:id="756" w:name="_Toc27593072"/>
      <w:bookmarkStart w:id="757" w:name="_Toc34147943"/>
      <w:bookmarkStart w:id="758" w:name="_Toc36463327"/>
      <w:bookmarkStart w:id="759" w:name="_Toc43215167"/>
      <w:bookmarkStart w:id="760" w:name="_Toc45032415"/>
      <w:bookmarkStart w:id="761" w:name="_Toc49849904"/>
      <w:bookmarkStart w:id="762" w:name="_Toc51873418"/>
      <w:bookmarkStart w:id="763" w:name="_Toc56517546"/>
      <w:bookmarkStart w:id="764" w:name="_Toc58594447"/>
      <w:bookmarkStart w:id="765" w:name="_Toc153815266"/>
      <w:r>
        <w:t>6.1.5.2.</w:t>
      </w:r>
      <w:r>
        <w:rPr>
          <w:rFonts w:hint="eastAsia"/>
          <w:lang w:eastAsia="zh-CN"/>
        </w:rPr>
        <w:t>13</w:t>
      </w:r>
      <w:r>
        <w:tab/>
        <w:t>Type: AreaEventInfo</w:t>
      </w:r>
      <w:bookmarkEnd w:id="754"/>
      <w:bookmarkEnd w:id="755"/>
      <w:bookmarkEnd w:id="756"/>
      <w:bookmarkEnd w:id="757"/>
      <w:bookmarkEnd w:id="758"/>
      <w:bookmarkEnd w:id="759"/>
      <w:bookmarkEnd w:id="760"/>
      <w:bookmarkEnd w:id="761"/>
      <w:bookmarkEnd w:id="762"/>
      <w:bookmarkEnd w:id="763"/>
      <w:bookmarkEnd w:id="764"/>
      <w:r>
        <w:t>Addition</w:t>
      </w:r>
      <w:bookmarkEnd w:id="765"/>
    </w:p>
    <w:p w14:paraId="2F7BA349"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382A0DA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533EF60" w14:textId="77777777" w:rsidR="004C7A68" w:rsidRDefault="004C7A68" w:rsidP="009479E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731722" w14:textId="77777777" w:rsidR="004C7A68" w:rsidRDefault="004C7A68" w:rsidP="00947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4459" w14:textId="77777777" w:rsidR="004C7A68" w:rsidRPr="007277D4" w:rsidRDefault="004C7A68" w:rsidP="009479E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889F1BB" w14:textId="77777777" w:rsidR="004C7A68" w:rsidRDefault="004C7A68" w:rsidP="006A2E90">
            <w:pPr>
              <w:pStyle w:val="TAH"/>
            </w:pPr>
            <w:r w:rsidRPr="006A2E9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F0B8640" w14:textId="77777777" w:rsidR="004C7A68" w:rsidRDefault="004C7A68" w:rsidP="009479EA">
            <w:pPr>
              <w:pStyle w:val="TAH"/>
              <w:rPr>
                <w:rFonts w:cs="Arial"/>
                <w:szCs w:val="18"/>
              </w:rPr>
            </w:pPr>
            <w:r>
              <w:rPr>
                <w:rFonts w:cs="Arial"/>
                <w:szCs w:val="18"/>
              </w:rPr>
              <w:t>Description</w:t>
            </w:r>
          </w:p>
        </w:tc>
      </w:tr>
      <w:tr w:rsidR="004C7A68" w:rsidRPr="00FD48E5" w14:paraId="5642DD94"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4059C529" w14:textId="77777777" w:rsidR="004C7A68" w:rsidRDefault="004C7A68" w:rsidP="009479EA">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4EED9068" w14:textId="77777777" w:rsidR="004C7A68" w:rsidRDefault="004C7A68" w:rsidP="009479EA">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0AC9CFCF"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B35EC7F" w14:textId="77777777" w:rsidR="004C7A68" w:rsidRDefault="004C7A68" w:rsidP="009479EA">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5EBEBC18" w14:textId="77777777" w:rsidR="004C7A68" w:rsidRDefault="004C7A68" w:rsidP="009479EA">
            <w:pPr>
              <w:pStyle w:val="TAL"/>
              <w:rPr>
                <w:rFonts w:cs="Arial"/>
                <w:szCs w:val="18"/>
              </w:rPr>
            </w:pPr>
            <w:r>
              <w:rPr>
                <w:rFonts w:cs="Arial"/>
                <w:szCs w:val="18"/>
              </w:rPr>
              <w:t>One or more geographic areas for location reporting event</w:t>
            </w:r>
          </w:p>
        </w:tc>
      </w:tr>
      <w:tr w:rsidR="004C7A68" w:rsidRPr="00FD48E5" w14:paraId="5DB3F55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5E3B5014" w14:textId="77777777" w:rsidR="004C7A68" w:rsidRDefault="004C7A68" w:rsidP="009479EA">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247BFCE3" w14:textId="77777777" w:rsidR="004C7A68" w:rsidRDefault="004C7A68" w:rsidP="009479E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A16057"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F9B536" w14:textId="77777777" w:rsidR="004C7A68" w:rsidRDefault="004C7A68" w:rsidP="009479E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6A996A9" w14:textId="77777777" w:rsidR="004C7A68" w:rsidRDefault="004C7A68" w:rsidP="009479EA">
            <w:pPr>
              <w:pStyle w:val="TAL"/>
              <w:rPr>
                <w:rFonts w:cs="Arial"/>
                <w:szCs w:val="18"/>
              </w:rPr>
            </w:pPr>
            <w:r>
              <w:rPr>
                <w:rFonts w:cs="Arial"/>
                <w:szCs w:val="18"/>
              </w:rPr>
              <w:t>Indicating whether the "areaDefinition" IE in AreaEventInfoExt combined data type shall be ignored or not:</w:t>
            </w:r>
          </w:p>
          <w:p w14:paraId="53059428" w14:textId="77777777" w:rsidR="004C7A68" w:rsidRDefault="004C7A68" w:rsidP="009479EA">
            <w:pPr>
              <w:pStyle w:val="TAL"/>
              <w:rPr>
                <w:rFonts w:cs="Arial"/>
                <w:szCs w:val="18"/>
              </w:rPr>
            </w:pPr>
          </w:p>
          <w:p w14:paraId="1811964E" w14:textId="77777777" w:rsidR="004C7A68" w:rsidRDefault="004C7A68" w:rsidP="009479EA">
            <w:pPr>
              <w:pStyle w:val="TAL"/>
              <w:rPr>
                <w:rFonts w:cs="Arial"/>
                <w:szCs w:val="18"/>
              </w:rPr>
            </w:pPr>
            <w:r>
              <w:rPr>
                <w:rFonts w:cs="Arial"/>
                <w:szCs w:val="18"/>
              </w:rPr>
              <w:t>- true: the "areaDefinition" IE shall be ignored.</w:t>
            </w:r>
          </w:p>
          <w:p w14:paraId="75BFE4A8" w14:textId="77777777" w:rsidR="004C7A68" w:rsidRDefault="004C7A68" w:rsidP="009479EA">
            <w:pPr>
              <w:pStyle w:val="TAL"/>
              <w:rPr>
                <w:rFonts w:cs="Arial"/>
                <w:szCs w:val="18"/>
              </w:rPr>
            </w:pPr>
            <w:r>
              <w:rPr>
                <w:rFonts w:cs="Arial"/>
                <w:szCs w:val="18"/>
              </w:rPr>
              <w:t>- false (default)" the "areaDefinition" IE shall not be ignored.</w:t>
            </w:r>
          </w:p>
        </w:tc>
      </w:tr>
    </w:tbl>
    <w:p w14:paraId="5BD72108" w14:textId="77777777" w:rsidR="004C7A68" w:rsidRDefault="004C7A68" w:rsidP="00F332EC">
      <w:pPr>
        <w:rPr>
          <w:lang w:eastAsia="zh-CN"/>
        </w:rPr>
      </w:pPr>
    </w:p>
    <w:p w14:paraId="671B0C5E" w14:textId="77777777" w:rsidR="004C7A68" w:rsidRDefault="004C7A68" w:rsidP="00C87125">
      <w:pPr>
        <w:pStyle w:val="Heading5"/>
      </w:pPr>
      <w:bookmarkStart w:id="766" w:name="_Toc153815267"/>
      <w:r>
        <w:lastRenderedPageBreak/>
        <w:t>6.1.5.2.</w:t>
      </w:r>
      <w:r>
        <w:rPr>
          <w:rFonts w:hint="eastAsia"/>
          <w:lang w:eastAsia="zh-CN"/>
        </w:rPr>
        <w:t>14</w:t>
      </w:r>
      <w:r>
        <w:tab/>
        <w:t>Type: AreaEventInfoExt</w:t>
      </w:r>
      <w:bookmarkEnd w:id="766"/>
    </w:p>
    <w:p w14:paraId="13B65189"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4D73714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462B103" w14:textId="77777777" w:rsidR="004C7A68" w:rsidRDefault="004C7A68" w:rsidP="009479E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2D9B6D" w14:textId="77777777" w:rsidR="004C7A68" w:rsidRDefault="004C7A68" w:rsidP="006A2E90">
            <w:pPr>
              <w:pStyle w:val="TAH"/>
            </w:pPr>
            <w:r w:rsidRPr="006A2E9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5B08E8D" w14:textId="77777777" w:rsidR="004C7A68" w:rsidRDefault="004C7A68" w:rsidP="009479E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159648E" w14:textId="77777777" w:rsidR="004C7A68" w:rsidRDefault="004C7A68" w:rsidP="009479EA">
            <w:pPr>
              <w:pStyle w:val="TAH"/>
              <w:rPr>
                <w:rFonts w:cs="Arial"/>
                <w:szCs w:val="18"/>
              </w:rPr>
            </w:pPr>
            <w:r>
              <w:rPr>
                <w:rFonts w:cs="Arial"/>
                <w:szCs w:val="18"/>
              </w:rPr>
              <w:t>Applicability</w:t>
            </w:r>
          </w:p>
        </w:tc>
      </w:tr>
      <w:tr w:rsidR="004C7A68" w:rsidRPr="001769FF" w14:paraId="4A9C36E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0CE8F61" w14:textId="77777777" w:rsidR="004C7A68" w:rsidRDefault="004C7A68" w:rsidP="009479EA">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6F5F7878"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C9D7394" w14:textId="77777777" w:rsidR="004C7A68" w:rsidRDefault="004C7A68" w:rsidP="009479EA">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7F67C276" w14:textId="77777777" w:rsidR="004C7A68" w:rsidRPr="001769FF" w:rsidRDefault="004C7A68" w:rsidP="009479EA">
            <w:pPr>
              <w:pStyle w:val="TAL"/>
            </w:pPr>
          </w:p>
        </w:tc>
      </w:tr>
      <w:tr w:rsidR="004C7A68" w:rsidRPr="001769FF" w14:paraId="6C398C5C"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5F43149" w14:textId="77777777" w:rsidR="004C7A68" w:rsidRDefault="004C7A68" w:rsidP="009479EA">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64139BC7"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4C0E76" w14:textId="77777777" w:rsidR="004C7A68" w:rsidRDefault="004C7A68" w:rsidP="009479EA">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3D3B7A9" w14:textId="77777777" w:rsidR="004C7A68" w:rsidRPr="001769FF" w:rsidRDefault="004C7A68" w:rsidP="009479EA">
            <w:pPr>
              <w:pStyle w:val="TAL"/>
            </w:pPr>
          </w:p>
        </w:tc>
      </w:tr>
    </w:tbl>
    <w:p w14:paraId="76CA8793" w14:textId="77777777" w:rsidR="004C7A68" w:rsidRPr="004C7A68" w:rsidRDefault="004C7A68" w:rsidP="00F332EC">
      <w:pPr>
        <w:rPr>
          <w:lang w:eastAsia="zh-CN"/>
        </w:rPr>
      </w:pPr>
    </w:p>
    <w:p w14:paraId="52C010CE" w14:textId="77777777" w:rsidR="008D72A7" w:rsidRPr="008D72A7" w:rsidRDefault="008D72A7" w:rsidP="00C87125">
      <w:pPr>
        <w:pStyle w:val="Heading4"/>
        <w:rPr>
          <w:lang w:val="en-US"/>
        </w:rPr>
      </w:pPr>
      <w:bookmarkStart w:id="767" w:name="_Toc26202344"/>
      <w:bookmarkStart w:id="768" w:name="_Toc22624283"/>
      <w:bookmarkStart w:id="769" w:name="_Toc22141081"/>
      <w:bookmarkStart w:id="770" w:name="_Toc18853085"/>
      <w:bookmarkStart w:id="771" w:name="_Toc26202530"/>
      <w:bookmarkStart w:id="772" w:name="_Toc34804246"/>
      <w:bookmarkStart w:id="773" w:name="_Toc35935817"/>
      <w:bookmarkStart w:id="774" w:name="_Toc45030037"/>
      <w:bookmarkStart w:id="775" w:name="_Toc51922398"/>
      <w:bookmarkStart w:id="776" w:name="_Toc51922817"/>
      <w:bookmarkStart w:id="777" w:name="_Toc15381526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7"/>
      <w:bookmarkEnd w:id="768"/>
      <w:bookmarkEnd w:id="769"/>
      <w:bookmarkEnd w:id="770"/>
      <w:bookmarkEnd w:id="771"/>
      <w:bookmarkEnd w:id="772"/>
      <w:bookmarkEnd w:id="773"/>
      <w:bookmarkEnd w:id="774"/>
      <w:bookmarkEnd w:id="775"/>
      <w:bookmarkEnd w:id="776"/>
      <w:bookmarkEnd w:id="777"/>
    </w:p>
    <w:p w14:paraId="2D519929" w14:textId="77777777" w:rsidR="008D72A7" w:rsidRPr="008D72A7" w:rsidRDefault="008D72A7" w:rsidP="00C87125">
      <w:pPr>
        <w:pStyle w:val="Heading5"/>
      </w:pPr>
      <w:bookmarkStart w:id="778" w:name="_Toc26202345"/>
      <w:bookmarkStart w:id="779" w:name="_Toc22624284"/>
      <w:bookmarkStart w:id="780" w:name="_Toc22141082"/>
      <w:bookmarkStart w:id="781" w:name="_Toc18853086"/>
      <w:bookmarkStart w:id="782" w:name="_Toc26202531"/>
      <w:bookmarkStart w:id="783" w:name="_Toc34804247"/>
      <w:bookmarkStart w:id="784" w:name="_Toc35935818"/>
      <w:bookmarkStart w:id="785" w:name="_Toc45030038"/>
      <w:bookmarkStart w:id="786" w:name="_Toc51922399"/>
      <w:bookmarkStart w:id="787" w:name="_Toc51922818"/>
      <w:bookmarkStart w:id="788" w:name="_Toc153815269"/>
      <w:r w:rsidRPr="008D72A7">
        <w:t>6.1.</w:t>
      </w:r>
      <w:r w:rsidRPr="008D72A7">
        <w:rPr>
          <w:lang w:eastAsia="zh-CN"/>
        </w:rPr>
        <w:t>5</w:t>
      </w:r>
      <w:r w:rsidRPr="008D72A7">
        <w:t>.3.1</w:t>
      </w:r>
      <w:r w:rsidRPr="008D72A7">
        <w:tab/>
        <w:t>Introduction</w:t>
      </w:r>
      <w:bookmarkEnd w:id="778"/>
      <w:bookmarkEnd w:id="779"/>
      <w:bookmarkEnd w:id="780"/>
      <w:bookmarkEnd w:id="781"/>
      <w:bookmarkEnd w:id="782"/>
      <w:bookmarkEnd w:id="783"/>
      <w:bookmarkEnd w:id="784"/>
      <w:bookmarkEnd w:id="785"/>
      <w:bookmarkEnd w:id="786"/>
      <w:bookmarkEnd w:id="787"/>
      <w:bookmarkEnd w:id="788"/>
    </w:p>
    <w:p w14:paraId="2E6D8A12" w14:textId="77777777" w:rsidR="008D72A7" w:rsidRPr="008D72A7" w:rsidRDefault="008D72A7" w:rsidP="008D72A7">
      <w:r>
        <w:t>This clause defines simple data types and enumerations that can be referenced from data structures defined in the previous clauses.</w:t>
      </w:r>
    </w:p>
    <w:p w14:paraId="3B5695A7" w14:textId="77777777" w:rsidR="008D72A7" w:rsidRPr="008D72A7" w:rsidRDefault="008D72A7" w:rsidP="00C87125">
      <w:pPr>
        <w:pStyle w:val="Heading5"/>
      </w:pPr>
      <w:bookmarkStart w:id="789" w:name="_Toc26202346"/>
      <w:bookmarkStart w:id="790" w:name="_Toc22624285"/>
      <w:bookmarkStart w:id="791" w:name="_Toc22141083"/>
      <w:bookmarkStart w:id="792" w:name="_Toc18853087"/>
      <w:bookmarkStart w:id="793" w:name="_Toc26202532"/>
      <w:bookmarkStart w:id="794" w:name="_Toc34804248"/>
      <w:bookmarkStart w:id="795" w:name="_Toc35935819"/>
      <w:bookmarkStart w:id="796" w:name="_Toc45030039"/>
      <w:bookmarkStart w:id="797" w:name="_Toc51922400"/>
      <w:bookmarkStart w:id="798" w:name="_Toc51922819"/>
      <w:bookmarkStart w:id="799" w:name="_Toc153815270"/>
      <w:r w:rsidRPr="008D72A7">
        <w:t>6.1.</w:t>
      </w:r>
      <w:r w:rsidRPr="008D72A7">
        <w:rPr>
          <w:lang w:eastAsia="zh-CN"/>
        </w:rPr>
        <w:t>5</w:t>
      </w:r>
      <w:r w:rsidRPr="008D72A7">
        <w:t>.3.2</w:t>
      </w:r>
      <w:r w:rsidRPr="008D72A7">
        <w:tab/>
        <w:t>Simple data types</w:t>
      </w:r>
      <w:bookmarkEnd w:id="789"/>
      <w:bookmarkEnd w:id="790"/>
      <w:bookmarkEnd w:id="791"/>
      <w:bookmarkEnd w:id="792"/>
      <w:bookmarkEnd w:id="793"/>
      <w:bookmarkEnd w:id="794"/>
      <w:bookmarkEnd w:id="795"/>
      <w:bookmarkEnd w:id="796"/>
      <w:bookmarkEnd w:id="797"/>
      <w:bookmarkEnd w:id="798"/>
      <w:bookmarkEnd w:id="799"/>
    </w:p>
    <w:p w14:paraId="03B7FB97" w14:textId="77777777" w:rsidR="008D72A7" w:rsidRPr="008D72A7" w:rsidRDefault="008D72A7" w:rsidP="008D72A7">
      <w:r>
        <w:t>The simple data types defined in table 6.1.</w:t>
      </w:r>
      <w:r>
        <w:rPr>
          <w:lang w:eastAsia="zh-CN"/>
        </w:rPr>
        <w:t>5</w:t>
      </w:r>
      <w:r>
        <w:t>.3.2-1 shall be supported.</w:t>
      </w:r>
    </w:p>
    <w:p w14:paraId="443B941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6F2781BC"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AE0895"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8C131E"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7C661AE"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09E2CC0" w14:textId="77777777" w:rsidR="008D72A7" w:rsidRDefault="008D72A7">
            <w:pPr>
              <w:pStyle w:val="TAH"/>
            </w:pPr>
            <w:r>
              <w:t>Applicability</w:t>
            </w:r>
          </w:p>
        </w:tc>
      </w:tr>
      <w:tr w:rsidR="008D72A7" w14:paraId="64680947"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0E25"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907D3B"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53210777"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35284190" w14:textId="77777777" w:rsidR="008D72A7" w:rsidRDefault="008D72A7">
            <w:pPr>
              <w:pStyle w:val="TAL"/>
            </w:pPr>
          </w:p>
        </w:tc>
      </w:tr>
      <w:tr w:rsidR="008D72A7" w14:paraId="23646373"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8CC14"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F9C23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79D164B"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706D124F" w14:textId="77777777" w:rsidR="008D72A7" w:rsidRDefault="008D72A7">
            <w:pPr>
              <w:pStyle w:val="TAL"/>
            </w:pPr>
          </w:p>
        </w:tc>
      </w:tr>
      <w:tr w:rsidR="008D72A7" w14:paraId="00AB090D"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480B44"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51D6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3A5A8E7"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054D470A" w14:textId="77777777" w:rsidR="008D72A7" w:rsidRDefault="008D72A7">
            <w:pPr>
              <w:pStyle w:val="TAL"/>
            </w:pPr>
          </w:p>
        </w:tc>
      </w:tr>
      <w:tr w:rsidR="008D72A7" w14:paraId="13B5368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6F6F6"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BD20E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12A3DB38"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331DA7A5" w14:textId="77777777" w:rsidR="008D72A7" w:rsidRDefault="008D72A7">
            <w:pPr>
              <w:pStyle w:val="TAL"/>
            </w:pPr>
          </w:p>
        </w:tc>
      </w:tr>
      <w:tr w:rsidR="001270C9" w14:paraId="48A03F12"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0B2E75" w14:textId="34945418" w:rsidR="001270C9" w:rsidRDefault="001270C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221DC" w14:textId="396AE806" w:rsidR="001270C9" w:rsidRDefault="001270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553F6B6" w14:textId="77777777" w:rsidR="001270C9" w:rsidRDefault="001270C9" w:rsidP="006A2E90">
            <w:pPr>
              <w:pStyle w:val="TAL"/>
              <w:rPr>
                <w:lang w:eastAsia="zh-CN"/>
              </w:rPr>
            </w:pPr>
            <w:r>
              <w:rPr>
                <w:lang w:eastAsia="zh-CN"/>
              </w:rPr>
              <w:t>LCS Service Type Id, as specified clause </w:t>
            </w:r>
            <w:r>
              <w:t xml:space="preserve">7.6.11.15 of </w:t>
            </w:r>
            <w:r>
              <w:rPr>
                <w:lang w:eastAsia="zh-CN"/>
              </w:rPr>
              <w:t>3GPP TS 29.002 [xx].</w:t>
            </w:r>
          </w:p>
          <w:p w14:paraId="112C775E" w14:textId="77777777" w:rsidR="001270C9" w:rsidRDefault="001270C9" w:rsidP="006A2E90">
            <w:pPr>
              <w:pStyle w:val="TAL"/>
              <w:rPr>
                <w:lang w:eastAsia="zh-CN"/>
              </w:rPr>
            </w:pPr>
          </w:p>
          <w:p w14:paraId="08D9C938" w14:textId="71EBFD0E" w:rsidR="001270C9" w:rsidRDefault="001270C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26092A15" w14:textId="77777777" w:rsidR="001270C9" w:rsidRDefault="001270C9">
            <w:pPr>
              <w:pStyle w:val="TAL"/>
            </w:pPr>
          </w:p>
        </w:tc>
      </w:tr>
    </w:tbl>
    <w:p w14:paraId="29FA1E8E" w14:textId="77777777" w:rsidR="008D72A7" w:rsidRDefault="008D72A7" w:rsidP="008D72A7"/>
    <w:p w14:paraId="7B72FFEE" w14:textId="77777777" w:rsidR="008D72A7" w:rsidRPr="008D72A7" w:rsidRDefault="008D72A7" w:rsidP="00C87125">
      <w:pPr>
        <w:pStyle w:val="Heading5"/>
      </w:pPr>
      <w:bookmarkStart w:id="800" w:name="_Toc26202347"/>
      <w:bookmarkStart w:id="801" w:name="_Toc22624286"/>
      <w:bookmarkStart w:id="802" w:name="_Toc22141084"/>
      <w:bookmarkStart w:id="803" w:name="_Toc18853088"/>
      <w:bookmarkStart w:id="804" w:name="_Toc26202533"/>
      <w:bookmarkStart w:id="805" w:name="_Toc34804249"/>
      <w:bookmarkStart w:id="806" w:name="_Toc35935820"/>
      <w:bookmarkStart w:id="807" w:name="_Toc45030040"/>
      <w:bookmarkStart w:id="808" w:name="_Toc51922401"/>
      <w:bookmarkStart w:id="809" w:name="_Toc51922820"/>
      <w:bookmarkStart w:id="810" w:name="_Toc15381527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800"/>
      <w:bookmarkEnd w:id="801"/>
      <w:bookmarkEnd w:id="802"/>
      <w:bookmarkEnd w:id="803"/>
      <w:bookmarkEnd w:id="804"/>
      <w:bookmarkEnd w:id="805"/>
      <w:bookmarkEnd w:id="806"/>
      <w:bookmarkEnd w:id="807"/>
      <w:bookmarkEnd w:id="808"/>
      <w:bookmarkEnd w:id="809"/>
      <w:bookmarkEnd w:id="810"/>
    </w:p>
    <w:p w14:paraId="05D13F35"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47727D8A"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60DEF12E"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6F432"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2EC91"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80A5EAE" w14:textId="77777777" w:rsidR="008D72A7" w:rsidRDefault="008D72A7">
            <w:pPr>
              <w:pStyle w:val="TAH"/>
            </w:pPr>
            <w:r>
              <w:t>Applicability</w:t>
            </w:r>
          </w:p>
        </w:tc>
      </w:tr>
      <w:tr w:rsidR="008D72A7" w14:paraId="6340D48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765D9"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B2480"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7E642733" w14:textId="77777777" w:rsidR="008D72A7" w:rsidRDefault="008D72A7">
            <w:pPr>
              <w:pStyle w:val="TAL"/>
            </w:pPr>
          </w:p>
        </w:tc>
      </w:tr>
      <w:tr w:rsidR="008D72A7" w14:paraId="44344B2F"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60267"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70E92"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536D91F" w14:textId="77777777" w:rsidR="008D72A7" w:rsidRDefault="008D72A7">
            <w:pPr>
              <w:pStyle w:val="TAL"/>
            </w:pPr>
          </w:p>
        </w:tc>
      </w:tr>
    </w:tbl>
    <w:p w14:paraId="25352A82" w14:textId="77777777" w:rsidR="008D72A7" w:rsidRDefault="008D72A7" w:rsidP="008D72A7"/>
    <w:p w14:paraId="03AC8E4E" w14:textId="77777777" w:rsidR="008D72A7" w:rsidRPr="008D72A7" w:rsidRDefault="008D72A7" w:rsidP="00C87125">
      <w:pPr>
        <w:pStyle w:val="Heading5"/>
      </w:pPr>
      <w:bookmarkStart w:id="811" w:name="_Toc26202348"/>
      <w:bookmarkStart w:id="812" w:name="_Toc22624287"/>
      <w:bookmarkStart w:id="813" w:name="_Toc22141085"/>
      <w:bookmarkStart w:id="814" w:name="_Toc18853089"/>
      <w:bookmarkStart w:id="815" w:name="_Toc26202534"/>
      <w:bookmarkStart w:id="816" w:name="_Toc34804250"/>
      <w:bookmarkStart w:id="817" w:name="_Toc35935821"/>
      <w:bookmarkStart w:id="818" w:name="_Toc45030041"/>
      <w:bookmarkStart w:id="819" w:name="_Toc51922402"/>
      <w:bookmarkStart w:id="820" w:name="_Toc51922821"/>
      <w:bookmarkStart w:id="821" w:name="_Toc15381527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11"/>
      <w:bookmarkEnd w:id="812"/>
      <w:bookmarkEnd w:id="813"/>
      <w:bookmarkEnd w:id="814"/>
      <w:bookmarkEnd w:id="815"/>
      <w:bookmarkEnd w:id="816"/>
      <w:bookmarkEnd w:id="817"/>
      <w:bookmarkEnd w:id="818"/>
      <w:bookmarkEnd w:id="819"/>
      <w:bookmarkEnd w:id="820"/>
      <w:bookmarkEnd w:id="821"/>
    </w:p>
    <w:p w14:paraId="0DDBE7FB"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85F5104"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09C4C6D6"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3CF36" w14:textId="4B404E13" w:rsidR="008D72A7" w:rsidRDefault="008D72A7" w:rsidP="006A2E90">
            <w:pPr>
              <w:pStyle w:val="TAH"/>
            </w:pPr>
            <w:r w:rsidRPr="006A2E90">
              <w:t>Enumeration value</w:t>
            </w:r>
            <w:r w:rsidRPr="006A2E90">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210C6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AE5B7B0" w14:textId="77777777" w:rsidR="008D72A7" w:rsidRDefault="008D72A7">
            <w:pPr>
              <w:pStyle w:val="TAH"/>
            </w:pPr>
            <w:r>
              <w:t>Applicability</w:t>
            </w:r>
          </w:p>
        </w:tc>
      </w:tr>
      <w:tr w:rsidR="008D72A7" w14:paraId="2072B61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CC8CC"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017C5"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31CBC5B" w14:textId="77777777" w:rsidR="008D72A7" w:rsidRDefault="008D72A7">
            <w:pPr>
              <w:pStyle w:val="TAL"/>
            </w:pPr>
          </w:p>
        </w:tc>
      </w:tr>
      <w:tr w:rsidR="008D72A7" w14:paraId="6CF1729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71AF"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644E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71E3559" w14:textId="77777777" w:rsidR="008D72A7" w:rsidRDefault="008D72A7">
            <w:pPr>
              <w:pStyle w:val="TAL"/>
            </w:pPr>
          </w:p>
        </w:tc>
      </w:tr>
      <w:tr w:rsidR="008D72A7" w14:paraId="7DB0CD85"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61434"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06C"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D3FA52F" w14:textId="77777777" w:rsidR="008D72A7" w:rsidRDefault="008D72A7">
            <w:pPr>
              <w:pStyle w:val="TAL"/>
            </w:pPr>
          </w:p>
        </w:tc>
      </w:tr>
    </w:tbl>
    <w:p w14:paraId="02C9522B" w14:textId="77777777" w:rsidR="008D72A7" w:rsidRDefault="008D72A7" w:rsidP="008D72A7">
      <w:bookmarkStart w:id="822" w:name="_Toc22624288"/>
      <w:bookmarkStart w:id="823" w:name="_Toc22141086"/>
    </w:p>
    <w:p w14:paraId="0061F000" w14:textId="77777777" w:rsidR="008D72A7" w:rsidRPr="008D72A7" w:rsidRDefault="008D72A7" w:rsidP="00C87125">
      <w:pPr>
        <w:pStyle w:val="Heading5"/>
      </w:pPr>
      <w:bookmarkStart w:id="824" w:name="_Toc26202349"/>
      <w:bookmarkStart w:id="825" w:name="_Toc26202535"/>
      <w:bookmarkStart w:id="826" w:name="_Toc34804251"/>
      <w:bookmarkStart w:id="827" w:name="_Toc35935822"/>
      <w:bookmarkStart w:id="828" w:name="_Toc45030042"/>
      <w:bookmarkStart w:id="829" w:name="_Toc51922403"/>
      <w:bookmarkStart w:id="830" w:name="_Toc51922822"/>
      <w:bookmarkStart w:id="831" w:name="_Toc153815273"/>
      <w:r w:rsidRPr="008D72A7">
        <w:lastRenderedPageBreak/>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2"/>
      <w:bookmarkEnd w:id="823"/>
      <w:bookmarkEnd w:id="824"/>
      <w:bookmarkEnd w:id="825"/>
      <w:bookmarkEnd w:id="826"/>
      <w:bookmarkEnd w:id="827"/>
      <w:bookmarkEnd w:id="828"/>
      <w:bookmarkEnd w:id="829"/>
      <w:bookmarkEnd w:id="830"/>
      <w:bookmarkEnd w:id="831"/>
    </w:p>
    <w:p w14:paraId="4840E234"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7C32CA2F"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1BBC69C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837332" w14:textId="77777777" w:rsidR="008D72A7" w:rsidRDefault="008D72A7" w:rsidP="006A2E90">
            <w:pPr>
              <w:pStyle w:val="TAH"/>
            </w:pPr>
            <w:r w:rsidRPr="006A2E90">
              <w:tab/>
              <w:t>Enumeration value</w:t>
            </w:r>
            <w:r w:rsidRPr="006A2E90">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E72466"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526C31B9" w14:textId="77777777" w:rsidR="008D72A7" w:rsidRDefault="008D72A7">
            <w:pPr>
              <w:pStyle w:val="TAH"/>
            </w:pPr>
            <w:r>
              <w:t>Applicability</w:t>
            </w:r>
          </w:p>
        </w:tc>
      </w:tr>
      <w:tr w:rsidR="008D72A7" w14:paraId="14F0EA7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2D39"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A981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72893631" w14:textId="77777777" w:rsidR="008D72A7" w:rsidRDefault="008D72A7">
            <w:pPr>
              <w:pStyle w:val="TAL"/>
            </w:pPr>
          </w:p>
        </w:tc>
      </w:tr>
      <w:tr w:rsidR="008D72A7" w14:paraId="0B324DE5"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FAA06"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A9D5E"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4043FC49" w14:textId="77777777" w:rsidR="008D72A7" w:rsidRDefault="008D72A7">
            <w:pPr>
              <w:pStyle w:val="TAL"/>
            </w:pPr>
          </w:p>
        </w:tc>
      </w:tr>
      <w:tr w:rsidR="008D72A7" w14:paraId="31ACC31D"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307B6"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B897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6AC5647B" w14:textId="77777777" w:rsidR="008D72A7" w:rsidRDefault="008D72A7">
            <w:pPr>
              <w:pStyle w:val="TAL"/>
            </w:pPr>
          </w:p>
        </w:tc>
      </w:tr>
      <w:tr w:rsidR="008D72A7" w14:paraId="6123E58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5EFE6" w14:textId="77777777" w:rsidR="008D72A7" w:rsidRDefault="008D72A7" w:rsidP="006A2E90">
            <w:pPr>
              <w:pStyle w:val="TAL"/>
              <w:rPr>
                <w:b/>
                <w:lang w:eastAsia="zh-CN"/>
              </w:rPr>
            </w:pPr>
            <w:r w:rsidRPr="006A2E90">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258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7259266C" w14:textId="77777777" w:rsidR="008D72A7" w:rsidRDefault="008D72A7">
            <w:pPr>
              <w:pStyle w:val="TAL"/>
              <w:rPr>
                <w:b/>
              </w:rPr>
            </w:pPr>
          </w:p>
        </w:tc>
      </w:tr>
    </w:tbl>
    <w:p w14:paraId="39298C9D" w14:textId="77777777" w:rsidR="008D72A7" w:rsidRDefault="008D72A7" w:rsidP="008D72A7">
      <w:bookmarkStart w:id="832" w:name="_Toc22624289"/>
      <w:bookmarkStart w:id="833" w:name="_Toc22141087"/>
    </w:p>
    <w:p w14:paraId="0A0446B2" w14:textId="77777777" w:rsidR="008D72A7" w:rsidRPr="008D72A7" w:rsidRDefault="008D72A7"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4" w:name="_Toc26202350"/>
      <w:bookmarkStart w:id="835" w:name="_Toc26202536"/>
      <w:bookmarkStart w:id="836" w:name="_Toc34804252"/>
      <w:bookmarkStart w:id="837" w:name="_Toc35935823"/>
      <w:bookmarkStart w:id="838" w:name="_Toc45030043"/>
      <w:bookmarkStart w:id="839" w:name="_Toc51922404"/>
      <w:bookmarkStart w:id="840" w:name="_Toc51922823"/>
      <w:bookmarkStart w:id="841" w:name="_Toc15381527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2"/>
      <w:bookmarkEnd w:id="833"/>
      <w:bookmarkEnd w:id="834"/>
      <w:bookmarkEnd w:id="835"/>
      <w:bookmarkEnd w:id="836"/>
      <w:bookmarkEnd w:id="837"/>
      <w:bookmarkEnd w:id="838"/>
      <w:bookmarkEnd w:id="839"/>
      <w:bookmarkEnd w:id="840"/>
      <w:bookmarkEnd w:id="841"/>
      <w:r w:rsidRPr="008D72A7">
        <w:rPr>
          <w:lang w:eastAsia="zh-CN"/>
        </w:rPr>
        <w:tab/>
      </w:r>
    </w:p>
    <w:p w14:paraId="6118BE1A"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D41E86E"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33B14E6E"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E768A" w14:textId="7665E8BB" w:rsidR="008D72A7" w:rsidRDefault="008D72A7" w:rsidP="006A2E90">
            <w:pPr>
              <w:pStyle w:val="TAH"/>
            </w:pPr>
            <w:r w:rsidRPr="006A2E90">
              <w:t>Enumeration value</w:t>
            </w:r>
            <w:r w:rsidRPr="006A2E90">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656E9"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C910D20" w14:textId="77777777" w:rsidR="008D72A7" w:rsidRDefault="008D72A7">
            <w:pPr>
              <w:pStyle w:val="TAH"/>
            </w:pPr>
            <w:r>
              <w:t>Applicability</w:t>
            </w:r>
          </w:p>
        </w:tc>
      </w:tr>
      <w:tr w:rsidR="008D72A7" w14:paraId="59104609"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894"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20EB4"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18BB0089" w14:textId="77777777" w:rsidR="008D72A7" w:rsidRDefault="008D72A7">
            <w:pPr>
              <w:pStyle w:val="TAL"/>
            </w:pPr>
          </w:p>
        </w:tc>
      </w:tr>
      <w:tr w:rsidR="008D72A7" w14:paraId="08442B4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B9EEF"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2498"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65A1B907" w14:textId="77777777" w:rsidR="008D72A7" w:rsidRDefault="008D72A7">
            <w:pPr>
              <w:pStyle w:val="TAL"/>
            </w:pPr>
          </w:p>
        </w:tc>
      </w:tr>
      <w:tr w:rsidR="008D72A7" w14:paraId="116571F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CB4DB"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17A4"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19DEBF81" w14:textId="77777777" w:rsidR="008D72A7" w:rsidRDefault="008D72A7">
            <w:pPr>
              <w:pStyle w:val="TAL"/>
            </w:pPr>
          </w:p>
        </w:tc>
      </w:tr>
      <w:tr w:rsidR="008D72A7" w14:paraId="27FDDA1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AEE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7590"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17F4DE38" w14:textId="77777777" w:rsidR="008D72A7" w:rsidRDefault="008D72A7">
            <w:pPr>
              <w:pStyle w:val="TAL"/>
            </w:pPr>
          </w:p>
        </w:tc>
      </w:tr>
      <w:tr w:rsidR="008D72A7" w14:paraId="73F8EF4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3A234"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918A"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01E61D26" w14:textId="77777777" w:rsidR="008D72A7" w:rsidRDefault="008D72A7">
            <w:pPr>
              <w:pStyle w:val="TAL"/>
            </w:pPr>
          </w:p>
        </w:tc>
      </w:tr>
      <w:tr w:rsidR="008D72A7" w14:paraId="3809BBB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F7027"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E42FC"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07DCADF1" w14:textId="77777777" w:rsidR="008D72A7" w:rsidRDefault="008D72A7">
            <w:pPr>
              <w:pStyle w:val="TAL"/>
            </w:pPr>
          </w:p>
        </w:tc>
      </w:tr>
      <w:tr w:rsidR="008D72A7" w14:paraId="4C477A7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301B1"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D592"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7D51F596" w14:textId="77777777" w:rsidR="008D72A7" w:rsidRDefault="008D72A7">
            <w:pPr>
              <w:pStyle w:val="TAL"/>
            </w:pPr>
          </w:p>
        </w:tc>
      </w:tr>
      <w:tr w:rsidR="008D72A7" w14:paraId="41F983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2F7A"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15740"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316D1CE0" w14:textId="77777777" w:rsidR="008D72A7" w:rsidRDefault="008D72A7">
            <w:pPr>
              <w:pStyle w:val="TAL"/>
            </w:pPr>
          </w:p>
        </w:tc>
      </w:tr>
      <w:tr w:rsidR="008D72A7" w14:paraId="1C4D956B"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5AD72"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B9D77" w14:textId="77777777" w:rsidR="008D72A7" w:rsidRDefault="00363FA0" w:rsidP="006A2E90">
            <w:pPr>
              <w:pStyle w:val="TAL"/>
            </w:pPr>
            <w:r w:rsidRPr="006A2E90">
              <w:rPr>
                <w:rFonts w:hint="eastAsia"/>
              </w:rPr>
              <w:t>A</w:t>
            </w:r>
            <w:r w:rsidR="008D72A7" w:rsidRPr="006A2E90">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5D54E121" w14:textId="77777777" w:rsidR="008D72A7" w:rsidRDefault="008D72A7">
            <w:pPr>
              <w:pStyle w:val="TAL"/>
            </w:pPr>
          </w:p>
        </w:tc>
      </w:tr>
      <w:tr w:rsidR="002556EB" w14:paraId="2BBBA5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9E8F5"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AFCF5"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76729CE" w14:textId="77777777" w:rsidR="002556EB" w:rsidRDefault="002556EB">
            <w:pPr>
              <w:pStyle w:val="TAL"/>
            </w:pPr>
          </w:p>
        </w:tc>
      </w:tr>
      <w:tr w:rsidR="00B7044A" w14:paraId="459234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398D"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BEE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9CF4DE1"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0EB7FC9" w14:textId="77777777" w:rsidR="00B7044A" w:rsidRDefault="00B7044A">
            <w:pPr>
              <w:pStyle w:val="TAL"/>
            </w:pPr>
          </w:p>
        </w:tc>
      </w:tr>
    </w:tbl>
    <w:p w14:paraId="14E40ED3" w14:textId="77777777" w:rsidR="008D72A7" w:rsidRDefault="008D72A7" w:rsidP="008D72A7">
      <w:pPr>
        <w:rPr>
          <w:lang w:eastAsia="zh-CN"/>
        </w:rPr>
      </w:pPr>
    </w:p>
    <w:p w14:paraId="0C19734C" w14:textId="77777777" w:rsidR="00B7044A" w:rsidRDefault="00B7044A"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2" w:name="_Toc153815275"/>
      <w:r>
        <w:t>6.1.5.3.</w:t>
      </w:r>
      <w:r>
        <w:rPr>
          <w:rFonts w:hint="eastAsia"/>
        </w:rPr>
        <w:t>7</w:t>
      </w:r>
      <w:r w:rsidR="006B79A1">
        <w:tab/>
      </w:r>
      <w:r>
        <w:t xml:space="preserve">Enumeration: </w:t>
      </w:r>
      <w:r w:rsidRPr="00043171">
        <w:t>FailureCause</w:t>
      </w:r>
      <w:bookmarkEnd w:id="842"/>
    </w:p>
    <w:p w14:paraId="4768D864"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1C424D7F"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0721DA7C"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3BA75" w14:textId="61C7BFF2" w:rsidR="00B7044A" w:rsidRDefault="00B7044A" w:rsidP="006A2E90">
            <w:pPr>
              <w:pStyle w:val="TAH"/>
            </w:pPr>
            <w:r w:rsidRPr="006A2E90">
              <w:t>Enumeration value</w:t>
            </w:r>
            <w:r w:rsidRPr="006A2E90">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4F29F"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044C889E" w14:textId="77777777" w:rsidR="00B7044A" w:rsidRDefault="00B7044A" w:rsidP="00173D91">
            <w:pPr>
              <w:pStyle w:val="TAH"/>
            </w:pPr>
            <w:r>
              <w:t>Applicability</w:t>
            </w:r>
          </w:p>
        </w:tc>
      </w:tr>
      <w:tr w:rsidR="00B7044A" w14:paraId="2C61214A"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78CA8"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90E"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7672C79F" w14:textId="77777777" w:rsidR="00B7044A" w:rsidRDefault="00B7044A" w:rsidP="00173D91">
            <w:pPr>
              <w:pStyle w:val="TAL"/>
            </w:pPr>
          </w:p>
        </w:tc>
      </w:tr>
      <w:tr w:rsidR="00B7044A" w14:paraId="4586AC32"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6D78C"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CA29"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70A3587D" w14:textId="77777777" w:rsidR="00B7044A" w:rsidRDefault="00B7044A" w:rsidP="00173D91">
            <w:pPr>
              <w:pStyle w:val="TAL"/>
            </w:pPr>
          </w:p>
        </w:tc>
      </w:tr>
      <w:tr w:rsidR="00B7044A" w14:paraId="7F7DD357"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8CC82"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A88F8"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0E056199" w14:textId="77777777" w:rsidR="00B7044A" w:rsidRDefault="00B7044A" w:rsidP="00173D91">
            <w:pPr>
              <w:pStyle w:val="TAL"/>
            </w:pPr>
          </w:p>
        </w:tc>
      </w:tr>
      <w:tr w:rsidR="00B7044A" w14:paraId="463CBE11"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A99E"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4D35D"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0BDD5CC6" w14:textId="77777777" w:rsidR="00B7044A" w:rsidRDefault="00B7044A" w:rsidP="00173D91">
            <w:pPr>
              <w:pStyle w:val="TAL"/>
            </w:pPr>
          </w:p>
        </w:tc>
      </w:tr>
    </w:tbl>
    <w:p w14:paraId="23547D7A" w14:textId="77777777" w:rsidR="00B7044A" w:rsidRDefault="00B7044A" w:rsidP="008D72A7">
      <w:pPr>
        <w:rPr>
          <w:lang w:eastAsia="zh-CN"/>
        </w:rPr>
      </w:pPr>
    </w:p>
    <w:p w14:paraId="7B5E68FD" w14:textId="77777777" w:rsidR="00043171" w:rsidRDefault="00043171"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3" w:name="_Toc153815276"/>
      <w:r>
        <w:t>6.1.5.3.</w:t>
      </w:r>
      <w:r>
        <w:rPr>
          <w:rFonts w:hint="eastAsia"/>
        </w:rPr>
        <w:t>8</w:t>
      </w:r>
      <w:r>
        <w:tab/>
        <w:t>Enumeration: SuccessType</w:t>
      </w:r>
      <w:bookmarkEnd w:id="843"/>
    </w:p>
    <w:p w14:paraId="6FEEB089" w14:textId="77777777" w:rsidR="00043171" w:rsidRDefault="00043171" w:rsidP="00043171">
      <w:r>
        <w:t>The enumeration SuccessType represents the type of success. It shall comply with the provisions defined in table 6.1.5.3.</w:t>
      </w:r>
      <w:r>
        <w:rPr>
          <w:rFonts w:hint="eastAsia"/>
        </w:rPr>
        <w:t>8</w:t>
      </w:r>
      <w:r>
        <w:t>-1.</w:t>
      </w:r>
    </w:p>
    <w:p w14:paraId="32F77713" w14:textId="59732008" w:rsidR="00043171" w:rsidRDefault="00043171" w:rsidP="00043171">
      <w:pPr>
        <w:pStyle w:val="TH"/>
      </w:pPr>
      <w:r>
        <w:lastRenderedPageBreak/>
        <w:t>Table 6.1.5.3.</w:t>
      </w:r>
      <w:r>
        <w:rPr>
          <w:rFonts w:hint="eastAsia"/>
          <w:lang w:eastAsia="zh-CN"/>
        </w:rPr>
        <w:t>8</w:t>
      </w:r>
      <w:r>
        <w:t xml:space="preserve">-1: Enumeration </w:t>
      </w:r>
      <w:r w:rsidR="00B10223" w:rsidRPr="00B10223">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5504A7C2"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9FDEC1"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90"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7FAAC2EB" w14:textId="77777777" w:rsidR="00043171" w:rsidRDefault="00043171">
            <w:pPr>
              <w:pStyle w:val="TAH"/>
            </w:pPr>
            <w:r>
              <w:t>Applicability</w:t>
            </w:r>
          </w:p>
        </w:tc>
      </w:tr>
      <w:tr w:rsidR="00043171" w14:paraId="4C2D3772"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49704"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2509D"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3A1B80E9" w14:textId="77777777" w:rsidR="00043171" w:rsidRDefault="00043171">
            <w:pPr>
              <w:pStyle w:val="TAL"/>
            </w:pPr>
          </w:p>
        </w:tc>
      </w:tr>
      <w:tr w:rsidR="00043171" w14:paraId="74079998"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4F138"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6E543"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34E5EED1" w14:textId="77777777" w:rsidR="00043171" w:rsidRDefault="00043171">
            <w:pPr>
              <w:pStyle w:val="TAL"/>
            </w:pPr>
          </w:p>
        </w:tc>
      </w:tr>
    </w:tbl>
    <w:p w14:paraId="629C5BF8" w14:textId="77777777" w:rsidR="00043171" w:rsidRDefault="00043171" w:rsidP="008D72A7">
      <w:pPr>
        <w:rPr>
          <w:lang w:eastAsia="zh-CN"/>
        </w:rPr>
      </w:pPr>
    </w:p>
    <w:p w14:paraId="23812DC2" w14:textId="77777777" w:rsidR="008D72A7" w:rsidRPr="008D72A7" w:rsidRDefault="008D72A7" w:rsidP="00C87125">
      <w:pPr>
        <w:pStyle w:val="Heading3"/>
      </w:pPr>
      <w:bookmarkStart w:id="844" w:name="_Toc26202355"/>
      <w:bookmarkStart w:id="845" w:name="_Toc22624294"/>
      <w:bookmarkStart w:id="846" w:name="_Toc22141092"/>
      <w:bookmarkStart w:id="847" w:name="_Toc18853094"/>
      <w:bookmarkStart w:id="848" w:name="_Toc26202541"/>
      <w:bookmarkStart w:id="849" w:name="_Toc34804253"/>
      <w:bookmarkStart w:id="850" w:name="_Toc35935824"/>
      <w:bookmarkStart w:id="851" w:name="_Toc45030044"/>
      <w:bookmarkStart w:id="852" w:name="_Toc51922405"/>
      <w:bookmarkStart w:id="853" w:name="_Toc51922824"/>
      <w:bookmarkStart w:id="854" w:name="_Toc153815277"/>
      <w:r w:rsidRPr="008D72A7">
        <w:t>6.1.</w:t>
      </w:r>
      <w:r w:rsidRPr="008D72A7">
        <w:rPr>
          <w:lang w:eastAsia="zh-CN"/>
        </w:rPr>
        <w:t>6</w:t>
      </w:r>
      <w:r w:rsidRPr="008D72A7">
        <w:tab/>
        <w:t>Error Handling</w:t>
      </w:r>
      <w:bookmarkEnd w:id="844"/>
      <w:bookmarkEnd w:id="845"/>
      <w:bookmarkEnd w:id="846"/>
      <w:bookmarkEnd w:id="847"/>
      <w:bookmarkEnd w:id="848"/>
      <w:bookmarkEnd w:id="849"/>
      <w:bookmarkEnd w:id="850"/>
      <w:bookmarkEnd w:id="851"/>
      <w:bookmarkEnd w:id="852"/>
      <w:bookmarkEnd w:id="853"/>
      <w:bookmarkEnd w:id="854"/>
    </w:p>
    <w:p w14:paraId="2DC53E33" w14:textId="77777777" w:rsidR="008D72A7" w:rsidRPr="008D72A7" w:rsidRDefault="008D72A7" w:rsidP="00C87125">
      <w:pPr>
        <w:pStyle w:val="Heading4"/>
      </w:pPr>
      <w:bookmarkStart w:id="855" w:name="_Toc26202356"/>
      <w:bookmarkStart w:id="856" w:name="_Toc22624295"/>
      <w:bookmarkStart w:id="857" w:name="_Toc22141093"/>
      <w:bookmarkStart w:id="858" w:name="_Toc18853095"/>
      <w:bookmarkStart w:id="859" w:name="_Toc26202542"/>
      <w:bookmarkStart w:id="860" w:name="_Toc34804254"/>
      <w:bookmarkStart w:id="861" w:name="_Toc35935825"/>
      <w:bookmarkStart w:id="862" w:name="_Toc45030045"/>
      <w:bookmarkStart w:id="863" w:name="_Toc51922406"/>
      <w:bookmarkStart w:id="864" w:name="_Toc51922825"/>
      <w:bookmarkStart w:id="865" w:name="_Toc153815278"/>
      <w:r w:rsidRPr="008D72A7">
        <w:t>6.1.</w:t>
      </w:r>
      <w:r w:rsidRPr="008D72A7">
        <w:rPr>
          <w:lang w:eastAsia="zh-CN"/>
        </w:rPr>
        <w:t>6</w:t>
      </w:r>
      <w:r w:rsidRPr="008D72A7">
        <w:t>.1</w:t>
      </w:r>
      <w:r w:rsidRPr="008D72A7">
        <w:tab/>
        <w:t>General</w:t>
      </w:r>
      <w:bookmarkEnd w:id="855"/>
      <w:bookmarkEnd w:id="856"/>
      <w:bookmarkEnd w:id="857"/>
      <w:bookmarkEnd w:id="858"/>
      <w:bookmarkEnd w:id="859"/>
      <w:bookmarkEnd w:id="860"/>
      <w:bookmarkEnd w:id="861"/>
      <w:bookmarkEnd w:id="862"/>
      <w:bookmarkEnd w:id="863"/>
      <w:bookmarkEnd w:id="864"/>
      <w:bookmarkEnd w:id="865"/>
    </w:p>
    <w:p w14:paraId="02EFF263"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4A327ADC" w14:textId="77777777" w:rsidR="008D72A7" w:rsidRPr="008D72A7" w:rsidRDefault="008D72A7" w:rsidP="00C87125">
      <w:pPr>
        <w:pStyle w:val="Heading4"/>
      </w:pPr>
      <w:bookmarkStart w:id="866" w:name="_Toc26202357"/>
      <w:bookmarkStart w:id="867" w:name="_Toc22624296"/>
      <w:bookmarkStart w:id="868" w:name="_Toc22141094"/>
      <w:bookmarkStart w:id="869" w:name="_Toc18853096"/>
      <w:bookmarkStart w:id="870" w:name="_Toc26202543"/>
      <w:bookmarkStart w:id="871" w:name="_Toc34804255"/>
      <w:bookmarkStart w:id="872" w:name="_Toc35935826"/>
      <w:bookmarkStart w:id="873" w:name="_Toc45030046"/>
      <w:bookmarkStart w:id="874" w:name="_Toc51922407"/>
      <w:bookmarkStart w:id="875" w:name="_Toc51922826"/>
      <w:bookmarkStart w:id="876" w:name="_Toc153815279"/>
      <w:r w:rsidRPr="008D72A7">
        <w:t>6.1.</w:t>
      </w:r>
      <w:r w:rsidRPr="008D72A7">
        <w:rPr>
          <w:lang w:eastAsia="zh-CN"/>
        </w:rPr>
        <w:t>6</w:t>
      </w:r>
      <w:r w:rsidRPr="008D72A7">
        <w:t>.2</w:t>
      </w:r>
      <w:r w:rsidRPr="008D72A7">
        <w:tab/>
        <w:t>Protocol Errors</w:t>
      </w:r>
      <w:bookmarkEnd w:id="866"/>
      <w:bookmarkEnd w:id="867"/>
      <w:bookmarkEnd w:id="868"/>
      <w:bookmarkEnd w:id="869"/>
      <w:bookmarkEnd w:id="870"/>
      <w:bookmarkEnd w:id="871"/>
      <w:bookmarkEnd w:id="872"/>
      <w:bookmarkEnd w:id="873"/>
      <w:bookmarkEnd w:id="874"/>
      <w:bookmarkEnd w:id="875"/>
      <w:bookmarkEnd w:id="876"/>
    </w:p>
    <w:p w14:paraId="0DA01AED" w14:textId="77777777" w:rsidR="008D72A7" w:rsidRDefault="008D72A7" w:rsidP="008D72A7">
      <w:r>
        <w:t>Protocol errors handling shall be supported as specified in clause 5.2.7 of 3GPP TS 29.500 [</w:t>
      </w:r>
      <w:r>
        <w:rPr>
          <w:lang w:eastAsia="zh-CN"/>
        </w:rPr>
        <w:t>5</w:t>
      </w:r>
      <w:r>
        <w:t>].</w:t>
      </w:r>
    </w:p>
    <w:p w14:paraId="5235A7C6" w14:textId="77777777" w:rsidR="008D72A7" w:rsidRPr="008D72A7" w:rsidRDefault="008D72A7" w:rsidP="00C87125">
      <w:pPr>
        <w:pStyle w:val="Heading4"/>
      </w:pPr>
      <w:bookmarkStart w:id="877" w:name="_Toc26202358"/>
      <w:bookmarkStart w:id="878" w:name="_Toc22624297"/>
      <w:bookmarkStart w:id="879" w:name="_Toc22141095"/>
      <w:bookmarkStart w:id="880" w:name="_Toc18853097"/>
      <w:bookmarkStart w:id="881" w:name="_Toc26202544"/>
      <w:bookmarkStart w:id="882" w:name="_Toc34804256"/>
      <w:bookmarkStart w:id="883" w:name="_Toc35935827"/>
      <w:bookmarkStart w:id="884" w:name="_Toc45030047"/>
      <w:bookmarkStart w:id="885" w:name="_Toc51922408"/>
      <w:bookmarkStart w:id="886" w:name="_Toc51922827"/>
      <w:bookmarkStart w:id="887" w:name="_Toc153815280"/>
      <w:r w:rsidRPr="008D72A7">
        <w:t>6.1.</w:t>
      </w:r>
      <w:r w:rsidRPr="008D72A7">
        <w:rPr>
          <w:lang w:eastAsia="zh-CN"/>
        </w:rPr>
        <w:t>6</w:t>
      </w:r>
      <w:r w:rsidRPr="008D72A7">
        <w:t>.3</w:t>
      </w:r>
      <w:r w:rsidRPr="008D72A7">
        <w:tab/>
        <w:t>Application Errors</w:t>
      </w:r>
      <w:bookmarkEnd w:id="877"/>
      <w:bookmarkEnd w:id="878"/>
      <w:bookmarkEnd w:id="879"/>
      <w:bookmarkEnd w:id="880"/>
      <w:bookmarkEnd w:id="881"/>
      <w:bookmarkEnd w:id="882"/>
      <w:bookmarkEnd w:id="883"/>
      <w:bookmarkEnd w:id="884"/>
      <w:bookmarkEnd w:id="885"/>
      <w:bookmarkEnd w:id="886"/>
      <w:bookmarkEnd w:id="887"/>
    </w:p>
    <w:p w14:paraId="6F72412D"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D3B4AEB"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0391542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36B5DEA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7A2C93B9"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B2C0A3C" w14:textId="77777777" w:rsidR="008D72A7" w:rsidRDefault="008D72A7">
            <w:pPr>
              <w:pStyle w:val="TAH"/>
            </w:pPr>
            <w:r>
              <w:t>Description</w:t>
            </w:r>
          </w:p>
        </w:tc>
      </w:tr>
      <w:tr w:rsidR="008D72A7" w14:paraId="6DC76D2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956F48C"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17F09387"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3584E7B" w14:textId="77777777" w:rsidR="008D72A7" w:rsidRDefault="008D72A7">
            <w:pPr>
              <w:pStyle w:val="TAL"/>
              <w:rPr>
                <w:rFonts w:cs="Arial"/>
                <w:szCs w:val="18"/>
              </w:rPr>
            </w:pPr>
            <w:r>
              <w:rPr>
                <w:lang w:eastAsia="zh-CN"/>
              </w:rPr>
              <w:t>t</w:t>
            </w:r>
            <w:r>
              <w:t>he positioning procedure was denied.</w:t>
            </w:r>
          </w:p>
        </w:tc>
      </w:tr>
      <w:tr w:rsidR="008D72A7" w14:paraId="1310A5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16B30195"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C505C36"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1EE6E77"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0E1F744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0BBF3A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457F68B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3E04763"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228741C7"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7BCEDC2"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55FA1221"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5964FFB"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3B80B7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9F330DB"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1A618ED"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C170DFF"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319FD0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40F1DE6"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62FAF3CB"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0679A85"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16B7E0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AFF9C4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B1C703F"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D0AE9CB" w14:textId="77777777" w:rsidR="008D72A7" w:rsidRDefault="008D72A7">
            <w:pPr>
              <w:pStyle w:val="TAL"/>
              <w:rPr>
                <w:rFonts w:cs="Arial"/>
                <w:szCs w:val="18"/>
              </w:rPr>
            </w:pPr>
            <w:r>
              <w:rPr>
                <w:rFonts w:cs="Arial"/>
                <w:szCs w:val="18"/>
                <w:lang w:eastAsia="zh-CN"/>
              </w:rPr>
              <w:t>the external LCS client or AF is unreachable</w:t>
            </w:r>
          </w:p>
        </w:tc>
      </w:tr>
      <w:tr w:rsidR="007D379C" w14:paraId="5ACB9A5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72B3FA0"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134A368"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B6DB529"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4CCAE0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FED0180"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525F7C0B"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34268518"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6142CC4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B3E1BBC"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8BAF489"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5743DB59"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6BB6CE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A3D606"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5A568549"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44442AF2" w14:textId="77777777" w:rsidR="007D379C" w:rsidRDefault="007D379C" w:rsidP="007D379C">
            <w:pPr>
              <w:pStyle w:val="TAL"/>
              <w:rPr>
                <w:lang w:val="en-US"/>
              </w:rPr>
            </w:pPr>
            <w:r>
              <w:rPr>
                <w:lang w:val="en-US"/>
              </w:rPr>
              <w:t>No response is received from a remote peer, i.e.,</w:t>
            </w:r>
          </w:p>
          <w:p w14:paraId="06304F33" w14:textId="77777777" w:rsidR="007D379C" w:rsidRDefault="007D379C" w:rsidP="007D379C">
            <w:pPr>
              <w:pStyle w:val="TAL"/>
              <w:rPr>
                <w:lang w:val="en-US"/>
              </w:rPr>
            </w:pPr>
            <w:r>
              <w:rPr>
                <w:lang w:val="en-US"/>
              </w:rPr>
              <w:t>1) The response from the serving AMF wasn't received by (V)GMLC, or;</w:t>
            </w:r>
          </w:p>
          <w:p w14:paraId="065AFD5F"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5F1FA58F" w14:textId="77777777" w:rsidR="008D72A7" w:rsidRDefault="008D72A7" w:rsidP="008D72A7"/>
    <w:p w14:paraId="5C1F35CA" w14:textId="77777777" w:rsidR="008D72A7" w:rsidRPr="006128D2" w:rsidRDefault="008D72A7" w:rsidP="00C87125">
      <w:pPr>
        <w:pStyle w:val="Heading3"/>
        <w:rPr>
          <w:lang w:val="en-US"/>
        </w:rPr>
      </w:pPr>
      <w:bookmarkStart w:id="888" w:name="_Toc26202359"/>
      <w:bookmarkStart w:id="889" w:name="_Toc22624298"/>
      <w:bookmarkStart w:id="890" w:name="_Toc22141096"/>
      <w:bookmarkStart w:id="891" w:name="_Toc18853098"/>
      <w:bookmarkStart w:id="892" w:name="_Toc26202545"/>
      <w:bookmarkStart w:id="893" w:name="_Toc34804257"/>
      <w:bookmarkStart w:id="894" w:name="_Toc35935828"/>
      <w:bookmarkStart w:id="895" w:name="_Toc45030048"/>
      <w:bookmarkStart w:id="896" w:name="_Toc51922409"/>
      <w:bookmarkStart w:id="897" w:name="_Toc51922828"/>
      <w:bookmarkStart w:id="898" w:name="_Toc153815281"/>
      <w:r w:rsidRPr="006128D2">
        <w:rPr>
          <w:lang w:val="en-US"/>
        </w:rPr>
        <w:t>6.1.</w:t>
      </w:r>
      <w:r w:rsidR="00BB2BE5">
        <w:rPr>
          <w:rFonts w:hint="eastAsia"/>
          <w:lang w:val="en-US" w:eastAsia="zh-CN"/>
        </w:rPr>
        <w:t>7</w:t>
      </w:r>
      <w:r w:rsidRPr="006128D2">
        <w:rPr>
          <w:lang w:val="en-US"/>
        </w:rPr>
        <w:tab/>
        <w:t>Feature negotiation</w:t>
      </w:r>
      <w:bookmarkEnd w:id="888"/>
      <w:bookmarkEnd w:id="889"/>
      <w:bookmarkEnd w:id="890"/>
      <w:bookmarkEnd w:id="891"/>
      <w:bookmarkEnd w:id="892"/>
      <w:bookmarkEnd w:id="893"/>
      <w:bookmarkEnd w:id="894"/>
      <w:bookmarkEnd w:id="895"/>
      <w:bookmarkEnd w:id="896"/>
      <w:bookmarkEnd w:id="897"/>
      <w:bookmarkEnd w:id="898"/>
    </w:p>
    <w:p w14:paraId="345F743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4CFAB9D9"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46B7ADCB"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B89F6F"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C94ADA"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496BC2" w14:textId="77777777" w:rsidR="008D72A7" w:rsidRDefault="008D72A7">
            <w:pPr>
              <w:pStyle w:val="TAH"/>
            </w:pPr>
            <w:r>
              <w:t>Description</w:t>
            </w:r>
          </w:p>
        </w:tc>
      </w:tr>
      <w:tr w:rsidR="008D72A7" w14:paraId="46436B71"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0F93270E"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B4E038E"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1AEB0C4B" w14:textId="77777777" w:rsidR="008D72A7" w:rsidRDefault="008D72A7">
            <w:pPr>
              <w:pStyle w:val="TAL"/>
              <w:rPr>
                <w:rFonts w:cs="Arial"/>
                <w:szCs w:val="18"/>
              </w:rPr>
            </w:pPr>
          </w:p>
        </w:tc>
      </w:tr>
    </w:tbl>
    <w:p w14:paraId="237DB1DB" w14:textId="77777777" w:rsidR="008D72A7" w:rsidRDefault="008D72A7" w:rsidP="008D72A7"/>
    <w:p w14:paraId="281CF64D" w14:textId="77777777" w:rsidR="00F748C1" w:rsidRDefault="00F748C1" w:rsidP="00C87125">
      <w:pPr>
        <w:pStyle w:val="Heading3"/>
        <w:rPr>
          <w:lang w:val="en-US"/>
        </w:rPr>
      </w:pPr>
      <w:bookmarkStart w:id="899" w:name="_Toc34804258"/>
      <w:bookmarkStart w:id="900" w:name="_Toc35935829"/>
      <w:bookmarkStart w:id="901" w:name="_Toc45030049"/>
      <w:bookmarkStart w:id="902" w:name="_Toc51922410"/>
      <w:bookmarkStart w:id="903" w:name="_Toc51922829"/>
      <w:bookmarkStart w:id="904" w:name="_Toc153815282"/>
      <w:r>
        <w:rPr>
          <w:lang w:val="en-US"/>
        </w:rPr>
        <w:t>6.1.</w:t>
      </w:r>
      <w:r>
        <w:rPr>
          <w:rFonts w:hint="eastAsia"/>
          <w:lang w:val="en-US" w:eastAsia="zh-CN"/>
        </w:rPr>
        <w:t>8</w:t>
      </w:r>
      <w:r>
        <w:rPr>
          <w:lang w:val="en-US"/>
        </w:rPr>
        <w:tab/>
        <w:t>Security</w:t>
      </w:r>
      <w:bookmarkEnd w:id="899"/>
      <w:bookmarkEnd w:id="900"/>
      <w:bookmarkEnd w:id="901"/>
      <w:bookmarkEnd w:id="902"/>
      <w:bookmarkEnd w:id="903"/>
      <w:bookmarkEnd w:id="904"/>
    </w:p>
    <w:p w14:paraId="7A21B658"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A5D4E05" w14:textId="5F65A54B"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A3535E" w:rsidRPr="00521C07">
        <w:rPr>
          <w:rFonts w:eastAsia="DengXian"/>
          <w:lang w:val="en-US"/>
        </w:rPr>
        <w:t>clause</w:t>
      </w:r>
      <w:r w:rsidR="00A3535E">
        <w:rPr>
          <w:rFonts w:eastAsia="DengXian"/>
          <w:lang w:val="en-US"/>
        </w:rPr>
        <w:t> </w:t>
      </w:r>
      <w:r w:rsidR="00A3535E" w:rsidRPr="00521C07">
        <w:rPr>
          <w:rFonts w:eastAsia="DengXian"/>
          <w:lang w:val="en-US"/>
        </w:rPr>
        <w:t>5</w:t>
      </w:r>
      <w:r w:rsidRPr="00521C07">
        <w:rPr>
          <w:rFonts w:eastAsia="DengXian"/>
          <w:lang w:val="en-US"/>
        </w:rPr>
        <w:t>.4.2.2.</w:t>
      </w:r>
    </w:p>
    <w:p w14:paraId="6886FFF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1E177596"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0506CBD2" w14:textId="77777777" w:rsidR="007D2F02" w:rsidRDefault="007D2F02" w:rsidP="00D435F6">
      <w:pPr>
        <w:rPr>
          <w:lang w:eastAsia="zh-CN"/>
        </w:rPr>
      </w:pPr>
    </w:p>
    <w:p w14:paraId="70C5DFF9" w14:textId="77777777" w:rsidR="007D2F02" w:rsidRDefault="007D2F02" w:rsidP="00C87125">
      <w:pPr>
        <w:pStyle w:val="Heading3"/>
        <w:rPr>
          <w:lang w:val="en-US"/>
        </w:rPr>
      </w:pPr>
      <w:bookmarkStart w:id="905" w:name="_Toc25074008"/>
      <w:bookmarkStart w:id="906" w:name="_Toc34063200"/>
      <w:bookmarkStart w:id="907" w:name="_Toc43120185"/>
      <w:bookmarkStart w:id="908" w:name="_Toc49768242"/>
      <w:bookmarkStart w:id="909" w:name="_Toc51867092"/>
      <w:bookmarkStart w:id="910" w:name="_Toc153815283"/>
      <w:r>
        <w:rPr>
          <w:lang w:val="en-US"/>
        </w:rPr>
        <w:t>6.1.</w:t>
      </w:r>
      <w:r>
        <w:rPr>
          <w:rFonts w:hint="eastAsia"/>
          <w:lang w:val="en-US" w:eastAsia="zh-CN"/>
        </w:rPr>
        <w:t>9</w:t>
      </w:r>
      <w:r>
        <w:rPr>
          <w:lang w:val="en-US"/>
        </w:rPr>
        <w:tab/>
      </w:r>
      <w:bookmarkEnd w:id="905"/>
      <w:bookmarkEnd w:id="906"/>
      <w:bookmarkEnd w:id="907"/>
      <w:bookmarkEnd w:id="908"/>
      <w:bookmarkEnd w:id="909"/>
      <w:r>
        <w:rPr>
          <w:lang w:val="en-US"/>
        </w:rPr>
        <w:t>HTTP redirection</w:t>
      </w:r>
      <w:bookmarkEnd w:id="910"/>
    </w:p>
    <w:p w14:paraId="722E457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5A606969" w14:textId="2341EFA2" w:rsidR="00A3535E"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A3535E">
        <w:rPr>
          <w:lang w:val="en-US"/>
        </w:rPr>
        <w:t>clause 6</w:t>
      </w:r>
      <w:r>
        <w:rPr>
          <w:lang w:val="en-US"/>
        </w:rPr>
        <w:t>.10.3.4 of 3GPP TS 29.500 [4].</w:t>
      </w:r>
    </w:p>
    <w:p w14:paraId="68053269" w14:textId="77777777" w:rsidR="00A3535E"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FF4634F" w14:textId="2A6BD1D1" w:rsidR="008D72A7" w:rsidRDefault="008D72A7" w:rsidP="00C87125">
      <w:pPr>
        <w:pStyle w:val="Heading8"/>
      </w:pPr>
      <w:r>
        <w:br w:type="page"/>
      </w:r>
      <w:bookmarkStart w:id="911" w:name="_Toc26202360"/>
      <w:bookmarkStart w:id="912" w:name="_Toc22624299"/>
      <w:bookmarkStart w:id="913" w:name="_Toc22141097"/>
      <w:bookmarkStart w:id="914" w:name="_Toc18853099"/>
      <w:bookmarkStart w:id="915" w:name="_Toc26202546"/>
      <w:bookmarkStart w:id="916" w:name="_Toc34804259"/>
      <w:bookmarkStart w:id="917" w:name="_Toc35935830"/>
      <w:bookmarkStart w:id="918" w:name="_Toc45030050"/>
      <w:bookmarkStart w:id="919" w:name="_Toc51922411"/>
      <w:bookmarkStart w:id="920" w:name="_Toc51922830"/>
      <w:bookmarkStart w:id="921" w:name="_Toc153815284"/>
      <w:r w:rsidR="009D54C9">
        <w:lastRenderedPageBreak/>
        <w:t>Annex A (normative):</w:t>
      </w:r>
      <w:r w:rsidR="009D54C9">
        <w:br/>
        <w:t>OpenAPI specification</w:t>
      </w:r>
      <w:bookmarkEnd w:id="911"/>
      <w:bookmarkEnd w:id="912"/>
      <w:bookmarkEnd w:id="913"/>
      <w:bookmarkEnd w:id="914"/>
      <w:bookmarkEnd w:id="915"/>
      <w:bookmarkEnd w:id="916"/>
      <w:bookmarkEnd w:id="917"/>
      <w:bookmarkEnd w:id="918"/>
      <w:bookmarkEnd w:id="919"/>
      <w:bookmarkEnd w:id="920"/>
      <w:bookmarkEnd w:id="921"/>
    </w:p>
    <w:p w14:paraId="2D92842C" w14:textId="77777777" w:rsidR="008D72A7" w:rsidRDefault="008D72A7" w:rsidP="00C87125">
      <w:pPr>
        <w:pStyle w:val="Heading2"/>
        <w:rPr>
          <w:lang w:eastAsia="zh-CN"/>
        </w:rPr>
      </w:pPr>
      <w:bookmarkStart w:id="922" w:name="_Toc26202361"/>
      <w:bookmarkStart w:id="923" w:name="_Toc22624300"/>
      <w:bookmarkStart w:id="924" w:name="_Toc22141098"/>
      <w:bookmarkStart w:id="925" w:name="_Toc18853100"/>
      <w:bookmarkStart w:id="926" w:name="_Toc26202547"/>
      <w:bookmarkStart w:id="927" w:name="_Toc34804260"/>
      <w:bookmarkStart w:id="928" w:name="_Toc35935831"/>
      <w:bookmarkStart w:id="929" w:name="_Toc45030051"/>
      <w:bookmarkStart w:id="930" w:name="_Toc51922412"/>
      <w:bookmarkStart w:id="931" w:name="_Toc51922831"/>
      <w:bookmarkStart w:id="932" w:name="_Toc153815285"/>
      <w:r w:rsidRPr="008D72A7">
        <w:t>A.1</w:t>
      </w:r>
      <w:r w:rsidRPr="008D72A7">
        <w:tab/>
        <w:t>General</w:t>
      </w:r>
      <w:bookmarkEnd w:id="922"/>
      <w:bookmarkEnd w:id="923"/>
      <w:bookmarkEnd w:id="924"/>
      <w:bookmarkEnd w:id="925"/>
      <w:bookmarkEnd w:id="926"/>
      <w:bookmarkEnd w:id="927"/>
      <w:bookmarkEnd w:id="928"/>
      <w:bookmarkEnd w:id="929"/>
      <w:bookmarkEnd w:id="930"/>
      <w:bookmarkEnd w:id="931"/>
      <w:bookmarkEnd w:id="932"/>
    </w:p>
    <w:p w14:paraId="68E567D8"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43CDBDD5"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46F8719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442A8632" w14:textId="36F795CB"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B).</w:t>
      </w:r>
    </w:p>
    <w:p w14:paraId="2E6B0BEC" w14:textId="77777777" w:rsidR="008D72A7" w:rsidRPr="008D72A7" w:rsidRDefault="008D72A7" w:rsidP="00C87125">
      <w:pPr>
        <w:pStyle w:val="Heading2"/>
        <w:rPr>
          <w:lang w:eastAsia="zh-CN"/>
        </w:rPr>
      </w:pPr>
      <w:bookmarkStart w:id="933" w:name="_Toc26202362"/>
      <w:bookmarkStart w:id="934" w:name="_Toc22624301"/>
      <w:bookmarkStart w:id="935" w:name="_Toc22141099"/>
      <w:bookmarkStart w:id="936" w:name="_Toc18853101"/>
      <w:bookmarkStart w:id="937" w:name="_Toc26202548"/>
      <w:bookmarkStart w:id="938" w:name="_Toc34804261"/>
      <w:bookmarkStart w:id="939" w:name="_Toc35935832"/>
      <w:bookmarkStart w:id="940" w:name="_Toc45030052"/>
      <w:bookmarkStart w:id="941" w:name="_Toc51922413"/>
      <w:bookmarkStart w:id="942" w:name="_Toc51922832"/>
      <w:bookmarkStart w:id="943" w:name="_Toc15381528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3"/>
      <w:bookmarkEnd w:id="934"/>
      <w:bookmarkEnd w:id="935"/>
      <w:bookmarkEnd w:id="936"/>
      <w:bookmarkEnd w:id="937"/>
      <w:bookmarkEnd w:id="938"/>
      <w:bookmarkEnd w:id="939"/>
      <w:bookmarkEnd w:id="940"/>
      <w:bookmarkEnd w:id="941"/>
      <w:bookmarkEnd w:id="942"/>
      <w:bookmarkEnd w:id="943"/>
    </w:p>
    <w:p w14:paraId="5BB53BD1" w14:textId="77777777" w:rsidR="008D72A7" w:rsidRPr="008D72A7" w:rsidRDefault="008D72A7" w:rsidP="008D72A7">
      <w:pPr>
        <w:pStyle w:val="PL"/>
      </w:pPr>
      <w:r>
        <w:t>openapi: 3.0.0</w:t>
      </w:r>
    </w:p>
    <w:p w14:paraId="52C4AE05" w14:textId="77777777" w:rsidR="008D72A7" w:rsidRDefault="008D72A7" w:rsidP="008D72A7">
      <w:pPr>
        <w:pStyle w:val="PL"/>
      </w:pPr>
      <w:r>
        <w:t>info:</w:t>
      </w:r>
    </w:p>
    <w:p w14:paraId="5E54E1A3" w14:textId="1E3E1680" w:rsidR="008D72A7" w:rsidRDefault="008D72A7" w:rsidP="008D72A7">
      <w:pPr>
        <w:pStyle w:val="PL"/>
      </w:pPr>
      <w:r>
        <w:t xml:space="preserve">  version: '1.</w:t>
      </w:r>
      <w:r w:rsidR="00CA13CF">
        <w:rPr>
          <w:lang w:eastAsia="zh-CN"/>
        </w:rPr>
        <w:t>0</w:t>
      </w:r>
      <w:r>
        <w:t>.</w:t>
      </w:r>
      <w:r w:rsidR="00D22995">
        <w:rPr>
          <w:rFonts w:hint="eastAsia"/>
          <w:lang w:eastAsia="zh-CN"/>
        </w:rPr>
        <w:t>6</w:t>
      </w:r>
      <w:r w:rsidR="00D22995">
        <w:t>'</w:t>
      </w:r>
    </w:p>
    <w:p w14:paraId="796112A9" w14:textId="77777777" w:rsidR="008D72A7" w:rsidRDefault="008D72A7" w:rsidP="008D72A7">
      <w:pPr>
        <w:pStyle w:val="PL"/>
      </w:pPr>
      <w:r>
        <w:t xml:space="preserve">  title: Ngmlc_Location</w:t>
      </w:r>
    </w:p>
    <w:p w14:paraId="1C15E58B" w14:textId="77777777" w:rsidR="008D72A7" w:rsidRDefault="008D72A7" w:rsidP="008D72A7">
      <w:pPr>
        <w:pStyle w:val="PL"/>
      </w:pPr>
      <w:r>
        <w:t xml:space="preserve">  description: |</w:t>
      </w:r>
    </w:p>
    <w:p w14:paraId="0F13BAA0" w14:textId="77777777" w:rsidR="008D72A7" w:rsidRDefault="008D72A7" w:rsidP="008D72A7">
      <w:pPr>
        <w:pStyle w:val="PL"/>
      </w:pPr>
      <w:r>
        <w:t xml:space="preserve">    Ngmlc_Location Service.</w:t>
      </w:r>
    </w:p>
    <w:p w14:paraId="02EB374A"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14B4B6FA" w14:textId="77777777" w:rsidR="008D72A7" w:rsidRDefault="008D72A7" w:rsidP="008D72A7">
      <w:pPr>
        <w:pStyle w:val="PL"/>
      </w:pPr>
      <w:r>
        <w:t xml:space="preserve">    All rights reserved.</w:t>
      </w:r>
    </w:p>
    <w:p w14:paraId="73DC44EC" w14:textId="77777777" w:rsidR="008D72A7" w:rsidRDefault="008D72A7" w:rsidP="008D72A7">
      <w:pPr>
        <w:pStyle w:val="PL"/>
      </w:pPr>
    </w:p>
    <w:p w14:paraId="644D1A1A" w14:textId="77777777" w:rsidR="008D72A7" w:rsidRDefault="008D72A7" w:rsidP="008D72A7">
      <w:pPr>
        <w:pStyle w:val="PL"/>
      </w:pPr>
      <w:r>
        <w:t>externalDocs:</w:t>
      </w:r>
    </w:p>
    <w:p w14:paraId="7CEF47C2" w14:textId="4EF1FFD2" w:rsidR="008D72A7" w:rsidRDefault="008D72A7" w:rsidP="008D72A7">
      <w:pPr>
        <w:pStyle w:val="PL"/>
      </w:pPr>
      <w:r>
        <w:t xml:space="preserve">  description: 3GPP TS 29.515 </w:t>
      </w:r>
      <w:r w:rsidR="0048661E">
        <w:t>V</w:t>
      </w:r>
      <w:r w:rsidR="0048661E">
        <w:rPr>
          <w:rFonts w:hint="eastAsia"/>
          <w:lang w:eastAsia="zh-CN"/>
        </w:rPr>
        <w:t>16</w:t>
      </w:r>
      <w:r>
        <w:t>.</w:t>
      </w:r>
      <w:r w:rsidR="00D22995">
        <w:rPr>
          <w:rFonts w:hint="eastAsia"/>
          <w:lang w:eastAsia="zh-CN"/>
        </w:rPr>
        <w:t>7</w:t>
      </w:r>
      <w:r>
        <w:t>.0; 5G System; Gateway Mobile Location Services; Stage 3</w:t>
      </w:r>
    </w:p>
    <w:p w14:paraId="02A0E866" w14:textId="77777777" w:rsidR="008D72A7" w:rsidRDefault="008D72A7" w:rsidP="008D72A7">
      <w:pPr>
        <w:pStyle w:val="PL"/>
      </w:pPr>
      <w:r>
        <w:t xml:space="preserve">  url: 'http://www.3gpp.org/ftp/Specs/archive/29_series/29.515/'</w:t>
      </w:r>
    </w:p>
    <w:p w14:paraId="72003B89" w14:textId="77777777" w:rsidR="008D72A7" w:rsidRDefault="008D72A7" w:rsidP="008D72A7">
      <w:pPr>
        <w:pStyle w:val="PL"/>
      </w:pPr>
    </w:p>
    <w:p w14:paraId="0DF8F69A" w14:textId="77777777" w:rsidR="008D72A7" w:rsidRDefault="008D72A7" w:rsidP="008D72A7">
      <w:pPr>
        <w:pStyle w:val="PL"/>
      </w:pPr>
      <w:r>
        <w:t>servers:</w:t>
      </w:r>
    </w:p>
    <w:p w14:paraId="231937DB" w14:textId="77777777" w:rsidR="008D72A7" w:rsidRDefault="008D72A7" w:rsidP="008D72A7">
      <w:pPr>
        <w:pStyle w:val="PL"/>
      </w:pPr>
      <w:r>
        <w:t xml:space="preserve">  - url: '{apiRoot}/ng</w:t>
      </w:r>
      <w:r w:rsidR="00130710">
        <w:rPr>
          <w:rFonts w:hint="eastAsia"/>
          <w:lang w:eastAsia="zh-CN"/>
        </w:rPr>
        <w:t>ml</w:t>
      </w:r>
      <w:r>
        <w:t>c-loc/v1'</w:t>
      </w:r>
    </w:p>
    <w:p w14:paraId="19809218" w14:textId="77777777" w:rsidR="008D72A7" w:rsidRDefault="008D72A7" w:rsidP="008D72A7">
      <w:pPr>
        <w:pStyle w:val="PL"/>
      </w:pPr>
      <w:r>
        <w:t xml:space="preserve">    variables:</w:t>
      </w:r>
    </w:p>
    <w:p w14:paraId="74716BC5" w14:textId="77777777" w:rsidR="008D72A7" w:rsidRDefault="008D72A7" w:rsidP="008D72A7">
      <w:pPr>
        <w:pStyle w:val="PL"/>
      </w:pPr>
      <w:r>
        <w:t xml:space="preserve">      apiRoot:</w:t>
      </w:r>
    </w:p>
    <w:p w14:paraId="3E406897" w14:textId="77777777" w:rsidR="008D72A7" w:rsidRDefault="008D72A7" w:rsidP="008D72A7">
      <w:pPr>
        <w:pStyle w:val="PL"/>
      </w:pPr>
      <w:r>
        <w:t xml:space="preserve">        default: https://example.com</w:t>
      </w:r>
    </w:p>
    <w:p w14:paraId="47F944CB" w14:textId="77777777" w:rsidR="008D72A7" w:rsidRDefault="008D72A7" w:rsidP="008D72A7">
      <w:pPr>
        <w:pStyle w:val="PL"/>
      </w:pPr>
      <w:r>
        <w:t xml:space="preserve">        description: apiRoot as defined in clause 4.4 of 3GPP TS 29.501</w:t>
      </w:r>
    </w:p>
    <w:p w14:paraId="40D0F4B7" w14:textId="77777777" w:rsidR="008D72A7" w:rsidRDefault="008D72A7" w:rsidP="008D72A7">
      <w:pPr>
        <w:pStyle w:val="PL"/>
      </w:pPr>
    </w:p>
    <w:p w14:paraId="2B48E992" w14:textId="77777777" w:rsidR="008D72A7" w:rsidRDefault="008D72A7" w:rsidP="008D72A7">
      <w:pPr>
        <w:pStyle w:val="PL"/>
      </w:pPr>
      <w:r>
        <w:t>security:</w:t>
      </w:r>
    </w:p>
    <w:p w14:paraId="27355EC2" w14:textId="77777777" w:rsidR="008D72A7" w:rsidRDefault="008D72A7" w:rsidP="008D72A7">
      <w:pPr>
        <w:pStyle w:val="PL"/>
      </w:pPr>
      <w:r>
        <w:t xml:space="preserve">  - {}</w:t>
      </w:r>
    </w:p>
    <w:p w14:paraId="4580EE5A" w14:textId="77777777" w:rsidR="008D72A7" w:rsidRDefault="008D72A7" w:rsidP="008D72A7">
      <w:pPr>
        <w:pStyle w:val="PL"/>
      </w:pPr>
      <w:r>
        <w:t xml:space="preserve">  - oAuth2ClientCredentials:</w:t>
      </w:r>
    </w:p>
    <w:p w14:paraId="7E44BD2C" w14:textId="77777777" w:rsidR="008D72A7" w:rsidRDefault="008D72A7" w:rsidP="008D72A7">
      <w:pPr>
        <w:pStyle w:val="PL"/>
      </w:pPr>
      <w:r>
        <w:t xml:space="preserve">      - ngmlc-loc</w:t>
      </w:r>
    </w:p>
    <w:p w14:paraId="2E1A2FF4" w14:textId="77777777" w:rsidR="008D72A7" w:rsidRDefault="008D72A7" w:rsidP="008D72A7">
      <w:pPr>
        <w:pStyle w:val="PL"/>
      </w:pPr>
    </w:p>
    <w:p w14:paraId="3DAE7DEE" w14:textId="77777777" w:rsidR="008D72A7" w:rsidRDefault="008D72A7" w:rsidP="008D72A7">
      <w:pPr>
        <w:pStyle w:val="PL"/>
      </w:pPr>
      <w:r>
        <w:t>paths:</w:t>
      </w:r>
    </w:p>
    <w:p w14:paraId="6A21E894" w14:textId="77777777" w:rsidR="008D72A7" w:rsidRDefault="008D72A7" w:rsidP="008D72A7">
      <w:pPr>
        <w:pStyle w:val="PL"/>
      </w:pPr>
      <w:r>
        <w:t xml:space="preserve">  /provide-location:</w:t>
      </w:r>
    </w:p>
    <w:p w14:paraId="31E45CCB" w14:textId="77777777" w:rsidR="008D72A7" w:rsidRDefault="008D72A7" w:rsidP="008D72A7">
      <w:pPr>
        <w:pStyle w:val="PL"/>
      </w:pPr>
      <w:r>
        <w:t xml:space="preserve">    post:</w:t>
      </w:r>
    </w:p>
    <w:p w14:paraId="20C8A839" w14:textId="77777777" w:rsidR="008D72A7" w:rsidRDefault="008D72A7" w:rsidP="008D72A7">
      <w:pPr>
        <w:pStyle w:val="PL"/>
      </w:pPr>
      <w:r>
        <w:t xml:space="preserve">      summary: Request Location of an UE</w:t>
      </w:r>
    </w:p>
    <w:p w14:paraId="4CEA4954" w14:textId="77777777" w:rsidR="008D72A7" w:rsidRDefault="008D72A7" w:rsidP="008D72A7">
      <w:pPr>
        <w:pStyle w:val="PL"/>
      </w:pPr>
      <w:r>
        <w:t xml:space="preserve">      operationId: RequestLocation</w:t>
      </w:r>
    </w:p>
    <w:p w14:paraId="530C0550" w14:textId="77777777" w:rsidR="008D72A7" w:rsidRDefault="008D72A7" w:rsidP="008D72A7">
      <w:pPr>
        <w:pStyle w:val="PL"/>
      </w:pPr>
      <w:r>
        <w:t xml:space="preserve">      tags:</w:t>
      </w:r>
    </w:p>
    <w:p w14:paraId="0F34BA30" w14:textId="77777777" w:rsidR="008D72A7" w:rsidRDefault="008D72A7" w:rsidP="008D72A7">
      <w:pPr>
        <w:pStyle w:val="PL"/>
      </w:pPr>
      <w:r>
        <w:t xml:space="preserve">        - Request Location</w:t>
      </w:r>
    </w:p>
    <w:p w14:paraId="74D77B08" w14:textId="77777777" w:rsidR="008D72A7" w:rsidRDefault="008D72A7" w:rsidP="008D72A7">
      <w:pPr>
        <w:pStyle w:val="PL"/>
      </w:pPr>
      <w:r>
        <w:t xml:space="preserve">      requestBody:</w:t>
      </w:r>
    </w:p>
    <w:p w14:paraId="0997D992" w14:textId="77777777" w:rsidR="008D72A7" w:rsidRDefault="008D72A7" w:rsidP="008D72A7">
      <w:pPr>
        <w:pStyle w:val="PL"/>
      </w:pPr>
      <w:r>
        <w:t xml:space="preserve">        content:</w:t>
      </w:r>
    </w:p>
    <w:p w14:paraId="21826CAA" w14:textId="77777777" w:rsidR="008D72A7" w:rsidRDefault="008D72A7" w:rsidP="008D72A7">
      <w:pPr>
        <w:pStyle w:val="PL"/>
      </w:pPr>
      <w:r>
        <w:t xml:space="preserve">          application/json:</w:t>
      </w:r>
    </w:p>
    <w:p w14:paraId="238F7932" w14:textId="77777777" w:rsidR="008D72A7" w:rsidRDefault="008D72A7" w:rsidP="008D72A7">
      <w:pPr>
        <w:pStyle w:val="PL"/>
      </w:pPr>
      <w:r>
        <w:t xml:space="preserve">            schema:</w:t>
      </w:r>
    </w:p>
    <w:p w14:paraId="522938EC" w14:textId="77777777" w:rsidR="008D72A7" w:rsidRDefault="008D72A7" w:rsidP="008D72A7">
      <w:pPr>
        <w:pStyle w:val="PL"/>
      </w:pPr>
      <w:r>
        <w:t xml:space="preserve">              $ref: '#/components/schemas/InputData'</w:t>
      </w:r>
    </w:p>
    <w:p w14:paraId="127993B3" w14:textId="77777777" w:rsidR="008D72A7" w:rsidRDefault="008D72A7" w:rsidP="008D72A7">
      <w:pPr>
        <w:pStyle w:val="PL"/>
      </w:pPr>
      <w:r>
        <w:t xml:space="preserve">        required: true</w:t>
      </w:r>
    </w:p>
    <w:p w14:paraId="5D23E4F6" w14:textId="77777777" w:rsidR="008D72A7" w:rsidRDefault="008D72A7" w:rsidP="008D72A7">
      <w:pPr>
        <w:pStyle w:val="PL"/>
      </w:pPr>
      <w:r>
        <w:t xml:space="preserve">      responses:</w:t>
      </w:r>
    </w:p>
    <w:p w14:paraId="45138E47" w14:textId="77777777" w:rsidR="008D72A7" w:rsidRDefault="008D72A7" w:rsidP="008D72A7">
      <w:pPr>
        <w:pStyle w:val="PL"/>
      </w:pPr>
      <w:r>
        <w:t xml:space="preserve">        '200':</w:t>
      </w:r>
    </w:p>
    <w:p w14:paraId="1A461CA0" w14:textId="77777777" w:rsidR="008D72A7" w:rsidRDefault="008D72A7" w:rsidP="008D72A7">
      <w:pPr>
        <w:pStyle w:val="PL"/>
      </w:pPr>
      <w:r>
        <w:t xml:space="preserve">          description: Expected response to a valid request</w:t>
      </w:r>
    </w:p>
    <w:p w14:paraId="0EC4F002" w14:textId="77777777" w:rsidR="008D72A7" w:rsidRDefault="008D72A7" w:rsidP="008D72A7">
      <w:pPr>
        <w:pStyle w:val="PL"/>
      </w:pPr>
      <w:r>
        <w:t xml:space="preserve">          content:</w:t>
      </w:r>
    </w:p>
    <w:p w14:paraId="343833F3" w14:textId="77777777" w:rsidR="008D72A7" w:rsidRDefault="008D72A7" w:rsidP="008D72A7">
      <w:pPr>
        <w:pStyle w:val="PL"/>
      </w:pPr>
      <w:r>
        <w:t xml:space="preserve">            application/json:</w:t>
      </w:r>
    </w:p>
    <w:p w14:paraId="6B2DC618" w14:textId="77777777" w:rsidR="008D72A7" w:rsidRDefault="008D72A7" w:rsidP="008D72A7">
      <w:pPr>
        <w:pStyle w:val="PL"/>
      </w:pPr>
      <w:r>
        <w:t xml:space="preserve">              schema:</w:t>
      </w:r>
    </w:p>
    <w:p w14:paraId="5615783C" w14:textId="77777777" w:rsidR="008D72A7" w:rsidRDefault="008D72A7" w:rsidP="008D72A7">
      <w:pPr>
        <w:pStyle w:val="PL"/>
        <w:rPr>
          <w:lang w:eastAsia="zh-CN"/>
        </w:rPr>
      </w:pPr>
      <w:r>
        <w:t xml:space="preserve">                $ref: '#/components/schemas/LocationData'</w:t>
      </w:r>
    </w:p>
    <w:p w14:paraId="718935C9" w14:textId="77777777" w:rsidR="006A2E90" w:rsidRDefault="00DA773C" w:rsidP="00A5679E">
      <w:pPr>
        <w:pStyle w:val="PL"/>
        <w:rPr>
          <w:lang w:val="en-US"/>
        </w:rPr>
      </w:pPr>
      <w:r w:rsidRPr="002E5CBA">
        <w:rPr>
          <w:lang w:val="en-US"/>
        </w:rPr>
        <w:t xml:space="preserve">        '</w:t>
      </w:r>
      <w:r>
        <w:rPr>
          <w:lang w:val="en-US"/>
        </w:rPr>
        <w:t>307</w:t>
      </w:r>
      <w:r w:rsidRPr="002E5CBA">
        <w:rPr>
          <w:lang w:val="en-US"/>
        </w:rPr>
        <w:t>':</w:t>
      </w:r>
    </w:p>
    <w:p w14:paraId="10B276D5" w14:textId="37E166BE" w:rsidR="00DA773C" w:rsidRPr="002E5CBA" w:rsidRDefault="00A5679E" w:rsidP="00A5679E">
      <w:pPr>
        <w:pStyle w:val="PL"/>
        <w:rPr>
          <w:lang w:val="en-US"/>
        </w:rPr>
      </w:pPr>
      <w:r>
        <w:rPr>
          <w:lang w:val="en-US"/>
        </w:rPr>
        <w:t xml:space="preserve">          $ref: </w:t>
      </w:r>
      <w:r w:rsidRPr="00690A26">
        <w:t>'TS29571_CommonData.yaml#/components/</w:t>
      </w:r>
      <w:r>
        <w:t>responses/307'</w:t>
      </w:r>
    </w:p>
    <w:p w14:paraId="7737BA22" w14:textId="77777777" w:rsidR="006A2E90" w:rsidRDefault="00DA773C" w:rsidP="00A5679E">
      <w:pPr>
        <w:pStyle w:val="PL"/>
        <w:rPr>
          <w:lang w:val="en-US"/>
        </w:rPr>
      </w:pPr>
      <w:r w:rsidRPr="00046E6A">
        <w:rPr>
          <w:lang w:val="en-US"/>
        </w:rPr>
        <w:t xml:space="preserve">        '308':</w:t>
      </w:r>
    </w:p>
    <w:p w14:paraId="5DD716E1" w14:textId="2FEC9DD1" w:rsidR="00DA773C" w:rsidRPr="00046E6A" w:rsidRDefault="00A5679E" w:rsidP="00A5679E">
      <w:pPr>
        <w:pStyle w:val="PL"/>
        <w:rPr>
          <w:lang w:val="en-US"/>
        </w:rPr>
      </w:pPr>
      <w:r>
        <w:rPr>
          <w:lang w:val="en-US"/>
        </w:rPr>
        <w:t xml:space="preserve">          $ref: </w:t>
      </w:r>
      <w:r w:rsidRPr="00690A26">
        <w:t>'TS29571_CommonData.yaml#/components/</w:t>
      </w:r>
      <w:r>
        <w:t>responses/308'</w:t>
      </w:r>
    </w:p>
    <w:p w14:paraId="3013CE95" w14:textId="77777777" w:rsidR="008D72A7" w:rsidRDefault="008D72A7" w:rsidP="008D72A7">
      <w:pPr>
        <w:pStyle w:val="PL"/>
      </w:pPr>
      <w:r>
        <w:lastRenderedPageBreak/>
        <w:t xml:space="preserve">        '400':</w:t>
      </w:r>
    </w:p>
    <w:p w14:paraId="02E8EB2C" w14:textId="77777777" w:rsidR="008D72A7" w:rsidRDefault="008D72A7" w:rsidP="008D72A7">
      <w:pPr>
        <w:pStyle w:val="PL"/>
      </w:pPr>
      <w:r>
        <w:t xml:space="preserve">          $ref: 'TS29571_CommonData.yaml#/components/responses/400'</w:t>
      </w:r>
    </w:p>
    <w:p w14:paraId="3C929D93" w14:textId="77777777" w:rsidR="008D72A7" w:rsidRDefault="008D72A7" w:rsidP="008D72A7">
      <w:pPr>
        <w:pStyle w:val="PL"/>
      </w:pPr>
      <w:r>
        <w:t xml:space="preserve">        '401':</w:t>
      </w:r>
    </w:p>
    <w:p w14:paraId="5FB3D8C9" w14:textId="77777777" w:rsidR="008D72A7" w:rsidRDefault="008D72A7" w:rsidP="008D72A7">
      <w:pPr>
        <w:pStyle w:val="PL"/>
      </w:pPr>
      <w:r>
        <w:t xml:space="preserve">          $ref: 'TS29571_CommonData.yaml#/components/responses/401'</w:t>
      </w:r>
    </w:p>
    <w:p w14:paraId="11907356" w14:textId="77777777" w:rsidR="008D72A7" w:rsidRDefault="008D72A7" w:rsidP="008D72A7">
      <w:pPr>
        <w:pStyle w:val="PL"/>
      </w:pPr>
      <w:r>
        <w:t xml:space="preserve">        '403':</w:t>
      </w:r>
    </w:p>
    <w:p w14:paraId="6DA55553" w14:textId="77777777" w:rsidR="008D72A7" w:rsidRDefault="008D72A7" w:rsidP="008D72A7">
      <w:pPr>
        <w:pStyle w:val="PL"/>
      </w:pPr>
      <w:r>
        <w:t xml:space="preserve">          $ref: 'TS29571_CommonData.yaml#/components/responses/403'</w:t>
      </w:r>
    </w:p>
    <w:p w14:paraId="7AC73BFF" w14:textId="77777777" w:rsidR="008D72A7" w:rsidRDefault="008D72A7" w:rsidP="008D72A7">
      <w:pPr>
        <w:pStyle w:val="PL"/>
      </w:pPr>
      <w:r>
        <w:t xml:space="preserve">        '404':</w:t>
      </w:r>
    </w:p>
    <w:p w14:paraId="4855A6BD" w14:textId="77777777" w:rsidR="008D72A7" w:rsidRDefault="008D72A7" w:rsidP="008D72A7">
      <w:pPr>
        <w:pStyle w:val="PL"/>
      </w:pPr>
      <w:r>
        <w:t xml:space="preserve">          $ref: 'TS29571_CommonData.yaml#/components/responses/404'</w:t>
      </w:r>
    </w:p>
    <w:p w14:paraId="18EA794E" w14:textId="77777777" w:rsidR="008D72A7" w:rsidRDefault="008D72A7" w:rsidP="008D72A7">
      <w:pPr>
        <w:pStyle w:val="PL"/>
      </w:pPr>
      <w:r>
        <w:t xml:space="preserve">        '411':</w:t>
      </w:r>
    </w:p>
    <w:p w14:paraId="763C543D" w14:textId="77777777" w:rsidR="008D72A7" w:rsidRDefault="008D72A7" w:rsidP="008D72A7">
      <w:pPr>
        <w:pStyle w:val="PL"/>
      </w:pPr>
      <w:r>
        <w:t xml:space="preserve">          $ref: 'TS29571_CommonData.yaml#/components/responses/411'</w:t>
      </w:r>
    </w:p>
    <w:p w14:paraId="03789D21" w14:textId="77777777" w:rsidR="008D72A7" w:rsidRDefault="008D72A7" w:rsidP="008D72A7">
      <w:pPr>
        <w:pStyle w:val="PL"/>
      </w:pPr>
      <w:r>
        <w:t xml:space="preserve">        '413':</w:t>
      </w:r>
    </w:p>
    <w:p w14:paraId="45309CEE" w14:textId="77777777" w:rsidR="008D72A7" w:rsidRDefault="008D72A7" w:rsidP="008D72A7">
      <w:pPr>
        <w:pStyle w:val="PL"/>
      </w:pPr>
      <w:r>
        <w:t xml:space="preserve">          $ref: 'TS29571_CommonData.yaml#/components/responses/413'</w:t>
      </w:r>
    </w:p>
    <w:p w14:paraId="75013B29" w14:textId="77777777" w:rsidR="008D72A7" w:rsidRDefault="008D72A7" w:rsidP="008D72A7">
      <w:pPr>
        <w:pStyle w:val="PL"/>
      </w:pPr>
      <w:r>
        <w:t xml:space="preserve">        '415':</w:t>
      </w:r>
    </w:p>
    <w:p w14:paraId="4B4798E4" w14:textId="77777777" w:rsidR="008D72A7" w:rsidRDefault="008D72A7" w:rsidP="008D72A7">
      <w:pPr>
        <w:pStyle w:val="PL"/>
      </w:pPr>
      <w:r>
        <w:t xml:space="preserve">          $ref: 'TS29571_CommonData.yaml#/components/responses/415'</w:t>
      </w:r>
    </w:p>
    <w:p w14:paraId="14C14C8E" w14:textId="77777777" w:rsidR="008D72A7" w:rsidRDefault="008D72A7" w:rsidP="008D72A7">
      <w:pPr>
        <w:pStyle w:val="PL"/>
      </w:pPr>
      <w:r>
        <w:t xml:space="preserve">        '429':</w:t>
      </w:r>
    </w:p>
    <w:p w14:paraId="56A2A260" w14:textId="77777777" w:rsidR="008D72A7" w:rsidRDefault="008D72A7" w:rsidP="008D72A7">
      <w:pPr>
        <w:pStyle w:val="PL"/>
      </w:pPr>
      <w:r>
        <w:t xml:space="preserve">          $ref: 'TS29571_CommonData.yaml#/components/responses/429'</w:t>
      </w:r>
    </w:p>
    <w:p w14:paraId="383C1EF5" w14:textId="77777777" w:rsidR="008D72A7" w:rsidRDefault="008D72A7" w:rsidP="008D72A7">
      <w:pPr>
        <w:pStyle w:val="PL"/>
      </w:pPr>
      <w:r>
        <w:t xml:space="preserve">        '500':</w:t>
      </w:r>
    </w:p>
    <w:p w14:paraId="757C6DEC" w14:textId="77777777" w:rsidR="008D72A7" w:rsidRDefault="008D72A7" w:rsidP="008D72A7">
      <w:pPr>
        <w:pStyle w:val="PL"/>
      </w:pPr>
      <w:r>
        <w:t xml:space="preserve">          $ref: 'TS29571_CommonData.yaml#/components/responses/500'</w:t>
      </w:r>
    </w:p>
    <w:p w14:paraId="4191FD88" w14:textId="77777777" w:rsidR="008D72A7" w:rsidRDefault="008D72A7" w:rsidP="008D72A7">
      <w:pPr>
        <w:pStyle w:val="PL"/>
      </w:pPr>
      <w:r>
        <w:t xml:space="preserve">        '503':</w:t>
      </w:r>
    </w:p>
    <w:p w14:paraId="18B81B8E" w14:textId="77777777" w:rsidR="008D72A7" w:rsidRDefault="008D72A7" w:rsidP="008D72A7">
      <w:pPr>
        <w:pStyle w:val="PL"/>
      </w:pPr>
      <w:r>
        <w:t xml:space="preserve">          $ref: 'TS29571_CommonData.yaml#/components/responses/503'</w:t>
      </w:r>
    </w:p>
    <w:p w14:paraId="6A05E58F" w14:textId="77777777" w:rsidR="008D72A7" w:rsidRDefault="008D72A7" w:rsidP="008D72A7">
      <w:pPr>
        <w:pStyle w:val="PL"/>
      </w:pPr>
      <w:r>
        <w:t xml:space="preserve">        '504':</w:t>
      </w:r>
    </w:p>
    <w:p w14:paraId="7F448A05" w14:textId="77777777" w:rsidR="008D72A7" w:rsidRDefault="008D72A7" w:rsidP="008D72A7">
      <w:pPr>
        <w:pStyle w:val="PL"/>
      </w:pPr>
      <w:r>
        <w:t xml:space="preserve">          $ref: 'TS29571_CommonData.yaml#/components/responses/504'</w:t>
      </w:r>
    </w:p>
    <w:p w14:paraId="036FD150" w14:textId="77777777" w:rsidR="008D72A7" w:rsidRDefault="008D72A7" w:rsidP="008D72A7">
      <w:pPr>
        <w:pStyle w:val="PL"/>
      </w:pPr>
      <w:r>
        <w:t xml:space="preserve">        default:</w:t>
      </w:r>
    </w:p>
    <w:p w14:paraId="73BDA853" w14:textId="77777777" w:rsidR="008D72A7" w:rsidRDefault="008D72A7" w:rsidP="008D72A7">
      <w:pPr>
        <w:pStyle w:val="PL"/>
      </w:pPr>
      <w:r>
        <w:t xml:space="preserve">          $ref: 'TS29571_CommonData.yaml#/components/responses/default'</w:t>
      </w:r>
    </w:p>
    <w:p w14:paraId="4DEF762E" w14:textId="77777777" w:rsidR="008D72A7" w:rsidRDefault="008D72A7" w:rsidP="008D72A7">
      <w:pPr>
        <w:pStyle w:val="PL"/>
      </w:pPr>
      <w:r>
        <w:t xml:space="preserve">      callbacks:</w:t>
      </w:r>
    </w:p>
    <w:p w14:paraId="7695B0A1" w14:textId="77777777" w:rsidR="008D72A7" w:rsidRDefault="008D72A7" w:rsidP="008D72A7">
      <w:pPr>
        <w:pStyle w:val="PL"/>
      </w:pPr>
      <w:r>
        <w:t xml:space="preserve">        EventNotify:</w:t>
      </w:r>
    </w:p>
    <w:p w14:paraId="67A5FC3C" w14:textId="77777777" w:rsidR="008D72A7" w:rsidRDefault="008D72A7" w:rsidP="008D72A7">
      <w:pPr>
        <w:pStyle w:val="PL"/>
      </w:pPr>
      <w:r>
        <w:t xml:space="preserve">          '{$request.body#/hgmlcCallBackUri}':</w:t>
      </w:r>
    </w:p>
    <w:p w14:paraId="65CA6B6D" w14:textId="77777777" w:rsidR="008D72A7" w:rsidRDefault="008D72A7" w:rsidP="008D72A7">
      <w:pPr>
        <w:pStyle w:val="PL"/>
      </w:pPr>
      <w:r>
        <w:t xml:space="preserve">            post:</w:t>
      </w:r>
    </w:p>
    <w:p w14:paraId="21882870" w14:textId="77777777" w:rsidR="008D72A7" w:rsidRDefault="008D72A7" w:rsidP="008D72A7">
      <w:pPr>
        <w:pStyle w:val="PL"/>
      </w:pPr>
      <w:r>
        <w:t xml:space="preserve">              requestBody:</w:t>
      </w:r>
    </w:p>
    <w:p w14:paraId="7F84237B" w14:textId="77777777" w:rsidR="008D72A7" w:rsidRDefault="008D72A7" w:rsidP="008D72A7">
      <w:pPr>
        <w:pStyle w:val="PL"/>
      </w:pPr>
      <w:r>
        <w:t xml:space="preserve">                description: UE Event Notification</w:t>
      </w:r>
    </w:p>
    <w:p w14:paraId="0B521AE0" w14:textId="77777777" w:rsidR="008D72A7" w:rsidRDefault="008D72A7" w:rsidP="008D72A7">
      <w:pPr>
        <w:pStyle w:val="PL"/>
      </w:pPr>
      <w:r>
        <w:t xml:space="preserve">                content:</w:t>
      </w:r>
    </w:p>
    <w:p w14:paraId="67DDBA25" w14:textId="77777777" w:rsidR="008D72A7" w:rsidRDefault="008D72A7" w:rsidP="008D72A7">
      <w:pPr>
        <w:pStyle w:val="PL"/>
      </w:pPr>
      <w:r>
        <w:t xml:space="preserve">                  application/json:</w:t>
      </w:r>
    </w:p>
    <w:p w14:paraId="403B152D" w14:textId="77777777" w:rsidR="008D72A7" w:rsidRDefault="008D72A7" w:rsidP="008D72A7">
      <w:pPr>
        <w:pStyle w:val="PL"/>
      </w:pPr>
      <w:r>
        <w:t xml:space="preserve">                    schema:</w:t>
      </w:r>
    </w:p>
    <w:p w14:paraId="35A8433A" w14:textId="77777777" w:rsidR="008D72A7" w:rsidRDefault="008D72A7" w:rsidP="008D72A7">
      <w:pPr>
        <w:pStyle w:val="PL"/>
      </w:pPr>
      <w:r>
        <w:t xml:space="preserve">                      $ref: '#/components/schemas/EventNotifyData</w:t>
      </w:r>
      <w:r w:rsidR="00B7044A">
        <w:rPr>
          <w:rFonts w:hint="eastAsia"/>
          <w:lang w:eastAsia="zh-CN"/>
        </w:rPr>
        <w:t>Ext</w:t>
      </w:r>
      <w:r>
        <w:t>'</w:t>
      </w:r>
    </w:p>
    <w:p w14:paraId="1327E6C8" w14:textId="77777777" w:rsidR="008D72A7" w:rsidRDefault="008D72A7" w:rsidP="008D72A7">
      <w:pPr>
        <w:pStyle w:val="PL"/>
      </w:pPr>
      <w:r>
        <w:t xml:space="preserve">              responses:</w:t>
      </w:r>
    </w:p>
    <w:p w14:paraId="7CCD50E8" w14:textId="77777777" w:rsidR="008D72A7" w:rsidRDefault="008D72A7" w:rsidP="008D72A7">
      <w:pPr>
        <w:pStyle w:val="PL"/>
      </w:pPr>
      <w:r>
        <w:t xml:space="preserve">                '204':</w:t>
      </w:r>
    </w:p>
    <w:p w14:paraId="6BA5D4B5" w14:textId="77777777" w:rsidR="009432EF" w:rsidRPr="009432EF" w:rsidRDefault="008D72A7" w:rsidP="009432EF">
      <w:pPr>
        <w:pStyle w:val="PL"/>
        <w:rPr>
          <w:lang w:eastAsia="zh-CN"/>
        </w:rPr>
      </w:pPr>
      <w:r>
        <w:t xml:space="preserve">                  description: Expected response to a valid notification</w:t>
      </w:r>
    </w:p>
    <w:p w14:paraId="23AEA7CC" w14:textId="77777777" w:rsidR="006A2E90" w:rsidRDefault="009432EF" w:rsidP="00A5679E">
      <w:pPr>
        <w:pStyle w:val="PL"/>
        <w:rPr>
          <w:lang w:val="en-US"/>
        </w:rPr>
      </w:pPr>
      <w:r w:rsidRPr="002E5CBA">
        <w:rPr>
          <w:lang w:val="en-US"/>
        </w:rPr>
        <w:t xml:space="preserve">                '</w:t>
      </w:r>
      <w:r>
        <w:rPr>
          <w:lang w:val="en-US"/>
        </w:rPr>
        <w:t>307</w:t>
      </w:r>
      <w:r w:rsidRPr="002E5CBA">
        <w:rPr>
          <w:lang w:val="en-US"/>
        </w:rPr>
        <w:t>':</w:t>
      </w:r>
    </w:p>
    <w:p w14:paraId="53DE0A7B" w14:textId="7E67FA2C"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responses/307'</w:t>
      </w:r>
    </w:p>
    <w:p w14:paraId="7BF9F84C" w14:textId="77777777" w:rsidR="006A2E90" w:rsidRDefault="009432EF" w:rsidP="00A5679E">
      <w:pPr>
        <w:pStyle w:val="PL"/>
        <w:rPr>
          <w:lang w:val="en-US"/>
        </w:rPr>
      </w:pPr>
      <w:r w:rsidRPr="002E5CBA">
        <w:rPr>
          <w:lang w:val="en-US"/>
        </w:rPr>
        <w:t xml:space="preserve">                '</w:t>
      </w:r>
      <w:r>
        <w:rPr>
          <w:lang w:val="en-US"/>
        </w:rPr>
        <w:t>308</w:t>
      </w:r>
      <w:r w:rsidRPr="002E5CBA">
        <w:rPr>
          <w:lang w:val="en-US"/>
        </w:rPr>
        <w:t>':</w:t>
      </w:r>
    </w:p>
    <w:p w14:paraId="43355FCB" w14:textId="3FB7760B"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responses/308'</w:t>
      </w:r>
    </w:p>
    <w:p w14:paraId="53F4B616" w14:textId="77777777" w:rsidR="008D72A7" w:rsidRDefault="008D72A7" w:rsidP="008D72A7">
      <w:pPr>
        <w:pStyle w:val="PL"/>
      </w:pPr>
      <w:r>
        <w:t xml:space="preserve">                '400':</w:t>
      </w:r>
    </w:p>
    <w:p w14:paraId="6DFA4ACC" w14:textId="77777777" w:rsidR="008D72A7" w:rsidRDefault="008D72A7" w:rsidP="008D72A7">
      <w:pPr>
        <w:pStyle w:val="PL"/>
      </w:pPr>
      <w:r>
        <w:t xml:space="preserve">                  $ref: 'TS29571_CommonData.yaml#/components/responses/400'</w:t>
      </w:r>
    </w:p>
    <w:p w14:paraId="36146806" w14:textId="77777777" w:rsidR="008D72A7" w:rsidRDefault="008D72A7" w:rsidP="008D72A7">
      <w:pPr>
        <w:pStyle w:val="PL"/>
      </w:pPr>
      <w:r>
        <w:t xml:space="preserve">                '401':</w:t>
      </w:r>
    </w:p>
    <w:p w14:paraId="47E78805" w14:textId="77777777" w:rsidR="008D72A7" w:rsidRDefault="008D72A7" w:rsidP="008D72A7">
      <w:pPr>
        <w:pStyle w:val="PL"/>
      </w:pPr>
      <w:r>
        <w:t xml:space="preserve">                  $ref: 'TS29571_CommonData.yaml#/components/responses/401'</w:t>
      </w:r>
    </w:p>
    <w:p w14:paraId="1859F97E" w14:textId="77777777" w:rsidR="008D72A7" w:rsidRDefault="008D72A7" w:rsidP="008D72A7">
      <w:pPr>
        <w:pStyle w:val="PL"/>
      </w:pPr>
      <w:r>
        <w:t xml:space="preserve">                '403':</w:t>
      </w:r>
    </w:p>
    <w:p w14:paraId="4EC509CD" w14:textId="77777777" w:rsidR="008D72A7" w:rsidRDefault="008D72A7" w:rsidP="008D72A7">
      <w:pPr>
        <w:pStyle w:val="PL"/>
      </w:pPr>
      <w:r>
        <w:t xml:space="preserve">                  $ref: 'TS29571_CommonData.yaml#/components/responses/403'</w:t>
      </w:r>
    </w:p>
    <w:p w14:paraId="7815CBB2" w14:textId="77777777" w:rsidR="008D72A7" w:rsidRDefault="008D72A7" w:rsidP="008D72A7">
      <w:pPr>
        <w:pStyle w:val="PL"/>
      </w:pPr>
      <w:r>
        <w:t xml:space="preserve">                '404':</w:t>
      </w:r>
    </w:p>
    <w:p w14:paraId="77345DC7" w14:textId="77777777" w:rsidR="008D72A7" w:rsidRDefault="008D72A7" w:rsidP="008D72A7">
      <w:pPr>
        <w:pStyle w:val="PL"/>
      </w:pPr>
      <w:r>
        <w:t xml:space="preserve">                  $ref: 'TS29571_CommonData.yaml#/components/responses/404'</w:t>
      </w:r>
    </w:p>
    <w:p w14:paraId="2EFE8DB6" w14:textId="77777777" w:rsidR="008D72A7" w:rsidRDefault="008D72A7" w:rsidP="008D72A7">
      <w:pPr>
        <w:pStyle w:val="PL"/>
      </w:pPr>
      <w:r>
        <w:t xml:space="preserve">                '411':</w:t>
      </w:r>
    </w:p>
    <w:p w14:paraId="768F40AD" w14:textId="77777777" w:rsidR="008D72A7" w:rsidRDefault="008D72A7" w:rsidP="008D72A7">
      <w:pPr>
        <w:pStyle w:val="PL"/>
      </w:pPr>
      <w:r>
        <w:t xml:space="preserve">                  $ref: 'TS29571_CommonData.yaml#/components/responses/411'</w:t>
      </w:r>
    </w:p>
    <w:p w14:paraId="70B12A93" w14:textId="77777777" w:rsidR="008D72A7" w:rsidRDefault="008D72A7" w:rsidP="008D72A7">
      <w:pPr>
        <w:pStyle w:val="PL"/>
      </w:pPr>
      <w:r>
        <w:t xml:space="preserve">                '413':</w:t>
      </w:r>
    </w:p>
    <w:p w14:paraId="57BB41D0" w14:textId="77777777" w:rsidR="008D72A7" w:rsidRDefault="008D72A7" w:rsidP="008D72A7">
      <w:pPr>
        <w:pStyle w:val="PL"/>
      </w:pPr>
      <w:r>
        <w:t xml:space="preserve">                  $ref: 'TS29571_CommonData.yaml#/components/responses/413'</w:t>
      </w:r>
    </w:p>
    <w:p w14:paraId="45D89E81" w14:textId="77777777" w:rsidR="008D72A7" w:rsidRDefault="008D72A7" w:rsidP="008D72A7">
      <w:pPr>
        <w:pStyle w:val="PL"/>
      </w:pPr>
      <w:r>
        <w:t xml:space="preserve">                '415':</w:t>
      </w:r>
    </w:p>
    <w:p w14:paraId="2245A1D1" w14:textId="77777777" w:rsidR="008D72A7" w:rsidRDefault="008D72A7" w:rsidP="008D72A7">
      <w:pPr>
        <w:pStyle w:val="PL"/>
      </w:pPr>
      <w:r>
        <w:t xml:space="preserve">                  $ref: 'TS29571_CommonData.yaml#/components/responses/415'</w:t>
      </w:r>
    </w:p>
    <w:p w14:paraId="645D986E" w14:textId="77777777" w:rsidR="008D72A7" w:rsidRDefault="008D72A7" w:rsidP="008D72A7">
      <w:pPr>
        <w:pStyle w:val="PL"/>
      </w:pPr>
      <w:r>
        <w:t xml:space="preserve">                '429':</w:t>
      </w:r>
    </w:p>
    <w:p w14:paraId="75AD9511" w14:textId="77777777" w:rsidR="008D72A7" w:rsidRDefault="008D72A7" w:rsidP="008D72A7">
      <w:pPr>
        <w:pStyle w:val="PL"/>
      </w:pPr>
      <w:r>
        <w:t xml:space="preserve">                  $ref: 'TS29571_CommonData.yaml#/components/responses/429'</w:t>
      </w:r>
    </w:p>
    <w:p w14:paraId="1F3C969A" w14:textId="77777777" w:rsidR="008D72A7" w:rsidRDefault="008D72A7" w:rsidP="008D72A7">
      <w:pPr>
        <w:pStyle w:val="PL"/>
      </w:pPr>
      <w:r>
        <w:t xml:space="preserve">                '500':</w:t>
      </w:r>
    </w:p>
    <w:p w14:paraId="726A5B4C" w14:textId="77777777" w:rsidR="008D72A7" w:rsidRDefault="008D72A7" w:rsidP="008D72A7">
      <w:pPr>
        <w:pStyle w:val="PL"/>
      </w:pPr>
      <w:r>
        <w:t xml:space="preserve">                  $ref: 'TS29571_CommonData.yaml#/components/responses/500'</w:t>
      </w:r>
    </w:p>
    <w:p w14:paraId="753D6C24" w14:textId="77777777" w:rsidR="008D72A7" w:rsidRDefault="008D72A7" w:rsidP="008D72A7">
      <w:pPr>
        <w:pStyle w:val="PL"/>
      </w:pPr>
      <w:r>
        <w:t xml:space="preserve">                '503':</w:t>
      </w:r>
    </w:p>
    <w:p w14:paraId="506A92E5" w14:textId="77777777" w:rsidR="008D72A7" w:rsidRDefault="008D72A7" w:rsidP="008D72A7">
      <w:pPr>
        <w:pStyle w:val="PL"/>
      </w:pPr>
      <w:r>
        <w:t xml:space="preserve">                  $ref: 'TS29571_CommonData.yaml#/components/responses/503'</w:t>
      </w:r>
    </w:p>
    <w:p w14:paraId="239231BC" w14:textId="77777777" w:rsidR="008D72A7" w:rsidRDefault="008D72A7" w:rsidP="008D72A7">
      <w:pPr>
        <w:pStyle w:val="PL"/>
      </w:pPr>
      <w:r>
        <w:t xml:space="preserve">                '504':</w:t>
      </w:r>
    </w:p>
    <w:p w14:paraId="3A8ACB45" w14:textId="77777777" w:rsidR="008D72A7" w:rsidRDefault="008D72A7" w:rsidP="008D72A7">
      <w:pPr>
        <w:pStyle w:val="PL"/>
      </w:pPr>
      <w:r>
        <w:t xml:space="preserve">                  $ref: 'TS29571_CommonData.yaml#/components/responses/504'</w:t>
      </w:r>
    </w:p>
    <w:p w14:paraId="79A4E4F6" w14:textId="77777777" w:rsidR="008D72A7" w:rsidRDefault="008D72A7" w:rsidP="008D72A7">
      <w:pPr>
        <w:pStyle w:val="PL"/>
      </w:pPr>
      <w:r>
        <w:t xml:space="preserve">                default:</w:t>
      </w:r>
    </w:p>
    <w:p w14:paraId="45F0BBD6" w14:textId="77777777" w:rsidR="008D72A7" w:rsidRDefault="008D72A7" w:rsidP="008D72A7">
      <w:pPr>
        <w:pStyle w:val="PL"/>
        <w:rPr>
          <w:lang w:eastAsia="zh-CN"/>
        </w:rPr>
      </w:pPr>
      <w:r>
        <w:t xml:space="preserve">                  $ref: 'TS29571_CommonData.yaml#/components/responses/default'</w:t>
      </w:r>
    </w:p>
    <w:p w14:paraId="3F62CDFE" w14:textId="77777777" w:rsidR="006306AB" w:rsidRDefault="006306AB" w:rsidP="006306AB">
      <w:pPr>
        <w:pStyle w:val="PL"/>
      </w:pPr>
      <w:r>
        <w:t xml:space="preserve">        EventNotifyNef:</w:t>
      </w:r>
    </w:p>
    <w:p w14:paraId="4C856D87" w14:textId="77777777" w:rsidR="006306AB" w:rsidRDefault="006306AB" w:rsidP="006306AB">
      <w:pPr>
        <w:pStyle w:val="PL"/>
      </w:pPr>
      <w:r>
        <w:t xml:space="preserve">          '{$request.body#/</w:t>
      </w:r>
      <w:r w:rsidRPr="00CF0845">
        <w:t>eventNotificationUri</w:t>
      </w:r>
      <w:r>
        <w:t>}':</w:t>
      </w:r>
    </w:p>
    <w:p w14:paraId="35C7AF3B" w14:textId="77777777" w:rsidR="006306AB" w:rsidRDefault="006306AB" w:rsidP="006306AB">
      <w:pPr>
        <w:pStyle w:val="PL"/>
      </w:pPr>
      <w:r>
        <w:t xml:space="preserve">            post:</w:t>
      </w:r>
    </w:p>
    <w:p w14:paraId="489A4672" w14:textId="77777777" w:rsidR="006306AB" w:rsidRDefault="006306AB" w:rsidP="006306AB">
      <w:pPr>
        <w:pStyle w:val="PL"/>
      </w:pPr>
      <w:r>
        <w:t xml:space="preserve">              requestBody:</w:t>
      </w:r>
    </w:p>
    <w:p w14:paraId="618D5F59" w14:textId="77777777" w:rsidR="006306AB" w:rsidRDefault="006306AB" w:rsidP="006306AB">
      <w:pPr>
        <w:pStyle w:val="PL"/>
      </w:pPr>
      <w:r>
        <w:t xml:space="preserve">                description: UE Event Notification</w:t>
      </w:r>
    </w:p>
    <w:p w14:paraId="078FD4AB" w14:textId="77777777" w:rsidR="006306AB" w:rsidRDefault="006306AB" w:rsidP="006306AB">
      <w:pPr>
        <w:pStyle w:val="PL"/>
      </w:pPr>
      <w:r>
        <w:t xml:space="preserve">                content:</w:t>
      </w:r>
    </w:p>
    <w:p w14:paraId="33DE56D9" w14:textId="77777777" w:rsidR="006306AB" w:rsidRDefault="006306AB" w:rsidP="006306AB">
      <w:pPr>
        <w:pStyle w:val="PL"/>
      </w:pPr>
      <w:r>
        <w:t xml:space="preserve">                  application/json:</w:t>
      </w:r>
    </w:p>
    <w:p w14:paraId="73B69B8B" w14:textId="77777777" w:rsidR="006306AB" w:rsidRDefault="006306AB" w:rsidP="006306AB">
      <w:pPr>
        <w:pStyle w:val="PL"/>
      </w:pPr>
      <w:r>
        <w:t xml:space="preserve">                    schema:</w:t>
      </w:r>
    </w:p>
    <w:p w14:paraId="3F7A2619" w14:textId="77777777" w:rsidR="006306AB" w:rsidRDefault="006306AB" w:rsidP="006306AB">
      <w:pPr>
        <w:pStyle w:val="PL"/>
      </w:pPr>
      <w:r>
        <w:t xml:space="preserve">                      $ref: '#/components/schemas/EventNotifyData'</w:t>
      </w:r>
    </w:p>
    <w:p w14:paraId="4C1457A3" w14:textId="77777777" w:rsidR="006306AB" w:rsidRDefault="006306AB" w:rsidP="006306AB">
      <w:pPr>
        <w:pStyle w:val="PL"/>
      </w:pPr>
      <w:r>
        <w:t xml:space="preserve">              responses:</w:t>
      </w:r>
    </w:p>
    <w:p w14:paraId="4372D7CA" w14:textId="77777777" w:rsidR="006306AB" w:rsidRDefault="006306AB" w:rsidP="006306AB">
      <w:pPr>
        <w:pStyle w:val="PL"/>
      </w:pPr>
      <w:r>
        <w:t xml:space="preserve">                '204':</w:t>
      </w:r>
    </w:p>
    <w:p w14:paraId="27CD367A" w14:textId="77777777" w:rsidR="009432EF" w:rsidRPr="009432EF" w:rsidRDefault="006306AB" w:rsidP="009432EF">
      <w:pPr>
        <w:pStyle w:val="PL"/>
        <w:rPr>
          <w:lang w:eastAsia="zh-CN"/>
        </w:rPr>
      </w:pPr>
      <w:r>
        <w:t xml:space="preserve">                  description: Expected response to a valid notification</w:t>
      </w:r>
    </w:p>
    <w:p w14:paraId="1885DAFC" w14:textId="77777777" w:rsidR="006A2E90" w:rsidRDefault="009432EF" w:rsidP="00A5679E">
      <w:pPr>
        <w:pStyle w:val="PL"/>
        <w:rPr>
          <w:lang w:val="en-US"/>
        </w:rPr>
      </w:pPr>
      <w:r w:rsidRPr="002E5CBA">
        <w:rPr>
          <w:lang w:val="en-US"/>
        </w:rPr>
        <w:t xml:space="preserve">                '</w:t>
      </w:r>
      <w:r>
        <w:rPr>
          <w:lang w:val="en-US"/>
        </w:rPr>
        <w:t>307</w:t>
      </w:r>
      <w:r w:rsidRPr="002E5CBA">
        <w:rPr>
          <w:lang w:val="en-US"/>
        </w:rPr>
        <w:t>':</w:t>
      </w:r>
    </w:p>
    <w:p w14:paraId="06AFB4D9" w14:textId="622EAC3E" w:rsidR="009432EF" w:rsidRPr="002E5CBA" w:rsidRDefault="00A5679E" w:rsidP="00A5679E">
      <w:pPr>
        <w:pStyle w:val="PL"/>
        <w:rPr>
          <w:lang w:val="en-US"/>
        </w:rPr>
      </w:pPr>
      <w:r>
        <w:rPr>
          <w:lang w:val="en-US"/>
        </w:rPr>
        <w:lastRenderedPageBreak/>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5AE6B16F" w14:textId="77777777" w:rsidR="006A2E90" w:rsidRDefault="009432EF" w:rsidP="00A5679E">
      <w:pPr>
        <w:pStyle w:val="PL"/>
        <w:rPr>
          <w:lang w:val="en-US"/>
        </w:rPr>
      </w:pPr>
      <w:r w:rsidRPr="002E5CBA">
        <w:rPr>
          <w:lang w:val="en-US"/>
        </w:rPr>
        <w:t xml:space="preserve">                '</w:t>
      </w:r>
      <w:r>
        <w:rPr>
          <w:lang w:val="en-US"/>
        </w:rPr>
        <w:t>308</w:t>
      </w:r>
      <w:r w:rsidRPr="002E5CBA">
        <w:rPr>
          <w:lang w:val="en-US"/>
        </w:rPr>
        <w:t>':</w:t>
      </w:r>
    </w:p>
    <w:p w14:paraId="47B5CA38" w14:textId="5F31E376" w:rsidR="009432EF"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 $ref: </w:t>
      </w:r>
      <w:r w:rsidRPr="00690A26">
        <w:t>'TS29571_CommonData.yaml#/components/</w:t>
      </w:r>
      <w:r>
        <w:t>responses/308'</w:t>
      </w:r>
    </w:p>
    <w:p w14:paraId="69C724DF" w14:textId="77777777" w:rsidR="006306AB" w:rsidRDefault="006306AB" w:rsidP="006306AB">
      <w:pPr>
        <w:pStyle w:val="PL"/>
      </w:pPr>
      <w:r>
        <w:t xml:space="preserve">                '400':</w:t>
      </w:r>
    </w:p>
    <w:p w14:paraId="17DE6657" w14:textId="77777777" w:rsidR="006306AB" w:rsidRDefault="006306AB" w:rsidP="006306AB">
      <w:pPr>
        <w:pStyle w:val="PL"/>
      </w:pPr>
      <w:r>
        <w:t xml:space="preserve">                  $ref: 'TS29571_CommonData.yaml#/components/responses/400'</w:t>
      </w:r>
    </w:p>
    <w:p w14:paraId="4A08DD97" w14:textId="77777777" w:rsidR="006306AB" w:rsidRDefault="006306AB" w:rsidP="006306AB">
      <w:pPr>
        <w:pStyle w:val="PL"/>
      </w:pPr>
      <w:r>
        <w:t xml:space="preserve">                '401':</w:t>
      </w:r>
    </w:p>
    <w:p w14:paraId="5129B65B" w14:textId="77777777" w:rsidR="006306AB" w:rsidRDefault="006306AB" w:rsidP="006306AB">
      <w:pPr>
        <w:pStyle w:val="PL"/>
      </w:pPr>
      <w:r>
        <w:t xml:space="preserve">                  $ref: 'TS29571_CommonData.yaml#/components/responses/401'</w:t>
      </w:r>
    </w:p>
    <w:p w14:paraId="4845AC5B" w14:textId="77777777" w:rsidR="006306AB" w:rsidRDefault="006306AB" w:rsidP="006306AB">
      <w:pPr>
        <w:pStyle w:val="PL"/>
      </w:pPr>
      <w:r>
        <w:t xml:space="preserve">                '403':</w:t>
      </w:r>
    </w:p>
    <w:p w14:paraId="33F1FD18" w14:textId="77777777" w:rsidR="006306AB" w:rsidRDefault="006306AB" w:rsidP="006306AB">
      <w:pPr>
        <w:pStyle w:val="PL"/>
      </w:pPr>
      <w:r>
        <w:t xml:space="preserve">                  $ref: 'TS29571_CommonData.yaml#/components/responses/403'</w:t>
      </w:r>
    </w:p>
    <w:p w14:paraId="658759FB" w14:textId="77777777" w:rsidR="006306AB" w:rsidRDefault="006306AB" w:rsidP="006306AB">
      <w:pPr>
        <w:pStyle w:val="PL"/>
      </w:pPr>
      <w:r>
        <w:t xml:space="preserve">                '404':</w:t>
      </w:r>
    </w:p>
    <w:p w14:paraId="1493F157" w14:textId="77777777" w:rsidR="006306AB" w:rsidRDefault="006306AB" w:rsidP="006306AB">
      <w:pPr>
        <w:pStyle w:val="PL"/>
      </w:pPr>
      <w:r>
        <w:t xml:space="preserve">                  $ref: 'TS29571_CommonData.yaml#/components/responses/404'</w:t>
      </w:r>
    </w:p>
    <w:p w14:paraId="0A9E5373" w14:textId="77777777" w:rsidR="006306AB" w:rsidRDefault="006306AB" w:rsidP="006306AB">
      <w:pPr>
        <w:pStyle w:val="PL"/>
      </w:pPr>
      <w:r>
        <w:t xml:space="preserve">                '411':</w:t>
      </w:r>
    </w:p>
    <w:p w14:paraId="76F42922" w14:textId="77777777" w:rsidR="006306AB" w:rsidRDefault="006306AB" w:rsidP="006306AB">
      <w:pPr>
        <w:pStyle w:val="PL"/>
      </w:pPr>
      <w:r>
        <w:t xml:space="preserve">                  $ref: 'TS29571_CommonData.yaml#/components/responses/411'</w:t>
      </w:r>
    </w:p>
    <w:p w14:paraId="0FDAECB3" w14:textId="77777777" w:rsidR="006306AB" w:rsidRDefault="006306AB" w:rsidP="006306AB">
      <w:pPr>
        <w:pStyle w:val="PL"/>
      </w:pPr>
      <w:r>
        <w:t xml:space="preserve">                '413':</w:t>
      </w:r>
    </w:p>
    <w:p w14:paraId="5CB73F81" w14:textId="77777777" w:rsidR="006306AB" w:rsidRDefault="006306AB" w:rsidP="006306AB">
      <w:pPr>
        <w:pStyle w:val="PL"/>
      </w:pPr>
      <w:r>
        <w:t xml:space="preserve">                  $ref: 'TS29571_CommonData.yaml#/components/responses/413'</w:t>
      </w:r>
    </w:p>
    <w:p w14:paraId="7D0C25B4" w14:textId="77777777" w:rsidR="006306AB" w:rsidRDefault="006306AB" w:rsidP="006306AB">
      <w:pPr>
        <w:pStyle w:val="PL"/>
      </w:pPr>
      <w:r>
        <w:t xml:space="preserve">                '415':</w:t>
      </w:r>
    </w:p>
    <w:p w14:paraId="560F7588" w14:textId="77777777" w:rsidR="006306AB" w:rsidRDefault="006306AB" w:rsidP="006306AB">
      <w:pPr>
        <w:pStyle w:val="PL"/>
      </w:pPr>
      <w:r>
        <w:t xml:space="preserve">                  $ref: 'TS29571_CommonData.yaml#/components/responses/415'</w:t>
      </w:r>
    </w:p>
    <w:p w14:paraId="2A1CC816" w14:textId="77777777" w:rsidR="006306AB" w:rsidRDefault="006306AB" w:rsidP="006306AB">
      <w:pPr>
        <w:pStyle w:val="PL"/>
      </w:pPr>
      <w:r>
        <w:t xml:space="preserve">                '429':</w:t>
      </w:r>
    </w:p>
    <w:p w14:paraId="2D34BA20" w14:textId="77777777" w:rsidR="006306AB" w:rsidRDefault="006306AB" w:rsidP="006306AB">
      <w:pPr>
        <w:pStyle w:val="PL"/>
      </w:pPr>
      <w:r>
        <w:t xml:space="preserve">                  $ref: 'TS29571_CommonData.yaml#/components/responses/429'</w:t>
      </w:r>
    </w:p>
    <w:p w14:paraId="5AD53810" w14:textId="77777777" w:rsidR="006306AB" w:rsidRDefault="006306AB" w:rsidP="006306AB">
      <w:pPr>
        <w:pStyle w:val="PL"/>
      </w:pPr>
      <w:r>
        <w:t xml:space="preserve">                '500':</w:t>
      </w:r>
    </w:p>
    <w:p w14:paraId="40D4A0DE" w14:textId="77777777" w:rsidR="006306AB" w:rsidRDefault="006306AB" w:rsidP="006306AB">
      <w:pPr>
        <w:pStyle w:val="PL"/>
      </w:pPr>
      <w:r>
        <w:t xml:space="preserve">                  $ref: 'TS29571_CommonData.yaml#/components/responses/500'</w:t>
      </w:r>
    </w:p>
    <w:p w14:paraId="382C436F" w14:textId="77777777" w:rsidR="006306AB" w:rsidRDefault="006306AB" w:rsidP="006306AB">
      <w:pPr>
        <w:pStyle w:val="PL"/>
      </w:pPr>
      <w:r>
        <w:t xml:space="preserve">                '503':</w:t>
      </w:r>
    </w:p>
    <w:p w14:paraId="1523CA8D" w14:textId="77777777" w:rsidR="006306AB" w:rsidRDefault="006306AB" w:rsidP="006306AB">
      <w:pPr>
        <w:pStyle w:val="PL"/>
      </w:pPr>
      <w:r>
        <w:t xml:space="preserve">                  $ref: 'TS29571_CommonData.yaml#/components/responses/503'</w:t>
      </w:r>
    </w:p>
    <w:p w14:paraId="191E32CE" w14:textId="77777777" w:rsidR="006306AB" w:rsidRDefault="006306AB" w:rsidP="006306AB">
      <w:pPr>
        <w:pStyle w:val="PL"/>
      </w:pPr>
      <w:r>
        <w:t xml:space="preserve">                '504':</w:t>
      </w:r>
    </w:p>
    <w:p w14:paraId="368FC96D" w14:textId="77777777" w:rsidR="006306AB" w:rsidRDefault="006306AB" w:rsidP="006306AB">
      <w:pPr>
        <w:pStyle w:val="PL"/>
      </w:pPr>
      <w:r>
        <w:t xml:space="preserve">                  $ref: 'TS29571_CommonData.yaml#/components/responses/504'</w:t>
      </w:r>
    </w:p>
    <w:p w14:paraId="452F241A" w14:textId="77777777" w:rsidR="006306AB" w:rsidRDefault="006306AB" w:rsidP="006306AB">
      <w:pPr>
        <w:pStyle w:val="PL"/>
      </w:pPr>
      <w:r>
        <w:t xml:space="preserve">                default:</w:t>
      </w:r>
    </w:p>
    <w:p w14:paraId="3C88DA8E" w14:textId="77777777" w:rsidR="006306AB" w:rsidRPr="006306AB" w:rsidRDefault="006306AB" w:rsidP="008D72A7">
      <w:pPr>
        <w:pStyle w:val="PL"/>
        <w:rPr>
          <w:lang w:eastAsia="zh-CN"/>
        </w:rPr>
      </w:pPr>
      <w:r>
        <w:t xml:space="preserve">                  $ref: 'TS29571_CommonData.yaml#/components/responses/default'</w:t>
      </w:r>
    </w:p>
    <w:p w14:paraId="69353CA5" w14:textId="77777777" w:rsidR="008D72A7" w:rsidRDefault="008D72A7" w:rsidP="008D72A7">
      <w:pPr>
        <w:pStyle w:val="PL"/>
      </w:pPr>
      <w:r>
        <w:t xml:space="preserve">  /cancel-location:</w:t>
      </w:r>
    </w:p>
    <w:p w14:paraId="3A647596" w14:textId="77777777" w:rsidR="008D72A7" w:rsidRDefault="008D72A7" w:rsidP="008D72A7">
      <w:pPr>
        <w:pStyle w:val="PL"/>
      </w:pPr>
      <w:r>
        <w:t xml:space="preserve">    post:</w:t>
      </w:r>
    </w:p>
    <w:p w14:paraId="3AFFC7B2" w14:textId="77777777" w:rsidR="008D72A7" w:rsidRDefault="008D72A7" w:rsidP="008D72A7">
      <w:pPr>
        <w:pStyle w:val="PL"/>
      </w:pPr>
      <w:r>
        <w:t xml:space="preserve">      summary: request cancellation of periodic or triggered location</w:t>
      </w:r>
    </w:p>
    <w:p w14:paraId="019CC718" w14:textId="77777777" w:rsidR="008D72A7" w:rsidRDefault="008D72A7" w:rsidP="008D72A7">
      <w:pPr>
        <w:pStyle w:val="PL"/>
      </w:pPr>
      <w:r>
        <w:t xml:space="preserve">      operationId: CancelLocation</w:t>
      </w:r>
    </w:p>
    <w:p w14:paraId="768E8582" w14:textId="77777777" w:rsidR="008D72A7" w:rsidRDefault="008D72A7" w:rsidP="008D72A7">
      <w:pPr>
        <w:pStyle w:val="PL"/>
      </w:pPr>
      <w:r>
        <w:t xml:space="preserve">      tags:</w:t>
      </w:r>
    </w:p>
    <w:p w14:paraId="54A4C95B" w14:textId="77777777" w:rsidR="008D72A7" w:rsidRDefault="008D72A7" w:rsidP="008D72A7">
      <w:pPr>
        <w:pStyle w:val="PL"/>
      </w:pPr>
      <w:r>
        <w:t xml:space="preserve">        - Cancel Location</w:t>
      </w:r>
    </w:p>
    <w:p w14:paraId="50CD9A79" w14:textId="77777777" w:rsidR="008D72A7" w:rsidRDefault="008D72A7" w:rsidP="008D72A7">
      <w:pPr>
        <w:pStyle w:val="PL"/>
      </w:pPr>
      <w:r>
        <w:t xml:space="preserve">      requestBody:</w:t>
      </w:r>
    </w:p>
    <w:p w14:paraId="7AABFBCE" w14:textId="77777777" w:rsidR="008D72A7" w:rsidRDefault="008D72A7" w:rsidP="008D72A7">
      <w:pPr>
        <w:pStyle w:val="PL"/>
      </w:pPr>
      <w:r>
        <w:t xml:space="preserve">        content:</w:t>
      </w:r>
    </w:p>
    <w:p w14:paraId="32E80499" w14:textId="77777777" w:rsidR="008D72A7" w:rsidRDefault="008D72A7" w:rsidP="008D72A7">
      <w:pPr>
        <w:pStyle w:val="PL"/>
      </w:pPr>
      <w:r>
        <w:t xml:space="preserve">          application/json:</w:t>
      </w:r>
    </w:p>
    <w:p w14:paraId="0A0537AE" w14:textId="77777777" w:rsidR="008D72A7" w:rsidRDefault="008D72A7" w:rsidP="008D72A7">
      <w:pPr>
        <w:pStyle w:val="PL"/>
      </w:pPr>
      <w:r>
        <w:t xml:space="preserve">            schema:</w:t>
      </w:r>
    </w:p>
    <w:p w14:paraId="0535B660" w14:textId="77777777" w:rsidR="008D72A7" w:rsidRDefault="008D72A7" w:rsidP="008D72A7">
      <w:pPr>
        <w:pStyle w:val="PL"/>
      </w:pPr>
      <w:r>
        <w:t xml:space="preserve">              $ref: '#/components/schemas/CancelLocData'</w:t>
      </w:r>
    </w:p>
    <w:p w14:paraId="78A24222" w14:textId="77777777" w:rsidR="008D72A7" w:rsidRDefault="008D72A7" w:rsidP="008D72A7">
      <w:pPr>
        <w:pStyle w:val="PL"/>
      </w:pPr>
      <w:r>
        <w:t xml:space="preserve">        required: true</w:t>
      </w:r>
    </w:p>
    <w:p w14:paraId="03D01A93" w14:textId="77777777" w:rsidR="008D72A7" w:rsidRDefault="008D72A7" w:rsidP="008D72A7">
      <w:pPr>
        <w:pStyle w:val="PL"/>
      </w:pPr>
      <w:r>
        <w:t xml:space="preserve">      responses:</w:t>
      </w:r>
    </w:p>
    <w:p w14:paraId="61983591" w14:textId="77777777" w:rsidR="008D72A7" w:rsidRDefault="008D72A7" w:rsidP="008D72A7">
      <w:pPr>
        <w:pStyle w:val="PL"/>
      </w:pPr>
      <w:r>
        <w:t xml:space="preserve">        '204':</w:t>
      </w:r>
    </w:p>
    <w:p w14:paraId="274BF669" w14:textId="77777777" w:rsidR="000E2BC0" w:rsidRDefault="008D72A7" w:rsidP="000E2BC0">
      <w:pPr>
        <w:pStyle w:val="PL"/>
      </w:pPr>
      <w:r>
        <w:t xml:space="preserve">          description: Expected response to a successful cancellation</w:t>
      </w:r>
    </w:p>
    <w:p w14:paraId="628EF097" w14:textId="77777777" w:rsidR="006A2E90" w:rsidRDefault="000E2BC0" w:rsidP="00A5679E">
      <w:pPr>
        <w:pStyle w:val="PL"/>
        <w:rPr>
          <w:lang w:val="en-US"/>
        </w:rPr>
      </w:pPr>
      <w:r w:rsidRPr="002E5CBA">
        <w:rPr>
          <w:lang w:val="en-US"/>
        </w:rPr>
        <w:t xml:space="preserve">        '</w:t>
      </w:r>
      <w:r>
        <w:rPr>
          <w:lang w:val="en-US"/>
        </w:rPr>
        <w:t>307</w:t>
      </w:r>
      <w:r w:rsidRPr="002E5CBA">
        <w:rPr>
          <w:lang w:val="en-US"/>
        </w:rPr>
        <w:t>':</w:t>
      </w:r>
    </w:p>
    <w:p w14:paraId="2838E1DA" w14:textId="20B0BA95" w:rsidR="000E2BC0" w:rsidRPr="002E5CBA" w:rsidRDefault="00A5679E" w:rsidP="00A5679E">
      <w:pPr>
        <w:pStyle w:val="PL"/>
        <w:rPr>
          <w:lang w:val="en-US"/>
        </w:rPr>
      </w:pPr>
      <w:r>
        <w:rPr>
          <w:lang w:val="en-US"/>
        </w:rPr>
        <w:t xml:space="preserve">          $ref: </w:t>
      </w:r>
      <w:r w:rsidRPr="00690A26">
        <w:t>'TS29571_CommonData.yaml#/components/</w:t>
      </w:r>
      <w:r>
        <w:t>responses/307'</w:t>
      </w:r>
    </w:p>
    <w:p w14:paraId="42E40C10" w14:textId="77777777" w:rsidR="006A2E90" w:rsidRDefault="000E2BC0" w:rsidP="00A5679E">
      <w:pPr>
        <w:pStyle w:val="PL"/>
        <w:rPr>
          <w:lang w:val="en-US"/>
        </w:rPr>
      </w:pPr>
      <w:r w:rsidRPr="00046E6A">
        <w:rPr>
          <w:lang w:val="en-US"/>
        </w:rPr>
        <w:t xml:space="preserve">        '308':</w:t>
      </w:r>
    </w:p>
    <w:p w14:paraId="1E11170D" w14:textId="41AFA23F" w:rsidR="000E2BC0" w:rsidRPr="00046E6A" w:rsidRDefault="00A5679E" w:rsidP="00A5679E">
      <w:pPr>
        <w:pStyle w:val="PL"/>
        <w:rPr>
          <w:lang w:val="en-US"/>
        </w:rPr>
      </w:pPr>
      <w:r>
        <w:rPr>
          <w:lang w:val="en-US"/>
        </w:rPr>
        <w:t xml:space="preserve">          $ref: </w:t>
      </w:r>
      <w:r w:rsidRPr="00690A26">
        <w:t>'TS29571_CommonData.yaml#/components/</w:t>
      </w:r>
      <w:r>
        <w:t>responses/308'</w:t>
      </w:r>
    </w:p>
    <w:p w14:paraId="677E4A12" w14:textId="77777777" w:rsidR="008D72A7" w:rsidRDefault="008D72A7" w:rsidP="008D72A7">
      <w:pPr>
        <w:pStyle w:val="PL"/>
      </w:pPr>
      <w:r>
        <w:t xml:space="preserve">        '400':</w:t>
      </w:r>
    </w:p>
    <w:p w14:paraId="72EC93D7" w14:textId="77777777" w:rsidR="008D72A7" w:rsidRDefault="008D72A7" w:rsidP="008D72A7">
      <w:pPr>
        <w:pStyle w:val="PL"/>
      </w:pPr>
      <w:r>
        <w:t xml:space="preserve">          $ref: 'TS29571_CommonData.yaml#/components/responses/400'</w:t>
      </w:r>
    </w:p>
    <w:p w14:paraId="78F0A73F" w14:textId="77777777" w:rsidR="008D72A7" w:rsidRDefault="008D72A7" w:rsidP="008D72A7">
      <w:pPr>
        <w:pStyle w:val="PL"/>
      </w:pPr>
      <w:r>
        <w:t xml:space="preserve">        '401':</w:t>
      </w:r>
    </w:p>
    <w:p w14:paraId="434D1DBD" w14:textId="77777777" w:rsidR="008D72A7" w:rsidRDefault="008D72A7" w:rsidP="008D72A7">
      <w:pPr>
        <w:pStyle w:val="PL"/>
      </w:pPr>
      <w:r>
        <w:t xml:space="preserve">          $ref: 'TS29571_CommonData.yaml#/components/responses/401'</w:t>
      </w:r>
    </w:p>
    <w:p w14:paraId="007AAD43" w14:textId="77777777" w:rsidR="008D72A7" w:rsidRDefault="008D72A7" w:rsidP="008D72A7">
      <w:pPr>
        <w:pStyle w:val="PL"/>
      </w:pPr>
      <w:r>
        <w:t xml:space="preserve">        '403':</w:t>
      </w:r>
    </w:p>
    <w:p w14:paraId="7D558F65" w14:textId="77777777" w:rsidR="008D72A7" w:rsidRDefault="008D72A7" w:rsidP="008D72A7">
      <w:pPr>
        <w:pStyle w:val="PL"/>
      </w:pPr>
      <w:r>
        <w:t xml:space="preserve">          $ref: 'TS29571_CommonData.yaml#/components/responses/403'</w:t>
      </w:r>
    </w:p>
    <w:p w14:paraId="566B0E67" w14:textId="77777777" w:rsidR="008D72A7" w:rsidRDefault="008D72A7" w:rsidP="008D72A7">
      <w:pPr>
        <w:pStyle w:val="PL"/>
      </w:pPr>
      <w:r>
        <w:t xml:space="preserve">        '404':</w:t>
      </w:r>
    </w:p>
    <w:p w14:paraId="64145C68" w14:textId="77777777" w:rsidR="008D72A7" w:rsidRDefault="008D72A7" w:rsidP="008D72A7">
      <w:pPr>
        <w:pStyle w:val="PL"/>
      </w:pPr>
      <w:r>
        <w:t xml:space="preserve">          $ref: 'TS29571_CommonData.yaml#/components/responses/404'</w:t>
      </w:r>
    </w:p>
    <w:p w14:paraId="7C29FD8F" w14:textId="77777777" w:rsidR="008D72A7" w:rsidRDefault="008D72A7" w:rsidP="008D72A7">
      <w:pPr>
        <w:pStyle w:val="PL"/>
      </w:pPr>
      <w:r>
        <w:t xml:space="preserve">        '411':</w:t>
      </w:r>
    </w:p>
    <w:p w14:paraId="71F159D9" w14:textId="77777777" w:rsidR="008D72A7" w:rsidRDefault="008D72A7" w:rsidP="008D72A7">
      <w:pPr>
        <w:pStyle w:val="PL"/>
      </w:pPr>
      <w:r>
        <w:t xml:space="preserve">          $ref: 'TS29571_CommonData.yaml#/components/responses/411'</w:t>
      </w:r>
    </w:p>
    <w:p w14:paraId="5310C042" w14:textId="77777777" w:rsidR="008D72A7" w:rsidRDefault="008D72A7" w:rsidP="008D72A7">
      <w:pPr>
        <w:pStyle w:val="PL"/>
      </w:pPr>
      <w:r>
        <w:t xml:space="preserve">        '413':</w:t>
      </w:r>
    </w:p>
    <w:p w14:paraId="44AC8981" w14:textId="77777777" w:rsidR="008D72A7" w:rsidRDefault="008D72A7" w:rsidP="008D72A7">
      <w:pPr>
        <w:pStyle w:val="PL"/>
      </w:pPr>
      <w:r>
        <w:t xml:space="preserve">          $ref: 'TS29571_CommonData.yaml#/components/responses/413'</w:t>
      </w:r>
    </w:p>
    <w:p w14:paraId="2A23F86D" w14:textId="77777777" w:rsidR="008D72A7" w:rsidRDefault="008D72A7" w:rsidP="008D72A7">
      <w:pPr>
        <w:pStyle w:val="PL"/>
      </w:pPr>
      <w:r>
        <w:t xml:space="preserve">        '415':</w:t>
      </w:r>
    </w:p>
    <w:p w14:paraId="40FE29EA" w14:textId="77777777" w:rsidR="008D72A7" w:rsidRDefault="008D72A7" w:rsidP="008D72A7">
      <w:pPr>
        <w:pStyle w:val="PL"/>
      </w:pPr>
      <w:r>
        <w:t xml:space="preserve">          $ref: 'TS29571_CommonData.yaml#/components/responses/415'</w:t>
      </w:r>
    </w:p>
    <w:p w14:paraId="719AD850" w14:textId="77777777" w:rsidR="008D72A7" w:rsidRDefault="008D72A7" w:rsidP="008D72A7">
      <w:pPr>
        <w:pStyle w:val="PL"/>
      </w:pPr>
      <w:r>
        <w:t xml:space="preserve">        '429':</w:t>
      </w:r>
    </w:p>
    <w:p w14:paraId="5C695AE3" w14:textId="77777777" w:rsidR="008D72A7" w:rsidRDefault="008D72A7" w:rsidP="008D72A7">
      <w:pPr>
        <w:pStyle w:val="PL"/>
      </w:pPr>
      <w:r>
        <w:t xml:space="preserve">          $ref: 'TS29571_CommonData.yaml#/components/responses/429'</w:t>
      </w:r>
    </w:p>
    <w:p w14:paraId="50D0B0F9" w14:textId="77777777" w:rsidR="008D72A7" w:rsidRDefault="008D72A7" w:rsidP="008D72A7">
      <w:pPr>
        <w:pStyle w:val="PL"/>
      </w:pPr>
      <w:r>
        <w:t xml:space="preserve">        '500':</w:t>
      </w:r>
    </w:p>
    <w:p w14:paraId="7122199E" w14:textId="77777777" w:rsidR="008D72A7" w:rsidRDefault="008D72A7" w:rsidP="008D72A7">
      <w:pPr>
        <w:pStyle w:val="PL"/>
      </w:pPr>
      <w:r>
        <w:t xml:space="preserve">          $ref: 'TS29571_CommonData.yaml#/components/responses/500'</w:t>
      </w:r>
    </w:p>
    <w:p w14:paraId="443DC872" w14:textId="77777777" w:rsidR="008D72A7" w:rsidRDefault="008D72A7" w:rsidP="008D72A7">
      <w:pPr>
        <w:pStyle w:val="PL"/>
      </w:pPr>
      <w:r>
        <w:t xml:space="preserve">        '503':</w:t>
      </w:r>
    </w:p>
    <w:p w14:paraId="113F959C" w14:textId="77777777" w:rsidR="008D72A7" w:rsidRDefault="008D72A7" w:rsidP="008D72A7">
      <w:pPr>
        <w:pStyle w:val="PL"/>
      </w:pPr>
      <w:r>
        <w:t xml:space="preserve">          $ref: 'TS29571_CommonData.yaml#/components/responses/503'</w:t>
      </w:r>
    </w:p>
    <w:p w14:paraId="4F5B2D21" w14:textId="77777777" w:rsidR="008D72A7" w:rsidRDefault="008D72A7" w:rsidP="008D72A7">
      <w:pPr>
        <w:pStyle w:val="PL"/>
      </w:pPr>
      <w:r>
        <w:t xml:space="preserve">        '504':</w:t>
      </w:r>
    </w:p>
    <w:p w14:paraId="77DF3250" w14:textId="77777777" w:rsidR="008D72A7" w:rsidRDefault="008D72A7" w:rsidP="008D72A7">
      <w:pPr>
        <w:pStyle w:val="PL"/>
      </w:pPr>
      <w:r>
        <w:t xml:space="preserve">          $ref: 'TS29571_CommonData.yaml#/components/responses/504'</w:t>
      </w:r>
    </w:p>
    <w:p w14:paraId="489A1369" w14:textId="77777777" w:rsidR="008D72A7" w:rsidRDefault="008D72A7" w:rsidP="008D72A7">
      <w:pPr>
        <w:pStyle w:val="PL"/>
      </w:pPr>
      <w:r>
        <w:t xml:space="preserve">        default:</w:t>
      </w:r>
    </w:p>
    <w:p w14:paraId="59E76FCB" w14:textId="77777777" w:rsidR="008D72A7" w:rsidRDefault="008D72A7" w:rsidP="008D72A7">
      <w:pPr>
        <w:pStyle w:val="PL"/>
      </w:pPr>
      <w:r>
        <w:t xml:space="preserve">          $ref: 'TS29571_CommonData.yaml#/components/responses/default'</w:t>
      </w:r>
    </w:p>
    <w:p w14:paraId="1EB8B7FC" w14:textId="77777777" w:rsidR="008D72A7" w:rsidRDefault="008D72A7" w:rsidP="008D72A7">
      <w:pPr>
        <w:pStyle w:val="PL"/>
      </w:pPr>
      <w:r>
        <w:t xml:space="preserve">  /location-update:</w:t>
      </w:r>
    </w:p>
    <w:p w14:paraId="2F76EDFA" w14:textId="77777777" w:rsidR="008D72A7" w:rsidRDefault="008D72A7" w:rsidP="008D72A7">
      <w:pPr>
        <w:pStyle w:val="PL"/>
      </w:pPr>
      <w:r>
        <w:t xml:space="preserve">    post:</w:t>
      </w:r>
    </w:p>
    <w:p w14:paraId="009468D7"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5886AB7D" w14:textId="77777777" w:rsidR="008D72A7" w:rsidRDefault="008D72A7" w:rsidP="008D72A7">
      <w:pPr>
        <w:pStyle w:val="PL"/>
        <w:rPr>
          <w:lang w:eastAsia="zh-CN"/>
        </w:rPr>
      </w:pPr>
      <w:r>
        <w:t xml:space="preserve">      operationId: </w:t>
      </w:r>
      <w:r w:rsidR="00F332EC">
        <w:rPr>
          <w:rFonts w:hint="eastAsia"/>
          <w:lang w:eastAsia="zh-CN"/>
        </w:rPr>
        <w:t>UpdateLocation</w:t>
      </w:r>
    </w:p>
    <w:p w14:paraId="416DBAC5" w14:textId="77777777" w:rsidR="008D72A7" w:rsidRDefault="008D72A7" w:rsidP="008D72A7">
      <w:pPr>
        <w:pStyle w:val="PL"/>
      </w:pPr>
      <w:r>
        <w:t xml:space="preserve">      tags:</w:t>
      </w:r>
    </w:p>
    <w:p w14:paraId="29A2ED23" w14:textId="77777777" w:rsidR="008D72A7" w:rsidRDefault="008D72A7" w:rsidP="008D72A7">
      <w:pPr>
        <w:pStyle w:val="PL"/>
      </w:pPr>
      <w:r>
        <w:t xml:space="preserve">        - </w:t>
      </w:r>
      <w:r w:rsidR="00F332EC">
        <w:rPr>
          <w:rFonts w:hint="eastAsia"/>
          <w:lang w:eastAsia="zh-CN"/>
        </w:rPr>
        <w:t xml:space="preserve">Update </w:t>
      </w:r>
      <w:r>
        <w:t>Location</w:t>
      </w:r>
    </w:p>
    <w:p w14:paraId="6A701BD3" w14:textId="77777777" w:rsidR="008D72A7" w:rsidRDefault="008D72A7" w:rsidP="008D72A7">
      <w:pPr>
        <w:pStyle w:val="PL"/>
      </w:pPr>
      <w:r>
        <w:t xml:space="preserve">      requestBody:</w:t>
      </w:r>
    </w:p>
    <w:p w14:paraId="69E84BC3" w14:textId="77777777" w:rsidR="008D72A7" w:rsidRDefault="008D72A7" w:rsidP="008D72A7">
      <w:pPr>
        <w:pStyle w:val="PL"/>
      </w:pPr>
      <w:r>
        <w:t xml:space="preserve">        content:</w:t>
      </w:r>
    </w:p>
    <w:p w14:paraId="0FAF5714" w14:textId="77777777" w:rsidR="008D72A7" w:rsidRDefault="008D72A7" w:rsidP="008D72A7">
      <w:pPr>
        <w:pStyle w:val="PL"/>
      </w:pPr>
      <w:r>
        <w:lastRenderedPageBreak/>
        <w:t xml:space="preserve">          application/json:</w:t>
      </w:r>
    </w:p>
    <w:p w14:paraId="54AC4892" w14:textId="77777777" w:rsidR="008D72A7" w:rsidRDefault="008D72A7" w:rsidP="008D72A7">
      <w:pPr>
        <w:pStyle w:val="PL"/>
      </w:pPr>
      <w:r>
        <w:t xml:space="preserve">            schema:</w:t>
      </w:r>
    </w:p>
    <w:p w14:paraId="7068EC9E" w14:textId="77777777" w:rsidR="008D72A7" w:rsidRDefault="008D72A7" w:rsidP="008D72A7">
      <w:pPr>
        <w:pStyle w:val="PL"/>
      </w:pPr>
      <w:r>
        <w:t xml:space="preserve">              $ref: '#/components/schemas/LocUpdateData'</w:t>
      </w:r>
    </w:p>
    <w:p w14:paraId="044A529A" w14:textId="77777777" w:rsidR="008D72A7" w:rsidRDefault="008D72A7" w:rsidP="008D72A7">
      <w:pPr>
        <w:pStyle w:val="PL"/>
      </w:pPr>
      <w:r>
        <w:t xml:space="preserve">        required: true</w:t>
      </w:r>
    </w:p>
    <w:p w14:paraId="324F9252" w14:textId="77777777" w:rsidR="008D72A7" w:rsidRDefault="008D72A7" w:rsidP="008D72A7">
      <w:pPr>
        <w:pStyle w:val="PL"/>
      </w:pPr>
      <w:r>
        <w:t xml:space="preserve">      responses:</w:t>
      </w:r>
    </w:p>
    <w:p w14:paraId="31AD2C5B" w14:textId="77777777" w:rsidR="008D72A7" w:rsidRDefault="008D72A7" w:rsidP="008D72A7">
      <w:pPr>
        <w:pStyle w:val="PL"/>
      </w:pPr>
      <w:r>
        <w:t xml:space="preserve">        '204':</w:t>
      </w:r>
    </w:p>
    <w:p w14:paraId="5B8B6D5B" w14:textId="77777777" w:rsidR="00FF31C0" w:rsidRDefault="008D72A7" w:rsidP="00FF31C0">
      <w:pPr>
        <w:pStyle w:val="PL"/>
      </w:pPr>
      <w:r>
        <w:t xml:space="preserve">          description: Expected response to successful location context transfer</w:t>
      </w:r>
    </w:p>
    <w:p w14:paraId="11164FB5" w14:textId="77777777" w:rsidR="006A2E90" w:rsidRDefault="00FF31C0" w:rsidP="00A5679E">
      <w:pPr>
        <w:pStyle w:val="PL"/>
        <w:rPr>
          <w:lang w:val="en-US"/>
        </w:rPr>
      </w:pPr>
      <w:r w:rsidRPr="002E5CBA">
        <w:rPr>
          <w:lang w:val="en-US"/>
        </w:rPr>
        <w:t xml:space="preserve">        '</w:t>
      </w:r>
      <w:r>
        <w:rPr>
          <w:lang w:val="en-US"/>
        </w:rPr>
        <w:t>307</w:t>
      </w:r>
      <w:r w:rsidRPr="002E5CBA">
        <w:rPr>
          <w:lang w:val="en-US"/>
        </w:rPr>
        <w:t>':</w:t>
      </w:r>
    </w:p>
    <w:p w14:paraId="0EEF3525" w14:textId="1FFC9B83" w:rsidR="00FF31C0" w:rsidRPr="002E5CBA" w:rsidRDefault="00A5679E" w:rsidP="00A5679E">
      <w:pPr>
        <w:pStyle w:val="PL"/>
        <w:rPr>
          <w:lang w:val="en-US"/>
        </w:rPr>
      </w:pPr>
      <w:r>
        <w:rPr>
          <w:lang w:val="en-US"/>
        </w:rPr>
        <w:t xml:space="preserve">          $ref: </w:t>
      </w:r>
      <w:r w:rsidRPr="00690A26">
        <w:t>'TS29571_CommonData.yaml#/components/</w:t>
      </w:r>
      <w:r>
        <w:t>responses/307'</w:t>
      </w:r>
    </w:p>
    <w:p w14:paraId="4E43EC56" w14:textId="77777777" w:rsidR="006A2E90" w:rsidRDefault="00FF31C0" w:rsidP="00A5679E">
      <w:pPr>
        <w:pStyle w:val="PL"/>
        <w:rPr>
          <w:lang w:val="en-US"/>
        </w:rPr>
      </w:pPr>
      <w:r w:rsidRPr="00046E6A">
        <w:rPr>
          <w:lang w:val="en-US"/>
        </w:rPr>
        <w:t xml:space="preserve">        '308':</w:t>
      </w:r>
    </w:p>
    <w:p w14:paraId="3E97FD6D" w14:textId="1ECE8EAA" w:rsidR="00FF31C0" w:rsidRPr="00046E6A" w:rsidRDefault="00A5679E" w:rsidP="00A5679E">
      <w:pPr>
        <w:pStyle w:val="PL"/>
        <w:rPr>
          <w:lang w:val="en-US"/>
        </w:rPr>
      </w:pPr>
      <w:r>
        <w:rPr>
          <w:lang w:val="en-US"/>
        </w:rPr>
        <w:t xml:space="preserve">          $ref: </w:t>
      </w:r>
      <w:r w:rsidRPr="00690A26">
        <w:t>'TS29571_CommonData.yaml#/components/</w:t>
      </w:r>
      <w:r>
        <w:t>responses/308'</w:t>
      </w:r>
    </w:p>
    <w:p w14:paraId="2DF8713F" w14:textId="77777777" w:rsidR="008D72A7" w:rsidRDefault="008D72A7" w:rsidP="008D72A7">
      <w:pPr>
        <w:pStyle w:val="PL"/>
      </w:pPr>
      <w:r>
        <w:t xml:space="preserve">        '400':</w:t>
      </w:r>
    </w:p>
    <w:p w14:paraId="2F1D5BEC" w14:textId="77777777" w:rsidR="008D72A7" w:rsidRDefault="008D72A7" w:rsidP="008D72A7">
      <w:pPr>
        <w:pStyle w:val="PL"/>
      </w:pPr>
      <w:r>
        <w:t xml:space="preserve">          $ref: 'TS29571_CommonData.yaml#/components/responses/400'</w:t>
      </w:r>
    </w:p>
    <w:p w14:paraId="145C4501" w14:textId="77777777" w:rsidR="008D72A7" w:rsidRDefault="008D72A7" w:rsidP="008D72A7">
      <w:pPr>
        <w:pStyle w:val="PL"/>
      </w:pPr>
      <w:r>
        <w:t xml:space="preserve">        '401':</w:t>
      </w:r>
    </w:p>
    <w:p w14:paraId="32CFE9CB" w14:textId="77777777" w:rsidR="008D72A7" w:rsidRDefault="008D72A7" w:rsidP="008D72A7">
      <w:pPr>
        <w:pStyle w:val="PL"/>
      </w:pPr>
      <w:r>
        <w:t xml:space="preserve">          $ref: 'TS29571_CommonData.yaml#/components/responses/401'</w:t>
      </w:r>
    </w:p>
    <w:p w14:paraId="6D48CD96" w14:textId="77777777" w:rsidR="008D72A7" w:rsidRDefault="008D72A7" w:rsidP="008D72A7">
      <w:pPr>
        <w:pStyle w:val="PL"/>
      </w:pPr>
      <w:r>
        <w:t xml:space="preserve">        '403':</w:t>
      </w:r>
    </w:p>
    <w:p w14:paraId="1D03E037" w14:textId="77777777" w:rsidR="008D72A7" w:rsidRDefault="008D72A7" w:rsidP="008D72A7">
      <w:pPr>
        <w:pStyle w:val="PL"/>
      </w:pPr>
      <w:r>
        <w:t xml:space="preserve">          $ref: 'TS29571_CommonData.yaml#/components/responses/403'</w:t>
      </w:r>
    </w:p>
    <w:p w14:paraId="38BD6709" w14:textId="77777777" w:rsidR="008D72A7" w:rsidRDefault="008D72A7" w:rsidP="008D72A7">
      <w:pPr>
        <w:pStyle w:val="PL"/>
      </w:pPr>
      <w:r>
        <w:t xml:space="preserve">        '404':</w:t>
      </w:r>
    </w:p>
    <w:p w14:paraId="5526A1EE" w14:textId="77777777" w:rsidR="008D72A7" w:rsidRDefault="008D72A7" w:rsidP="008D72A7">
      <w:pPr>
        <w:pStyle w:val="PL"/>
      </w:pPr>
      <w:r>
        <w:t xml:space="preserve">          $ref: 'TS29571_CommonData.yaml#/components/responses/404'</w:t>
      </w:r>
    </w:p>
    <w:p w14:paraId="461F0340" w14:textId="77777777" w:rsidR="008D72A7" w:rsidRDefault="008D72A7" w:rsidP="008D72A7">
      <w:pPr>
        <w:pStyle w:val="PL"/>
      </w:pPr>
      <w:r>
        <w:t xml:space="preserve">        '411':</w:t>
      </w:r>
    </w:p>
    <w:p w14:paraId="2ECC7549" w14:textId="77777777" w:rsidR="008D72A7" w:rsidRDefault="008D72A7" w:rsidP="008D72A7">
      <w:pPr>
        <w:pStyle w:val="PL"/>
      </w:pPr>
      <w:r>
        <w:t xml:space="preserve">          $ref: 'TS29571_CommonData.yaml#/components/responses/411'</w:t>
      </w:r>
    </w:p>
    <w:p w14:paraId="74BC2C7C" w14:textId="77777777" w:rsidR="008D72A7" w:rsidRDefault="008D72A7" w:rsidP="008D72A7">
      <w:pPr>
        <w:pStyle w:val="PL"/>
      </w:pPr>
      <w:r>
        <w:t xml:space="preserve">        '413':</w:t>
      </w:r>
    </w:p>
    <w:p w14:paraId="72038F60" w14:textId="77777777" w:rsidR="008D72A7" w:rsidRDefault="008D72A7" w:rsidP="008D72A7">
      <w:pPr>
        <w:pStyle w:val="PL"/>
      </w:pPr>
      <w:r>
        <w:t xml:space="preserve">          $ref: 'TS29571_CommonData.yaml#/components/responses/413'</w:t>
      </w:r>
    </w:p>
    <w:p w14:paraId="0DA0394F" w14:textId="77777777" w:rsidR="008D72A7" w:rsidRDefault="008D72A7" w:rsidP="008D72A7">
      <w:pPr>
        <w:pStyle w:val="PL"/>
      </w:pPr>
      <w:r>
        <w:t xml:space="preserve">        '415':</w:t>
      </w:r>
    </w:p>
    <w:p w14:paraId="56C340AC" w14:textId="77777777" w:rsidR="008D72A7" w:rsidRDefault="008D72A7" w:rsidP="008D72A7">
      <w:pPr>
        <w:pStyle w:val="PL"/>
      </w:pPr>
      <w:r>
        <w:t xml:space="preserve">          $ref: 'TS29571_CommonData.yaml#/components/responses/415'</w:t>
      </w:r>
    </w:p>
    <w:p w14:paraId="1B94F06F" w14:textId="77777777" w:rsidR="008D72A7" w:rsidRDefault="008D72A7" w:rsidP="008D72A7">
      <w:pPr>
        <w:pStyle w:val="PL"/>
      </w:pPr>
      <w:r>
        <w:t xml:space="preserve">        '429':</w:t>
      </w:r>
    </w:p>
    <w:p w14:paraId="3BD8A605" w14:textId="77777777" w:rsidR="008D72A7" w:rsidRDefault="008D72A7" w:rsidP="008D72A7">
      <w:pPr>
        <w:pStyle w:val="PL"/>
      </w:pPr>
      <w:r>
        <w:t xml:space="preserve">          $ref: 'TS29571_CommonData.yaml#/components/responses/429'</w:t>
      </w:r>
    </w:p>
    <w:p w14:paraId="0165E38A" w14:textId="77777777" w:rsidR="008D72A7" w:rsidRDefault="008D72A7" w:rsidP="008D72A7">
      <w:pPr>
        <w:pStyle w:val="PL"/>
      </w:pPr>
      <w:r>
        <w:t xml:space="preserve">        '500':</w:t>
      </w:r>
    </w:p>
    <w:p w14:paraId="3CD6D0D1" w14:textId="77777777" w:rsidR="008D72A7" w:rsidRDefault="008D72A7" w:rsidP="008D72A7">
      <w:pPr>
        <w:pStyle w:val="PL"/>
      </w:pPr>
      <w:r>
        <w:t xml:space="preserve">          $ref: 'TS29571_CommonData.yaml#/components/responses/500'</w:t>
      </w:r>
    </w:p>
    <w:p w14:paraId="1815B7CC" w14:textId="77777777" w:rsidR="008D72A7" w:rsidRDefault="008D72A7" w:rsidP="008D72A7">
      <w:pPr>
        <w:pStyle w:val="PL"/>
      </w:pPr>
      <w:r>
        <w:t xml:space="preserve">        '503':</w:t>
      </w:r>
    </w:p>
    <w:p w14:paraId="1438D232" w14:textId="77777777" w:rsidR="008D72A7" w:rsidRDefault="008D72A7" w:rsidP="008D72A7">
      <w:pPr>
        <w:pStyle w:val="PL"/>
      </w:pPr>
      <w:r>
        <w:t xml:space="preserve">          $ref: 'TS29571_CommonData.yaml#/components/responses/503'</w:t>
      </w:r>
    </w:p>
    <w:p w14:paraId="62E48DC5" w14:textId="77777777" w:rsidR="008D72A7" w:rsidRDefault="008D72A7" w:rsidP="008D72A7">
      <w:pPr>
        <w:pStyle w:val="PL"/>
      </w:pPr>
      <w:r>
        <w:t xml:space="preserve">        '504':</w:t>
      </w:r>
    </w:p>
    <w:p w14:paraId="751FB4F3" w14:textId="77777777" w:rsidR="008D72A7" w:rsidRDefault="008D72A7" w:rsidP="008D72A7">
      <w:pPr>
        <w:pStyle w:val="PL"/>
      </w:pPr>
      <w:r>
        <w:t xml:space="preserve">          $ref: 'TS29571_CommonData.yaml#/components/responses/504'</w:t>
      </w:r>
    </w:p>
    <w:p w14:paraId="5C6DCE2E" w14:textId="77777777" w:rsidR="008D72A7" w:rsidRDefault="008D72A7" w:rsidP="008D72A7">
      <w:pPr>
        <w:pStyle w:val="PL"/>
      </w:pPr>
      <w:r>
        <w:t xml:space="preserve">        default:</w:t>
      </w:r>
    </w:p>
    <w:p w14:paraId="7B8B96F2" w14:textId="77777777" w:rsidR="008D72A7" w:rsidRDefault="008D72A7" w:rsidP="008D72A7">
      <w:pPr>
        <w:pStyle w:val="PL"/>
      </w:pPr>
      <w:r>
        <w:t xml:space="preserve">          $ref: 'TS29571_CommonData.yaml#/components/responses/default'</w:t>
      </w:r>
    </w:p>
    <w:p w14:paraId="352AB2C2" w14:textId="77777777" w:rsidR="007C6ECB" w:rsidRPr="004638A2" w:rsidRDefault="007C6ECB" w:rsidP="006A2E90">
      <w:pPr>
        <w:pStyle w:val="PL"/>
        <w:rPr>
          <w:rFonts w:eastAsia="DengXian"/>
        </w:rPr>
      </w:pPr>
      <w:r w:rsidRPr="006A2E90">
        <w:rPr>
          <w:rFonts w:eastAsia="DengXian"/>
        </w:rPr>
        <w:t xml:space="preserve">  /loc-update-subs:</w:t>
      </w:r>
    </w:p>
    <w:p w14:paraId="4218853B" w14:textId="77777777" w:rsidR="007C6ECB" w:rsidRPr="004638A2" w:rsidRDefault="007C6ECB" w:rsidP="006A2E90">
      <w:pPr>
        <w:pStyle w:val="PL"/>
        <w:rPr>
          <w:rFonts w:eastAsia="DengXian"/>
        </w:rPr>
      </w:pPr>
      <w:r w:rsidRPr="006A2E90">
        <w:rPr>
          <w:rFonts w:eastAsia="DengXian"/>
        </w:rPr>
        <w:t xml:space="preserve">    post:</w:t>
      </w:r>
    </w:p>
    <w:p w14:paraId="41BC1096"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66D51066" w14:textId="77777777" w:rsidR="007C6ECB" w:rsidRDefault="007C6ECB" w:rsidP="007C6ECB">
      <w:pPr>
        <w:pStyle w:val="PL"/>
      </w:pPr>
      <w:r>
        <w:t xml:space="preserve">      operationId: LocationUpdateSubcribe</w:t>
      </w:r>
    </w:p>
    <w:p w14:paraId="16E304F4" w14:textId="77777777" w:rsidR="007C6ECB" w:rsidRDefault="007C6ECB" w:rsidP="007C6ECB">
      <w:pPr>
        <w:pStyle w:val="PL"/>
      </w:pPr>
      <w:r>
        <w:t xml:space="preserve">      tags:</w:t>
      </w:r>
    </w:p>
    <w:p w14:paraId="1E41CDB3" w14:textId="77777777" w:rsidR="007C6ECB" w:rsidRDefault="007C6ECB" w:rsidP="007C6ECB">
      <w:pPr>
        <w:pStyle w:val="PL"/>
      </w:pPr>
      <w:r>
        <w:t xml:space="preserve">        - UE location information Subscription creation</w:t>
      </w:r>
    </w:p>
    <w:p w14:paraId="5D7D0353" w14:textId="77777777" w:rsidR="007C6ECB" w:rsidRPr="004638A2" w:rsidRDefault="007C6ECB" w:rsidP="006A2E90">
      <w:pPr>
        <w:pStyle w:val="PL"/>
        <w:rPr>
          <w:rFonts w:eastAsia="DengXian"/>
        </w:rPr>
      </w:pPr>
      <w:r w:rsidRPr="006A2E90">
        <w:rPr>
          <w:rFonts w:eastAsia="DengXian"/>
        </w:rPr>
        <w:t xml:space="preserve">      requestBody:</w:t>
      </w:r>
    </w:p>
    <w:p w14:paraId="1FF562F1" w14:textId="77777777" w:rsidR="007C6ECB" w:rsidRPr="004638A2" w:rsidRDefault="007C6ECB" w:rsidP="006A2E90">
      <w:pPr>
        <w:pStyle w:val="PL"/>
        <w:rPr>
          <w:rFonts w:eastAsia="DengXian"/>
        </w:rPr>
      </w:pPr>
      <w:r w:rsidRPr="006A2E90">
        <w:rPr>
          <w:rFonts w:eastAsia="DengXian"/>
        </w:rPr>
        <w:t xml:space="preserve">        content:</w:t>
      </w:r>
    </w:p>
    <w:p w14:paraId="23E17E96" w14:textId="77777777" w:rsidR="007C6ECB" w:rsidRPr="004638A2" w:rsidRDefault="007C6ECB" w:rsidP="006A2E90">
      <w:pPr>
        <w:pStyle w:val="PL"/>
        <w:rPr>
          <w:rFonts w:eastAsia="DengXian"/>
        </w:rPr>
      </w:pPr>
      <w:r w:rsidRPr="006A2E90">
        <w:rPr>
          <w:rFonts w:eastAsia="DengXian"/>
        </w:rPr>
        <w:t xml:space="preserve">          application/json:</w:t>
      </w:r>
    </w:p>
    <w:p w14:paraId="1CC1FB77" w14:textId="77777777" w:rsidR="007C6ECB" w:rsidRPr="004638A2" w:rsidRDefault="007C6ECB" w:rsidP="006A2E90">
      <w:pPr>
        <w:pStyle w:val="PL"/>
        <w:rPr>
          <w:rFonts w:eastAsia="DengXian"/>
        </w:rPr>
      </w:pPr>
      <w:r w:rsidRPr="006A2E90">
        <w:rPr>
          <w:rFonts w:eastAsia="DengXian"/>
        </w:rPr>
        <w:t xml:space="preserve">            schema:</w:t>
      </w:r>
    </w:p>
    <w:p w14:paraId="58D8B5D5" w14:textId="77777777" w:rsidR="007C6ECB" w:rsidRPr="004638A2" w:rsidRDefault="007C6ECB" w:rsidP="006A2E90">
      <w:pPr>
        <w:pStyle w:val="PL"/>
        <w:rPr>
          <w:rFonts w:eastAsia="DengXian"/>
        </w:rPr>
      </w:pPr>
      <w:r w:rsidRPr="006A2E90">
        <w:rPr>
          <w:rFonts w:eastAsia="DengXian"/>
        </w:rPr>
        <w:t xml:space="preserve">              $ref: '#/components/schemas/LocUpdateSubs'</w:t>
      </w:r>
    </w:p>
    <w:p w14:paraId="0CC48FAA" w14:textId="77777777" w:rsidR="007C6ECB" w:rsidRPr="004638A2" w:rsidRDefault="007C6ECB" w:rsidP="006A2E90">
      <w:pPr>
        <w:pStyle w:val="PL"/>
        <w:rPr>
          <w:rFonts w:eastAsia="DengXian"/>
        </w:rPr>
      </w:pPr>
      <w:r w:rsidRPr="006A2E90">
        <w:rPr>
          <w:rFonts w:eastAsia="DengXian"/>
        </w:rPr>
        <w:t xml:space="preserve">        required: true</w:t>
      </w:r>
    </w:p>
    <w:p w14:paraId="6BC813B8" w14:textId="77777777" w:rsidR="007C6ECB" w:rsidRPr="004638A2" w:rsidRDefault="007C6ECB" w:rsidP="006A2E90">
      <w:pPr>
        <w:pStyle w:val="PL"/>
        <w:rPr>
          <w:rFonts w:eastAsia="DengXian"/>
        </w:rPr>
      </w:pPr>
      <w:r w:rsidRPr="006A2E90">
        <w:rPr>
          <w:rFonts w:eastAsia="DengXian"/>
        </w:rPr>
        <w:t xml:space="preserve">      responses:</w:t>
      </w:r>
    </w:p>
    <w:p w14:paraId="75A96510" w14:textId="77777777" w:rsidR="007C6ECB" w:rsidRPr="004638A2" w:rsidRDefault="007C6ECB" w:rsidP="006A2E90">
      <w:pPr>
        <w:pStyle w:val="PL"/>
        <w:rPr>
          <w:rFonts w:eastAsia="DengXian"/>
        </w:rPr>
      </w:pPr>
      <w:r w:rsidRPr="006A2E90">
        <w:rPr>
          <w:rFonts w:eastAsia="DengXian"/>
        </w:rPr>
        <w:t xml:space="preserve">        '204':</w:t>
      </w:r>
    </w:p>
    <w:p w14:paraId="7E971450" w14:textId="77777777" w:rsidR="009A0E25" w:rsidRDefault="007C6ECB" w:rsidP="006A2E90">
      <w:pPr>
        <w:pStyle w:val="PL"/>
        <w:rPr>
          <w:rFonts w:eastAsia="DengXian"/>
        </w:rPr>
      </w:pPr>
      <w:r w:rsidRPr="006A2E90">
        <w:rPr>
          <w:rFonts w:eastAsia="DengXian"/>
        </w:rPr>
        <w:t xml:space="preserve">          description: Expected response to successful UE location information subscription</w:t>
      </w:r>
    </w:p>
    <w:p w14:paraId="3CF73B7C" w14:textId="77777777" w:rsidR="006A2E90" w:rsidRDefault="009A0E25" w:rsidP="00A5679E">
      <w:pPr>
        <w:pStyle w:val="PL"/>
        <w:rPr>
          <w:lang w:val="en-US"/>
        </w:rPr>
      </w:pPr>
      <w:r w:rsidRPr="002E5CBA">
        <w:rPr>
          <w:lang w:val="en-US"/>
        </w:rPr>
        <w:t xml:space="preserve">        '</w:t>
      </w:r>
      <w:r>
        <w:rPr>
          <w:lang w:val="en-US"/>
        </w:rPr>
        <w:t>307</w:t>
      </w:r>
      <w:r w:rsidRPr="002E5CBA">
        <w:rPr>
          <w:lang w:val="en-US"/>
        </w:rPr>
        <w:t>':</w:t>
      </w:r>
    </w:p>
    <w:p w14:paraId="04F34ADC" w14:textId="73B1C5FB" w:rsidR="009A0E25" w:rsidRPr="002E5CBA" w:rsidRDefault="00A5679E" w:rsidP="00A5679E">
      <w:pPr>
        <w:pStyle w:val="PL"/>
        <w:rPr>
          <w:lang w:val="en-US"/>
        </w:rPr>
      </w:pPr>
      <w:r>
        <w:rPr>
          <w:lang w:val="en-US"/>
        </w:rPr>
        <w:t xml:space="preserve">          $ref: </w:t>
      </w:r>
      <w:r w:rsidRPr="00690A26">
        <w:t>'TS29571_CommonData.yaml#/components/</w:t>
      </w:r>
      <w:r>
        <w:t>responses/307'</w:t>
      </w:r>
    </w:p>
    <w:p w14:paraId="7803D838" w14:textId="77777777" w:rsidR="006A2E90" w:rsidRDefault="009A0E25" w:rsidP="00223EF3">
      <w:pPr>
        <w:pStyle w:val="PL"/>
        <w:rPr>
          <w:lang w:val="en-US"/>
        </w:rPr>
      </w:pPr>
      <w:r w:rsidRPr="00046E6A">
        <w:rPr>
          <w:lang w:val="en-US"/>
        </w:rPr>
        <w:t xml:space="preserve">        '308':</w:t>
      </w:r>
    </w:p>
    <w:p w14:paraId="614CF824" w14:textId="468AD534" w:rsidR="009A0E25" w:rsidRPr="00046E6A" w:rsidRDefault="00223EF3" w:rsidP="00223EF3">
      <w:pPr>
        <w:pStyle w:val="PL"/>
        <w:rPr>
          <w:lang w:val="en-US"/>
        </w:rPr>
      </w:pPr>
      <w:r>
        <w:rPr>
          <w:lang w:val="en-US"/>
        </w:rPr>
        <w:t xml:space="preserve">          $ref: </w:t>
      </w:r>
      <w:r w:rsidRPr="00690A26">
        <w:t>'TS29571_CommonData.yaml#/components/</w:t>
      </w:r>
      <w:r>
        <w:t>responses/308'</w:t>
      </w:r>
    </w:p>
    <w:p w14:paraId="02B13149" w14:textId="77777777" w:rsidR="007C6ECB" w:rsidRPr="004638A2" w:rsidRDefault="007C6ECB" w:rsidP="006A2E90">
      <w:pPr>
        <w:pStyle w:val="PL"/>
        <w:rPr>
          <w:rFonts w:eastAsia="DengXian"/>
        </w:rPr>
      </w:pPr>
      <w:r w:rsidRPr="006A2E90">
        <w:rPr>
          <w:rFonts w:eastAsia="DengXian"/>
        </w:rPr>
        <w:t xml:space="preserve">        '400':</w:t>
      </w:r>
    </w:p>
    <w:p w14:paraId="62BC624F" w14:textId="77777777" w:rsidR="007C6ECB" w:rsidRPr="004638A2" w:rsidRDefault="007C6ECB" w:rsidP="006A2E90">
      <w:pPr>
        <w:pStyle w:val="PL"/>
        <w:rPr>
          <w:rFonts w:eastAsia="DengXian"/>
        </w:rPr>
      </w:pPr>
      <w:r w:rsidRPr="006A2E90">
        <w:rPr>
          <w:rFonts w:eastAsia="DengXian"/>
        </w:rPr>
        <w:t xml:space="preserve">          $ref: 'TS29571_CommonData.yaml#/components/responses/400'</w:t>
      </w:r>
    </w:p>
    <w:p w14:paraId="701451A8" w14:textId="77777777" w:rsidR="007C6ECB" w:rsidRPr="004638A2" w:rsidRDefault="007C6ECB" w:rsidP="006A2E90">
      <w:pPr>
        <w:pStyle w:val="PL"/>
        <w:rPr>
          <w:rFonts w:eastAsia="DengXian"/>
        </w:rPr>
      </w:pPr>
      <w:r w:rsidRPr="006A2E90">
        <w:rPr>
          <w:rFonts w:eastAsia="DengXian"/>
        </w:rPr>
        <w:t xml:space="preserve">        '401':</w:t>
      </w:r>
    </w:p>
    <w:p w14:paraId="568D8C85" w14:textId="77777777" w:rsidR="007C6ECB" w:rsidRPr="004638A2" w:rsidRDefault="007C6ECB" w:rsidP="006A2E90">
      <w:pPr>
        <w:pStyle w:val="PL"/>
        <w:rPr>
          <w:rFonts w:eastAsia="DengXian"/>
        </w:rPr>
      </w:pPr>
      <w:r w:rsidRPr="006A2E90">
        <w:rPr>
          <w:rFonts w:eastAsia="DengXian"/>
        </w:rPr>
        <w:t xml:space="preserve">          $ref: 'TS29571_CommonData.yaml#/components/responses/401'</w:t>
      </w:r>
    </w:p>
    <w:p w14:paraId="0F54B923" w14:textId="77777777" w:rsidR="007C6ECB" w:rsidRPr="004638A2" w:rsidRDefault="007C6ECB" w:rsidP="006A2E90">
      <w:pPr>
        <w:pStyle w:val="PL"/>
        <w:rPr>
          <w:rFonts w:eastAsia="DengXian"/>
        </w:rPr>
      </w:pPr>
      <w:r w:rsidRPr="006A2E90">
        <w:rPr>
          <w:rFonts w:eastAsia="DengXian"/>
        </w:rPr>
        <w:t xml:space="preserve">        '403':</w:t>
      </w:r>
    </w:p>
    <w:p w14:paraId="404F3FFE" w14:textId="77777777" w:rsidR="007C6ECB" w:rsidRPr="004638A2" w:rsidRDefault="007C6ECB" w:rsidP="006A2E90">
      <w:pPr>
        <w:pStyle w:val="PL"/>
        <w:rPr>
          <w:rFonts w:eastAsia="DengXian"/>
        </w:rPr>
      </w:pPr>
      <w:r w:rsidRPr="006A2E90">
        <w:rPr>
          <w:rFonts w:eastAsia="DengXian"/>
        </w:rPr>
        <w:t xml:space="preserve">          $ref: 'TS29571_CommonData.yaml#/components/responses/403'</w:t>
      </w:r>
    </w:p>
    <w:p w14:paraId="3B56C9AB" w14:textId="77777777" w:rsidR="007C6ECB" w:rsidRPr="004638A2" w:rsidRDefault="007C6ECB" w:rsidP="006A2E90">
      <w:pPr>
        <w:pStyle w:val="PL"/>
        <w:rPr>
          <w:rFonts w:eastAsia="DengXian"/>
        </w:rPr>
      </w:pPr>
      <w:r w:rsidRPr="006A2E90">
        <w:rPr>
          <w:rFonts w:eastAsia="DengXian"/>
        </w:rPr>
        <w:t xml:space="preserve">        '404':</w:t>
      </w:r>
    </w:p>
    <w:p w14:paraId="0B836929" w14:textId="77777777" w:rsidR="007C6ECB" w:rsidRPr="004638A2" w:rsidRDefault="007C6ECB" w:rsidP="006A2E90">
      <w:pPr>
        <w:pStyle w:val="PL"/>
        <w:rPr>
          <w:rFonts w:eastAsia="DengXian"/>
        </w:rPr>
      </w:pPr>
      <w:r w:rsidRPr="006A2E90">
        <w:rPr>
          <w:rFonts w:eastAsia="DengXian"/>
        </w:rPr>
        <w:t xml:space="preserve">          $ref: 'TS29571_CommonData.yaml#/components/responses/404'</w:t>
      </w:r>
    </w:p>
    <w:p w14:paraId="4B65FAAC" w14:textId="77777777" w:rsidR="007C6ECB" w:rsidRPr="004638A2" w:rsidRDefault="007C6ECB" w:rsidP="006A2E90">
      <w:pPr>
        <w:pStyle w:val="PL"/>
        <w:rPr>
          <w:rFonts w:eastAsia="DengXian"/>
        </w:rPr>
      </w:pPr>
      <w:r w:rsidRPr="006A2E90">
        <w:rPr>
          <w:rFonts w:eastAsia="DengXian"/>
        </w:rPr>
        <w:t xml:space="preserve">        '411':</w:t>
      </w:r>
    </w:p>
    <w:p w14:paraId="224E7BD7" w14:textId="77777777" w:rsidR="007C6ECB" w:rsidRPr="004638A2" w:rsidRDefault="007C6ECB" w:rsidP="006A2E90">
      <w:pPr>
        <w:pStyle w:val="PL"/>
        <w:rPr>
          <w:rFonts w:eastAsia="DengXian"/>
        </w:rPr>
      </w:pPr>
      <w:r w:rsidRPr="006A2E90">
        <w:rPr>
          <w:rFonts w:eastAsia="DengXian"/>
        </w:rPr>
        <w:t xml:space="preserve">          $ref: 'TS29571_CommonData.yaml#/components/responses/411'</w:t>
      </w:r>
    </w:p>
    <w:p w14:paraId="37F1BB67" w14:textId="77777777" w:rsidR="007C6ECB" w:rsidRPr="004638A2" w:rsidRDefault="007C6ECB" w:rsidP="006A2E90">
      <w:pPr>
        <w:pStyle w:val="PL"/>
        <w:rPr>
          <w:rFonts w:eastAsia="DengXian"/>
        </w:rPr>
      </w:pPr>
      <w:r w:rsidRPr="006A2E90">
        <w:rPr>
          <w:rFonts w:eastAsia="DengXian"/>
        </w:rPr>
        <w:t xml:space="preserve">        '413':</w:t>
      </w:r>
    </w:p>
    <w:p w14:paraId="4FAF1F28" w14:textId="77777777" w:rsidR="007C6ECB" w:rsidRPr="004638A2" w:rsidRDefault="007C6ECB" w:rsidP="006A2E90">
      <w:pPr>
        <w:pStyle w:val="PL"/>
        <w:rPr>
          <w:rFonts w:eastAsia="DengXian"/>
        </w:rPr>
      </w:pPr>
      <w:r w:rsidRPr="006A2E90">
        <w:rPr>
          <w:rFonts w:eastAsia="DengXian"/>
        </w:rPr>
        <w:t xml:space="preserve">          $ref: 'TS29571_CommonData.yaml#/components/responses/413'</w:t>
      </w:r>
    </w:p>
    <w:p w14:paraId="0C4B18FA" w14:textId="77777777" w:rsidR="007C6ECB" w:rsidRPr="004638A2" w:rsidRDefault="007C6ECB" w:rsidP="006A2E90">
      <w:pPr>
        <w:pStyle w:val="PL"/>
        <w:rPr>
          <w:rFonts w:eastAsia="DengXian"/>
        </w:rPr>
      </w:pPr>
      <w:r w:rsidRPr="006A2E90">
        <w:rPr>
          <w:rFonts w:eastAsia="DengXian"/>
        </w:rPr>
        <w:t xml:space="preserve">        '415':</w:t>
      </w:r>
    </w:p>
    <w:p w14:paraId="3809E153" w14:textId="77777777" w:rsidR="007C6ECB" w:rsidRPr="004638A2" w:rsidRDefault="007C6ECB" w:rsidP="006A2E90">
      <w:pPr>
        <w:pStyle w:val="PL"/>
        <w:rPr>
          <w:rFonts w:eastAsia="DengXian"/>
        </w:rPr>
      </w:pPr>
      <w:r w:rsidRPr="006A2E90">
        <w:rPr>
          <w:rFonts w:eastAsia="DengXian"/>
        </w:rPr>
        <w:t xml:space="preserve">          $ref: 'TS29571_CommonData.yaml#/components/responses/415'</w:t>
      </w:r>
    </w:p>
    <w:p w14:paraId="6E15F0F6" w14:textId="77777777" w:rsidR="007C6ECB" w:rsidRPr="004638A2" w:rsidRDefault="007C6ECB" w:rsidP="006A2E90">
      <w:pPr>
        <w:pStyle w:val="PL"/>
        <w:rPr>
          <w:rFonts w:eastAsia="DengXian"/>
        </w:rPr>
      </w:pPr>
      <w:r w:rsidRPr="006A2E90">
        <w:rPr>
          <w:rFonts w:eastAsia="DengXian"/>
        </w:rPr>
        <w:t xml:space="preserve">        '429':</w:t>
      </w:r>
    </w:p>
    <w:p w14:paraId="5AC9F5F7" w14:textId="77777777" w:rsidR="007C6ECB" w:rsidRPr="004638A2" w:rsidRDefault="007C6ECB" w:rsidP="006A2E90">
      <w:pPr>
        <w:pStyle w:val="PL"/>
        <w:rPr>
          <w:rFonts w:eastAsia="DengXian"/>
        </w:rPr>
      </w:pPr>
      <w:r w:rsidRPr="006A2E90">
        <w:rPr>
          <w:rFonts w:eastAsia="DengXian"/>
        </w:rPr>
        <w:t xml:space="preserve">          $ref: 'TS29571_CommonData.yaml#/components/responses/429'</w:t>
      </w:r>
    </w:p>
    <w:p w14:paraId="10EDF474" w14:textId="77777777" w:rsidR="007C6ECB" w:rsidRPr="004638A2" w:rsidRDefault="007C6ECB" w:rsidP="006A2E90">
      <w:pPr>
        <w:pStyle w:val="PL"/>
        <w:rPr>
          <w:rFonts w:eastAsia="DengXian"/>
        </w:rPr>
      </w:pPr>
      <w:r w:rsidRPr="006A2E90">
        <w:rPr>
          <w:rFonts w:eastAsia="DengXian"/>
        </w:rPr>
        <w:t xml:space="preserve">        '500':</w:t>
      </w:r>
    </w:p>
    <w:p w14:paraId="13C7B2F3" w14:textId="77777777" w:rsidR="007C6ECB" w:rsidRPr="004638A2" w:rsidRDefault="007C6ECB" w:rsidP="006A2E90">
      <w:pPr>
        <w:pStyle w:val="PL"/>
        <w:rPr>
          <w:rFonts w:eastAsia="DengXian"/>
        </w:rPr>
      </w:pPr>
      <w:r w:rsidRPr="006A2E90">
        <w:rPr>
          <w:rFonts w:eastAsia="DengXian"/>
        </w:rPr>
        <w:t xml:space="preserve">          $ref: 'TS29571_CommonData.yaml#/components/responses/500'</w:t>
      </w:r>
    </w:p>
    <w:p w14:paraId="6F28DF94" w14:textId="77777777" w:rsidR="007C6ECB" w:rsidRPr="004638A2" w:rsidRDefault="007C6ECB" w:rsidP="006A2E90">
      <w:pPr>
        <w:pStyle w:val="PL"/>
        <w:rPr>
          <w:rFonts w:eastAsia="DengXian"/>
        </w:rPr>
      </w:pPr>
      <w:r w:rsidRPr="006A2E90">
        <w:rPr>
          <w:rFonts w:eastAsia="DengXian"/>
        </w:rPr>
        <w:t xml:space="preserve">        '503':</w:t>
      </w:r>
    </w:p>
    <w:p w14:paraId="0E161FAA" w14:textId="77777777" w:rsidR="007C6ECB" w:rsidRPr="004638A2" w:rsidRDefault="007C6ECB" w:rsidP="006A2E90">
      <w:pPr>
        <w:pStyle w:val="PL"/>
        <w:rPr>
          <w:rFonts w:eastAsia="DengXian"/>
        </w:rPr>
      </w:pPr>
      <w:r w:rsidRPr="006A2E90">
        <w:rPr>
          <w:rFonts w:eastAsia="DengXian"/>
        </w:rPr>
        <w:t xml:space="preserve">          $ref: 'TS29571_CommonData.yaml#/components/responses/503'</w:t>
      </w:r>
    </w:p>
    <w:p w14:paraId="01C969A5" w14:textId="77777777" w:rsidR="007C6ECB" w:rsidRPr="004638A2" w:rsidRDefault="007C6ECB" w:rsidP="006A2E90">
      <w:pPr>
        <w:pStyle w:val="PL"/>
        <w:rPr>
          <w:rFonts w:eastAsia="DengXian"/>
        </w:rPr>
      </w:pPr>
      <w:r w:rsidRPr="006A2E90">
        <w:rPr>
          <w:rFonts w:eastAsia="DengXian"/>
        </w:rPr>
        <w:t xml:space="preserve">        '504':</w:t>
      </w:r>
    </w:p>
    <w:p w14:paraId="26E68ADA" w14:textId="77777777" w:rsidR="007C6ECB" w:rsidRPr="004638A2" w:rsidRDefault="007C6ECB" w:rsidP="006A2E90">
      <w:pPr>
        <w:pStyle w:val="PL"/>
        <w:rPr>
          <w:rFonts w:eastAsia="DengXian"/>
        </w:rPr>
      </w:pPr>
      <w:r w:rsidRPr="006A2E90">
        <w:rPr>
          <w:rFonts w:eastAsia="DengXian"/>
        </w:rPr>
        <w:t xml:space="preserve">          $ref: 'TS29571_CommonData.yaml#/components/responses/504'</w:t>
      </w:r>
    </w:p>
    <w:p w14:paraId="7569919B" w14:textId="77777777" w:rsidR="007C6ECB" w:rsidRPr="004638A2" w:rsidRDefault="007C6ECB" w:rsidP="006A2E90">
      <w:pPr>
        <w:pStyle w:val="PL"/>
        <w:rPr>
          <w:rFonts w:eastAsia="DengXian"/>
        </w:rPr>
      </w:pPr>
      <w:r w:rsidRPr="006A2E90">
        <w:rPr>
          <w:rFonts w:eastAsia="DengXian"/>
        </w:rPr>
        <w:t xml:space="preserve">        default:</w:t>
      </w:r>
    </w:p>
    <w:p w14:paraId="6E03D1EE" w14:textId="77777777" w:rsidR="007C6ECB" w:rsidRPr="004638A2" w:rsidRDefault="007C6ECB" w:rsidP="006A2E90">
      <w:pPr>
        <w:pStyle w:val="PL"/>
        <w:rPr>
          <w:rFonts w:eastAsia="DengXian"/>
        </w:rPr>
      </w:pPr>
      <w:r w:rsidRPr="006A2E90">
        <w:rPr>
          <w:rFonts w:eastAsia="DengXian"/>
        </w:rPr>
        <w:t xml:space="preserve">          $ref: 'TS29571_CommonData.yaml#/components/responses/default'</w:t>
      </w:r>
    </w:p>
    <w:p w14:paraId="23998396" w14:textId="77777777" w:rsidR="007C6ECB" w:rsidRPr="004638A2" w:rsidRDefault="007C6ECB" w:rsidP="006A2E90">
      <w:pPr>
        <w:pStyle w:val="PL"/>
        <w:rPr>
          <w:rFonts w:eastAsia="DengXian"/>
        </w:rPr>
      </w:pPr>
      <w:r w:rsidRPr="006A2E90">
        <w:rPr>
          <w:rFonts w:eastAsia="DengXian"/>
        </w:rPr>
        <w:lastRenderedPageBreak/>
        <w:t xml:space="preserve">      callbacks:</w:t>
      </w:r>
    </w:p>
    <w:p w14:paraId="5359C92A" w14:textId="77777777" w:rsidR="007C6ECB" w:rsidRPr="004638A2" w:rsidRDefault="007C6ECB" w:rsidP="006A2E90">
      <w:pPr>
        <w:pStyle w:val="PL"/>
        <w:rPr>
          <w:rFonts w:eastAsia="DengXian"/>
        </w:rPr>
      </w:pPr>
      <w:r w:rsidRPr="006A2E90">
        <w:rPr>
          <w:rFonts w:eastAsia="DengXian"/>
        </w:rPr>
        <w:t xml:space="preserve">        LocationUpdateNotify:</w:t>
      </w:r>
    </w:p>
    <w:p w14:paraId="36872886" w14:textId="77777777" w:rsidR="007C6ECB" w:rsidRPr="00B173B3" w:rsidRDefault="007C6ECB" w:rsidP="00B173B3">
      <w:pPr>
        <w:pStyle w:val="PL"/>
      </w:pPr>
      <w:r w:rsidRPr="00986E88">
        <w:t xml:space="preserve">          '{$request.body#/notifUri}':</w:t>
      </w:r>
    </w:p>
    <w:p w14:paraId="7A2A7577" w14:textId="77777777" w:rsidR="007C6ECB" w:rsidRPr="004638A2" w:rsidRDefault="007C6ECB" w:rsidP="006A2E90">
      <w:pPr>
        <w:pStyle w:val="PL"/>
        <w:rPr>
          <w:rFonts w:eastAsia="DengXian"/>
        </w:rPr>
      </w:pPr>
      <w:r w:rsidRPr="006A2E90">
        <w:rPr>
          <w:rFonts w:eastAsia="DengXian"/>
        </w:rPr>
        <w:t xml:space="preserve">            post:</w:t>
      </w:r>
    </w:p>
    <w:p w14:paraId="49E95FCC" w14:textId="77777777" w:rsidR="007C6ECB" w:rsidRPr="004638A2" w:rsidRDefault="007C6ECB" w:rsidP="006A2E90">
      <w:pPr>
        <w:pStyle w:val="PL"/>
        <w:rPr>
          <w:rFonts w:eastAsia="DengXian"/>
        </w:rPr>
      </w:pPr>
      <w:r w:rsidRPr="006A2E90">
        <w:rPr>
          <w:rFonts w:eastAsia="DengXian"/>
        </w:rPr>
        <w:t xml:space="preserve">              requestBody:</w:t>
      </w:r>
    </w:p>
    <w:p w14:paraId="190D01D5" w14:textId="77777777" w:rsidR="007C6ECB" w:rsidRPr="004638A2" w:rsidRDefault="007C6ECB" w:rsidP="006A2E90">
      <w:pPr>
        <w:pStyle w:val="PL"/>
        <w:rPr>
          <w:rFonts w:eastAsia="DengXian"/>
        </w:rPr>
      </w:pPr>
      <w:r w:rsidRPr="006A2E90">
        <w:rPr>
          <w:rFonts w:eastAsia="DengXian"/>
        </w:rPr>
        <w:t xml:space="preserve">                description: Location Update Notification</w:t>
      </w:r>
    </w:p>
    <w:p w14:paraId="230C115C" w14:textId="77777777" w:rsidR="007C6ECB" w:rsidRPr="004638A2" w:rsidRDefault="007C6ECB" w:rsidP="006A2E90">
      <w:pPr>
        <w:pStyle w:val="PL"/>
        <w:rPr>
          <w:rFonts w:eastAsia="DengXian"/>
        </w:rPr>
      </w:pPr>
      <w:r w:rsidRPr="006A2E90">
        <w:rPr>
          <w:rFonts w:eastAsia="DengXian"/>
        </w:rPr>
        <w:t xml:space="preserve">                content:</w:t>
      </w:r>
    </w:p>
    <w:p w14:paraId="2102CD1E" w14:textId="77777777" w:rsidR="007C6ECB" w:rsidRPr="004638A2" w:rsidRDefault="007C6ECB" w:rsidP="006A2E90">
      <w:pPr>
        <w:pStyle w:val="PL"/>
        <w:rPr>
          <w:rFonts w:eastAsia="DengXian"/>
        </w:rPr>
      </w:pPr>
      <w:r w:rsidRPr="006A2E90">
        <w:rPr>
          <w:rFonts w:eastAsia="DengXian"/>
        </w:rPr>
        <w:t xml:space="preserve">                  application/json:</w:t>
      </w:r>
    </w:p>
    <w:p w14:paraId="0383B173" w14:textId="77777777" w:rsidR="007C6ECB" w:rsidRPr="004638A2" w:rsidRDefault="007C6ECB" w:rsidP="006A2E90">
      <w:pPr>
        <w:pStyle w:val="PL"/>
        <w:rPr>
          <w:rFonts w:eastAsia="DengXian"/>
        </w:rPr>
      </w:pPr>
      <w:r w:rsidRPr="006A2E90">
        <w:rPr>
          <w:rFonts w:eastAsia="DengXian"/>
        </w:rPr>
        <w:t xml:space="preserve">                    schema:</w:t>
      </w:r>
    </w:p>
    <w:p w14:paraId="6E3B2912" w14:textId="77777777" w:rsidR="007C6ECB" w:rsidRPr="004638A2" w:rsidRDefault="007C6ECB" w:rsidP="006A2E90">
      <w:pPr>
        <w:pStyle w:val="PL"/>
        <w:rPr>
          <w:rFonts w:eastAsia="DengXian"/>
        </w:rPr>
      </w:pPr>
      <w:r w:rsidRPr="006A2E90">
        <w:rPr>
          <w:rFonts w:eastAsia="DengXian"/>
        </w:rPr>
        <w:t xml:space="preserve">                      $ref: '#/components/schemas/LocUpdateNotification'</w:t>
      </w:r>
    </w:p>
    <w:p w14:paraId="6EA37C64" w14:textId="77777777" w:rsidR="007C6ECB" w:rsidRPr="004638A2" w:rsidRDefault="007C6ECB" w:rsidP="006A2E90">
      <w:pPr>
        <w:pStyle w:val="PL"/>
        <w:rPr>
          <w:rFonts w:eastAsia="DengXian"/>
        </w:rPr>
      </w:pPr>
      <w:r w:rsidRPr="006A2E90">
        <w:rPr>
          <w:rFonts w:eastAsia="DengXian"/>
        </w:rPr>
        <w:t xml:space="preserve">              responses:</w:t>
      </w:r>
    </w:p>
    <w:p w14:paraId="10E7F50D" w14:textId="77777777" w:rsidR="007C6ECB" w:rsidRPr="004638A2" w:rsidRDefault="007C6ECB" w:rsidP="006A2E90">
      <w:pPr>
        <w:pStyle w:val="PL"/>
        <w:rPr>
          <w:rFonts w:eastAsia="DengXian"/>
        </w:rPr>
      </w:pPr>
      <w:r w:rsidRPr="006A2E90">
        <w:rPr>
          <w:rFonts w:eastAsia="DengXian"/>
        </w:rPr>
        <w:t xml:space="preserve">                '204':</w:t>
      </w:r>
    </w:p>
    <w:p w14:paraId="2DB0BCC7" w14:textId="77777777" w:rsidR="00791136" w:rsidRDefault="007C6ECB" w:rsidP="006A2E90">
      <w:pPr>
        <w:pStyle w:val="PL"/>
        <w:rPr>
          <w:rFonts w:eastAsia="DengXian"/>
        </w:rPr>
      </w:pPr>
      <w:r w:rsidRPr="006A2E90">
        <w:rPr>
          <w:rFonts w:eastAsia="DengXian"/>
        </w:rPr>
        <w:t xml:space="preserve">                  description: Expected response to a valid notification</w:t>
      </w:r>
    </w:p>
    <w:p w14:paraId="35A4A05B" w14:textId="77777777" w:rsidR="006A2E90" w:rsidRDefault="00791136" w:rsidP="00A5679E">
      <w:pPr>
        <w:pStyle w:val="PL"/>
        <w:rPr>
          <w:lang w:val="en-US"/>
        </w:rPr>
      </w:pPr>
      <w:r w:rsidRPr="002E5CBA">
        <w:rPr>
          <w:lang w:val="en-US"/>
        </w:rPr>
        <w:t xml:space="preserve">                '</w:t>
      </w:r>
      <w:r>
        <w:rPr>
          <w:lang w:val="en-US"/>
        </w:rPr>
        <w:t>307</w:t>
      </w:r>
      <w:r w:rsidRPr="002E5CBA">
        <w:rPr>
          <w:lang w:val="en-US"/>
        </w:rPr>
        <w:t>':</w:t>
      </w:r>
    </w:p>
    <w:p w14:paraId="7046FBF3" w14:textId="07A88F0A" w:rsidR="00791136"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6E780694" w14:textId="77777777" w:rsidR="006A2E90" w:rsidRDefault="00791136" w:rsidP="00223EF3">
      <w:pPr>
        <w:pStyle w:val="PL"/>
        <w:rPr>
          <w:lang w:val="en-US"/>
        </w:rPr>
      </w:pPr>
      <w:r w:rsidRPr="002E5CBA">
        <w:rPr>
          <w:lang w:val="en-US"/>
        </w:rPr>
        <w:t xml:space="preserve">                '</w:t>
      </w:r>
      <w:r>
        <w:rPr>
          <w:lang w:val="en-US"/>
        </w:rPr>
        <w:t>308</w:t>
      </w:r>
      <w:r w:rsidRPr="002E5CBA">
        <w:rPr>
          <w:lang w:val="en-US"/>
        </w:rPr>
        <w:t>':</w:t>
      </w:r>
    </w:p>
    <w:p w14:paraId="0565C4C1" w14:textId="0DA14D36" w:rsidR="00791136" w:rsidRPr="002E5CBA" w:rsidRDefault="00223EF3" w:rsidP="00223EF3">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responses/308'</w:t>
      </w:r>
    </w:p>
    <w:p w14:paraId="7D29B57E" w14:textId="77777777" w:rsidR="007C6ECB" w:rsidRPr="004638A2" w:rsidRDefault="007C6ECB" w:rsidP="006A2E90">
      <w:pPr>
        <w:pStyle w:val="PL"/>
        <w:rPr>
          <w:rFonts w:eastAsia="DengXian"/>
        </w:rPr>
      </w:pPr>
      <w:r w:rsidRPr="006A2E90">
        <w:rPr>
          <w:rFonts w:eastAsia="DengXian"/>
        </w:rPr>
        <w:t xml:space="preserve">                '400':</w:t>
      </w:r>
    </w:p>
    <w:p w14:paraId="4424A48D" w14:textId="77777777" w:rsidR="007C6ECB" w:rsidRPr="004638A2" w:rsidRDefault="007C6ECB" w:rsidP="006A2E90">
      <w:pPr>
        <w:pStyle w:val="PL"/>
        <w:rPr>
          <w:rFonts w:eastAsia="DengXian"/>
        </w:rPr>
      </w:pPr>
      <w:r w:rsidRPr="006A2E90">
        <w:rPr>
          <w:rFonts w:eastAsia="DengXian"/>
        </w:rPr>
        <w:t xml:space="preserve">                  $ref: 'TS29571_CommonData.yaml#/components/responses/400'</w:t>
      </w:r>
    </w:p>
    <w:p w14:paraId="4CC97FC7" w14:textId="77777777" w:rsidR="007C6ECB" w:rsidRPr="004638A2" w:rsidRDefault="007C6ECB" w:rsidP="006A2E90">
      <w:pPr>
        <w:pStyle w:val="PL"/>
        <w:rPr>
          <w:rFonts w:eastAsia="DengXian"/>
        </w:rPr>
      </w:pPr>
      <w:r w:rsidRPr="006A2E90">
        <w:rPr>
          <w:rFonts w:eastAsia="DengXian"/>
        </w:rPr>
        <w:t xml:space="preserve">                '401':</w:t>
      </w:r>
    </w:p>
    <w:p w14:paraId="6937C4DD" w14:textId="77777777" w:rsidR="007C6ECB" w:rsidRPr="004638A2" w:rsidRDefault="007C6ECB" w:rsidP="006A2E90">
      <w:pPr>
        <w:pStyle w:val="PL"/>
        <w:rPr>
          <w:rFonts w:eastAsia="DengXian"/>
        </w:rPr>
      </w:pPr>
      <w:r w:rsidRPr="006A2E90">
        <w:rPr>
          <w:rFonts w:eastAsia="DengXian"/>
        </w:rPr>
        <w:t xml:space="preserve">                  $ref: 'TS29571_CommonData.yaml#/components/responses/401'</w:t>
      </w:r>
    </w:p>
    <w:p w14:paraId="1B884EBE" w14:textId="77777777" w:rsidR="007C6ECB" w:rsidRPr="004638A2" w:rsidRDefault="007C6ECB" w:rsidP="006A2E90">
      <w:pPr>
        <w:pStyle w:val="PL"/>
        <w:rPr>
          <w:rFonts w:eastAsia="DengXian"/>
        </w:rPr>
      </w:pPr>
      <w:r w:rsidRPr="006A2E90">
        <w:rPr>
          <w:rFonts w:eastAsia="DengXian"/>
        </w:rPr>
        <w:t xml:space="preserve">                '403':</w:t>
      </w:r>
    </w:p>
    <w:p w14:paraId="57419D8C" w14:textId="77777777" w:rsidR="007C6ECB" w:rsidRPr="004638A2" w:rsidRDefault="007C6ECB" w:rsidP="006A2E90">
      <w:pPr>
        <w:pStyle w:val="PL"/>
        <w:rPr>
          <w:rFonts w:eastAsia="DengXian"/>
        </w:rPr>
      </w:pPr>
      <w:r w:rsidRPr="006A2E90">
        <w:rPr>
          <w:rFonts w:eastAsia="DengXian"/>
        </w:rPr>
        <w:t xml:space="preserve">                  $ref: 'TS29571_CommonData.yaml#/components/responses/403'</w:t>
      </w:r>
    </w:p>
    <w:p w14:paraId="0B45EB7D" w14:textId="77777777" w:rsidR="007C6ECB" w:rsidRPr="004638A2" w:rsidRDefault="007C6ECB" w:rsidP="006A2E90">
      <w:pPr>
        <w:pStyle w:val="PL"/>
        <w:rPr>
          <w:rFonts w:eastAsia="DengXian"/>
        </w:rPr>
      </w:pPr>
      <w:r w:rsidRPr="006A2E90">
        <w:rPr>
          <w:rFonts w:eastAsia="DengXian"/>
        </w:rPr>
        <w:t xml:space="preserve">                '404':</w:t>
      </w:r>
    </w:p>
    <w:p w14:paraId="1467D5E8" w14:textId="77777777" w:rsidR="007C6ECB" w:rsidRPr="004638A2" w:rsidRDefault="007C6ECB" w:rsidP="006A2E90">
      <w:pPr>
        <w:pStyle w:val="PL"/>
        <w:rPr>
          <w:rFonts w:eastAsia="DengXian"/>
        </w:rPr>
      </w:pPr>
      <w:r w:rsidRPr="006A2E90">
        <w:rPr>
          <w:rFonts w:eastAsia="DengXian"/>
        </w:rPr>
        <w:t xml:space="preserve">                  $ref: 'TS29571_CommonData.yaml#/components/responses/404'</w:t>
      </w:r>
    </w:p>
    <w:p w14:paraId="6E85E14C" w14:textId="77777777" w:rsidR="007C6ECB" w:rsidRPr="004638A2" w:rsidRDefault="007C6ECB" w:rsidP="006A2E90">
      <w:pPr>
        <w:pStyle w:val="PL"/>
        <w:rPr>
          <w:rFonts w:eastAsia="DengXian"/>
        </w:rPr>
      </w:pPr>
      <w:r w:rsidRPr="006A2E90">
        <w:rPr>
          <w:rFonts w:eastAsia="DengXian"/>
        </w:rPr>
        <w:t xml:space="preserve">                '411':</w:t>
      </w:r>
    </w:p>
    <w:p w14:paraId="21210D68" w14:textId="77777777" w:rsidR="007C6ECB" w:rsidRPr="004638A2" w:rsidRDefault="007C6ECB" w:rsidP="006A2E90">
      <w:pPr>
        <w:pStyle w:val="PL"/>
        <w:rPr>
          <w:rFonts w:eastAsia="DengXian"/>
        </w:rPr>
      </w:pPr>
      <w:r w:rsidRPr="006A2E90">
        <w:rPr>
          <w:rFonts w:eastAsia="DengXian"/>
        </w:rPr>
        <w:t xml:space="preserve">                  $ref: 'TS29571_CommonData.yaml#/components/responses/411'</w:t>
      </w:r>
    </w:p>
    <w:p w14:paraId="0C0C1EBC" w14:textId="77777777" w:rsidR="007C6ECB" w:rsidRPr="004638A2" w:rsidRDefault="007C6ECB" w:rsidP="006A2E90">
      <w:pPr>
        <w:pStyle w:val="PL"/>
        <w:rPr>
          <w:rFonts w:eastAsia="DengXian"/>
        </w:rPr>
      </w:pPr>
      <w:r w:rsidRPr="006A2E90">
        <w:rPr>
          <w:rFonts w:eastAsia="DengXian"/>
        </w:rPr>
        <w:t xml:space="preserve">                '413':</w:t>
      </w:r>
    </w:p>
    <w:p w14:paraId="4803BE81" w14:textId="77777777" w:rsidR="007C6ECB" w:rsidRPr="004638A2" w:rsidRDefault="007C6ECB" w:rsidP="006A2E90">
      <w:pPr>
        <w:pStyle w:val="PL"/>
        <w:rPr>
          <w:rFonts w:eastAsia="DengXian"/>
        </w:rPr>
      </w:pPr>
      <w:r w:rsidRPr="006A2E90">
        <w:rPr>
          <w:rFonts w:eastAsia="DengXian"/>
        </w:rPr>
        <w:t xml:space="preserve">                  $ref: 'TS29571_CommonData.yaml#/components/responses/413'</w:t>
      </w:r>
    </w:p>
    <w:p w14:paraId="52B03B25" w14:textId="77777777" w:rsidR="007C6ECB" w:rsidRPr="004638A2" w:rsidRDefault="007C6ECB" w:rsidP="006A2E90">
      <w:pPr>
        <w:pStyle w:val="PL"/>
        <w:rPr>
          <w:rFonts w:eastAsia="DengXian"/>
        </w:rPr>
      </w:pPr>
      <w:r w:rsidRPr="006A2E90">
        <w:rPr>
          <w:rFonts w:eastAsia="DengXian"/>
        </w:rPr>
        <w:t xml:space="preserve">                '415':</w:t>
      </w:r>
    </w:p>
    <w:p w14:paraId="4DD9E3F1" w14:textId="77777777" w:rsidR="007C6ECB" w:rsidRPr="004638A2" w:rsidRDefault="007C6ECB" w:rsidP="006A2E90">
      <w:pPr>
        <w:pStyle w:val="PL"/>
        <w:rPr>
          <w:rFonts w:eastAsia="DengXian"/>
        </w:rPr>
      </w:pPr>
      <w:r w:rsidRPr="006A2E90">
        <w:rPr>
          <w:rFonts w:eastAsia="DengXian"/>
        </w:rPr>
        <w:t xml:space="preserve">                  $ref: 'TS29571_CommonData.yaml#/components/responses/415'</w:t>
      </w:r>
    </w:p>
    <w:p w14:paraId="3B0A64CD" w14:textId="77777777" w:rsidR="007C6ECB" w:rsidRPr="004638A2" w:rsidRDefault="007C6ECB" w:rsidP="006A2E90">
      <w:pPr>
        <w:pStyle w:val="PL"/>
        <w:rPr>
          <w:rFonts w:eastAsia="DengXian"/>
        </w:rPr>
      </w:pPr>
      <w:r w:rsidRPr="006A2E90">
        <w:rPr>
          <w:rFonts w:eastAsia="DengXian"/>
        </w:rPr>
        <w:t xml:space="preserve">                '429':</w:t>
      </w:r>
    </w:p>
    <w:p w14:paraId="18C9D48E" w14:textId="77777777" w:rsidR="007C6ECB" w:rsidRPr="004638A2" w:rsidRDefault="007C6ECB" w:rsidP="006A2E90">
      <w:pPr>
        <w:pStyle w:val="PL"/>
        <w:rPr>
          <w:rFonts w:eastAsia="DengXian"/>
        </w:rPr>
      </w:pPr>
      <w:r w:rsidRPr="006A2E90">
        <w:rPr>
          <w:rFonts w:eastAsia="DengXian"/>
        </w:rPr>
        <w:t xml:space="preserve">                  $ref: 'TS29571_CommonData.yaml#/components/responses/429'</w:t>
      </w:r>
    </w:p>
    <w:p w14:paraId="11EC1B63" w14:textId="77777777" w:rsidR="007C6ECB" w:rsidRPr="004638A2" w:rsidRDefault="007C6ECB" w:rsidP="006A2E90">
      <w:pPr>
        <w:pStyle w:val="PL"/>
        <w:rPr>
          <w:rFonts w:eastAsia="DengXian"/>
        </w:rPr>
      </w:pPr>
      <w:r w:rsidRPr="006A2E90">
        <w:rPr>
          <w:rFonts w:eastAsia="DengXian"/>
        </w:rPr>
        <w:t xml:space="preserve">                '500':</w:t>
      </w:r>
    </w:p>
    <w:p w14:paraId="29E3699A" w14:textId="77777777" w:rsidR="007C6ECB" w:rsidRPr="004638A2" w:rsidRDefault="007C6ECB" w:rsidP="006A2E90">
      <w:pPr>
        <w:pStyle w:val="PL"/>
        <w:rPr>
          <w:rFonts w:eastAsia="DengXian"/>
        </w:rPr>
      </w:pPr>
      <w:r w:rsidRPr="006A2E90">
        <w:rPr>
          <w:rFonts w:eastAsia="DengXian"/>
        </w:rPr>
        <w:t xml:space="preserve">                  $ref: 'TS29571_CommonData.yaml#/components/responses/500'</w:t>
      </w:r>
    </w:p>
    <w:p w14:paraId="1456FB1C" w14:textId="77777777" w:rsidR="007C6ECB" w:rsidRPr="004638A2" w:rsidRDefault="007C6ECB" w:rsidP="006A2E90">
      <w:pPr>
        <w:pStyle w:val="PL"/>
        <w:rPr>
          <w:rFonts w:eastAsia="DengXian"/>
        </w:rPr>
      </w:pPr>
      <w:r w:rsidRPr="006A2E90">
        <w:rPr>
          <w:rFonts w:eastAsia="DengXian"/>
        </w:rPr>
        <w:t xml:space="preserve">                '503':</w:t>
      </w:r>
    </w:p>
    <w:p w14:paraId="67EC238E" w14:textId="77777777" w:rsidR="007C6ECB" w:rsidRPr="004638A2" w:rsidRDefault="007C6ECB" w:rsidP="006A2E90">
      <w:pPr>
        <w:pStyle w:val="PL"/>
        <w:rPr>
          <w:rFonts w:eastAsia="DengXian"/>
        </w:rPr>
      </w:pPr>
      <w:r w:rsidRPr="006A2E90">
        <w:rPr>
          <w:rFonts w:eastAsia="DengXian"/>
        </w:rPr>
        <w:t xml:space="preserve">                  $ref: 'TS29571_CommonData.yaml#/components/responses/503'</w:t>
      </w:r>
    </w:p>
    <w:p w14:paraId="691CFC3D" w14:textId="77777777" w:rsidR="007C6ECB" w:rsidRPr="004638A2" w:rsidRDefault="007C6ECB" w:rsidP="006A2E90">
      <w:pPr>
        <w:pStyle w:val="PL"/>
        <w:rPr>
          <w:rFonts w:eastAsia="DengXian"/>
        </w:rPr>
      </w:pPr>
      <w:r w:rsidRPr="006A2E90">
        <w:rPr>
          <w:rFonts w:eastAsia="DengXian"/>
        </w:rPr>
        <w:t xml:space="preserve">                '504':</w:t>
      </w:r>
    </w:p>
    <w:p w14:paraId="1805A174" w14:textId="77777777" w:rsidR="007C6ECB" w:rsidRPr="004638A2" w:rsidRDefault="007C6ECB" w:rsidP="006A2E90">
      <w:pPr>
        <w:pStyle w:val="PL"/>
        <w:rPr>
          <w:rFonts w:eastAsia="DengXian"/>
        </w:rPr>
      </w:pPr>
      <w:r w:rsidRPr="006A2E90">
        <w:rPr>
          <w:rFonts w:eastAsia="DengXian"/>
        </w:rPr>
        <w:t xml:space="preserve">                  $ref: 'TS29571_CommonData.yaml#/components/responses/504'</w:t>
      </w:r>
    </w:p>
    <w:p w14:paraId="2B0FAB32" w14:textId="77777777" w:rsidR="007C6ECB" w:rsidRPr="004638A2" w:rsidRDefault="007C6ECB" w:rsidP="006A2E90">
      <w:pPr>
        <w:pStyle w:val="PL"/>
        <w:rPr>
          <w:rFonts w:eastAsia="DengXian"/>
        </w:rPr>
      </w:pPr>
      <w:r w:rsidRPr="006A2E90">
        <w:rPr>
          <w:rFonts w:eastAsia="DengXian"/>
        </w:rPr>
        <w:t xml:space="preserve">                default:</w:t>
      </w:r>
    </w:p>
    <w:p w14:paraId="13275EA8"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6866FD10" w14:textId="77777777" w:rsidR="007C6ECB" w:rsidRDefault="007C6ECB" w:rsidP="007C6ECB">
      <w:pPr>
        <w:pStyle w:val="PL"/>
        <w:rPr>
          <w:lang w:eastAsia="zh-CN"/>
        </w:rPr>
      </w:pPr>
    </w:p>
    <w:p w14:paraId="52074B31" w14:textId="77777777" w:rsidR="008D72A7" w:rsidRDefault="008D72A7" w:rsidP="008D72A7">
      <w:pPr>
        <w:pStyle w:val="PL"/>
      </w:pPr>
      <w:r>
        <w:t>components:</w:t>
      </w:r>
    </w:p>
    <w:p w14:paraId="7CDC84B8" w14:textId="77777777" w:rsidR="008D72A7" w:rsidRDefault="008D72A7" w:rsidP="008D72A7">
      <w:pPr>
        <w:pStyle w:val="PL"/>
      </w:pPr>
      <w:r>
        <w:t xml:space="preserve">  securitySchemes:</w:t>
      </w:r>
    </w:p>
    <w:p w14:paraId="32DC7297" w14:textId="77777777" w:rsidR="008D72A7" w:rsidRDefault="008D72A7" w:rsidP="008D72A7">
      <w:pPr>
        <w:pStyle w:val="PL"/>
      </w:pPr>
      <w:r>
        <w:t xml:space="preserve">    oAuth2ClientCredentials:</w:t>
      </w:r>
    </w:p>
    <w:p w14:paraId="4E24EC7D" w14:textId="77777777" w:rsidR="008D72A7" w:rsidRDefault="008D72A7" w:rsidP="008D72A7">
      <w:pPr>
        <w:pStyle w:val="PL"/>
      </w:pPr>
      <w:r>
        <w:t xml:space="preserve">      type: oauth2</w:t>
      </w:r>
    </w:p>
    <w:p w14:paraId="799144E2" w14:textId="77777777" w:rsidR="008D72A7" w:rsidRDefault="008D72A7" w:rsidP="008D72A7">
      <w:pPr>
        <w:pStyle w:val="PL"/>
      </w:pPr>
      <w:r>
        <w:t xml:space="preserve">      flows:</w:t>
      </w:r>
    </w:p>
    <w:p w14:paraId="550C8B42" w14:textId="77777777" w:rsidR="008D72A7" w:rsidRDefault="008D72A7" w:rsidP="008D72A7">
      <w:pPr>
        <w:pStyle w:val="PL"/>
      </w:pPr>
      <w:r>
        <w:t xml:space="preserve">        clientCredentials:</w:t>
      </w:r>
    </w:p>
    <w:p w14:paraId="5D47583D" w14:textId="77777777" w:rsidR="008D72A7" w:rsidRDefault="008D72A7" w:rsidP="008D72A7">
      <w:pPr>
        <w:pStyle w:val="PL"/>
      </w:pPr>
      <w:r>
        <w:t xml:space="preserve">          tokenUrl: '{nrfApiRoot}/oauth2/token'</w:t>
      </w:r>
    </w:p>
    <w:p w14:paraId="15110044" w14:textId="77777777" w:rsidR="008D72A7" w:rsidRDefault="008D72A7" w:rsidP="008D72A7">
      <w:pPr>
        <w:pStyle w:val="PL"/>
      </w:pPr>
      <w:r>
        <w:t xml:space="preserve">          scopes:</w:t>
      </w:r>
    </w:p>
    <w:p w14:paraId="4843FDF4" w14:textId="77777777" w:rsidR="008D72A7" w:rsidRDefault="008D72A7" w:rsidP="008D72A7">
      <w:pPr>
        <w:pStyle w:val="PL"/>
      </w:pPr>
      <w:r>
        <w:t xml:space="preserve">            ngmlc-loc: Access to the Ngmlc_Location API</w:t>
      </w:r>
    </w:p>
    <w:p w14:paraId="73725DE4" w14:textId="77777777" w:rsidR="00F332EC" w:rsidRDefault="00F332EC" w:rsidP="00F332EC">
      <w:pPr>
        <w:pStyle w:val="PL"/>
        <w:rPr>
          <w:lang w:eastAsia="zh-CN"/>
        </w:rPr>
      </w:pPr>
    </w:p>
    <w:p w14:paraId="0588F562" w14:textId="77777777" w:rsidR="008D72A7" w:rsidRDefault="008D72A7" w:rsidP="008D72A7">
      <w:pPr>
        <w:pStyle w:val="PL"/>
      </w:pPr>
      <w:r>
        <w:t xml:space="preserve">  schemas:</w:t>
      </w:r>
    </w:p>
    <w:p w14:paraId="723A6653" w14:textId="77777777" w:rsidR="008D72A7" w:rsidRDefault="008D72A7" w:rsidP="008D72A7">
      <w:pPr>
        <w:pStyle w:val="PL"/>
      </w:pPr>
      <w:r>
        <w:t>#</w:t>
      </w:r>
    </w:p>
    <w:p w14:paraId="4574610F" w14:textId="77777777" w:rsidR="008D72A7" w:rsidRDefault="008D72A7" w:rsidP="008D72A7">
      <w:pPr>
        <w:pStyle w:val="PL"/>
      </w:pPr>
      <w:r>
        <w:t># COMPLEX TYPES</w:t>
      </w:r>
    </w:p>
    <w:p w14:paraId="1CBC4D4D" w14:textId="77777777" w:rsidR="008D72A7" w:rsidRDefault="008D72A7" w:rsidP="008D72A7">
      <w:pPr>
        <w:pStyle w:val="PL"/>
      </w:pPr>
      <w:r>
        <w:t>#</w:t>
      </w:r>
    </w:p>
    <w:p w14:paraId="7EEE3612" w14:textId="77777777" w:rsidR="008D72A7" w:rsidRDefault="008D72A7" w:rsidP="008D72A7">
      <w:pPr>
        <w:pStyle w:val="PL"/>
      </w:pPr>
      <w:r>
        <w:t xml:space="preserve">    InputData:</w:t>
      </w:r>
    </w:p>
    <w:p w14:paraId="139D4C19" w14:textId="77777777" w:rsidR="00C9697E" w:rsidRDefault="008D72A7" w:rsidP="008D72A7">
      <w:pPr>
        <w:pStyle w:val="PL"/>
        <w:rPr>
          <w:lang w:eastAsia="zh-CN"/>
        </w:rPr>
      </w:pPr>
      <w:r>
        <w:t xml:space="preserve">      type: object</w:t>
      </w:r>
    </w:p>
    <w:p w14:paraId="147D22CB" w14:textId="77777777" w:rsidR="00C9697E" w:rsidRDefault="00C9697E" w:rsidP="00C9697E">
      <w:pPr>
        <w:pStyle w:val="PL"/>
      </w:pPr>
      <w:r>
        <w:t xml:space="preserve">      required:</w:t>
      </w:r>
    </w:p>
    <w:p w14:paraId="1FAC72B5" w14:textId="77777777" w:rsidR="00C9697E" w:rsidRDefault="00C9697E" w:rsidP="00C9697E">
      <w:pPr>
        <w:pStyle w:val="PL"/>
        <w:rPr>
          <w:lang w:eastAsia="zh-CN"/>
        </w:rPr>
      </w:pPr>
      <w:r>
        <w:t xml:space="preserve">        - externalClientType</w:t>
      </w:r>
    </w:p>
    <w:p w14:paraId="35B93CA2" w14:textId="77777777" w:rsidR="008D72A7" w:rsidRDefault="008D72A7" w:rsidP="008D72A7">
      <w:pPr>
        <w:pStyle w:val="PL"/>
      </w:pPr>
      <w:r>
        <w:t xml:space="preserve">      properties:</w:t>
      </w:r>
    </w:p>
    <w:p w14:paraId="1E57D324" w14:textId="77777777" w:rsidR="008D72A7" w:rsidRDefault="008D72A7" w:rsidP="008D72A7">
      <w:pPr>
        <w:pStyle w:val="PL"/>
      </w:pPr>
      <w:r>
        <w:t xml:space="preserve">        gpsi:</w:t>
      </w:r>
    </w:p>
    <w:p w14:paraId="2A4BE013" w14:textId="77777777" w:rsidR="008D72A7" w:rsidRDefault="008D72A7" w:rsidP="008D72A7">
      <w:pPr>
        <w:pStyle w:val="PL"/>
      </w:pPr>
      <w:r>
        <w:t xml:space="preserve">          $ref: 'TS29571_CommonData.yaml#/components/schemas/Gpsi'</w:t>
      </w:r>
    </w:p>
    <w:p w14:paraId="3BE00422" w14:textId="77777777" w:rsidR="008D72A7" w:rsidRDefault="008D72A7" w:rsidP="008D72A7">
      <w:pPr>
        <w:pStyle w:val="PL"/>
      </w:pPr>
      <w:r>
        <w:t xml:space="preserve">        supi:</w:t>
      </w:r>
    </w:p>
    <w:p w14:paraId="1C0B4DEB" w14:textId="77777777" w:rsidR="008D72A7" w:rsidRDefault="008D72A7" w:rsidP="008D72A7">
      <w:pPr>
        <w:pStyle w:val="PL"/>
        <w:rPr>
          <w:lang w:eastAsia="zh-CN"/>
        </w:rPr>
      </w:pPr>
      <w:r>
        <w:t xml:space="preserve">          $ref: 'TS29571_CommonData.yaml#/components/schemas/Supi'</w:t>
      </w:r>
    </w:p>
    <w:p w14:paraId="78B8E15F" w14:textId="77777777" w:rsidR="006C5D01" w:rsidRDefault="006C5D01" w:rsidP="006C5D01">
      <w:pPr>
        <w:pStyle w:val="PL"/>
      </w:pPr>
      <w:r>
        <w:t xml:space="preserve">        </w:t>
      </w:r>
      <w:r>
        <w:rPr>
          <w:lang w:val="es-ES" w:eastAsia="zh-CN"/>
        </w:rPr>
        <w:t>extGroupId</w:t>
      </w:r>
      <w:r>
        <w:t>:</w:t>
      </w:r>
    </w:p>
    <w:p w14:paraId="67AAF1C5" w14:textId="77777777" w:rsidR="006C5D01" w:rsidRDefault="006C5D01" w:rsidP="006C5D01">
      <w:pPr>
        <w:pStyle w:val="PL"/>
      </w:pPr>
      <w:r>
        <w:t xml:space="preserve">          $ref: 'TS29571_CommonData.yaml#/components/schemas/</w:t>
      </w:r>
      <w:r>
        <w:rPr>
          <w:lang w:eastAsia="zh-CN"/>
        </w:rPr>
        <w:t>ExternalGroupId</w:t>
      </w:r>
      <w:r>
        <w:t>'</w:t>
      </w:r>
    </w:p>
    <w:p w14:paraId="240A00F0" w14:textId="77777777" w:rsidR="006C5D01" w:rsidRDefault="006C5D01" w:rsidP="006C5D01">
      <w:pPr>
        <w:pStyle w:val="PL"/>
      </w:pPr>
      <w:r>
        <w:t xml:space="preserve">        </w:t>
      </w:r>
      <w:r>
        <w:rPr>
          <w:lang w:eastAsia="zh-CN"/>
        </w:rPr>
        <w:t>intGroup</w:t>
      </w:r>
      <w:r>
        <w:t>Id:</w:t>
      </w:r>
    </w:p>
    <w:p w14:paraId="2ED2C005"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661D4892" w14:textId="77777777" w:rsidR="008D72A7" w:rsidRDefault="008D72A7" w:rsidP="008D72A7">
      <w:pPr>
        <w:pStyle w:val="PL"/>
      </w:pPr>
      <w:r>
        <w:t xml:space="preserve">        externalClientType:</w:t>
      </w:r>
    </w:p>
    <w:p w14:paraId="0C75F131" w14:textId="77777777" w:rsidR="008D72A7" w:rsidRDefault="008D72A7" w:rsidP="008D72A7">
      <w:pPr>
        <w:pStyle w:val="PL"/>
      </w:pPr>
      <w:r>
        <w:t xml:space="preserve">          $ref: 'TS29572_Nlmf_Location.yaml#/components/schemas/ExternalClientType'</w:t>
      </w:r>
    </w:p>
    <w:p w14:paraId="23B2AAB6" w14:textId="77777777" w:rsidR="008D72A7" w:rsidRDefault="008D72A7" w:rsidP="008D72A7">
      <w:pPr>
        <w:pStyle w:val="PL"/>
      </w:pPr>
      <w:r>
        <w:t xml:space="preserve">        locationQoS:</w:t>
      </w:r>
    </w:p>
    <w:p w14:paraId="184BCDA7" w14:textId="77777777" w:rsidR="008D72A7" w:rsidRDefault="008D72A7" w:rsidP="008D72A7">
      <w:pPr>
        <w:pStyle w:val="PL"/>
      </w:pPr>
      <w:r>
        <w:t xml:space="preserve">          $ref: 'TS29572_Nlmf_Location.yaml#/components/schemas/LocationQoS'</w:t>
      </w:r>
    </w:p>
    <w:p w14:paraId="2F1D48B9" w14:textId="77777777" w:rsidR="008D72A7" w:rsidRDefault="008D72A7" w:rsidP="008D72A7">
      <w:pPr>
        <w:pStyle w:val="PL"/>
      </w:pPr>
      <w:r>
        <w:t xml:space="preserve">        supportedGADShapes:</w:t>
      </w:r>
    </w:p>
    <w:p w14:paraId="117BBEDF" w14:textId="77777777" w:rsidR="008D72A7" w:rsidRDefault="008D72A7" w:rsidP="008D72A7">
      <w:pPr>
        <w:pStyle w:val="PL"/>
      </w:pPr>
      <w:r>
        <w:t xml:space="preserve">          type: array</w:t>
      </w:r>
    </w:p>
    <w:p w14:paraId="5356266F" w14:textId="77777777" w:rsidR="008D72A7" w:rsidRDefault="008D72A7" w:rsidP="008D72A7">
      <w:pPr>
        <w:pStyle w:val="PL"/>
      </w:pPr>
      <w:r>
        <w:t xml:space="preserve">          items:</w:t>
      </w:r>
    </w:p>
    <w:p w14:paraId="2B0D5DB9" w14:textId="77777777" w:rsidR="008D72A7" w:rsidRDefault="008D72A7" w:rsidP="008D72A7">
      <w:pPr>
        <w:pStyle w:val="PL"/>
      </w:pPr>
      <w:r>
        <w:t xml:space="preserve">            $ref: 'TS29572_Nlmf_Location.yaml#/components/schemas/SupportedGADShapes'</w:t>
      </w:r>
    </w:p>
    <w:p w14:paraId="3AD13D2D" w14:textId="77777777" w:rsidR="008D72A7" w:rsidRDefault="008D72A7" w:rsidP="008D72A7">
      <w:pPr>
        <w:pStyle w:val="PL"/>
      </w:pPr>
      <w:r>
        <w:t xml:space="preserve">          minItems: 1</w:t>
      </w:r>
    </w:p>
    <w:p w14:paraId="0824BF51" w14:textId="77777777" w:rsidR="008D72A7" w:rsidRDefault="008D72A7" w:rsidP="008D72A7">
      <w:pPr>
        <w:pStyle w:val="PL"/>
      </w:pPr>
      <w:r>
        <w:lastRenderedPageBreak/>
        <w:t xml:space="preserve">        serviceIdentity:</w:t>
      </w:r>
    </w:p>
    <w:p w14:paraId="04CC4359" w14:textId="77777777" w:rsidR="008D72A7" w:rsidRDefault="008D72A7" w:rsidP="008D72A7">
      <w:pPr>
        <w:pStyle w:val="PL"/>
      </w:pPr>
      <w:r>
        <w:t xml:space="preserve">          $ref: '#/components/schemas/ServiceIdentity'</w:t>
      </w:r>
    </w:p>
    <w:p w14:paraId="2B40544C" w14:textId="77777777" w:rsidR="008D72A7" w:rsidRDefault="008D72A7" w:rsidP="008D72A7">
      <w:pPr>
        <w:pStyle w:val="PL"/>
      </w:pPr>
      <w:r>
        <w:t xml:space="preserve">        serviceCoverage:</w:t>
      </w:r>
    </w:p>
    <w:p w14:paraId="5DEEAC78" w14:textId="77777777" w:rsidR="008D72A7" w:rsidRDefault="008D72A7" w:rsidP="008D72A7">
      <w:pPr>
        <w:pStyle w:val="PL"/>
      </w:pPr>
      <w:r>
        <w:t xml:space="preserve">          type: array</w:t>
      </w:r>
    </w:p>
    <w:p w14:paraId="285B4EAA" w14:textId="77777777" w:rsidR="008D72A7" w:rsidRDefault="008D72A7" w:rsidP="008D72A7">
      <w:pPr>
        <w:pStyle w:val="PL"/>
      </w:pPr>
      <w:r>
        <w:t xml:space="preserve">          items:</w:t>
      </w:r>
    </w:p>
    <w:p w14:paraId="51E585C8" w14:textId="77777777" w:rsidR="008D72A7" w:rsidRDefault="008D72A7" w:rsidP="008D72A7">
      <w:pPr>
        <w:pStyle w:val="PL"/>
      </w:pPr>
      <w:r>
        <w:t xml:space="preserve">            $ref: '#/components/schemas/E164CountryCodeOfGeographicArea'</w:t>
      </w:r>
    </w:p>
    <w:p w14:paraId="6D4A2212" w14:textId="77777777" w:rsidR="008D72A7" w:rsidRDefault="008D72A7" w:rsidP="008D72A7">
      <w:pPr>
        <w:pStyle w:val="PL"/>
      </w:pPr>
      <w:r>
        <w:t xml:space="preserve">          minItems: 1</w:t>
      </w:r>
    </w:p>
    <w:p w14:paraId="5009F344" w14:textId="77777777" w:rsidR="008D72A7" w:rsidRDefault="008D72A7" w:rsidP="008D72A7">
      <w:pPr>
        <w:pStyle w:val="PL"/>
      </w:pPr>
      <w:r>
        <w:t xml:space="preserve">        ldrType:</w:t>
      </w:r>
    </w:p>
    <w:p w14:paraId="28C652BE" w14:textId="77777777" w:rsidR="008D72A7" w:rsidRDefault="008D72A7" w:rsidP="008D72A7">
      <w:pPr>
        <w:pStyle w:val="PL"/>
      </w:pPr>
      <w:r>
        <w:t xml:space="preserve">          $ref: 'TS29572_Nlmf_Location.yaml#/components/schemas/LdrType'</w:t>
      </w:r>
    </w:p>
    <w:p w14:paraId="5B611119" w14:textId="77777777" w:rsidR="008D72A7" w:rsidRDefault="008D72A7" w:rsidP="008D72A7">
      <w:pPr>
        <w:pStyle w:val="PL"/>
      </w:pPr>
      <w:r>
        <w:t xml:space="preserve">        periodicEventInfo:</w:t>
      </w:r>
    </w:p>
    <w:p w14:paraId="35D9D043" w14:textId="77777777" w:rsidR="008D72A7" w:rsidRDefault="008D72A7" w:rsidP="008D72A7">
      <w:pPr>
        <w:pStyle w:val="PL"/>
      </w:pPr>
      <w:r>
        <w:t xml:space="preserve">          $ref: 'TS29572_Nlmf_Location.yaml#/components/schemas/PeriodicEventInfo'</w:t>
      </w:r>
    </w:p>
    <w:p w14:paraId="00176E90" w14:textId="77777777" w:rsidR="008D72A7" w:rsidRDefault="008D72A7" w:rsidP="008D72A7">
      <w:pPr>
        <w:pStyle w:val="PL"/>
      </w:pPr>
      <w:r>
        <w:t xml:space="preserve">        areaEventInfo:</w:t>
      </w:r>
    </w:p>
    <w:p w14:paraId="1DF94416" w14:textId="77777777" w:rsidR="008D72A7" w:rsidRDefault="008D72A7" w:rsidP="008D72A7">
      <w:pPr>
        <w:pStyle w:val="PL"/>
      </w:pPr>
      <w:r>
        <w:t xml:space="preserve">          $ref: '#/components/schemas/AreaEventInfo</w:t>
      </w:r>
      <w:r w:rsidR="00D26885" w:rsidRPr="00D26885">
        <w:t>Ext</w:t>
      </w:r>
      <w:r>
        <w:t>'</w:t>
      </w:r>
    </w:p>
    <w:p w14:paraId="7EB5B530" w14:textId="77777777" w:rsidR="008D72A7" w:rsidRDefault="008D72A7" w:rsidP="008D72A7">
      <w:pPr>
        <w:pStyle w:val="PL"/>
      </w:pPr>
      <w:r>
        <w:t xml:space="preserve">        motionEventInfo:</w:t>
      </w:r>
    </w:p>
    <w:p w14:paraId="1BF4FEEE" w14:textId="77777777" w:rsidR="008D72A7" w:rsidRDefault="008D72A7" w:rsidP="008D72A7">
      <w:pPr>
        <w:pStyle w:val="PL"/>
      </w:pPr>
      <w:r>
        <w:t xml:space="preserve">          $ref: 'TS29572_Nlmf_Location.yaml#/components/schemas/MotionEventInfo'</w:t>
      </w:r>
    </w:p>
    <w:p w14:paraId="20E4BA1E" w14:textId="77777777" w:rsidR="008D72A7" w:rsidRDefault="008D72A7" w:rsidP="008D72A7">
      <w:pPr>
        <w:pStyle w:val="PL"/>
      </w:pPr>
      <w:r>
        <w:t xml:space="preserve">        ldrReference:</w:t>
      </w:r>
    </w:p>
    <w:p w14:paraId="01C4D995" w14:textId="77777777" w:rsidR="008D72A7" w:rsidRDefault="008D72A7" w:rsidP="008D72A7">
      <w:pPr>
        <w:pStyle w:val="PL"/>
      </w:pPr>
      <w:r>
        <w:t xml:space="preserve">          $ref: 'TS29572_Nlmf_Location.yaml#/components/schemas/LdrReference'</w:t>
      </w:r>
    </w:p>
    <w:p w14:paraId="77DBE3F2" w14:textId="77777777" w:rsidR="008D72A7" w:rsidRDefault="008D72A7" w:rsidP="008D72A7">
      <w:pPr>
        <w:pStyle w:val="PL"/>
      </w:pPr>
      <w:r>
        <w:t xml:space="preserve">        hgmlcCallBackU</w:t>
      </w:r>
      <w:r w:rsidR="00F748C1">
        <w:rPr>
          <w:rFonts w:hint="eastAsia"/>
          <w:lang w:eastAsia="zh-CN"/>
        </w:rPr>
        <w:t>ri</w:t>
      </w:r>
      <w:r>
        <w:t>:</w:t>
      </w:r>
    </w:p>
    <w:p w14:paraId="49C4AB4F" w14:textId="77777777" w:rsidR="008D72A7" w:rsidRDefault="008D72A7" w:rsidP="008D72A7">
      <w:pPr>
        <w:pStyle w:val="PL"/>
        <w:rPr>
          <w:lang w:eastAsia="zh-CN"/>
        </w:rPr>
      </w:pPr>
      <w:r>
        <w:t xml:space="preserve">          $ref: 'TS29571_CommonData.yaml#/components/schemas/Uri'</w:t>
      </w:r>
    </w:p>
    <w:p w14:paraId="18ECD1F0" w14:textId="77777777" w:rsidR="006306AB" w:rsidRDefault="006306AB" w:rsidP="006306AB">
      <w:pPr>
        <w:pStyle w:val="PL"/>
      </w:pPr>
      <w:r>
        <w:t xml:space="preserve">        </w:t>
      </w:r>
      <w:r>
        <w:rPr>
          <w:lang w:eastAsia="zh-CN"/>
        </w:rPr>
        <w:t>eventNotificationUri</w:t>
      </w:r>
      <w:r>
        <w:t>:</w:t>
      </w:r>
    </w:p>
    <w:p w14:paraId="503EAEAA" w14:textId="77777777" w:rsidR="006306AB" w:rsidRPr="006306AB" w:rsidRDefault="006306AB" w:rsidP="008D72A7">
      <w:pPr>
        <w:pStyle w:val="PL"/>
        <w:rPr>
          <w:lang w:eastAsia="zh-CN"/>
        </w:rPr>
      </w:pPr>
      <w:r>
        <w:t xml:space="preserve">          $ref: 'TS29571_CommonData.yaml#/components/schemas/Uri'</w:t>
      </w:r>
    </w:p>
    <w:p w14:paraId="0FBF9EBB" w14:textId="77777777" w:rsidR="008D72A7" w:rsidRDefault="008D72A7" w:rsidP="008D72A7">
      <w:pPr>
        <w:pStyle w:val="PL"/>
      </w:pPr>
      <w:r>
        <w:t xml:space="preserve">        externalClientIdentification:</w:t>
      </w:r>
    </w:p>
    <w:p w14:paraId="45391FC9" w14:textId="77777777" w:rsidR="008D72A7" w:rsidRDefault="008D72A7" w:rsidP="008D72A7">
      <w:pPr>
        <w:pStyle w:val="PL"/>
      </w:pPr>
      <w:r>
        <w:t xml:space="preserve">          $ref: '#/components/schemas/ExternalClientIdentification'</w:t>
      </w:r>
    </w:p>
    <w:p w14:paraId="3B85302C" w14:textId="77777777" w:rsidR="008D72A7" w:rsidRDefault="008D72A7" w:rsidP="008D72A7">
      <w:pPr>
        <w:pStyle w:val="PL"/>
      </w:pPr>
      <w:r>
        <w:t xml:space="preserve">        afId:</w:t>
      </w:r>
    </w:p>
    <w:p w14:paraId="7F95CCC4"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30DD71AA" w14:textId="77777777" w:rsidR="008D72A7" w:rsidRDefault="008D72A7" w:rsidP="008D72A7">
      <w:pPr>
        <w:pStyle w:val="PL"/>
      </w:pPr>
      <w:r>
        <w:t xml:space="preserve">        uePrivacyReq</w:t>
      </w:r>
      <w:r w:rsidR="00A17EA6">
        <w:rPr>
          <w:rFonts w:hint="eastAsia"/>
          <w:lang w:eastAsia="zh-CN"/>
        </w:rPr>
        <w:t>u</w:t>
      </w:r>
      <w:r>
        <w:t>irements:</w:t>
      </w:r>
    </w:p>
    <w:p w14:paraId="6798E690" w14:textId="77777777" w:rsidR="00EB1D29" w:rsidRDefault="008D72A7" w:rsidP="00EB1D29">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713E8285" w14:textId="6FD21B18" w:rsidR="00EB1D29" w:rsidRDefault="00EB1D29" w:rsidP="00EB1D29">
      <w:pPr>
        <w:pStyle w:val="PL"/>
      </w:pPr>
      <w:r>
        <w:t xml:space="preserve">        lcsServiceType:</w:t>
      </w:r>
    </w:p>
    <w:p w14:paraId="3A5E6757" w14:textId="6A66606D" w:rsidR="008D72A7" w:rsidRPr="00EB1D29" w:rsidRDefault="00EB1D29" w:rsidP="008D72A7">
      <w:pPr>
        <w:pStyle w:val="PL"/>
        <w:rPr>
          <w:lang w:eastAsia="zh-CN"/>
        </w:rPr>
      </w:pPr>
      <w:r>
        <w:t xml:space="preserve">          $ref: 'TS29572_Nlmf_Location.yaml#/components/schemas/LcsServiceType'</w:t>
      </w:r>
    </w:p>
    <w:p w14:paraId="286BD8D7" w14:textId="77777777" w:rsidR="008D72A7" w:rsidRDefault="008D72A7" w:rsidP="008D72A7">
      <w:pPr>
        <w:pStyle w:val="PL"/>
      </w:pPr>
      <w:r>
        <w:t xml:space="preserve">        velocityRequested:</w:t>
      </w:r>
    </w:p>
    <w:p w14:paraId="4C6A71D1" w14:textId="77777777" w:rsidR="008D72A7" w:rsidRDefault="008D72A7" w:rsidP="008D72A7">
      <w:pPr>
        <w:pStyle w:val="PL"/>
      </w:pPr>
      <w:r>
        <w:t xml:space="preserve">          $ref: 'TS29572_Nlmf_Location.yaml#/components/schemas/VelocityRequested'</w:t>
      </w:r>
    </w:p>
    <w:p w14:paraId="2A9D443B" w14:textId="77777777" w:rsidR="008D72A7" w:rsidRDefault="008D72A7" w:rsidP="008D72A7">
      <w:pPr>
        <w:pStyle w:val="PL"/>
      </w:pPr>
      <w:r>
        <w:t xml:space="preserve">        priority:</w:t>
      </w:r>
    </w:p>
    <w:p w14:paraId="6E4F5516" w14:textId="77777777" w:rsidR="008D72A7" w:rsidRDefault="008D72A7" w:rsidP="008D72A7">
      <w:pPr>
        <w:pStyle w:val="PL"/>
      </w:pPr>
      <w:r>
        <w:t xml:space="preserve">          $ref: 'TS29572_Nlmf_Location.yaml#/components/schemas/LcsPriority'</w:t>
      </w:r>
    </w:p>
    <w:p w14:paraId="74801C08" w14:textId="77777777" w:rsidR="008D72A7" w:rsidRDefault="008D72A7" w:rsidP="008D72A7">
      <w:pPr>
        <w:pStyle w:val="PL"/>
      </w:pPr>
      <w:r>
        <w:t xml:space="preserve">        locationTypeRequested:</w:t>
      </w:r>
    </w:p>
    <w:p w14:paraId="71C06699" w14:textId="77777777" w:rsidR="008D72A7" w:rsidRDefault="008D72A7" w:rsidP="008D72A7">
      <w:pPr>
        <w:pStyle w:val="PL"/>
      </w:pPr>
      <w:r>
        <w:t xml:space="preserve">          $ref: '#/components/schemas/LocationTypeRequested'</w:t>
      </w:r>
    </w:p>
    <w:p w14:paraId="7D2CF9FC" w14:textId="77777777" w:rsidR="008D72A7" w:rsidRDefault="008D72A7" w:rsidP="008D72A7">
      <w:pPr>
        <w:pStyle w:val="PL"/>
      </w:pPr>
      <w:r>
        <w:t xml:space="preserve">        maximumAgeOfLocationEstimate:</w:t>
      </w:r>
    </w:p>
    <w:p w14:paraId="417F22DF" w14:textId="77777777" w:rsidR="008D72A7" w:rsidRDefault="008D72A7" w:rsidP="008D72A7">
      <w:pPr>
        <w:pStyle w:val="PL"/>
      </w:pPr>
      <w:r>
        <w:t xml:space="preserve">          $ref: 'TS29572_Nlmf_Location.yaml#/components/schemas/AgeOfLocationEstimate'</w:t>
      </w:r>
    </w:p>
    <w:p w14:paraId="45699543"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7E8FF36B" w14:textId="77777777" w:rsidR="008D72A7" w:rsidRDefault="008D72A7" w:rsidP="008D72A7">
      <w:pPr>
        <w:pStyle w:val="PL"/>
        <w:rPr>
          <w:lang w:eastAsia="zh-CN"/>
        </w:rPr>
      </w:pPr>
      <w:r>
        <w:t xml:space="preserve">          $ref: 'TS29571_CommonData.yaml#/components/schemas/AmfId'</w:t>
      </w:r>
    </w:p>
    <w:p w14:paraId="737A4608" w14:textId="77777777" w:rsidR="00613CC8" w:rsidRDefault="00613CC8" w:rsidP="00613CC8">
      <w:pPr>
        <w:pStyle w:val="PL"/>
      </w:pPr>
      <w:r>
        <w:t xml:space="preserve">        </w:t>
      </w:r>
      <w:r>
        <w:rPr>
          <w:rFonts w:hint="eastAsia"/>
          <w:lang w:eastAsia="zh-CN"/>
        </w:rPr>
        <w:t>codeWord</w:t>
      </w:r>
      <w:r>
        <w:t>:</w:t>
      </w:r>
    </w:p>
    <w:p w14:paraId="34DD8BFB" w14:textId="77777777" w:rsidR="00613CC8" w:rsidRDefault="00613CC8" w:rsidP="00613CC8">
      <w:pPr>
        <w:pStyle w:val="PL"/>
        <w:rPr>
          <w:lang w:eastAsia="zh-CN"/>
        </w:rPr>
      </w:pPr>
      <w:r>
        <w:t xml:space="preserve">          $ref: '#/components/schemas/</w:t>
      </w:r>
      <w:r>
        <w:rPr>
          <w:rFonts w:hint="eastAsia"/>
          <w:lang w:eastAsia="zh-CN"/>
        </w:rPr>
        <w:t>CodeWord</w:t>
      </w:r>
      <w:r>
        <w:t>'</w:t>
      </w:r>
    </w:p>
    <w:p w14:paraId="324FE564" w14:textId="77777777" w:rsidR="00613CC8" w:rsidRPr="00613CC8" w:rsidRDefault="00613CC8" w:rsidP="008D72A7">
      <w:pPr>
        <w:pStyle w:val="PL"/>
        <w:rPr>
          <w:lang w:eastAsia="zh-CN"/>
        </w:rPr>
      </w:pPr>
    </w:p>
    <w:p w14:paraId="3E1FF290" w14:textId="77777777" w:rsidR="008D72A7" w:rsidRDefault="008D72A7" w:rsidP="008D72A7">
      <w:pPr>
        <w:pStyle w:val="PL"/>
      </w:pPr>
    </w:p>
    <w:p w14:paraId="6AA951DB" w14:textId="77777777" w:rsidR="008D72A7" w:rsidRDefault="008D72A7" w:rsidP="008D72A7">
      <w:pPr>
        <w:pStyle w:val="PL"/>
      </w:pPr>
      <w:r>
        <w:t xml:space="preserve">    LocationData:</w:t>
      </w:r>
    </w:p>
    <w:p w14:paraId="7CB62CB3" w14:textId="77777777" w:rsidR="008D72A7" w:rsidRDefault="008D72A7" w:rsidP="008D72A7">
      <w:pPr>
        <w:pStyle w:val="PL"/>
      </w:pPr>
      <w:r>
        <w:t xml:space="preserve">      type: object</w:t>
      </w:r>
    </w:p>
    <w:p w14:paraId="73DDCFAD" w14:textId="77777777" w:rsidR="008D72A7" w:rsidRDefault="008D72A7" w:rsidP="008D72A7">
      <w:pPr>
        <w:pStyle w:val="PL"/>
      </w:pPr>
      <w:r>
        <w:t xml:space="preserve">      properties:</w:t>
      </w:r>
    </w:p>
    <w:p w14:paraId="1F751B68" w14:textId="77777777" w:rsidR="008D72A7" w:rsidRDefault="008D72A7" w:rsidP="008D72A7">
      <w:pPr>
        <w:pStyle w:val="PL"/>
      </w:pPr>
      <w:r>
        <w:t xml:space="preserve">        gpsi:</w:t>
      </w:r>
    </w:p>
    <w:p w14:paraId="6AA92C7C" w14:textId="77777777" w:rsidR="008D72A7" w:rsidRDefault="008D72A7" w:rsidP="008D72A7">
      <w:pPr>
        <w:pStyle w:val="PL"/>
      </w:pPr>
      <w:r>
        <w:t xml:space="preserve">          $ref: 'TS29571_CommonData.yaml#/components/schemas/Gpsi'</w:t>
      </w:r>
    </w:p>
    <w:p w14:paraId="771C8ABA" w14:textId="77777777" w:rsidR="008D72A7" w:rsidRDefault="008D72A7" w:rsidP="008D72A7">
      <w:pPr>
        <w:pStyle w:val="PL"/>
      </w:pPr>
      <w:r>
        <w:t xml:space="preserve">        supi:</w:t>
      </w:r>
    </w:p>
    <w:p w14:paraId="1D03012D" w14:textId="77777777" w:rsidR="008D72A7" w:rsidRDefault="008D72A7" w:rsidP="008D72A7">
      <w:pPr>
        <w:pStyle w:val="PL"/>
      </w:pPr>
      <w:r>
        <w:t xml:space="preserve">          $ref: 'TS29571_CommonData.yaml#/components/schemas/Supi'</w:t>
      </w:r>
    </w:p>
    <w:p w14:paraId="1750DBB7" w14:textId="77777777" w:rsidR="008D72A7" w:rsidRDefault="008D72A7" w:rsidP="008D72A7">
      <w:pPr>
        <w:pStyle w:val="PL"/>
      </w:pPr>
      <w:r>
        <w:t xml:space="preserve">        locationEstimate:</w:t>
      </w:r>
    </w:p>
    <w:p w14:paraId="1409B015" w14:textId="77777777" w:rsidR="008D72A7" w:rsidRDefault="008D72A7" w:rsidP="008D72A7">
      <w:pPr>
        <w:pStyle w:val="PL"/>
      </w:pPr>
      <w:r>
        <w:t xml:space="preserve">          $ref: 'TS29572_Nlmf_Location.yaml#/components/schemas/GeographicArea'</w:t>
      </w:r>
    </w:p>
    <w:p w14:paraId="52B4DCBC" w14:textId="77777777" w:rsidR="008D72A7" w:rsidRDefault="008D72A7" w:rsidP="008D72A7">
      <w:pPr>
        <w:pStyle w:val="PL"/>
      </w:pPr>
      <w:r>
        <w:t xml:space="preserve">        civicAddress:</w:t>
      </w:r>
    </w:p>
    <w:p w14:paraId="7F850098" w14:textId="77777777" w:rsidR="008D72A7" w:rsidRDefault="008D72A7" w:rsidP="008D72A7">
      <w:pPr>
        <w:pStyle w:val="PL"/>
      </w:pPr>
      <w:r>
        <w:t xml:space="preserve">          $ref: 'TS29572_Nlmf_Location.yaml#/components/schemas/CivicAddress'</w:t>
      </w:r>
    </w:p>
    <w:p w14:paraId="2C74C16E" w14:textId="77777777" w:rsidR="008D72A7" w:rsidRDefault="008D72A7" w:rsidP="008D72A7">
      <w:pPr>
        <w:pStyle w:val="PL"/>
      </w:pPr>
      <w:r>
        <w:t xml:space="preserve">        ageOfLocationEstimate:</w:t>
      </w:r>
    </w:p>
    <w:p w14:paraId="162D5655" w14:textId="77777777" w:rsidR="008D72A7" w:rsidRDefault="008D72A7" w:rsidP="008D72A7">
      <w:pPr>
        <w:pStyle w:val="PL"/>
      </w:pPr>
      <w:r>
        <w:t xml:space="preserve">          $ref: 'TS29572_Nlmf_Location.yaml#/components/schemas/AgeOfLocationEstimate'</w:t>
      </w:r>
    </w:p>
    <w:p w14:paraId="6455A549" w14:textId="77777777" w:rsidR="008D72A7" w:rsidRDefault="008D72A7" w:rsidP="008D72A7">
      <w:pPr>
        <w:pStyle w:val="PL"/>
      </w:pPr>
      <w:r>
        <w:t xml:space="preserve">        positioningDataList:</w:t>
      </w:r>
    </w:p>
    <w:p w14:paraId="44B2DA61" w14:textId="77777777" w:rsidR="008D72A7" w:rsidRDefault="008D72A7" w:rsidP="008D72A7">
      <w:pPr>
        <w:pStyle w:val="PL"/>
      </w:pPr>
      <w:r>
        <w:t xml:space="preserve">          type: array</w:t>
      </w:r>
    </w:p>
    <w:p w14:paraId="1C70948E" w14:textId="77777777" w:rsidR="008D72A7" w:rsidRDefault="008D72A7" w:rsidP="008D72A7">
      <w:pPr>
        <w:pStyle w:val="PL"/>
      </w:pPr>
      <w:r>
        <w:t xml:space="preserve">          items:</w:t>
      </w:r>
    </w:p>
    <w:p w14:paraId="25FFD2D8" w14:textId="77777777" w:rsidR="008D72A7" w:rsidRDefault="008D72A7" w:rsidP="008D72A7">
      <w:pPr>
        <w:pStyle w:val="PL"/>
      </w:pPr>
      <w:r>
        <w:t xml:space="preserve">            $ref: 'TS29572_Nlmf_Location.yaml#/components/schemas/PositioningMethodAndUsage'</w:t>
      </w:r>
    </w:p>
    <w:p w14:paraId="62487857" w14:textId="77777777" w:rsidR="008D72A7" w:rsidRDefault="008D72A7" w:rsidP="008D72A7">
      <w:pPr>
        <w:pStyle w:val="PL"/>
      </w:pPr>
      <w:r>
        <w:t xml:space="preserve">          minItems: 1</w:t>
      </w:r>
    </w:p>
    <w:p w14:paraId="113D9393" w14:textId="77777777" w:rsidR="008D72A7" w:rsidRDefault="008D72A7" w:rsidP="008D72A7">
      <w:pPr>
        <w:pStyle w:val="PL"/>
      </w:pPr>
      <w:r>
        <w:t xml:space="preserve">        gnssPositioningDataList:</w:t>
      </w:r>
    </w:p>
    <w:p w14:paraId="02532C72" w14:textId="77777777" w:rsidR="008D72A7" w:rsidRDefault="008D72A7" w:rsidP="008D72A7">
      <w:pPr>
        <w:pStyle w:val="PL"/>
      </w:pPr>
      <w:r>
        <w:t xml:space="preserve">          type: array</w:t>
      </w:r>
    </w:p>
    <w:p w14:paraId="4BDCD42D" w14:textId="77777777" w:rsidR="008D72A7" w:rsidRDefault="008D72A7" w:rsidP="008D72A7">
      <w:pPr>
        <w:pStyle w:val="PL"/>
      </w:pPr>
      <w:r>
        <w:t xml:space="preserve">          items:</w:t>
      </w:r>
    </w:p>
    <w:p w14:paraId="71C4961E" w14:textId="77777777" w:rsidR="008D72A7" w:rsidRDefault="008D72A7" w:rsidP="008D72A7">
      <w:pPr>
        <w:pStyle w:val="PL"/>
      </w:pPr>
      <w:r>
        <w:t xml:space="preserve">            $ref: 'TS29572_Nlmf_Location.yaml#/components/schemas/GnssPositioningMethodAndUsage'</w:t>
      </w:r>
    </w:p>
    <w:p w14:paraId="1DBFF097" w14:textId="77777777" w:rsidR="008D72A7" w:rsidRDefault="008D72A7" w:rsidP="008D72A7">
      <w:pPr>
        <w:pStyle w:val="PL"/>
      </w:pPr>
      <w:r>
        <w:t xml:space="preserve">          minItems: 1</w:t>
      </w:r>
    </w:p>
    <w:p w14:paraId="677D95B6" w14:textId="77777777" w:rsidR="008D72A7" w:rsidRDefault="008D72A7" w:rsidP="008D72A7">
      <w:pPr>
        <w:pStyle w:val="PL"/>
      </w:pPr>
      <w:r>
        <w:t xml:space="preserve">        accuracyFulfilmentIndicator:</w:t>
      </w:r>
    </w:p>
    <w:p w14:paraId="57E5648C" w14:textId="77777777" w:rsidR="008D72A7" w:rsidRDefault="008D72A7" w:rsidP="008D72A7">
      <w:pPr>
        <w:pStyle w:val="PL"/>
      </w:pPr>
      <w:r>
        <w:t xml:space="preserve">          $ref: 'TS29572_Nlmf_Location.yaml#/components/schemas/AccuracyFulfilmentIndicator'</w:t>
      </w:r>
    </w:p>
    <w:p w14:paraId="164F2B40" w14:textId="77777777" w:rsidR="008D72A7" w:rsidRDefault="008D72A7" w:rsidP="008D72A7">
      <w:pPr>
        <w:pStyle w:val="PL"/>
      </w:pPr>
      <w:r>
        <w:t xml:space="preserve">        ueVelocity:</w:t>
      </w:r>
    </w:p>
    <w:p w14:paraId="763AE84D" w14:textId="77777777" w:rsidR="008D72A7" w:rsidRDefault="008D72A7" w:rsidP="008D72A7">
      <w:pPr>
        <w:pStyle w:val="PL"/>
      </w:pPr>
      <w:r>
        <w:t xml:space="preserve">          $ref: 'TS29572_Nlmf_Location.yaml#/components/schemas/VelocityEstimate'</w:t>
      </w:r>
    </w:p>
    <w:p w14:paraId="4CEEB8B3" w14:textId="77777777" w:rsidR="008A2D51" w:rsidRDefault="008A2D51" w:rsidP="008A2D51">
      <w:pPr>
        <w:pStyle w:val="PL"/>
      </w:pPr>
      <w:r>
        <w:t xml:space="preserve">        ldrReference:</w:t>
      </w:r>
    </w:p>
    <w:p w14:paraId="7D308610" w14:textId="77777777" w:rsidR="008A2D51" w:rsidRDefault="008A2D51" w:rsidP="008A2D51">
      <w:pPr>
        <w:pStyle w:val="PL"/>
        <w:rPr>
          <w:lang w:eastAsia="zh-CN"/>
        </w:rPr>
      </w:pPr>
      <w:r>
        <w:t xml:space="preserve">          $ref: 'TS29572_Nlmf_Location.yaml#/components/schemas/LdrReference'</w:t>
      </w:r>
    </w:p>
    <w:p w14:paraId="49940840" w14:textId="77777777" w:rsidR="003556FD" w:rsidRPr="003B2883" w:rsidRDefault="003556FD" w:rsidP="003556FD">
      <w:pPr>
        <w:pStyle w:val="PL"/>
      </w:pPr>
      <w:r w:rsidRPr="003B2883">
        <w:t xml:space="preserve">        </w:t>
      </w:r>
      <w:r w:rsidRPr="003B2883">
        <w:rPr>
          <w:lang w:val="en-US"/>
        </w:rPr>
        <w:t>altitude</w:t>
      </w:r>
      <w:r w:rsidRPr="003B2883">
        <w:t>:</w:t>
      </w:r>
    </w:p>
    <w:p w14:paraId="4F0D6394"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4FB206EC" w14:textId="77777777" w:rsidR="003556FD" w:rsidRPr="003B2883" w:rsidRDefault="003556FD" w:rsidP="003556FD">
      <w:pPr>
        <w:pStyle w:val="PL"/>
      </w:pPr>
      <w:r>
        <w:t xml:space="preserve">        </w:t>
      </w:r>
      <w:r w:rsidRPr="008E29B7">
        <w:t>servingLMFIdentification</w:t>
      </w:r>
      <w:r w:rsidRPr="003B2883">
        <w:t>:</w:t>
      </w:r>
    </w:p>
    <w:p w14:paraId="7BC0639F" w14:textId="77777777" w:rsidR="003556FD" w:rsidRDefault="003556FD" w:rsidP="003556FD">
      <w:pPr>
        <w:pStyle w:val="PL"/>
      </w:pPr>
      <w:r w:rsidRPr="003B2883">
        <w:t xml:space="preserve">          $ref: '</w:t>
      </w:r>
      <w:r>
        <w:t>TS29572_Nlmf_Location.yaml#/components/schemas/LMFIdentification</w:t>
      </w:r>
      <w:r w:rsidRPr="003B2883">
        <w:t>'</w:t>
      </w:r>
    </w:p>
    <w:p w14:paraId="1EBACD70" w14:textId="77777777" w:rsidR="003556FD" w:rsidRDefault="003556FD" w:rsidP="003556FD">
      <w:pPr>
        <w:pStyle w:val="PL"/>
      </w:pPr>
      <w:r>
        <w:t xml:space="preserve">        </w:t>
      </w:r>
      <w:r>
        <w:rPr>
          <w:lang w:val="en-US" w:eastAsia="zh-CN"/>
        </w:rPr>
        <w:t>locationPrivacyVerResult</w:t>
      </w:r>
      <w:r>
        <w:t>:</w:t>
      </w:r>
    </w:p>
    <w:p w14:paraId="7F681322" w14:textId="77777777" w:rsidR="008D72A7" w:rsidRDefault="003556FD" w:rsidP="006A2E90">
      <w:pPr>
        <w:pStyle w:val="PL"/>
        <w:rPr>
          <w:lang w:eastAsia="zh-CN"/>
        </w:rPr>
      </w:pPr>
      <w:r w:rsidRPr="006A2E90">
        <w:t xml:space="preserve">          $ref: 'TS29518_Namf_Location.yaml#/components/schemas/LocationPrivacyVerResult'</w:t>
      </w:r>
    </w:p>
    <w:p w14:paraId="56B2EA33" w14:textId="77777777" w:rsidR="006C5D01" w:rsidRDefault="006C5D01" w:rsidP="006C5D01">
      <w:pPr>
        <w:pStyle w:val="PL"/>
      </w:pPr>
      <w:r>
        <w:lastRenderedPageBreak/>
        <w:t xml:space="preserve">        </w:t>
      </w:r>
      <w:r>
        <w:rPr>
          <w:lang w:eastAsia="zh-CN"/>
        </w:rPr>
        <w:t>successType</w:t>
      </w:r>
      <w:r>
        <w:t>:</w:t>
      </w:r>
    </w:p>
    <w:p w14:paraId="28CF8144"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3B9EE645" w14:textId="77777777" w:rsidR="008D72A7" w:rsidRDefault="008D72A7" w:rsidP="008D72A7">
      <w:pPr>
        <w:pStyle w:val="PL"/>
      </w:pPr>
      <w:r>
        <w:t xml:space="preserve">    CancelLocData:</w:t>
      </w:r>
    </w:p>
    <w:p w14:paraId="59F4B35D" w14:textId="77777777" w:rsidR="008D72A7" w:rsidRDefault="008D72A7" w:rsidP="008D72A7">
      <w:pPr>
        <w:pStyle w:val="PL"/>
        <w:rPr>
          <w:lang w:eastAsia="zh-CN"/>
        </w:rPr>
      </w:pPr>
      <w:r>
        <w:t xml:space="preserve">      type: object</w:t>
      </w:r>
    </w:p>
    <w:p w14:paraId="1B91EFDF" w14:textId="77777777" w:rsidR="00F748C1" w:rsidRDefault="00F748C1" w:rsidP="00F748C1">
      <w:pPr>
        <w:pStyle w:val="PL"/>
      </w:pPr>
      <w:r>
        <w:t xml:space="preserve">      required:</w:t>
      </w:r>
    </w:p>
    <w:p w14:paraId="48AC05DE" w14:textId="77777777" w:rsidR="00F748C1" w:rsidRDefault="00F748C1" w:rsidP="00F748C1">
      <w:pPr>
        <w:pStyle w:val="PL"/>
      </w:pPr>
      <w:r>
        <w:t xml:space="preserve">        - hgmlcCallBackUri</w:t>
      </w:r>
    </w:p>
    <w:p w14:paraId="0A69F6E9" w14:textId="77777777" w:rsidR="00F748C1" w:rsidRDefault="00F748C1" w:rsidP="00F748C1">
      <w:pPr>
        <w:pStyle w:val="PL"/>
        <w:rPr>
          <w:lang w:eastAsia="zh-CN"/>
        </w:rPr>
      </w:pPr>
      <w:r>
        <w:t xml:space="preserve">        - ldrReference</w:t>
      </w:r>
    </w:p>
    <w:p w14:paraId="1E31F348" w14:textId="77777777" w:rsidR="008D72A7" w:rsidRDefault="008D72A7" w:rsidP="008D72A7">
      <w:pPr>
        <w:pStyle w:val="PL"/>
      </w:pPr>
      <w:r>
        <w:t xml:space="preserve">      properties:</w:t>
      </w:r>
    </w:p>
    <w:p w14:paraId="7D4ED231" w14:textId="77777777" w:rsidR="008D72A7" w:rsidRDefault="008D72A7" w:rsidP="008D72A7">
      <w:pPr>
        <w:pStyle w:val="PL"/>
      </w:pPr>
      <w:r>
        <w:t xml:space="preserve">        gpsi:</w:t>
      </w:r>
    </w:p>
    <w:p w14:paraId="53E2951D" w14:textId="77777777" w:rsidR="008D72A7" w:rsidRDefault="008D72A7" w:rsidP="008D72A7">
      <w:pPr>
        <w:pStyle w:val="PL"/>
      </w:pPr>
      <w:r>
        <w:t xml:space="preserve">          $ref: 'TS29571_CommonData.yaml#/components/schemas/Gpsi'</w:t>
      </w:r>
    </w:p>
    <w:p w14:paraId="367F685B" w14:textId="77777777" w:rsidR="008D72A7" w:rsidRDefault="008D72A7" w:rsidP="008D72A7">
      <w:pPr>
        <w:pStyle w:val="PL"/>
      </w:pPr>
      <w:r>
        <w:t xml:space="preserve">        supi:</w:t>
      </w:r>
    </w:p>
    <w:p w14:paraId="50D33756" w14:textId="77777777" w:rsidR="008D72A7" w:rsidRDefault="008D72A7" w:rsidP="008D72A7">
      <w:pPr>
        <w:pStyle w:val="PL"/>
        <w:rPr>
          <w:lang w:eastAsia="zh-CN"/>
        </w:rPr>
      </w:pPr>
      <w:r>
        <w:t xml:space="preserve">          $ref: 'TS29571_CommonData.yaml#/components/schemas/Supi'</w:t>
      </w:r>
    </w:p>
    <w:p w14:paraId="51FEB4A2" w14:textId="77777777" w:rsidR="00257D84" w:rsidRPr="002E7305" w:rsidRDefault="00257D84" w:rsidP="006A2E90">
      <w:pPr>
        <w:pStyle w:val="PL"/>
        <w:rPr>
          <w:rFonts w:eastAsia="DengXian"/>
        </w:rPr>
      </w:pPr>
      <w:r w:rsidRPr="006A2E90">
        <w:rPr>
          <w:rFonts w:eastAsia="DengXian"/>
        </w:rPr>
        <w:t xml:space="preserve">        extGroupId:</w:t>
      </w:r>
    </w:p>
    <w:p w14:paraId="33649540" w14:textId="77777777" w:rsidR="00257D84" w:rsidRPr="002E7305" w:rsidRDefault="00257D84" w:rsidP="006A2E90">
      <w:pPr>
        <w:pStyle w:val="PL"/>
        <w:rPr>
          <w:rFonts w:eastAsia="DengXian"/>
        </w:rPr>
      </w:pPr>
      <w:r w:rsidRPr="006A2E90">
        <w:rPr>
          <w:rFonts w:eastAsia="DengXian"/>
        </w:rPr>
        <w:t xml:space="preserve">          $ref: 'TS29571_CommonData.yaml#/components/schemas/ExternalGroupId'</w:t>
      </w:r>
    </w:p>
    <w:p w14:paraId="34BE8F65" w14:textId="77777777" w:rsidR="00257D84" w:rsidRPr="002E7305" w:rsidRDefault="00257D84" w:rsidP="006A2E90">
      <w:pPr>
        <w:pStyle w:val="PL"/>
        <w:rPr>
          <w:rFonts w:eastAsia="DengXian"/>
        </w:rPr>
      </w:pPr>
      <w:r w:rsidRPr="006A2E90">
        <w:rPr>
          <w:rFonts w:eastAsia="DengXian"/>
        </w:rPr>
        <w:t xml:space="preserve">        intGroupId:</w:t>
      </w:r>
    </w:p>
    <w:p w14:paraId="0D8FD2B0"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619257DE" w14:textId="77777777" w:rsidR="008D72A7" w:rsidRDefault="008D72A7" w:rsidP="008D72A7">
      <w:pPr>
        <w:pStyle w:val="PL"/>
      </w:pPr>
      <w:r>
        <w:t xml:space="preserve">        hgmlc</w:t>
      </w:r>
      <w:r w:rsidR="00F748C1">
        <w:rPr>
          <w:rFonts w:hint="eastAsia"/>
          <w:lang w:eastAsia="zh-CN"/>
        </w:rPr>
        <w:t>CallBackUri</w:t>
      </w:r>
      <w:r>
        <w:t>:</w:t>
      </w:r>
    </w:p>
    <w:p w14:paraId="4641C6C0" w14:textId="77777777" w:rsidR="008D72A7" w:rsidRDefault="008D72A7" w:rsidP="008D72A7">
      <w:pPr>
        <w:pStyle w:val="PL"/>
      </w:pPr>
      <w:r>
        <w:t xml:space="preserve">          $ref: 'TS29571_CommonData.yaml#/components/schemas/Uri'</w:t>
      </w:r>
    </w:p>
    <w:p w14:paraId="64728B30" w14:textId="77777777" w:rsidR="008D72A7" w:rsidRDefault="008D72A7" w:rsidP="008D72A7">
      <w:pPr>
        <w:pStyle w:val="PL"/>
      </w:pPr>
      <w:r>
        <w:t xml:space="preserve">        ldrReference:</w:t>
      </w:r>
    </w:p>
    <w:p w14:paraId="1952AFAB" w14:textId="77777777" w:rsidR="008D72A7" w:rsidRDefault="008D72A7" w:rsidP="008D72A7">
      <w:pPr>
        <w:pStyle w:val="PL"/>
      </w:pPr>
      <w:r>
        <w:t xml:space="preserve">          $ref: 'TS29572_Nlmf_Location.yaml#/components/schemas/LdrReference'</w:t>
      </w:r>
    </w:p>
    <w:p w14:paraId="1429F6EF" w14:textId="77777777" w:rsidR="008D72A7" w:rsidRDefault="008D72A7" w:rsidP="008D72A7">
      <w:pPr>
        <w:pStyle w:val="PL"/>
      </w:pPr>
      <w:r>
        <w:t xml:space="preserve">        lmfIdentification:</w:t>
      </w:r>
    </w:p>
    <w:p w14:paraId="28F2F110" w14:textId="77777777" w:rsidR="008D72A7" w:rsidRDefault="008D72A7" w:rsidP="008D72A7">
      <w:pPr>
        <w:pStyle w:val="PL"/>
      </w:pPr>
      <w:r>
        <w:t xml:space="preserve">          $ref: 'TS29572_Nlmf_Location.yaml#/components/schemas/LMFIdentification'</w:t>
      </w:r>
    </w:p>
    <w:p w14:paraId="0B16BC2C" w14:textId="77777777" w:rsidR="008D72A7" w:rsidRDefault="008D72A7" w:rsidP="008D72A7">
      <w:pPr>
        <w:pStyle w:val="PL"/>
      </w:pPr>
      <w:r>
        <w:t xml:space="preserve">        amfId:</w:t>
      </w:r>
    </w:p>
    <w:p w14:paraId="023D90CC"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0EE8870D" w14:textId="77777777" w:rsidR="008D72A7" w:rsidRDefault="008D72A7" w:rsidP="008D72A7">
      <w:pPr>
        <w:pStyle w:val="PL"/>
      </w:pPr>
    </w:p>
    <w:p w14:paraId="0991C642" w14:textId="77777777" w:rsidR="008D72A7" w:rsidRDefault="008D72A7" w:rsidP="008D72A7">
      <w:pPr>
        <w:pStyle w:val="PL"/>
      </w:pPr>
      <w:r>
        <w:t xml:space="preserve">    LocUpdateData:</w:t>
      </w:r>
    </w:p>
    <w:p w14:paraId="386F95DD" w14:textId="77777777" w:rsidR="008D72A7" w:rsidRDefault="008D72A7" w:rsidP="008D72A7">
      <w:pPr>
        <w:pStyle w:val="PL"/>
        <w:rPr>
          <w:lang w:eastAsia="zh-CN"/>
        </w:rPr>
      </w:pPr>
      <w:r>
        <w:t xml:space="preserve">      type: object</w:t>
      </w:r>
    </w:p>
    <w:p w14:paraId="2BD5087E" w14:textId="77777777" w:rsidR="00F748C1" w:rsidRDefault="00F748C1" w:rsidP="00F748C1">
      <w:pPr>
        <w:pStyle w:val="PL"/>
      </w:pPr>
      <w:r>
        <w:t xml:space="preserve">      required:</w:t>
      </w:r>
    </w:p>
    <w:p w14:paraId="26B38F02" w14:textId="77777777" w:rsidR="00F748C1" w:rsidRDefault="00F748C1" w:rsidP="00F748C1">
      <w:pPr>
        <w:pStyle w:val="PL"/>
      </w:pPr>
      <w:r>
        <w:t xml:space="preserve">        - locationRequestType</w:t>
      </w:r>
    </w:p>
    <w:p w14:paraId="51821345" w14:textId="77777777" w:rsidR="00F748C1" w:rsidRDefault="00F748C1" w:rsidP="00F748C1">
      <w:pPr>
        <w:pStyle w:val="PL"/>
      </w:pPr>
      <w:r>
        <w:t xml:space="preserve">        - locationEstimate</w:t>
      </w:r>
    </w:p>
    <w:p w14:paraId="062A2C37" w14:textId="77777777" w:rsidR="00F748C1" w:rsidRDefault="00F748C1" w:rsidP="00F748C1">
      <w:pPr>
        <w:pStyle w:val="PL"/>
      </w:pPr>
      <w:r>
        <w:t xml:space="preserve">        - ageOfLocationEstimate</w:t>
      </w:r>
    </w:p>
    <w:p w14:paraId="1AEEEDE9" w14:textId="77777777" w:rsidR="00F748C1" w:rsidRDefault="00F748C1" w:rsidP="00F748C1">
      <w:pPr>
        <w:pStyle w:val="PL"/>
      </w:pPr>
      <w:r>
        <w:t xml:space="preserve">        - accuracyFulfilmentIndicator</w:t>
      </w:r>
    </w:p>
    <w:p w14:paraId="5B29B266" w14:textId="77777777" w:rsidR="00F748C1" w:rsidRDefault="00F748C1" w:rsidP="00F748C1">
      <w:pPr>
        <w:pStyle w:val="PL"/>
        <w:rPr>
          <w:lang w:eastAsia="zh-CN"/>
        </w:rPr>
      </w:pPr>
      <w:r>
        <w:t xml:space="preserve">        - </w:t>
      </w:r>
      <w:r w:rsidR="00CC3B50">
        <w:rPr>
          <w:rFonts w:hint="eastAsia"/>
          <w:lang w:eastAsia="zh-CN"/>
        </w:rPr>
        <w:t>lcsQosClass</w:t>
      </w:r>
    </w:p>
    <w:p w14:paraId="69ADDA14" w14:textId="77777777" w:rsidR="008D72A7" w:rsidRDefault="008D72A7" w:rsidP="008D72A7">
      <w:pPr>
        <w:pStyle w:val="PL"/>
      </w:pPr>
      <w:r>
        <w:t xml:space="preserve">      properties:</w:t>
      </w:r>
    </w:p>
    <w:p w14:paraId="4D94281A" w14:textId="77777777" w:rsidR="008D72A7" w:rsidRDefault="008D72A7" w:rsidP="008D72A7">
      <w:pPr>
        <w:pStyle w:val="PL"/>
      </w:pPr>
      <w:r>
        <w:t xml:space="preserve">        gpsi:</w:t>
      </w:r>
    </w:p>
    <w:p w14:paraId="47D34A6E" w14:textId="77777777" w:rsidR="008D72A7" w:rsidRDefault="008D72A7" w:rsidP="008D72A7">
      <w:pPr>
        <w:pStyle w:val="PL"/>
      </w:pPr>
      <w:r>
        <w:t xml:space="preserve">          $ref: 'TS29571_CommonData.yaml#/components/schemas/Gpsi'</w:t>
      </w:r>
    </w:p>
    <w:p w14:paraId="0FDB47C3" w14:textId="77777777" w:rsidR="008D72A7" w:rsidRDefault="008D72A7" w:rsidP="008D72A7">
      <w:pPr>
        <w:pStyle w:val="PL"/>
      </w:pPr>
      <w:r>
        <w:t xml:space="preserve">        supi:</w:t>
      </w:r>
    </w:p>
    <w:p w14:paraId="4BF256AC" w14:textId="2F6235B5" w:rsidR="00E871D4" w:rsidRPr="00E871D4" w:rsidRDefault="008D72A7" w:rsidP="00E871D4">
      <w:pPr>
        <w:pStyle w:val="PL"/>
        <w:rPr>
          <w:lang w:eastAsia="zh-CN"/>
        </w:rPr>
      </w:pPr>
      <w:r>
        <w:t xml:space="preserve">          $ref: 'TS29571_CommonData.yaml#/components/schemas/Supi'</w:t>
      </w:r>
    </w:p>
    <w:p w14:paraId="2AF3D02A" w14:textId="77777777" w:rsidR="00E871D4" w:rsidRDefault="00E871D4" w:rsidP="00E871D4">
      <w:pPr>
        <w:pStyle w:val="PL"/>
      </w:pPr>
      <w:r>
        <w:t xml:space="preserve">        </w:t>
      </w:r>
      <w:r w:rsidRPr="00C22365">
        <w:t>pseudonymIndicator</w:t>
      </w:r>
      <w:r>
        <w:t>:</w:t>
      </w:r>
    </w:p>
    <w:p w14:paraId="317E0E2B" w14:textId="6685A044" w:rsidR="00E871D4" w:rsidRDefault="00E871D4" w:rsidP="00E871D4">
      <w:pPr>
        <w:pStyle w:val="PL"/>
        <w:rPr>
          <w:lang w:eastAsia="zh-CN"/>
        </w:rPr>
      </w:pPr>
      <w:r>
        <w:t xml:space="preserve">          $ref: '#/components/schemas/</w:t>
      </w:r>
      <w:r>
        <w:rPr>
          <w:rFonts w:hint="eastAsia"/>
          <w:lang w:eastAsia="zh-CN"/>
        </w:rPr>
        <w:t>P</w:t>
      </w:r>
      <w:r w:rsidRPr="00C22365">
        <w:t>seudonymIndicator</w:t>
      </w:r>
      <w:r>
        <w:t>'</w:t>
      </w:r>
    </w:p>
    <w:p w14:paraId="04AED08C" w14:textId="77777777" w:rsidR="008D72A7" w:rsidRDefault="008D72A7" w:rsidP="008D72A7">
      <w:pPr>
        <w:pStyle w:val="PL"/>
      </w:pPr>
      <w:r>
        <w:t xml:space="preserve">        locationRequestType:</w:t>
      </w:r>
    </w:p>
    <w:p w14:paraId="418335CB" w14:textId="77777777" w:rsidR="008D72A7" w:rsidRDefault="008D72A7" w:rsidP="008D72A7">
      <w:pPr>
        <w:pStyle w:val="PL"/>
      </w:pPr>
      <w:r>
        <w:t xml:space="preserve">          $ref: '#/components/schemas/LocationRequestType'</w:t>
      </w:r>
    </w:p>
    <w:p w14:paraId="61B389A8" w14:textId="77777777" w:rsidR="008D72A7" w:rsidRDefault="008D72A7" w:rsidP="008D72A7">
      <w:pPr>
        <w:pStyle w:val="PL"/>
      </w:pPr>
      <w:r>
        <w:t xml:space="preserve">        locationEstimate:</w:t>
      </w:r>
    </w:p>
    <w:p w14:paraId="3FB4D4DD" w14:textId="77777777" w:rsidR="008D72A7" w:rsidRDefault="008D72A7" w:rsidP="008D72A7">
      <w:pPr>
        <w:pStyle w:val="PL"/>
      </w:pPr>
      <w:r>
        <w:t xml:space="preserve">          $ref: 'TS29572_Nlmf_Location.yaml#/components/schemas/GeographicArea'</w:t>
      </w:r>
    </w:p>
    <w:p w14:paraId="1756EC2B" w14:textId="77777777" w:rsidR="008D72A7" w:rsidRDefault="008D72A7" w:rsidP="008D72A7">
      <w:pPr>
        <w:pStyle w:val="PL"/>
      </w:pPr>
      <w:r>
        <w:t xml:space="preserve">        ageOfLocationEstimate:</w:t>
      </w:r>
    </w:p>
    <w:p w14:paraId="7CAEE4D7" w14:textId="77777777" w:rsidR="008D72A7" w:rsidRDefault="008D72A7" w:rsidP="008D72A7">
      <w:pPr>
        <w:pStyle w:val="PL"/>
      </w:pPr>
      <w:r>
        <w:t xml:space="preserve">          $ref: 'TS29572_Nlmf_Location.yaml#/components/schemas/AgeOfLocationEstimate'</w:t>
      </w:r>
    </w:p>
    <w:p w14:paraId="5C8E0749" w14:textId="77777777" w:rsidR="008D72A7" w:rsidRDefault="008D72A7" w:rsidP="008D72A7">
      <w:pPr>
        <w:pStyle w:val="PL"/>
      </w:pPr>
      <w:r>
        <w:t xml:space="preserve">        accuracyFulfilmentIndicator:</w:t>
      </w:r>
    </w:p>
    <w:p w14:paraId="4FBA6D09" w14:textId="77777777" w:rsidR="008D72A7" w:rsidRDefault="008D72A7" w:rsidP="008D72A7">
      <w:pPr>
        <w:pStyle w:val="PL"/>
      </w:pPr>
      <w:r>
        <w:t xml:space="preserve">          $ref: 'TS29572_Nlmf_Location.yaml#/components/schemas/AccuracyFulfilmentIndicator'</w:t>
      </w:r>
    </w:p>
    <w:p w14:paraId="3DF5D33A" w14:textId="77777777" w:rsidR="008D72A7" w:rsidRDefault="008D72A7" w:rsidP="008D72A7">
      <w:pPr>
        <w:pStyle w:val="PL"/>
      </w:pPr>
      <w:r>
        <w:t xml:space="preserve">        civicAddress:</w:t>
      </w:r>
    </w:p>
    <w:p w14:paraId="1AB5338F" w14:textId="77777777" w:rsidR="008D72A7" w:rsidRDefault="008D72A7" w:rsidP="008D72A7">
      <w:pPr>
        <w:pStyle w:val="PL"/>
      </w:pPr>
      <w:r>
        <w:t xml:space="preserve">          $ref: 'TS29572_Nlmf_Location.yaml#/components/schemas/CivicAddress'</w:t>
      </w:r>
    </w:p>
    <w:p w14:paraId="3487C679" w14:textId="77777777" w:rsidR="008D72A7" w:rsidRDefault="008D72A7" w:rsidP="008D72A7">
      <w:pPr>
        <w:pStyle w:val="PL"/>
      </w:pPr>
      <w:r>
        <w:t xml:space="preserve">        </w:t>
      </w:r>
      <w:r w:rsidR="00CC3B50">
        <w:rPr>
          <w:rFonts w:hint="eastAsia"/>
          <w:lang w:eastAsia="zh-CN"/>
        </w:rPr>
        <w:t>lcsQosClass</w:t>
      </w:r>
      <w:r>
        <w:t>:</w:t>
      </w:r>
    </w:p>
    <w:p w14:paraId="57D5DB69"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424F219D" w14:textId="77777777" w:rsidR="00F748C1" w:rsidRDefault="00F748C1" w:rsidP="00F748C1">
      <w:pPr>
        <w:pStyle w:val="PL"/>
      </w:pPr>
      <w:r>
        <w:t xml:space="preserve">        </w:t>
      </w:r>
      <w:r>
        <w:rPr>
          <w:lang w:eastAsia="zh-CN"/>
        </w:rPr>
        <w:t>externalClientIdentification</w:t>
      </w:r>
      <w:r>
        <w:t>:</w:t>
      </w:r>
    </w:p>
    <w:p w14:paraId="70C94F09" w14:textId="77777777" w:rsidR="00F748C1" w:rsidRPr="003574B0" w:rsidRDefault="00F748C1" w:rsidP="00F748C1">
      <w:pPr>
        <w:pStyle w:val="PL"/>
        <w:rPr>
          <w:lang w:eastAsia="zh-CN"/>
        </w:rPr>
      </w:pPr>
      <w:r>
        <w:t xml:space="preserve">          $ref: '#/components/schemas/ExternalClientIdentification'</w:t>
      </w:r>
    </w:p>
    <w:p w14:paraId="75EA05A7" w14:textId="77777777" w:rsidR="008D72A7" w:rsidRDefault="008D72A7" w:rsidP="008D72A7">
      <w:pPr>
        <w:pStyle w:val="PL"/>
      </w:pPr>
      <w:r>
        <w:t xml:space="preserve">        afId:</w:t>
      </w:r>
    </w:p>
    <w:p w14:paraId="2DE7BB66" w14:textId="77777777" w:rsidR="00F748C1" w:rsidRDefault="00F748C1" w:rsidP="008D72A7">
      <w:pPr>
        <w:pStyle w:val="PL"/>
        <w:rPr>
          <w:lang w:eastAsia="zh-CN"/>
        </w:rPr>
      </w:pPr>
      <w:r>
        <w:t xml:space="preserve">          type: string</w:t>
      </w:r>
    </w:p>
    <w:p w14:paraId="241F0D7E" w14:textId="77777777" w:rsidR="00B46097" w:rsidRDefault="00B46097" w:rsidP="00B46097">
      <w:pPr>
        <w:pStyle w:val="PL"/>
      </w:pPr>
      <w:r>
        <w:t xml:space="preserve">        gmlcNumber:</w:t>
      </w:r>
    </w:p>
    <w:p w14:paraId="5655713D" w14:textId="77777777" w:rsidR="00B46097" w:rsidRDefault="00B46097" w:rsidP="00B46097">
      <w:pPr>
        <w:pStyle w:val="PL"/>
        <w:rPr>
          <w:lang w:val="en-US"/>
        </w:rPr>
      </w:pPr>
      <w:r>
        <w:rPr>
          <w:lang w:val="en-US"/>
        </w:rPr>
        <w:t xml:space="preserve">          type: string</w:t>
      </w:r>
    </w:p>
    <w:p w14:paraId="197F7735" w14:textId="40087332" w:rsidR="00D80BBB" w:rsidRDefault="00B46097" w:rsidP="001270C9">
      <w:pPr>
        <w:pStyle w:val="PL"/>
        <w:rPr>
          <w:lang w:eastAsia="zh-CN"/>
        </w:rPr>
      </w:pPr>
      <w:r>
        <w:t xml:space="preserve">          pattern: '^[0-9]{5,15}$'</w:t>
      </w:r>
    </w:p>
    <w:p w14:paraId="4CB1E6F2" w14:textId="4A0CF9F4" w:rsidR="001270C9" w:rsidRDefault="001270C9" w:rsidP="001270C9">
      <w:pPr>
        <w:pStyle w:val="PL"/>
        <w:rPr>
          <w:lang w:eastAsia="zh-CN"/>
        </w:rPr>
      </w:pPr>
      <w:r>
        <w:t xml:space="preserve">        lcsServiceType:</w:t>
      </w:r>
    </w:p>
    <w:p w14:paraId="762D8E1D" w14:textId="5FF5A7DB" w:rsidR="001270C9" w:rsidRDefault="001270C9" w:rsidP="001270C9">
      <w:pPr>
        <w:pStyle w:val="PL"/>
        <w:rPr>
          <w:lang w:eastAsia="zh-CN"/>
        </w:rPr>
      </w:pPr>
      <w:r>
        <w:t xml:space="preserve">          $ref: '#/components/schemas/LcsServiceTypeId'</w:t>
      </w:r>
    </w:p>
    <w:p w14:paraId="06EE1961" w14:textId="77777777" w:rsidR="008D72A7" w:rsidRDefault="008D72A7" w:rsidP="008D72A7">
      <w:pPr>
        <w:pStyle w:val="PL"/>
      </w:pPr>
    </w:p>
    <w:p w14:paraId="7750553C" w14:textId="77777777" w:rsidR="008D72A7" w:rsidRDefault="008D72A7" w:rsidP="008D72A7">
      <w:pPr>
        <w:pStyle w:val="PL"/>
      </w:pPr>
      <w:r>
        <w:t xml:space="preserve">    EventNotifyData:</w:t>
      </w:r>
    </w:p>
    <w:p w14:paraId="5FE2C513" w14:textId="77777777" w:rsidR="008D72A7" w:rsidRDefault="008D72A7" w:rsidP="008D72A7">
      <w:pPr>
        <w:pStyle w:val="PL"/>
      </w:pPr>
      <w:r>
        <w:t xml:space="preserve">      type: object</w:t>
      </w:r>
    </w:p>
    <w:p w14:paraId="19AF417F" w14:textId="77777777" w:rsidR="008D72A7" w:rsidRDefault="008D72A7" w:rsidP="008D72A7">
      <w:pPr>
        <w:pStyle w:val="PL"/>
      </w:pPr>
      <w:r>
        <w:t xml:space="preserve">      required:</w:t>
      </w:r>
    </w:p>
    <w:p w14:paraId="73706592" w14:textId="77777777" w:rsidR="008D72A7" w:rsidRDefault="008D72A7" w:rsidP="008D72A7">
      <w:pPr>
        <w:pStyle w:val="PL"/>
      </w:pPr>
      <w:r>
        <w:t xml:space="preserve">        - eventNotifyDataType</w:t>
      </w:r>
    </w:p>
    <w:p w14:paraId="39F59A56" w14:textId="77777777" w:rsidR="008D72A7" w:rsidRDefault="008D72A7" w:rsidP="008D72A7">
      <w:pPr>
        <w:pStyle w:val="PL"/>
      </w:pPr>
      <w:r>
        <w:t xml:space="preserve">        - ldrReference</w:t>
      </w:r>
    </w:p>
    <w:p w14:paraId="1E2E984E" w14:textId="77777777" w:rsidR="008D72A7" w:rsidRDefault="008D72A7" w:rsidP="008D72A7">
      <w:pPr>
        <w:pStyle w:val="PL"/>
      </w:pPr>
      <w:r>
        <w:t xml:space="preserve">      properties:</w:t>
      </w:r>
    </w:p>
    <w:p w14:paraId="7C95B19D" w14:textId="77777777" w:rsidR="008D72A7" w:rsidRDefault="008D72A7" w:rsidP="008D72A7">
      <w:pPr>
        <w:pStyle w:val="PL"/>
      </w:pPr>
      <w:r>
        <w:t xml:space="preserve">        gpsi:</w:t>
      </w:r>
    </w:p>
    <w:p w14:paraId="15CBC69A" w14:textId="77777777" w:rsidR="008D72A7" w:rsidRDefault="008D72A7" w:rsidP="008D72A7">
      <w:pPr>
        <w:pStyle w:val="PL"/>
      </w:pPr>
      <w:r>
        <w:t xml:space="preserve">          $ref: 'TS29571_CommonData.yaml#/components/schemas/Gpsi'</w:t>
      </w:r>
    </w:p>
    <w:p w14:paraId="458ED172" w14:textId="77777777" w:rsidR="008D72A7" w:rsidRDefault="008D72A7" w:rsidP="008D72A7">
      <w:pPr>
        <w:pStyle w:val="PL"/>
      </w:pPr>
      <w:r>
        <w:t xml:space="preserve">        supi:</w:t>
      </w:r>
    </w:p>
    <w:p w14:paraId="1305D18B" w14:textId="77777777" w:rsidR="008D72A7" w:rsidRDefault="008D72A7" w:rsidP="008D72A7">
      <w:pPr>
        <w:pStyle w:val="PL"/>
      </w:pPr>
      <w:r>
        <w:t xml:space="preserve">          $ref: 'TS29571_CommonData.yaml#/components/schemas/Supi'</w:t>
      </w:r>
    </w:p>
    <w:p w14:paraId="61446DC7" w14:textId="77777777" w:rsidR="008D72A7" w:rsidRDefault="008D72A7" w:rsidP="008D72A7">
      <w:pPr>
        <w:pStyle w:val="PL"/>
      </w:pPr>
      <w:r>
        <w:t xml:space="preserve">        ldrReference:</w:t>
      </w:r>
    </w:p>
    <w:p w14:paraId="1934528C" w14:textId="77777777" w:rsidR="008D72A7" w:rsidRDefault="008D72A7" w:rsidP="008D72A7">
      <w:pPr>
        <w:pStyle w:val="PL"/>
      </w:pPr>
      <w:r>
        <w:t xml:space="preserve">          $ref: 'TS29572_Nlmf_Location.yaml#/components/schemas/LdrReference'</w:t>
      </w:r>
    </w:p>
    <w:p w14:paraId="074F83E1" w14:textId="77777777" w:rsidR="008D72A7" w:rsidRDefault="008D72A7" w:rsidP="008D72A7">
      <w:pPr>
        <w:pStyle w:val="PL"/>
      </w:pPr>
      <w:r>
        <w:t xml:space="preserve">        eventNotifyDataType:</w:t>
      </w:r>
    </w:p>
    <w:p w14:paraId="1082F900" w14:textId="77777777" w:rsidR="008D72A7" w:rsidRDefault="008D72A7" w:rsidP="008D72A7">
      <w:pPr>
        <w:pStyle w:val="PL"/>
      </w:pPr>
      <w:r>
        <w:t xml:space="preserve">          $ref: '#/components/schemas/</w:t>
      </w:r>
      <w:r>
        <w:rPr>
          <w:lang w:eastAsia="zh-CN"/>
        </w:rPr>
        <w:t>EventNotifyDataType</w:t>
      </w:r>
      <w:r>
        <w:t>'</w:t>
      </w:r>
    </w:p>
    <w:p w14:paraId="0B973990" w14:textId="77777777" w:rsidR="008D72A7" w:rsidRDefault="008D72A7" w:rsidP="008D72A7">
      <w:pPr>
        <w:pStyle w:val="PL"/>
      </w:pPr>
      <w:r>
        <w:t xml:space="preserve">        locationEstimate:</w:t>
      </w:r>
    </w:p>
    <w:p w14:paraId="43880482" w14:textId="77777777" w:rsidR="008D72A7" w:rsidRDefault="008D72A7" w:rsidP="008D72A7">
      <w:pPr>
        <w:pStyle w:val="PL"/>
      </w:pPr>
      <w:r>
        <w:t xml:space="preserve">          $ref: 'TS29572_Nlmf_Location.yaml#/components/schemas/GeographicArea'</w:t>
      </w:r>
    </w:p>
    <w:p w14:paraId="5421B5BC" w14:textId="77777777" w:rsidR="008D72A7" w:rsidRDefault="008D72A7" w:rsidP="008D72A7">
      <w:pPr>
        <w:pStyle w:val="PL"/>
      </w:pPr>
      <w:r>
        <w:lastRenderedPageBreak/>
        <w:t xml:space="preserve">        civicAddress:</w:t>
      </w:r>
    </w:p>
    <w:p w14:paraId="2C45C437" w14:textId="77777777" w:rsidR="008D72A7" w:rsidRDefault="008D72A7" w:rsidP="008D72A7">
      <w:pPr>
        <w:pStyle w:val="PL"/>
      </w:pPr>
      <w:r>
        <w:t xml:space="preserve">          $ref: 'TS29572_Nlmf_Location.yaml#/components/schemas/CivicAddress'</w:t>
      </w:r>
    </w:p>
    <w:p w14:paraId="0B85406F" w14:textId="77777777" w:rsidR="008D72A7" w:rsidRDefault="008D72A7" w:rsidP="008D72A7">
      <w:pPr>
        <w:pStyle w:val="PL"/>
      </w:pPr>
      <w:r>
        <w:t xml:space="preserve">        ageOfLocationEstimate:</w:t>
      </w:r>
    </w:p>
    <w:p w14:paraId="12059C9F" w14:textId="77777777" w:rsidR="008D72A7" w:rsidRDefault="008D72A7" w:rsidP="008D72A7">
      <w:pPr>
        <w:pStyle w:val="PL"/>
      </w:pPr>
      <w:r>
        <w:t xml:space="preserve">          $ref: 'TS29572_Nlmf_Location.yaml#/components/schemas/AgeOfLocationEstimate'</w:t>
      </w:r>
    </w:p>
    <w:p w14:paraId="7C563F5F" w14:textId="77777777" w:rsidR="008D72A7" w:rsidRDefault="008D72A7" w:rsidP="008D72A7">
      <w:pPr>
        <w:pStyle w:val="PL"/>
      </w:pPr>
      <w:r>
        <w:t xml:space="preserve">        positioningDataList:</w:t>
      </w:r>
    </w:p>
    <w:p w14:paraId="13CA27E2" w14:textId="77777777" w:rsidR="008D72A7" w:rsidRDefault="008D72A7" w:rsidP="008D72A7">
      <w:pPr>
        <w:pStyle w:val="PL"/>
      </w:pPr>
      <w:r>
        <w:t xml:space="preserve">          type: array</w:t>
      </w:r>
    </w:p>
    <w:p w14:paraId="4D68D30E" w14:textId="77777777" w:rsidR="008D72A7" w:rsidRDefault="008D72A7" w:rsidP="008D72A7">
      <w:pPr>
        <w:pStyle w:val="PL"/>
      </w:pPr>
      <w:r>
        <w:t xml:space="preserve">          items:</w:t>
      </w:r>
    </w:p>
    <w:p w14:paraId="4975A4A4" w14:textId="77777777" w:rsidR="008D72A7" w:rsidRDefault="008D72A7" w:rsidP="008D72A7">
      <w:pPr>
        <w:pStyle w:val="PL"/>
      </w:pPr>
      <w:r>
        <w:t xml:space="preserve">            $ref: 'TS29572_Nlmf_Location.yaml#/components/schemas/PositioningMethodAndUsage'</w:t>
      </w:r>
    </w:p>
    <w:p w14:paraId="4139F847" w14:textId="77777777" w:rsidR="008D72A7" w:rsidRDefault="008D72A7" w:rsidP="008D72A7">
      <w:pPr>
        <w:pStyle w:val="PL"/>
      </w:pPr>
      <w:r>
        <w:t xml:space="preserve">          minItems: 1</w:t>
      </w:r>
    </w:p>
    <w:p w14:paraId="67F68752" w14:textId="77777777" w:rsidR="008D72A7" w:rsidRDefault="008D72A7" w:rsidP="008D72A7">
      <w:pPr>
        <w:pStyle w:val="PL"/>
      </w:pPr>
      <w:r>
        <w:t xml:space="preserve">        gnssPositioningDataList:</w:t>
      </w:r>
    </w:p>
    <w:p w14:paraId="77B23239" w14:textId="77777777" w:rsidR="008D72A7" w:rsidRDefault="008D72A7" w:rsidP="008D72A7">
      <w:pPr>
        <w:pStyle w:val="PL"/>
      </w:pPr>
      <w:r>
        <w:t xml:space="preserve">          type: array</w:t>
      </w:r>
    </w:p>
    <w:p w14:paraId="0A3DA1F5" w14:textId="77777777" w:rsidR="008D72A7" w:rsidRDefault="008D72A7" w:rsidP="008D72A7">
      <w:pPr>
        <w:pStyle w:val="PL"/>
      </w:pPr>
      <w:r>
        <w:t xml:space="preserve">          items:</w:t>
      </w:r>
    </w:p>
    <w:p w14:paraId="797AE12F" w14:textId="77777777" w:rsidR="008D72A7" w:rsidRDefault="008D72A7" w:rsidP="008D72A7">
      <w:pPr>
        <w:pStyle w:val="PL"/>
      </w:pPr>
      <w:r>
        <w:t xml:space="preserve">            $ref: 'TS29572_Nlmf_Location.yaml#/components/schemas/GnssPositioningMethodAndUsage'</w:t>
      </w:r>
    </w:p>
    <w:p w14:paraId="7A1DB637" w14:textId="77777777" w:rsidR="008D72A7" w:rsidRDefault="008D72A7" w:rsidP="008D72A7">
      <w:pPr>
        <w:pStyle w:val="PL"/>
      </w:pPr>
      <w:r>
        <w:t xml:space="preserve">          minItems: 1</w:t>
      </w:r>
    </w:p>
    <w:p w14:paraId="60E45CC8" w14:textId="77777777" w:rsidR="008D72A7" w:rsidRDefault="008D72A7" w:rsidP="008D72A7">
      <w:pPr>
        <w:pStyle w:val="PL"/>
      </w:pPr>
      <w:r>
        <w:t xml:space="preserve">        lmfIdentification:</w:t>
      </w:r>
    </w:p>
    <w:p w14:paraId="33C847CA" w14:textId="77777777" w:rsidR="008D72A7" w:rsidRDefault="008D72A7" w:rsidP="008D72A7">
      <w:pPr>
        <w:pStyle w:val="PL"/>
      </w:pPr>
      <w:r>
        <w:t xml:space="preserve">          $ref: 'TS29572_Nlmf_Location.yaml#/components/schemas/LMFIdentification'</w:t>
      </w:r>
    </w:p>
    <w:p w14:paraId="2576CFC6" w14:textId="77777777" w:rsidR="008D72A7" w:rsidRDefault="008D72A7" w:rsidP="008D72A7">
      <w:pPr>
        <w:pStyle w:val="PL"/>
      </w:pPr>
      <w:r>
        <w:t xml:space="preserve">        a</w:t>
      </w:r>
      <w:r w:rsidR="00D1773D">
        <w:rPr>
          <w:rFonts w:hint="eastAsia"/>
          <w:lang w:eastAsia="zh-CN"/>
        </w:rPr>
        <w:t>m</w:t>
      </w:r>
      <w:r>
        <w:t>fId:</w:t>
      </w:r>
    </w:p>
    <w:p w14:paraId="5A0DAC08"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98D8539" w14:textId="77777777" w:rsidR="008D72A7" w:rsidRDefault="008D72A7" w:rsidP="008D72A7">
      <w:pPr>
        <w:pStyle w:val="PL"/>
      </w:pPr>
      <w:r>
        <w:t xml:space="preserve">        terminationCause:</w:t>
      </w:r>
    </w:p>
    <w:p w14:paraId="253CBF24" w14:textId="77777777" w:rsidR="008D72A7" w:rsidRDefault="008D72A7" w:rsidP="008D72A7">
      <w:pPr>
        <w:pStyle w:val="PL"/>
        <w:rPr>
          <w:lang w:eastAsia="zh-CN"/>
        </w:rPr>
      </w:pPr>
      <w:r>
        <w:t xml:space="preserve">          $ref: 'TS29572_Nlmf_Location.yaml#/components/schemas/TerminationCause'</w:t>
      </w:r>
    </w:p>
    <w:p w14:paraId="267D7CFB" w14:textId="77777777" w:rsidR="006306AB" w:rsidRPr="003B2883" w:rsidRDefault="006306AB" w:rsidP="006306AB">
      <w:pPr>
        <w:pStyle w:val="PL"/>
      </w:pPr>
      <w:r w:rsidRPr="003B2883">
        <w:t xml:space="preserve">        velocityEstimate:</w:t>
      </w:r>
    </w:p>
    <w:p w14:paraId="373065CD" w14:textId="77777777" w:rsidR="006306AB" w:rsidRDefault="006306AB" w:rsidP="006306AB">
      <w:pPr>
        <w:pStyle w:val="PL"/>
      </w:pPr>
      <w:r w:rsidRPr="003B2883">
        <w:t xml:space="preserve">          $ref: 'TS29572_Nlmf_Location.yaml#/components/schemas/VelocityEstimate'</w:t>
      </w:r>
    </w:p>
    <w:p w14:paraId="56BE414A" w14:textId="77777777" w:rsidR="006306AB" w:rsidRPr="003B2883" w:rsidRDefault="006306AB" w:rsidP="006306AB">
      <w:pPr>
        <w:pStyle w:val="PL"/>
      </w:pPr>
      <w:r w:rsidRPr="003B2883">
        <w:t xml:space="preserve">        </w:t>
      </w:r>
      <w:r w:rsidRPr="003B2883">
        <w:rPr>
          <w:lang w:val="en-US"/>
        </w:rPr>
        <w:t>altitude</w:t>
      </w:r>
      <w:r w:rsidRPr="003B2883">
        <w:t>:</w:t>
      </w:r>
    </w:p>
    <w:p w14:paraId="5BDB893A"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102C4BA4" w14:textId="77777777" w:rsidR="006306AB" w:rsidRPr="003B2883" w:rsidRDefault="006306AB" w:rsidP="006306AB">
      <w:pPr>
        <w:pStyle w:val="PL"/>
      </w:pPr>
      <w:r>
        <w:t xml:space="preserve">        target</w:t>
      </w:r>
      <w:r w:rsidRPr="003B2883">
        <w:t>Node:</w:t>
      </w:r>
    </w:p>
    <w:p w14:paraId="0E5E96B1" w14:textId="77777777" w:rsidR="006306AB" w:rsidRDefault="006306AB" w:rsidP="008D72A7">
      <w:pPr>
        <w:pStyle w:val="PL"/>
        <w:rPr>
          <w:lang w:eastAsia="zh-CN"/>
        </w:rPr>
      </w:pPr>
      <w:r w:rsidRPr="003B2883">
        <w:t xml:space="preserve">          $ref: 'TS29571_CommonData.yaml#/components/schemas/NfInstanceId'</w:t>
      </w:r>
    </w:p>
    <w:p w14:paraId="5DC7BC0C" w14:textId="77777777" w:rsidR="009C23BE" w:rsidRPr="002E7305" w:rsidRDefault="009C23BE" w:rsidP="006A2E90">
      <w:pPr>
        <w:pStyle w:val="PL"/>
        <w:rPr>
          <w:rFonts w:eastAsia="DengXian"/>
        </w:rPr>
      </w:pPr>
      <w:r w:rsidRPr="006A2E90">
        <w:rPr>
          <w:rFonts w:eastAsia="DengXian"/>
        </w:rPr>
        <w:t xml:space="preserve">        accuracyFulfilmentIndicator:</w:t>
      </w:r>
    </w:p>
    <w:p w14:paraId="5285F798" w14:textId="77777777" w:rsidR="009C23BE" w:rsidRPr="002E7305" w:rsidRDefault="009C23BE" w:rsidP="006A2E90">
      <w:pPr>
        <w:pStyle w:val="PL"/>
        <w:rPr>
          <w:rFonts w:eastAsia="DengXian"/>
        </w:rPr>
      </w:pPr>
      <w:r w:rsidRPr="006A2E90">
        <w:rPr>
          <w:rFonts w:eastAsia="DengXian"/>
        </w:rPr>
        <w:t xml:space="preserve">          $ref: 'TS29572_Nlmf_Location.yaml#/components/schemas/AccuracyFulfilmentIndicator'</w:t>
      </w:r>
    </w:p>
    <w:p w14:paraId="787856E2" w14:textId="77777777" w:rsidR="009C23BE" w:rsidRPr="002E7305" w:rsidRDefault="009C23BE" w:rsidP="006A2E90">
      <w:pPr>
        <w:pStyle w:val="PL"/>
        <w:rPr>
          <w:rFonts w:eastAsia="DengXian"/>
        </w:rPr>
      </w:pPr>
      <w:r w:rsidRPr="006A2E90">
        <w:rPr>
          <w:rFonts w:eastAsia="DengXian"/>
        </w:rPr>
        <w:t xml:space="preserve">        failureCause:</w:t>
      </w:r>
    </w:p>
    <w:p w14:paraId="3BAA260C" w14:textId="77777777" w:rsidR="009C23BE" w:rsidRPr="006306AB" w:rsidRDefault="009C23BE" w:rsidP="009C23BE">
      <w:pPr>
        <w:pStyle w:val="PL"/>
        <w:rPr>
          <w:lang w:eastAsia="zh-CN"/>
        </w:rPr>
      </w:pPr>
      <w:r w:rsidRPr="002E7305">
        <w:rPr>
          <w:rFonts w:eastAsia="DengXian"/>
        </w:rPr>
        <w:t xml:space="preserve">          $ref: '#/components/schemas/FailureCause'</w:t>
      </w:r>
    </w:p>
    <w:p w14:paraId="09825D46" w14:textId="77777777" w:rsidR="008D72A7" w:rsidRPr="00B7044A" w:rsidRDefault="008D72A7" w:rsidP="008D72A7">
      <w:pPr>
        <w:pStyle w:val="PL"/>
      </w:pPr>
    </w:p>
    <w:p w14:paraId="694101C5"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7DEDDD5F" w14:textId="77777777" w:rsidR="008D72A7" w:rsidRDefault="008D72A7" w:rsidP="008D72A7">
      <w:pPr>
        <w:pStyle w:val="PL"/>
      </w:pPr>
      <w:r>
        <w:t xml:space="preserve">      type: object</w:t>
      </w:r>
    </w:p>
    <w:p w14:paraId="29527A8D" w14:textId="77777777" w:rsidR="008D72A7" w:rsidRDefault="008D72A7" w:rsidP="008D72A7">
      <w:pPr>
        <w:pStyle w:val="PL"/>
      </w:pPr>
      <w:r>
        <w:t xml:space="preserve">      properties:</w:t>
      </w:r>
    </w:p>
    <w:p w14:paraId="5C344292" w14:textId="77777777" w:rsidR="00A55723" w:rsidRDefault="00A55723" w:rsidP="00A55723">
      <w:pPr>
        <w:pStyle w:val="PL"/>
      </w:pPr>
      <w:r>
        <w:t xml:space="preserve">        </w:t>
      </w:r>
      <w:r>
        <w:rPr>
          <w:rFonts w:hint="eastAsia"/>
          <w:lang w:eastAsia="zh-CN"/>
        </w:rPr>
        <w:t>lcsServiceAuthInfo</w:t>
      </w:r>
      <w:r>
        <w:t>:</w:t>
      </w:r>
    </w:p>
    <w:p w14:paraId="5BEAC297" w14:textId="77777777" w:rsidR="00A55723" w:rsidRDefault="00A55723" w:rsidP="00A55723">
      <w:pPr>
        <w:pStyle w:val="PL"/>
      </w:pPr>
      <w:r>
        <w:t xml:space="preserve">          $ref: 'TS29571_CommonData.yaml#/components/schemas/LcsServiceAuth'</w:t>
      </w:r>
    </w:p>
    <w:p w14:paraId="5837F5BE" w14:textId="77777777" w:rsidR="00A55723" w:rsidRDefault="00A55723" w:rsidP="00A55723">
      <w:pPr>
        <w:pStyle w:val="PL"/>
      </w:pPr>
      <w:r>
        <w:t xml:space="preserve">        </w:t>
      </w:r>
      <w:r>
        <w:rPr>
          <w:rFonts w:hint="eastAsia"/>
          <w:lang w:eastAsia="zh-CN"/>
        </w:rPr>
        <w:t>codeWordCheck</w:t>
      </w:r>
      <w:r>
        <w:t>:</w:t>
      </w:r>
    </w:p>
    <w:p w14:paraId="75DB6086"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7C12E119" w14:textId="77777777" w:rsidR="004A27BA" w:rsidRDefault="004A27BA" w:rsidP="004A27BA">
      <w:pPr>
        <w:pStyle w:val="PL"/>
      </w:pPr>
    </w:p>
    <w:p w14:paraId="7B5275FD" w14:textId="77777777" w:rsidR="00F332EC" w:rsidRDefault="00F332EC" w:rsidP="00F332EC">
      <w:pPr>
        <w:pStyle w:val="PL"/>
      </w:pPr>
      <w:r>
        <w:t xml:space="preserve">    LocUpdateNotification:</w:t>
      </w:r>
    </w:p>
    <w:p w14:paraId="25855922" w14:textId="77777777" w:rsidR="00F332EC" w:rsidRDefault="00F332EC" w:rsidP="00F332EC">
      <w:pPr>
        <w:pStyle w:val="PL"/>
      </w:pPr>
      <w:r>
        <w:t xml:space="preserve">      type: object</w:t>
      </w:r>
    </w:p>
    <w:p w14:paraId="07B92853" w14:textId="77777777" w:rsidR="00F332EC" w:rsidRDefault="00F332EC" w:rsidP="00F332EC">
      <w:pPr>
        <w:pStyle w:val="PL"/>
      </w:pPr>
      <w:r>
        <w:t xml:space="preserve">      required:</w:t>
      </w:r>
    </w:p>
    <w:p w14:paraId="654CA9C1" w14:textId="77777777" w:rsidR="00F332EC" w:rsidRDefault="00F332EC" w:rsidP="00F332EC">
      <w:pPr>
        <w:pStyle w:val="PL"/>
      </w:pPr>
      <w:r>
        <w:t xml:space="preserve">        - locationRequestType</w:t>
      </w:r>
    </w:p>
    <w:p w14:paraId="49193465" w14:textId="77777777" w:rsidR="00F332EC" w:rsidRDefault="00F332EC" w:rsidP="00F332EC">
      <w:pPr>
        <w:pStyle w:val="PL"/>
      </w:pPr>
      <w:r>
        <w:t xml:space="preserve">        - locationEstimate</w:t>
      </w:r>
    </w:p>
    <w:p w14:paraId="66FBD404" w14:textId="77777777" w:rsidR="00F332EC" w:rsidRDefault="00F332EC" w:rsidP="00F332EC">
      <w:pPr>
        <w:pStyle w:val="PL"/>
      </w:pPr>
      <w:r>
        <w:t xml:space="preserve">        - ageOfLocationEstimate</w:t>
      </w:r>
    </w:p>
    <w:p w14:paraId="660188AC" w14:textId="77777777" w:rsidR="00F332EC" w:rsidRDefault="00F332EC" w:rsidP="00F332EC">
      <w:pPr>
        <w:pStyle w:val="PL"/>
      </w:pPr>
      <w:r>
        <w:t xml:space="preserve">        - accuracyFulfilmentIndicator</w:t>
      </w:r>
    </w:p>
    <w:p w14:paraId="63E52BEA" w14:textId="77777777" w:rsidR="00F332EC" w:rsidRDefault="00F332EC" w:rsidP="00F332EC">
      <w:pPr>
        <w:pStyle w:val="PL"/>
        <w:rPr>
          <w:lang w:eastAsia="zh-CN"/>
        </w:rPr>
      </w:pPr>
      <w:r>
        <w:t xml:space="preserve">        - </w:t>
      </w:r>
      <w:r w:rsidR="00CC3B50">
        <w:rPr>
          <w:rFonts w:hint="eastAsia"/>
          <w:lang w:eastAsia="zh-CN"/>
        </w:rPr>
        <w:t>lcsQosClass</w:t>
      </w:r>
    </w:p>
    <w:p w14:paraId="69D28C64" w14:textId="77777777" w:rsidR="00F332EC" w:rsidRDefault="00F332EC" w:rsidP="00F332EC">
      <w:pPr>
        <w:pStyle w:val="PL"/>
      </w:pPr>
      <w:r>
        <w:t xml:space="preserve">      properties:</w:t>
      </w:r>
    </w:p>
    <w:p w14:paraId="4D60D71B" w14:textId="77777777" w:rsidR="00F332EC" w:rsidRDefault="00F332EC" w:rsidP="00F332EC">
      <w:pPr>
        <w:pStyle w:val="PL"/>
      </w:pPr>
      <w:r>
        <w:t xml:space="preserve">        gpsi:</w:t>
      </w:r>
    </w:p>
    <w:p w14:paraId="17290D8A" w14:textId="77777777" w:rsidR="00F332EC" w:rsidRDefault="00F332EC" w:rsidP="00F332EC">
      <w:pPr>
        <w:pStyle w:val="PL"/>
      </w:pPr>
      <w:r>
        <w:t xml:space="preserve">          $ref: 'TS29571_CommonData.yaml#/components/schemas/Gpsi'</w:t>
      </w:r>
    </w:p>
    <w:p w14:paraId="1CF91BBC" w14:textId="77777777" w:rsidR="00F332EC" w:rsidRDefault="00F332EC" w:rsidP="00F332EC">
      <w:pPr>
        <w:pStyle w:val="PL"/>
      </w:pPr>
      <w:r>
        <w:t xml:space="preserve">        supi:</w:t>
      </w:r>
    </w:p>
    <w:p w14:paraId="1BA9C268" w14:textId="77777777" w:rsidR="00F332EC" w:rsidRDefault="00F332EC" w:rsidP="00F332EC">
      <w:pPr>
        <w:pStyle w:val="PL"/>
      </w:pPr>
      <w:r>
        <w:t xml:space="preserve">          $ref: 'TS29571_CommonData.yaml#/components/schemas/Supi'</w:t>
      </w:r>
    </w:p>
    <w:p w14:paraId="5A93D1B8" w14:textId="77777777" w:rsidR="00F332EC" w:rsidRDefault="00F332EC" w:rsidP="00F332EC">
      <w:pPr>
        <w:pStyle w:val="PL"/>
      </w:pPr>
      <w:r>
        <w:t xml:space="preserve">        locationRequestType:</w:t>
      </w:r>
    </w:p>
    <w:p w14:paraId="73E153B0" w14:textId="77777777" w:rsidR="00F332EC" w:rsidRDefault="00F332EC" w:rsidP="00F332EC">
      <w:pPr>
        <w:pStyle w:val="PL"/>
      </w:pPr>
      <w:r>
        <w:t xml:space="preserve">          $ref: '#/components/schemas/LocationRequestType'</w:t>
      </w:r>
    </w:p>
    <w:p w14:paraId="26546A98" w14:textId="77777777" w:rsidR="00F332EC" w:rsidRDefault="00F332EC" w:rsidP="00F332EC">
      <w:pPr>
        <w:pStyle w:val="PL"/>
      </w:pPr>
      <w:r>
        <w:t xml:space="preserve">        locationEstimate:</w:t>
      </w:r>
    </w:p>
    <w:p w14:paraId="0F8A132D" w14:textId="77777777" w:rsidR="00F332EC" w:rsidRDefault="00F332EC" w:rsidP="00F332EC">
      <w:pPr>
        <w:pStyle w:val="PL"/>
      </w:pPr>
      <w:r>
        <w:t xml:space="preserve">          $ref: 'TS29572_Nlmf_Location.yaml#/components/schemas/GeographicArea'</w:t>
      </w:r>
    </w:p>
    <w:p w14:paraId="3F0E638A" w14:textId="77777777" w:rsidR="00F332EC" w:rsidRDefault="00F332EC" w:rsidP="00F332EC">
      <w:pPr>
        <w:pStyle w:val="PL"/>
      </w:pPr>
      <w:r>
        <w:t xml:space="preserve">        ageOfLocationEstimate:</w:t>
      </w:r>
    </w:p>
    <w:p w14:paraId="260D75D5" w14:textId="77777777" w:rsidR="00F332EC" w:rsidRDefault="00F332EC" w:rsidP="00F332EC">
      <w:pPr>
        <w:pStyle w:val="PL"/>
      </w:pPr>
      <w:r>
        <w:t xml:space="preserve">          $ref: 'TS29572_Nlmf_Location.yaml#/components/schemas/AgeOfLocationEstimate'</w:t>
      </w:r>
    </w:p>
    <w:p w14:paraId="6D6E37E7" w14:textId="77777777" w:rsidR="00F332EC" w:rsidRDefault="00F332EC" w:rsidP="00F332EC">
      <w:pPr>
        <w:pStyle w:val="PL"/>
      </w:pPr>
      <w:r>
        <w:t xml:space="preserve">        accuracyFulfilmentIndicator:</w:t>
      </w:r>
    </w:p>
    <w:p w14:paraId="38639CB8" w14:textId="77777777" w:rsidR="00F332EC" w:rsidRDefault="00F332EC" w:rsidP="00F332EC">
      <w:pPr>
        <w:pStyle w:val="PL"/>
      </w:pPr>
      <w:r>
        <w:t xml:space="preserve">          $ref: 'TS29572_Nlmf_Location.yaml#/components/schemas/AccuracyFulfilmentIndicator'</w:t>
      </w:r>
    </w:p>
    <w:p w14:paraId="608005CD" w14:textId="77777777" w:rsidR="00F332EC" w:rsidRDefault="00F332EC" w:rsidP="00F332EC">
      <w:pPr>
        <w:pStyle w:val="PL"/>
      </w:pPr>
      <w:r>
        <w:t xml:space="preserve">        civicAddress:</w:t>
      </w:r>
    </w:p>
    <w:p w14:paraId="2A6B63D6" w14:textId="77777777" w:rsidR="00F332EC" w:rsidRDefault="00F332EC" w:rsidP="00F332EC">
      <w:pPr>
        <w:pStyle w:val="PL"/>
      </w:pPr>
      <w:r>
        <w:t xml:space="preserve">          $ref: 'TS29572_Nlmf_Location.yaml#/components/schemas/CivicAddress'</w:t>
      </w:r>
    </w:p>
    <w:p w14:paraId="74E1E4D3" w14:textId="77777777" w:rsidR="00F332EC" w:rsidRDefault="00F332EC" w:rsidP="00F332EC">
      <w:pPr>
        <w:pStyle w:val="PL"/>
      </w:pPr>
      <w:r>
        <w:t xml:space="preserve">        </w:t>
      </w:r>
      <w:r w:rsidR="00CC3B50">
        <w:rPr>
          <w:rFonts w:hint="eastAsia"/>
          <w:lang w:eastAsia="zh-CN"/>
        </w:rPr>
        <w:t>lcsQosClass</w:t>
      </w:r>
      <w:r>
        <w:t>:</w:t>
      </w:r>
    </w:p>
    <w:p w14:paraId="19147BEC"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41E2DD95" w14:textId="77777777" w:rsidR="00F332EC" w:rsidRDefault="00F332EC" w:rsidP="00F332EC">
      <w:pPr>
        <w:pStyle w:val="PL"/>
      </w:pPr>
      <w:r>
        <w:t xml:space="preserve">        afId:</w:t>
      </w:r>
    </w:p>
    <w:p w14:paraId="375B7698" w14:textId="77777777" w:rsidR="00F332EC" w:rsidRDefault="00F332EC" w:rsidP="00F332EC">
      <w:pPr>
        <w:pStyle w:val="PL"/>
        <w:rPr>
          <w:lang w:eastAsia="zh-CN"/>
        </w:rPr>
      </w:pPr>
      <w:r>
        <w:t xml:space="preserve">          type: string</w:t>
      </w:r>
    </w:p>
    <w:p w14:paraId="4AE17A69" w14:textId="77777777" w:rsidR="005B2F20" w:rsidRDefault="005B2F20" w:rsidP="005B2F20">
      <w:pPr>
        <w:pStyle w:val="PL"/>
      </w:pPr>
      <w:r>
        <w:t xml:space="preserve">        serviceIdentity:</w:t>
      </w:r>
    </w:p>
    <w:p w14:paraId="4721FC24" w14:textId="77777777" w:rsidR="005B2F20" w:rsidRDefault="005B2F20" w:rsidP="005B2F20">
      <w:pPr>
        <w:pStyle w:val="PL"/>
        <w:rPr>
          <w:lang w:eastAsia="zh-CN"/>
        </w:rPr>
      </w:pPr>
      <w:r>
        <w:t xml:space="preserve">          $ref: '#/components/schemas/ServiceIdentity'</w:t>
      </w:r>
    </w:p>
    <w:p w14:paraId="7DD2BD6D" w14:textId="77777777" w:rsidR="002C6CEC" w:rsidRDefault="002C6CEC" w:rsidP="005B2F20">
      <w:pPr>
        <w:pStyle w:val="PL"/>
        <w:rPr>
          <w:lang w:eastAsia="zh-CN"/>
        </w:rPr>
      </w:pPr>
    </w:p>
    <w:p w14:paraId="18BA0253" w14:textId="77777777" w:rsidR="007C6ECB" w:rsidRPr="006A7EE2" w:rsidRDefault="007C6ECB" w:rsidP="007C6ECB">
      <w:pPr>
        <w:pStyle w:val="PL"/>
      </w:pPr>
      <w:r w:rsidRPr="006A7EE2">
        <w:t xml:space="preserve">    </w:t>
      </w:r>
      <w:r>
        <w:t>LocUpdateSubs</w:t>
      </w:r>
      <w:r w:rsidRPr="006A7EE2">
        <w:t>:</w:t>
      </w:r>
    </w:p>
    <w:p w14:paraId="32F7EA38" w14:textId="77777777" w:rsidR="007C6ECB" w:rsidRPr="006A7EE2" w:rsidRDefault="007C6ECB" w:rsidP="007C6ECB">
      <w:pPr>
        <w:pStyle w:val="PL"/>
      </w:pPr>
      <w:r w:rsidRPr="006A7EE2">
        <w:t xml:space="preserve">      type: object</w:t>
      </w:r>
    </w:p>
    <w:p w14:paraId="6BE1256E" w14:textId="77777777" w:rsidR="007C6ECB" w:rsidRPr="006A7EE2" w:rsidRDefault="007C6ECB" w:rsidP="007C6ECB">
      <w:pPr>
        <w:pStyle w:val="PL"/>
      </w:pPr>
      <w:r w:rsidRPr="006A7EE2">
        <w:t xml:space="preserve">      required:</w:t>
      </w:r>
    </w:p>
    <w:p w14:paraId="3765EAEB" w14:textId="77777777" w:rsidR="007C6ECB" w:rsidRPr="006A7EE2" w:rsidRDefault="007C6ECB" w:rsidP="007C6ECB">
      <w:pPr>
        <w:pStyle w:val="PL"/>
      </w:pPr>
      <w:r w:rsidRPr="006A7EE2">
        <w:t xml:space="preserve">        - nfInstanceId</w:t>
      </w:r>
    </w:p>
    <w:p w14:paraId="5BF1F9E2" w14:textId="77777777" w:rsidR="007C6ECB" w:rsidRPr="006A7EE2" w:rsidRDefault="007C6ECB" w:rsidP="007C6ECB">
      <w:pPr>
        <w:pStyle w:val="PL"/>
      </w:pPr>
      <w:r w:rsidRPr="006A7EE2">
        <w:t xml:space="preserve">        - </w:t>
      </w:r>
      <w:r>
        <w:t>notifURI</w:t>
      </w:r>
    </w:p>
    <w:p w14:paraId="6D0C3C00" w14:textId="77777777" w:rsidR="007C6ECB" w:rsidRPr="006A7EE2" w:rsidRDefault="007C6ECB" w:rsidP="007C6ECB">
      <w:pPr>
        <w:pStyle w:val="PL"/>
      </w:pPr>
      <w:r w:rsidRPr="006A7EE2">
        <w:t xml:space="preserve">      properties:</w:t>
      </w:r>
    </w:p>
    <w:p w14:paraId="0966B13B" w14:textId="77777777" w:rsidR="007C6ECB" w:rsidRPr="006A7EE2" w:rsidRDefault="007C6ECB" w:rsidP="007C6ECB">
      <w:pPr>
        <w:pStyle w:val="PL"/>
      </w:pPr>
      <w:r w:rsidRPr="006A7EE2">
        <w:t xml:space="preserve">        nfInstanceId:</w:t>
      </w:r>
    </w:p>
    <w:p w14:paraId="43A9E732" w14:textId="77777777" w:rsidR="007C6ECB" w:rsidRPr="006A7EE2" w:rsidRDefault="007C6ECB" w:rsidP="007C6ECB">
      <w:pPr>
        <w:pStyle w:val="PL"/>
      </w:pPr>
      <w:r w:rsidRPr="006A7EE2">
        <w:t xml:space="preserve">          $ref: 'TS29571_CommonData.yaml#/components/schemas/NfInstanceId'</w:t>
      </w:r>
    </w:p>
    <w:p w14:paraId="68173CEF" w14:textId="77777777" w:rsidR="007C6ECB" w:rsidRPr="006A7EE2" w:rsidRDefault="007C6ECB" w:rsidP="007C6ECB">
      <w:pPr>
        <w:pStyle w:val="PL"/>
      </w:pPr>
      <w:r w:rsidRPr="006A7EE2">
        <w:t xml:space="preserve">        </w:t>
      </w:r>
      <w:r>
        <w:t>notifURI</w:t>
      </w:r>
      <w:r w:rsidRPr="006A7EE2">
        <w:t>:</w:t>
      </w:r>
    </w:p>
    <w:p w14:paraId="5E897982" w14:textId="77777777" w:rsidR="007C6ECB" w:rsidRDefault="007C6ECB" w:rsidP="007C6ECB">
      <w:pPr>
        <w:pStyle w:val="PL"/>
      </w:pPr>
      <w:r w:rsidRPr="006A7EE2">
        <w:lastRenderedPageBreak/>
        <w:t xml:space="preserve">          $ref: 'TS29571_CommonData.yaml#/components/schemas/Uri'</w:t>
      </w:r>
    </w:p>
    <w:p w14:paraId="5B076484" w14:textId="77777777" w:rsidR="007C6ECB" w:rsidRPr="004638A2" w:rsidRDefault="007C6ECB" w:rsidP="006A2E90">
      <w:pPr>
        <w:pStyle w:val="PL"/>
        <w:rPr>
          <w:rFonts w:eastAsia="DengXian"/>
        </w:rPr>
      </w:pPr>
      <w:r w:rsidRPr="006A2E90">
        <w:rPr>
          <w:rFonts w:eastAsia="DengXian"/>
        </w:rPr>
        <w:t xml:space="preserve">        gpsi:</w:t>
      </w:r>
    </w:p>
    <w:p w14:paraId="45A7F232" w14:textId="77777777" w:rsidR="007C6ECB" w:rsidRPr="004638A2" w:rsidRDefault="007C6ECB" w:rsidP="006A2E90">
      <w:pPr>
        <w:pStyle w:val="PL"/>
        <w:rPr>
          <w:rFonts w:eastAsia="DengXian"/>
        </w:rPr>
      </w:pPr>
      <w:r w:rsidRPr="006A2E90">
        <w:rPr>
          <w:rFonts w:eastAsia="DengXian"/>
        </w:rPr>
        <w:t xml:space="preserve">          $ref: 'TS29571_CommonData.yaml#/components/schemas/Gpsi'</w:t>
      </w:r>
    </w:p>
    <w:p w14:paraId="570344A0" w14:textId="77777777" w:rsidR="007C6ECB" w:rsidRPr="004638A2" w:rsidRDefault="007C6ECB" w:rsidP="006A2E90">
      <w:pPr>
        <w:pStyle w:val="PL"/>
        <w:rPr>
          <w:rFonts w:eastAsia="DengXian"/>
        </w:rPr>
      </w:pPr>
      <w:r w:rsidRPr="006A2E90">
        <w:rPr>
          <w:rFonts w:eastAsia="DengXian"/>
        </w:rPr>
        <w:t xml:space="preserve">        supi:</w:t>
      </w:r>
    </w:p>
    <w:p w14:paraId="336C8D83" w14:textId="77777777" w:rsidR="007C6ECB" w:rsidRPr="004638A2" w:rsidRDefault="007C6ECB" w:rsidP="006A2E90">
      <w:pPr>
        <w:pStyle w:val="PL"/>
        <w:rPr>
          <w:rFonts w:eastAsia="DengXian"/>
        </w:rPr>
      </w:pPr>
      <w:r w:rsidRPr="006A2E90">
        <w:rPr>
          <w:rFonts w:eastAsia="DengXian"/>
        </w:rPr>
        <w:t xml:space="preserve">          $ref: 'TS29571_CommonData.yaml#/components/schemas/Supi'</w:t>
      </w:r>
    </w:p>
    <w:p w14:paraId="667D96D5" w14:textId="77777777" w:rsidR="00B7044A" w:rsidRDefault="00B7044A" w:rsidP="006A2E90">
      <w:pPr>
        <w:pStyle w:val="PL"/>
        <w:rPr>
          <w:rFonts w:eastAsia="DengXian"/>
        </w:rPr>
      </w:pPr>
    </w:p>
    <w:p w14:paraId="7B1044B7" w14:textId="77777777" w:rsidR="00B7044A" w:rsidRDefault="00B7044A" w:rsidP="00B7044A">
      <w:pPr>
        <w:pStyle w:val="PL"/>
      </w:pPr>
      <w:r w:rsidRPr="003B2883">
        <w:t xml:space="preserve">    </w:t>
      </w:r>
      <w:r>
        <w:rPr>
          <w:lang w:eastAsia="zh-CN"/>
        </w:rPr>
        <w:t>EventNotifyDataExt</w:t>
      </w:r>
      <w:r w:rsidRPr="003B2883">
        <w:t>:</w:t>
      </w:r>
    </w:p>
    <w:p w14:paraId="3A290A6E" w14:textId="77777777" w:rsidR="00B7044A" w:rsidRDefault="00B7044A" w:rsidP="00B7044A">
      <w:pPr>
        <w:pStyle w:val="PL"/>
      </w:pPr>
      <w:r>
        <w:t xml:space="preserve">      allOf:</w:t>
      </w:r>
    </w:p>
    <w:p w14:paraId="5381F1CE" w14:textId="77777777" w:rsidR="00B7044A" w:rsidRDefault="00B7044A" w:rsidP="00B7044A">
      <w:pPr>
        <w:pStyle w:val="PL"/>
      </w:pPr>
      <w:r>
        <w:t xml:space="preserve">      - </w:t>
      </w:r>
      <w:r w:rsidRPr="00D65A82">
        <w:t>$ref: '#/components/schemas/</w:t>
      </w:r>
      <w:r>
        <w:rPr>
          <w:lang w:eastAsia="zh-CN"/>
        </w:rPr>
        <w:t>EventNotifyData</w:t>
      </w:r>
      <w:r w:rsidRPr="00D65A82">
        <w:t>'</w:t>
      </w:r>
    </w:p>
    <w:p w14:paraId="3B264F7E"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47C45E94" w14:textId="77777777" w:rsidR="00B7044A" w:rsidRDefault="00B7044A" w:rsidP="00B7044A">
      <w:pPr>
        <w:pStyle w:val="PL"/>
      </w:pPr>
    </w:p>
    <w:p w14:paraId="536D2A62" w14:textId="77777777" w:rsidR="00B7044A" w:rsidRPr="003B2883" w:rsidRDefault="00B7044A" w:rsidP="00B7044A">
      <w:pPr>
        <w:pStyle w:val="PL"/>
      </w:pPr>
      <w:r w:rsidRPr="003B2883">
        <w:t xml:space="preserve">    </w:t>
      </w:r>
      <w:r>
        <w:rPr>
          <w:lang w:eastAsia="zh-CN"/>
        </w:rPr>
        <w:t>EventNotifyDataAdditionalInfo</w:t>
      </w:r>
      <w:r w:rsidRPr="003B2883">
        <w:t>:</w:t>
      </w:r>
    </w:p>
    <w:p w14:paraId="1DFFCA8B" w14:textId="77777777" w:rsidR="00B7044A" w:rsidRPr="003B2883" w:rsidRDefault="00B7044A" w:rsidP="00B7044A">
      <w:pPr>
        <w:pStyle w:val="PL"/>
      </w:pPr>
      <w:r w:rsidRPr="003B2883">
        <w:t xml:space="preserve">      type: object</w:t>
      </w:r>
    </w:p>
    <w:p w14:paraId="790A0145" w14:textId="77777777" w:rsidR="00B7044A" w:rsidRPr="003B2883" w:rsidRDefault="00B7044A" w:rsidP="00B7044A">
      <w:pPr>
        <w:pStyle w:val="PL"/>
      </w:pPr>
      <w:r w:rsidRPr="003B2883">
        <w:t xml:space="preserve">      properties:</w:t>
      </w:r>
    </w:p>
    <w:p w14:paraId="0FDFBEE9" w14:textId="77777777" w:rsidR="00B7044A" w:rsidRPr="002E7305" w:rsidRDefault="00B7044A" w:rsidP="006A2E90">
      <w:pPr>
        <w:pStyle w:val="PL"/>
        <w:rPr>
          <w:rFonts w:eastAsia="DengXian"/>
        </w:rPr>
      </w:pPr>
      <w:r w:rsidRPr="006A2E90">
        <w:rPr>
          <w:rFonts w:eastAsia="DengXian"/>
        </w:rPr>
        <w:t xml:space="preserve">        addEventDataList:</w:t>
      </w:r>
    </w:p>
    <w:p w14:paraId="15ABBA74" w14:textId="77777777" w:rsidR="00B7044A" w:rsidRPr="002E7305" w:rsidRDefault="00B7044A" w:rsidP="006A2E90">
      <w:pPr>
        <w:pStyle w:val="PL"/>
        <w:rPr>
          <w:rFonts w:eastAsia="DengXian"/>
        </w:rPr>
      </w:pPr>
      <w:r w:rsidRPr="006A2E90">
        <w:rPr>
          <w:rFonts w:eastAsia="DengXian"/>
        </w:rPr>
        <w:t xml:space="preserve">          type: array</w:t>
      </w:r>
    </w:p>
    <w:p w14:paraId="781CA464" w14:textId="77777777" w:rsidR="00B7044A" w:rsidRPr="002E7305" w:rsidRDefault="00B7044A" w:rsidP="006A2E90">
      <w:pPr>
        <w:pStyle w:val="PL"/>
        <w:rPr>
          <w:rFonts w:eastAsia="DengXian"/>
        </w:rPr>
      </w:pPr>
      <w:r w:rsidRPr="006A2E90">
        <w:rPr>
          <w:rFonts w:eastAsia="DengXian"/>
        </w:rPr>
        <w:t xml:space="preserve">          items:</w:t>
      </w:r>
    </w:p>
    <w:p w14:paraId="7DDB8FA1" w14:textId="77777777" w:rsidR="00B7044A" w:rsidRPr="002E7305" w:rsidRDefault="00B7044A" w:rsidP="006A2E90">
      <w:pPr>
        <w:pStyle w:val="PL"/>
        <w:rPr>
          <w:rFonts w:eastAsia="DengXian"/>
        </w:rPr>
      </w:pPr>
      <w:r w:rsidRPr="006A2E90">
        <w:rPr>
          <w:rFonts w:eastAsia="DengXian"/>
        </w:rPr>
        <w:t xml:space="preserve">            $ref: '#/components/schemas/EventNotifyData'</w:t>
      </w:r>
    </w:p>
    <w:p w14:paraId="6B2204B4" w14:textId="77777777" w:rsidR="00B7044A" w:rsidRDefault="00B7044A" w:rsidP="00B7044A">
      <w:pPr>
        <w:pStyle w:val="PL"/>
        <w:rPr>
          <w:rFonts w:eastAsia="DengXian"/>
          <w:lang w:eastAsia="zh-CN"/>
        </w:rPr>
      </w:pPr>
      <w:r w:rsidRPr="002E7305">
        <w:rPr>
          <w:rFonts w:eastAsia="DengXian"/>
        </w:rPr>
        <w:t xml:space="preserve">          minItems: 1</w:t>
      </w:r>
    </w:p>
    <w:p w14:paraId="131B58EA" w14:textId="77777777" w:rsidR="00D26885" w:rsidRDefault="00D26885" w:rsidP="00D26885">
      <w:pPr>
        <w:pStyle w:val="PL"/>
        <w:rPr>
          <w:lang w:val="en-US"/>
        </w:rPr>
      </w:pPr>
      <w:r>
        <w:rPr>
          <w:lang w:val="en-US"/>
        </w:rPr>
        <w:t xml:space="preserve">    AreaEventInfoAddition:</w:t>
      </w:r>
    </w:p>
    <w:p w14:paraId="1B2ED5A9" w14:textId="77777777" w:rsidR="00D26885" w:rsidRDefault="00D26885" w:rsidP="00D26885">
      <w:pPr>
        <w:pStyle w:val="PL"/>
        <w:rPr>
          <w:lang w:val="en-US"/>
        </w:rPr>
      </w:pPr>
      <w:r>
        <w:rPr>
          <w:lang w:val="en-US"/>
        </w:rPr>
        <w:t xml:space="preserve">      type: object</w:t>
      </w:r>
    </w:p>
    <w:p w14:paraId="6EC78743" w14:textId="77777777" w:rsidR="00D26885" w:rsidRPr="00BF6487" w:rsidRDefault="00D26885" w:rsidP="00D26885">
      <w:pPr>
        <w:pStyle w:val="PL"/>
        <w:rPr>
          <w:lang w:val="en-US"/>
        </w:rPr>
      </w:pPr>
      <w:r>
        <w:rPr>
          <w:lang w:val="en-US"/>
        </w:rPr>
        <w:t xml:space="preserve">      properties:</w:t>
      </w:r>
    </w:p>
    <w:p w14:paraId="779D117E"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5FB50E3A" w14:textId="77777777" w:rsidR="00D26885" w:rsidRPr="00A1631A" w:rsidRDefault="00D26885" w:rsidP="00D26885">
      <w:pPr>
        <w:pStyle w:val="PL"/>
        <w:rPr>
          <w:lang w:val="en-US"/>
        </w:rPr>
      </w:pPr>
      <w:r w:rsidRPr="00A1631A">
        <w:rPr>
          <w:lang w:val="en-US"/>
        </w:rPr>
        <w:t xml:space="preserve">          type: array</w:t>
      </w:r>
    </w:p>
    <w:p w14:paraId="3FEF9FDC" w14:textId="77777777" w:rsidR="00D26885" w:rsidRPr="00BF6487" w:rsidRDefault="00D26885" w:rsidP="00D26885">
      <w:pPr>
        <w:pStyle w:val="PL"/>
        <w:rPr>
          <w:lang w:val="en-US"/>
        </w:rPr>
      </w:pPr>
      <w:r w:rsidRPr="00A1631A">
        <w:rPr>
          <w:lang w:val="en-US"/>
        </w:rPr>
        <w:t xml:space="preserve">          items:</w:t>
      </w:r>
    </w:p>
    <w:p w14:paraId="66D49E20"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05C31E5A" w14:textId="77777777" w:rsidR="00D26885" w:rsidRDefault="00D26885" w:rsidP="00D26885">
      <w:pPr>
        <w:pStyle w:val="PL"/>
        <w:rPr>
          <w:lang w:val="en-US"/>
        </w:rPr>
      </w:pPr>
      <w:r>
        <w:rPr>
          <w:rFonts w:hint="eastAsia"/>
          <w:lang w:val="en-US" w:eastAsia="zh-CN"/>
        </w:rPr>
        <w:t xml:space="preserve">          minItems: 1</w:t>
      </w:r>
    </w:p>
    <w:p w14:paraId="29700550"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4988A4C1" w14:textId="77777777" w:rsidR="00D26885" w:rsidRDefault="00D26885" w:rsidP="00D26885">
      <w:pPr>
        <w:pStyle w:val="PL"/>
        <w:rPr>
          <w:lang w:val="en-US"/>
        </w:rPr>
      </w:pPr>
      <w:r w:rsidRPr="00A1631A">
        <w:rPr>
          <w:lang w:val="en-US"/>
        </w:rPr>
        <w:t xml:space="preserve">          type: </w:t>
      </w:r>
      <w:r>
        <w:rPr>
          <w:lang w:val="en-US"/>
        </w:rPr>
        <w:t>boolean</w:t>
      </w:r>
    </w:p>
    <w:p w14:paraId="1A256006" w14:textId="77777777" w:rsidR="00D26885" w:rsidRPr="00A1631A" w:rsidRDefault="00D26885" w:rsidP="00D26885">
      <w:pPr>
        <w:pStyle w:val="PL"/>
        <w:rPr>
          <w:lang w:val="en-US"/>
        </w:rPr>
      </w:pPr>
      <w:r>
        <w:rPr>
          <w:lang w:val="en-US"/>
        </w:rPr>
        <w:t xml:space="preserve">          default: false</w:t>
      </w:r>
    </w:p>
    <w:p w14:paraId="26E18CD7" w14:textId="77777777" w:rsidR="00D26885" w:rsidRDefault="00D26885" w:rsidP="00D26885">
      <w:pPr>
        <w:pStyle w:val="PL"/>
        <w:rPr>
          <w:lang w:val="en-US"/>
        </w:rPr>
      </w:pPr>
    </w:p>
    <w:p w14:paraId="35E4D299" w14:textId="77777777" w:rsidR="00D26885" w:rsidRDefault="00D26885" w:rsidP="00D26885">
      <w:pPr>
        <w:pStyle w:val="PL"/>
        <w:rPr>
          <w:lang w:val="en-US"/>
        </w:rPr>
      </w:pPr>
      <w:r>
        <w:rPr>
          <w:lang w:val="en-US"/>
        </w:rPr>
        <w:t xml:space="preserve">    AreaEventInfoExt:</w:t>
      </w:r>
    </w:p>
    <w:p w14:paraId="266FFDCB" w14:textId="77777777" w:rsidR="00D26885" w:rsidRPr="00BF6487" w:rsidRDefault="00D26885" w:rsidP="00D26885">
      <w:pPr>
        <w:pStyle w:val="PL"/>
        <w:rPr>
          <w:lang w:val="en-US"/>
        </w:rPr>
      </w:pPr>
      <w:r>
        <w:rPr>
          <w:lang w:val="en-US"/>
        </w:rPr>
        <w:t xml:space="preserve">      allOf:</w:t>
      </w:r>
    </w:p>
    <w:p w14:paraId="31680FCA"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0329752"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FE3DD96" w14:textId="77777777" w:rsidR="007C6ECB" w:rsidRPr="006A7EE2" w:rsidRDefault="007C6ECB" w:rsidP="007C6ECB">
      <w:pPr>
        <w:pStyle w:val="PL"/>
      </w:pPr>
    </w:p>
    <w:p w14:paraId="53B89132" w14:textId="77777777" w:rsidR="005B2F20" w:rsidRPr="007C6ECB" w:rsidRDefault="005B2F20" w:rsidP="00F332EC">
      <w:pPr>
        <w:pStyle w:val="PL"/>
        <w:rPr>
          <w:lang w:eastAsia="zh-CN"/>
        </w:rPr>
      </w:pPr>
    </w:p>
    <w:p w14:paraId="6AA6FAE3" w14:textId="77777777" w:rsidR="008D72A7" w:rsidRDefault="008D72A7" w:rsidP="008D72A7">
      <w:pPr>
        <w:pStyle w:val="PL"/>
      </w:pPr>
      <w:r>
        <w:t>#</w:t>
      </w:r>
    </w:p>
    <w:p w14:paraId="22F3BA7F" w14:textId="77777777" w:rsidR="008D72A7" w:rsidRDefault="008D72A7" w:rsidP="008D72A7">
      <w:pPr>
        <w:pStyle w:val="PL"/>
      </w:pPr>
      <w:r>
        <w:t># SIMPLE TYPES</w:t>
      </w:r>
    </w:p>
    <w:p w14:paraId="7B46606B" w14:textId="77777777" w:rsidR="008D72A7" w:rsidRDefault="008D72A7" w:rsidP="008D72A7">
      <w:pPr>
        <w:pStyle w:val="PL"/>
      </w:pPr>
      <w:r>
        <w:t>#</w:t>
      </w:r>
    </w:p>
    <w:p w14:paraId="55EDD13F" w14:textId="77777777" w:rsidR="008D72A7" w:rsidRDefault="008D72A7" w:rsidP="008D72A7">
      <w:pPr>
        <w:pStyle w:val="PL"/>
      </w:pPr>
      <w:r>
        <w:t xml:space="preserve">    ServiceIdentity:</w:t>
      </w:r>
    </w:p>
    <w:p w14:paraId="1F8138C7" w14:textId="77777777" w:rsidR="008D72A7" w:rsidRDefault="008D72A7" w:rsidP="008D72A7">
      <w:pPr>
        <w:pStyle w:val="PL"/>
      </w:pPr>
      <w:r>
        <w:t xml:space="preserve">      type: string</w:t>
      </w:r>
    </w:p>
    <w:p w14:paraId="3B6BEA6F" w14:textId="77777777" w:rsidR="008D72A7" w:rsidRDefault="008D72A7" w:rsidP="008D72A7">
      <w:pPr>
        <w:pStyle w:val="PL"/>
      </w:pPr>
      <w:r>
        <w:t xml:space="preserve">    ExternalClientIdentification:</w:t>
      </w:r>
    </w:p>
    <w:p w14:paraId="360D6A62" w14:textId="77777777" w:rsidR="008D72A7" w:rsidRDefault="008D72A7" w:rsidP="008D72A7">
      <w:pPr>
        <w:pStyle w:val="PL"/>
      </w:pPr>
      <w:r>
        <w:t xml:space="preserve">      type: string</w:t>
      </w:r>
    </w:p>
    <w:p w14:paraId="3BB70513" w14:textId="77777777" w:rsidR="008D72A7" w:rsidRDefault="008D72A7" w:rsidP="008D72A7">
      <w:pPr>
        <w:pStyle w:val="PL"/>
      </w:pPr>
      <w:r>
        <w:t xml:space="preserve">    CodeWord:</w:t>
      </w:r>
    </w:p>
    <w:p w14:paraId="774A6AB6" w14:textId="77777777" w:rsidR="008D72A7" w:rsidRDefault="008D72A7" w:rsidP="008D72A7">
      <w:pPr>
        <w:pStyle w:val="PL"/>
      </w:pPr>
      <w:r>
        <w:t xml:space="preserve">      type: string</w:t>
      </w:r>
    </w:p>
    <w:p w14:paraId="7CECCCE3" w14:textId="77777777" w:rsidR="008D72A7" w:rsidRDefault="008D72A7" w:rsidP="008D72A7">
      <w:pPr>
        <w:pStyle w:val="PL"/>
      </w:pPr>
      <w:r>
        <w:t xml:space="preserve">    E164CountryCodeOfGeographicArea:</w:t>
      </w:r>
    </w:p>
    <w:p w14:paraId="237D1B93" w14:textId="77777777" w:rsidR="008D72A7" w:rsidRDefault="008D72A7" w:rsidP="008D72A7">
      <w:pPr>
        <w:pStyle w:val="PL"/>
        <w:rPr>
          <w:lang w:eastAsia="zh-CN"/>
        </w:rPr>
      </w:pPr>
      <w:r>
        <w:t xml:space="preserve">      type: string</w:t>
      </w:r>
    </w:p>
    <w:p w14:paraId="62AFD350" w14:textId="344A7EC6" w:rsidR="00133FC9" w:rsidRDefault="00133FC9" w:rsidP="00133FC9">
      <w:pPr>
        <w:pStyle w:val="PL"/>
        <w:rPr>
          <w:lang w:eastAsia="zh-CN"/>
        </w:rPr>
      </w:pPr>
      <w:r>
        <w:t xml:space="preserve">    LcsServiceType</w:t>
      </w:r>
      <w:r w:rsidR="0087090A">
        <w:t>Id</w:t>
      </w:r>
      <w:r>
        <w:t>:</w:t>
      </w:r>
    </w:p>
    <w:p w14:paraId="2C78E088" w14:textId="36D0D712" w:rsidR="00BF7AAD" w:rsidRPr="00BF7AAD" w:rsidRDefault="00BF7AAD" w:rsidP="00133FC9">
      <w:pPr>
        <w:pStyle w:val="PL"/>
        <w:rPr>
          <w:lang w:eastAsia="zh-CN"/>
        </w:rPr>
      </w:pPr>
      <w:r w:rsidRPr="00BF7AAD">
        <w:rPr>
          <w:lang w:eastAsia="zh-CN"/>
        </w:rPr>
        <w:t xml:space="preserve">      description: LCS Service Type Id.</w:t>
      </w:r>
    </w:p>
    <w:p w14:paraId="0E4A7F07" w14:textId="77777777" w:rsidR="00133FC9" w:rsidRDefault="00133FC9" w:rsidP="00133FC9">
      <w:pPr>
        <w:pStyle w:val="PL"/>
      </w:pPr>
      <w:r>
        <w:t xml:space="preserve">      type: integer</w:t>
      </w:r>
    </w:p>
    <w:p w14:paraId="5AF7F6A6" w14:textId="77777777" w:rsidR="00133FC9" w:rsidRDefault="00133FC9" w:rsidP="00133FC9">
      <w:pPr>
        <w:pStyle w:val="PL"/>
      </w:pPr>
      <w:r>
        <w:t xml:space="preserve">      minimum: 0</w:t>
      </w:r>
    </w:p>
    <w:p w14:paraId="75BE269A" w14:textId="77777777" w:rsidR="00133FC9" w:rsidRDefault="00133FC9" w:rsidP="00133FC9">
      <w:pPr>
        <w:pStyle w:val="PL"/>
      </w:pPr>
      <w:r>
        <w:t xml:space="preserve">      maximum: 127</w:t>
      </w:r>
    </w:p>
    <w:p w14:paraId="46FFE98E" w14:textId="77777777" w:rsidR="00133FC9" w:rsidRPr="00133FC9" w:rsidRDefault="00133FC9" w:rsidP="008D72A7">
      <w:pPr>
        <w:pStyle w:val="PL"/>
        <w:rPr>
          <w:lang w:eastAsia="zh-CN"/>
        </w:rPr>
      </w:pPr>
    </w:p>
    <w:p w14:paraId="11979AAA" w14:textId="77777777" w:rsidR="008D72A7" w:rsidRDefault="008D72A7" w:rsidP="008D72A7">
      <w:pPr>
        <w:pStyle w:val="PL"/>
      </w:pPr>
      <w:r>
        <w:t>#</w:t>
      </w:r>
    </w:p>
    <w:p w14:paraId="00153172" w14:textId="77777777" w:rsidR="008D72A7" w:rsidRDefault="008D72A7" w:rsidP="008D72A7">
      <w:pPr>
        <w:pStyle w:val="PL"/>
      </w:pPr>
      <w:r>
        <w:t># ENUMS</w:t>
      </w:r>
    </w:p>
    <w:p w14:paraId="4816930B" w14:textId="77777777" w:rsidR="008D72A7" w:rsidRDefault="008D72A7" w:rsidP="008D72A7">
      <w:pPr>
        <w:pStyle w:val="PL"/>
      </w:pPr>
      <w:r>
        <w:t>#</w:t>
      </w:r>
    </w:p>
    <w:p w14:paraId="2513E26B" w14:textId="77777777" w:rsidR="008D72A7" w:rsidRDefault="008D72A7" w:rsidP="008D72A7">
      <w:pPr>
        <w:pStyle w:val="PL"/>
      </w:pPr>
      <w:r>
        <w:t xml:space="preserve">    PseudonymIndicator:</w:t>
      </w:r>
    </w:p>
    <w:p w14:paraId="06E1E6AF" w14:textId="77777777" w:rsidR="008D72A7" w:rsidRDefault="008D72A7" w:rsidP="008D72A7">
      <w:pPr>
        <w:pStyle w:val="PL"/>
      </w:pPr>
      <w:r>
        <w:t xml:space="preserve">      anyOf:</w:t>
      </w:r>
    </w:p>
    <w:p w14:paraId="235B89D0" w14:textId="77777777" w:rsidR="008D72A7" w:rsidRDefault="008D72A7" w:rsidP="008D72A7">
      <w:pPr>
        <w:pStyle w:val="PL"/>
      </w:pPr>
      <w:r>
        <w:t xml:space="preserve">        - type: string</w:t>
      </w:r>
    </w:p>
    <w:p w14:paraId="09C2B9EC" w14:textId="77777777" w:rsidR="008D72A7" w:rsidRDefault="008D72A7" w:rsidP="008D72A7">
      <w:pPr>
        <w:pStyle w:val="PL"/>
      </w:pPr>
      <w:r>
        <w:t xml:space="preserve">          enum:</w:t>
      </w:r>
    </w:p>
    <w:p w14:paraId="0E633F8B" w14:textId="77777777" w:rsidR="008D72A7" w:rsidRDefault="008D72A7" w:rsidP="008D72A7">
      <w:pPr>
        <w:pStyle w:val="PL"/>
      </w:pPr>
      <w:r>
        <w:t xml:space="preserve">            - PSEUDONYM_REQUESTED</w:t>
      </w:r>
    </w:p>
    <w:p w14:paraId="108982CD" w14:textId="77777777" w:rsidR="008D72A7" w:rsidRDefault="008D72A7" w:rsidP="008D72A7">
      <w:pPr>
        <w:pStyle w:val="PL"/>
      </w:pPr>
      <w:r>
        <w:t xml:space="preserve">            - PSEUDONYM_NOT_REQUESTED</w:t>
      </w:r>
    </w:p>
    <w:p w14:paraId="066BBB02" w14:textId="77777777" w:rsidR="008D72A7" w:rsidRDefault="008D72A7" w:rsidP="008D72A7">
      <w:pPr>
        <w:pStyle w:val="PL"/>
      </w:pPr>
      <w:r>
        <w:t xml:space="preserve">        - type: string</w:t>
      </w:r>
    </w:p>
    <w:p w14:paraId="6DF1E89B" w14:textId="77777777" w:rsidR="008D72A7" w:rsidRDefault="008D72A7" w:rsidP="008D72A7">
      <w:pPr>
        <w:pStyle w:val="PL"/>
      </w:pPr>
      <w:r>
        <w:t xml:space="preserve">    LocationRequestType:</w:t>
      </w:r>
    </w:p>
    <w:p w14:paraId="74757AF1" w14:textId="77777777" w:rsidR="008D72A7" w:rsidRDefault="008D72A7" w:rsidP="008D72A7">
      <w:pPr>
        <w:pStyle w:val="PL"/>
      </w:pPr>
      <w:r>
        <w:t xml:space="preserve">      anyOf:</w:t>
      </w:r>
    </w:p>
    <w:p w14:paraId="59FA5A79" w14:textId="77777777" w:rsidR="008D72A7" w:rsidRDefault="008D72A7" w:rsidP="008D72A7">
      <w:pPr>
        <w:pStyle w:val="PL"/>
      </w:pPr>
      <w:r>
        <w:t xml:space="preserve">        - type: string</w:t>
      </w:r>
    </w:p>
    <w:p w14:paraId="746DB596" w14:textId="77777777" w:rsidR="008D72A7" w:rsidRDefault="008D72A7" w:rsidP="008D72A7">
      <w:pPr>
        <w:pStyle w:val="PL"/>
      </w:pPr>
      <w:r>
        <w:t xml:space="preserve">          enum:</w:t>
      </w:r>
    </w:p>
    <w:p w14:paraId="2FDC2F55" w14:textId="77777777" w:rsidR="008D72A7" w:rsidRDefault="008D72A7" w:rsidP="008D72A7">
      <w:pPr>
        <w:pStyle w:val="PL"/>
      </w:pPr>
      <w:r>
        <w:t xml:space="preserve">            - NI</w:t>
      </w:r>
      <w:r w:rsidR="00D1773D">
        <w:rPr>
          <w:rFonts w:hint="eastAsia"/>
          <w:lang w:eastAsia="zh-CN"/>
        </w:rPr>
        <w:t>_</w:t>
      </w:r>
      <w:r>
        <w:t>LR</w:t>
      </w:r>
    </w:p>
    <w:p w14:paraId="2D10A2D3" w14:textId="77777777" w:rsidR="008D72A7" w:rsidRDefault="008D72A7" w:rsidP="008D72A7">
      <w:pPr>
        <w:pStyle w:val="PL"/>
      </w:pPr>
      <w:r>
        <w:t xml:space="preserve">            - MT</w:t>
      </w:r>
      <w:r w:rsidR="00D1773D">
        <w:rPr>
          <w:rFonts w:hint="eastAsia"/>
          <w:lang w:eastAsia="zh-CN"/>
        </w:rPr>
        <w:t>_</w:t>
      </w:r>
      <w:r>
        <w:t>LR</w:t>
      </w:r>
    </w:p>
    <w:p w14:paraId="72435569" w14:textId="77777777" w:rsidR="008D72A7" w:rsidRDefault="008D72A7" w:rsidP="008D72A7">
      <w:pPr>
        <w:pStyle w:val="PL"/>
      </w:pPr>
      <w:r>
        <w:t xml:space="preserve">            - MO</w:t>
      </w:r>
      <w:r w:rsidR="00D1773D">
        <w:rPr>
          <w:rFonts w:hint="eastAsia"/>
          <w:lang w:eastAsia="zh-CN"/>
        </w:rPr>
        <w:t>_</w:t>
      </w:r>
      <w:r>
        <w:t>LR</w:t>
      </w:r>
    </w:p>
    <w:p w14:paraId="1C309867" w14:textId="77777777" w:rsidR="008D72A7" w:rsidRDefault="008D72A7" w:rsidP="008D72A7">
      <w:pPr>
        <w:pStyle w:val="PL"/>
      </w:pPr>
      <w:r>
        <w:t xml:space="preserve">        - type: string</w:t>
      </w:r>
    </w:p>
    <w:p w14:paraId="0F53799E" w14:textId="77777777" w:rsidR="008D72A7" w:rsidRDefault="008D72A7" w:rsidP="008D72A7">
      <w:pPr>
        <w:pStyle w:val="PL"/>
      </w:pPr>
      <w:r>
        <w:t xml:space="preserve">    LocationTypeRequested:</w:t>
      </w:r>
    </w:p>
    <w:p w14:paraId="106D5FD8" w14:textId="77777777" w:rsidR="008D72A7" w:rsidRDefault="008D72A7" w:rsidP="008D72A7">
      <w:pPr>
        <w:pStyle w:val="PL"/>
      </w:pPr>
      <w:r>
        <w:t xml:space="preserve">      anyOf:</w:t>
      </w:r>
    </w:p>
    <w:p w14:paraId="4F0292D9" w14:textId="77777777" w:rsidR="008D72A7" w:rsidRDefault="008D72A7" w:rsidP="008D72A7">
      <w:pPr>
        <w:pStyle w:val="PL"/>
      </w:pPr>
      <w:r>
        <w:t xml:space="preserve">        - type: string</w:t>
      </w:r>
    </w:p>
    <w:p w14:paraId="30C85D35" w14:textId="77777777" w:rsidR="008D72A7" w:rsidRDefault="008D72A7" w:rsidP="008D72A7">
      <w:pPr>
        <w:pStyle w:val="PL"/>
      </w:pPr>
      <w:r>
        <w:t xml:space="preserve">          enum:</w:t>
      </w:r>
    </w:p>
    <w:p w14:paraId="11AC93F2" w14:textId="77777777" w:rsidR="008D72A7" w:rsidRDefault="008D72A7" w:rsidP="008D72A7">
      <w:pPr>
        <w:pStyle w:val="PL"/>
      </w:pPr>
      <w:r>
        <w:t xml:space="preserve">            - CURRENT_LOCATION</w:t>
      </w:r>
    </w:p>
    <w:p w14:paraId="24B46EA7" w14:textId="77777777" w:rsidR="008D72A7" w:rsidRDefault="008D72A7" w:rsidP="008D72A7">
      <w:pPr>
        <w:pStyle w:val="PL"/>
      </w:pPr>
      <w:r>
        <w:t xml:space="preserve">            - CURRENT_OR_LAST_KNOWN_LOCATION</w:t>
      </w:r>
    </w:p>
    <w:p w14:paraId="3905B7F0" w14:textId="77777777" w:rsidR="008D72A7" w:rsidRDefault="008D72A7" w:rsidP="008D72A7">
      <w:pPr>
        <w:pStyle w:val="PL"/>
      </w:pPr>
      <w:r>
        <w:lastRenderedPageBreak/>
        <w:t xml:space="preserve">            - INITIAL_LOCATION</w:t>
      </w:r>
    </w:p>
    <w:p w14:paraId="2B6E3FAA" w14:textId="77777777" w:rsidR="008D72A7" w:rsidRDefault="008D72A7" w:rsidP="008D72A7">
      <w:pPr>
        <w:pStyle w:val="PL"/>
      </w:pPr>
      <w:r>
        <w:t xml:space="preserve">            - NOTIFICATION_VERIFICATION_ONLY</w:t>
      </w:r>
    </w:p>
    <w:p w14:paraId="3F8D2F8E" w14:textId="77777777" w:rsidR="008D72A7" w:rsidRDefault="008D72A7" w:rsidP="008D72A7">
      <w:pPr>
        <w:pStyle w:val="PL"/>
      </w:pPr>
      <w:r>
        <w:t xml:space="preserve">        - type: string</w:t>
      </w:r>
    </w:p>
    <w:p w14:paraId="2666296A" w14:textId="77777777" w:rsidR="008D72A7" w:rsidRDefault="008D72A7" w:rsidP="008D72A7">
      <w:pPr>
        <w:pStyle w:val="PL"/>
      </w:pPr>
      <w:r>
        <w:t xml:space="preserve">    EventNotifyDataType:</w:t>
      </w:r>
    </w:p>
    <w:p w14:paraId="384F7E48" w14:textId="77777777" w:rsidR="008D72A7" w:rsidRDefault="008D72A7" w:rsidP="008D72A7">
      <w:pPr>
        <w:pStyle w:val="PL"/>
      </w:pPr>
      <w:r>
        <w:t xml:space="preserve">      anyOf:</w:t>
      </w:r>
    </w:p>
    <w:p w14:paraId="5CAC6187" w14:textId="77777777" w:rsidR="008D72A7" w:rsidRDefault="008D72A7" w:rsidP="008D72A7">
      <w:pPr>
        <w:pStyle w:val="PL"/>
      </w:pPr>
      <w:r>
        <w:t xml:space="preserve">        - type: string</w:t>
      </w:r>
    </w:p>
    <w:p w14:paraId="5C265BEC" w14:textId="77777777" w:rsidR="008D72A7" w:rsidRDefault="008D72A7" w:rsidP="008D72A7">
      <w:pPr>
        <w:pStyle w:val="PL"/>
      </w:pPr>
      <w:r>
        <w:t xml:space="preserve">          enum:</w:t>
      </w:r>
    </w:p>
    <w:p w14:paraId="46A14B72" w14:textId="77777777" w:rsidR="008D72A7" w:rsidRDefault="008D72A7" w:rsidP="008D72A7">
      <w:pPr>
        <w:pStyle w:val="PL"/>
      </w:pPr>
      <w:r>
        <w:t xml:space="preserve">            - UE_AVAILABLE</w:t>
      </w:r>
    </w:p>
    <w:p w14:paraId="34D81EAB" w14:textId="77777777" w:rsidR="008D72A7" w:rsidRDefault="008D72A7" w:rsidP="008D72A7">
      <w:pPr>
        <w:pStyle w:val="PL"/>
      </w:pPr>
      <w:r>
        <w:t xml:space="preserve">            - PERIODIC</w:t>
      </w:r>
    </w:p>
    <w:p w14:paraId="621D602F" w14:textId="77777777" w:rsidR="008D72A7" w:rsidRDefault="008D72A7" w:rsidP="008D72A7">
      <w:pPr>
        <w:pStyle w:val="PL"/>
        <w:rPr>
          <w:lang w:eastAsia="zh-CN"/>
        </w:rPr>
      </w:pPr>
      <w:r>
        <w:t xml:space="preserve">            - ENTERING_INTO_AREA</w:t>
      </w:r>
    </w:p>
    <w:p w14:paraId="1BFFD1A7" w14:textId="77777777" w:rsidR="008D72A7" w:rsidRDefault="008D72A7" w:rsidP="008D72A7">
      <w:pPr>
        <w:pStyle w:val="PL"/>
      </w:pPr>
      <w:r>
        <w:t xml:space="preserve">            - LEAVING_FROM_AREA</w:t>
      </w:r>
    </w:p>
    <w:p w14:paraId="401AC0B2" w14:textId="77777777" w:rsidR="008D72A7" w:rsidRDefault="008D72A7" w:rsidP="008D72A7">
      <w:pPr>
        <w:pStyle w:val="PL"/>
      </w:pPr>
      <w:r>
        <w:t xml:space="preserve">            - BEING_INSIDE_AREA</w:t>
      </w:r>
    </w:p>
    <w:p w14:paraId="5D5F3C03" w14:textId="77777777" w:rsidR="008D72A7" w:rsidRDefault="008D72A7" w:rsidP="008D72A7">
      <w:pPr>
        <w:pStyle w:val="PL"/>
      </w:pPr>
      <w:r>
        <w:t xml:space="preserve">            - MOTION</w:t>
      </w:r>
    </w:p>
    <w:p w14:paraId="298E26A4" w14:textId="77777777" w:rsidR="008D72A7" w:rsidRDefault="008D72A7" w:rsidP="008D72A7">
      <w:pPr>
        <w:pStyle w:val="PL"/>
      </w:pPr>
      <w:r>
        <w:t xml:space="preserve">            - MAXIMUM_INTERVAL_EXPIRATION_EVENT</w:t>
      </w:r>
    </w:p>
    <w:p w14:paraId="4D6D3C77" w14:textId="77777777" w:rsidR="008D72A7" w:rsidRDefault="008D72A7" w:rsidP="008D72A7">
      <w:pPr>
        <w:pStyle w:val="PL"/>
      </w:pPr>
      <w:r>
        <w:t xml:space="preserve">            - LOCATION_CANCELLATION_EVENT</w:t>
      </w:r>
    </w:p>
    <w:p w14:paraId="72B587BB" w14:textId="77777777" w:rsidR="008D72A7" w:rsidRDefault="008D72A7" w:rsidP="008D72A7">
      <w:pPr>
        <w:pStyle w:val="PL"/>
        <w:rPr>
          <w:lang w:eastAsia="zh-CN"/>
        </w:rPr>
      </w:pPr>
      <w:r>
        <w:t xml:space="preserve">            - ACTIVATION_OF_DEFERRED_LOCATION</w:t>
      </w:r>
    </w:p>
    <w:p w14:paraId="3924FD5B" w14:textId="77777777" w:rsidR="006306AB" w:rsidRDefault="006306AB" w:rsidP="008D72A7">
      <w:pPr>
        <w:pStyle w:val="PL"/>
        <w:rPr>
          <w:lang w:eastAsia="zh-CN"/>
        </w:rPr>
      </w:pPr>
      <w:r>
        <w:t xml:space="preserve">            - UE_MOBILITY_FOR_DEFERRED_LOCATION</w:t>
      </w:r>
    </w:p>
    <w:p w14:paraId="5B185F9A" w14:textId="77777777" w:rsidR="00B7044A" w:rsidRPr="006306AB" w:rsidRDefault="00B7044A" w:rsidP="008D72A7">
      <w:pPr>
        <w:pStyle w:val="PL"/>
        <w:rPr>
          <w:lang w:eastAsia="zh-CN"/>
        </w:rPr>
      </w:pPr>
      <w:r>
        <w:t xml:space="preserve">            - </w:t>
      </w:r>
      <w:r w:rsidRPr="00533B64">
        <w:t>5GC_MT_LR</w:t>
      </w:r>
    </w:p>
    <w:p w14:paraId="51188517" w14:textId="77777777" w:rsidR="008D72A7" w:rsidRDefault="008D72A7" w:rsidP="008D72A7">
      <w:pPr>
        <w:pStyle w:val="PL"/>
      </w:pPr>
      <w:r>
        <w:t xml:space="preserve">        - type: string</w:t>
      </w:r>
    </w:p>
    <w:p w14:paraId="34B69DA5" w14:textId="77777777" w:rsidR="00B7044A" w:rsidRDefault="00B7044A" w:rsidP="00B7044A">
      <w:pPr>
        <w:pStyle w:val="PL"/>
      </w:pPr>
      <w:r>
        <w:t xml:space="preserve">    </w:t>
      </w:r>
      <w:r w:rsidRPr="002E7305">
        <w:t>FailureCause</w:t>
      </w:r>
      <w:r>
        <w:t>:</w:t>
      </w:r>
    </w:p>
    <w:p w14:paraId="5CCA980F" w14:textId="77777777" w:rsidR="00B7044A" w:rsidRDefault="00B7044A" w:rsidP="00B7044A">
      <w:pPr>
        <w:pStyle w:val="PL"/>
      </w:pPr>
      <w:r>
        <w:t xml:space="preserve">      anyOf:</w:t>
      </w:r>
    </w:p>
    <w:p w14:paraId="63385E79" w14:textId="77777777" w:rsidR="00B7044A" w:rsidRDefault="00B7044A" w:rsidP="00B7044A">
      <w:pPr>
        <w:pStyle w:val="PL"/>
      </w:pPr>
      <w:r>
        <w:t xml:space="preserve">        - type: string</w:t>
      </w:r>
    </w:p>
    <w:p w14:paraId="048D3ECC" w14:textId="77777777" w:rsidR="00B7044A" w:rsidRDefault="00B7044A" w:rsidP="00B7044A">
      <w:pPr>
        <w:pStyle w:val="PL"/>
      </w:pPr>
      <w:r>
        <w:t xml:space="preserve">          enum:</w:t>
      </w:r>
    </w:p>
    <w:p w14:paraId="39AECEBC" w14:textId="77777777" w:rsidR="00B7044A" w:rsidRDefault="00B7044A" w:rsidP="00B7044A">
      <w:pPr>
        <w:pStyle w:val="PL"/>
      </w:pPr>
      <w:r>
        <w:t xml:space="preserve">            - POSITIONING_DENIED</w:t>
      </w:r>
    </w:p>
    <w:p w14:paraId="023DC5BD" w14:textId="77777777" w:rsidR="00B7044A" w:rsidRDefault="00B7044A" w:rsidP="00B7044A">
      <w:pPr>
        <w:pStyle w:val="PL"/>
      </w:pPr>
      <w:r>
        <w:t xml:space="preserve">            - UNSUPPORTED_BY_UE</w:t>
      </w:r>
    </w:p>
    <w:p w14:paraId="16D7830F" w14:textId="77777777" w:rsidR="00B7044A" w:rsidRDefault="00B7044A" w:rsidP="00B7044A">
      <w:pPr>
        <w:pStyle w:val="PL"/>
      </w:pPr>
      <w:r>
        <w:t xml:space="preserve">            - NOT_REGISTED_UE</w:t>
      </w:r>
    </w:p>
    <w:p w14:paraId="64CB8E0C" w14:textId="77777777" w:rsidR="00B7044A" w:rsidRDefault="00B7044A" w:rsidP="00B7044A">
      <w:pPr>
        <w:pStyle w:val="PL"/>
      </w:pPr>
      <w:r>
        <w:t xml:space="preserve">            - UNSPECIFIED</w:t>
      </w:r>
    </w:p>
    <w:p w14:paraId="70154AA8" w14:textId="77777777" w:rsidR="00B7044A" w:rsidRDefault="00B7044A" w:rsidP="00B7044A">
      <w:pPr>
        <w:pStyle w:val="PL"/>
      </w:pPr>
      <w:r>
        <w:t xml:space="preserve">        - type: string</w:t>
      </w:r>
    </w:p>
    <w:p w14:paraId="7BDE093C" w14:textId="77777777" w:rsidR="006C5D01" w:rsidRDefault="006C5D01" w:rsidP="006C5D01">
      <w:pPr>
        <w:pStyle w:val="PL"/>
        <w:rPr>
          <w:lang w:eastAsia="zh-CN"/>
        </w:rPr>
      </w:pPr>
    </w:p>
    <w:p w14:paraId="10154CE5" w14:textId="77777777" w:rsidR="006C5D01" w:rsidRDefault="006C5D01" w:rsidP="006C5D01">
      <w:pPr>
        <w:pStyle w:val="PL"/>
      </w:pPr>
      <w:r>
        <w:t xml:space="preserve">    </w:t>
      </w:r>
      <w:r>
        <w:rPr>
          <w:lang w:eastAsia="zh-CN"/>
        </w:rPr>
        <w:t>SuccessType</w:t>
      </w:r>
      <w:r>
        <w:t>:</w:t>
      </w:r>
    </w:p>
    <w:p w14:paraId="1C3397AE" w14:textId="77777777" w:rsidR="006C5D01" w:rsidRDefault="006C5D01" w:rsidP="006C5D01">
      <w:pPr>
        <w:pStyle w:val="PL"/>
      </w:pPr>
      <w:r>
        <w:t xml:space="preserve">      anyOf:</w:t>
      </w:r>
    </w:p>
    <w:p w14:paraId="024EA151" w14:textId="77777777" w:rsidR="006C5D01" w:rsidRDefault="006C5D01" w:rsidP="006C5D01">
      <w:pPr>
        <w:pStyle w:val="PL"/>
      </w:pPr>
      <w:r>
        <w:t xml:space="preserve">        - type: string</w:t>
      </w:r>
    </w:p>
    <w:p w14:paraId="1D8F4F42" w14:textId="77777777" w:rsidR="006C5D01" w:rsidRDefault="006C5D01" w:rsidP="006C5D01">
      <w:pPr>
        <w:pStyle w:val="PL"/>
      </w:pPr>
      <w:r>
        <w:t xml:space="preserve">          enum:</w:t>
      </w:r>
    </w:p>
    <w:p w14:paraId="1DE05E9D" w14:textId="77777777" w:rsidR="006C5D01" w:rsidRDefault="006C5D01" w:rsidP="006C5D01">
      <w:pPr>
        <w:pStyle w:val="PL"/>
      </w:pPr>
      <w:r>
        <w:t xml:space="preserve">            - </w:t>
      </w:r>
      <w:r>
        <w:rPr>
          <w:rFonts w:cs="Arial"/>
          <w:szCs w:val="18"/>
          <w:lang w:eastAsia="zh-CN"/>
        </w:rPr>
        <w:t>SUCCESS_COMPLETELY</w:t>
      </w:r>
    </w:p>
    <w:p w14:paraId="439A6A07" w14:textId="77777777" w:rsidR="006C5D01" w:rsidRDefault="006C5D01" w:rsidP="006C5D01">
      <w:pPr>
        <w:pStyle w:val="PL"/>
      </w:pPr>
      <w:r>
        <w:t xml:space="preserve">            - </w:t>
      </w:r>
      <w:r>
        <w:rPr>
          <w:rFonts w:cs="Arial"/>
          <w:szCs w:val="18"/>
          <w:lang w:eastAsia="zh-CN"/>
        </w:rPr>
        <w:t>SUCCESS_PARTIALLY</w:t>
      </w:r>
    </w:p>
    <w:p w14:paraId="15E262D7" w14:textId="77777777" w:rsidR="007E2C13" w:rsidRDefault="006C5D01" w:rsidP="006C5D01">
      <w:pPr>
        <w:pStyle w:val="PL"/>
        <w:rPr>
          <w:lang w:eastAsia="zh-CN"/>
        </w:rPr>
      </w:pPr>
      <w:r>
        <w:t xml:space="preserve">        - type: string</w:t>
      </w:r>
    </w:p>
    <w:p w14:paraId="28F692D8" w14:textId="77777777" w:rsidR="008D72A7" w:rsidRDefault="008D72A7" w:rsidP="00C87125">
      <w:pPr>
        <w:pStyle w:val="Heading8"/>
        <w:rPr>
          <w:lang w:eastAsia="zh-CN"/>
        </w:rPr>
      </w:pPr>
      <w:bookmarkStart w:id="944" w:name="_Toc26202363"/>
      <w:bookmarkStart w:id="945" w:name="_Toc22624302"/>
      <w:bookmarkStart w:id="946" w:name="_Toc22141100"/>
      <w:bookmarkStart w:id="947" w:name="_Toc18853102"/>
      <w:bookmarkStart w:id="948" w:name="_Toc26202549"/>
      <w:bookmarkStart w:id="949" w:name="_Toc34804262"/>
      <w:bookmarkStart w:id="950" w:name="_Toc35935833"/>
      <w:bookmarkStart w:id="951" w:name="_Toc45030053"/>
      <w:bookmarkStart w:id="952" w:name="_Toc51922414"/>
      <w:bookmarkStart w:id="953" w:name="_Toc51922833"/>
      <w:bookmarkStart w:id="954" w:name="historyclause"/>
      <w:bookmarkStart w:id="955" w:name="_Toc153815287"/>
      <w:r>
        <w:lastRenderedPageBreak/>
        <w:t>Annex B (informative):</w:t>
      </w:r>
      <w:r>
        <w:br/>
        <w:t>Change history</w:t>
      </w:r>
      <w:bookmarkEnd w:id="944"/>
      <w:bookmarkEnd w:id="945"/>
      <w:bookmarkEnd w:id="946"/>
      <w:bookmarkEnd w:id="947"/>
      <w:bookmarkEnd w:id="948"/>
      <w:bookmarkEnd w:id="949"/>
      <w:bookmarkEnd w:id="950"/>
      <w:bookmarkEnd w:id="951"/>
      <w:bookmarkEnd w:id="952"/>
      <w:bookmarkEnd w:id="953"/>
      <w:bookmarkEnd w:id="955"/>
    </w:p>
    <w:bookmarkEnd w:id="954"/>
    <w:p w14:paraId="166C3FEA"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18ECB367"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DCA682" w14:textId="77777777" w:rsidR="008D72A7" w:rsidRDefault="008D72A7">
            <w:pPr>
              <w:pStyle w:val="TAL"/>
              <w:jc w:val="center"/>
              <w:rPr>
                <w:b/>
                <w:sz w:val="16"/>
              </w:rPr>
            </w:pPr>
            <w:r>
              <w:rPr>
                <w:b/>
              </w:rPr>
              <w:t>Change history</w:t>
            </w:r>
          </w:p>
        </w:tc>
      </w:tr>
      <w:tr w:rsidR="008D72A7" w14:paraId="6E0851C4"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AB38A7"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2A94E64"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3430FF23"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B8AD05"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D2785B"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5FDED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6F60A78"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FC885E" w14:textId="77777777" w:rsidR="008D72A7" w:rsidRDefault="008D72A7">
            <w:pPr>
              <w:pStyle w:val="TAL"/>
              <w:rPr>
                <w:b/>
                <w:sz w:val="16"/>
              </w:rPr>
            </w:pPr>
            <w:r>
              <w:rPr>
                <w:b/>
                <w:sz w:val="16"/>
              </w:rPr>
              <w:t>New version</w:t>
            </w:r>
          </w:p>
        </w:tc>
      </w:tr>
      <w:tr w:rsidR="008D72A7" w14:paraId="10214E9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C151"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616AB"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0E07A95"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8583"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531"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8BA81"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6997AA85"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5B157" w14:textId="77777777" w:rsidR="008D72A7" w:rsidRDefault="008D72A7">
            <w:pPr>
              <w:pStyle w:val="TAC"/>
              <w:rPr>
                <w:sz w:val="16"/>
                <w:szCs w:val="16"/>
              </w:rPr>
            </w:pPr>
            <w:r>
              <w:rPr>
                <w:sz w:val="16"/>
                <w:szCs w:val="16"/>
              </w:rPr>
              <w:t>0.1.0</w:t>
            </w:r>
          </w:p>
        </w:tc>
      </w:tr>
      <w:tr w:rsidR="008D72A7" w14:paraId="044257F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FE32B"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4AE84D"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BE993A"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3C50"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E7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241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DB73C9"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5942D" w14:textId="77777777" w:rsidR="008D72A7" w:rsidRDefault="008D72A7">
            <w:pPr>
              <w:pStyle w:val="TAC"/>
              <w:rPr>
                <w:sz w:val="16"/>
                <w:szCs w:val="16"/>
              </w:rPr>
            </w:pPr>
            <w:r>
              <w:rPr>
                <w:sz w:val="16"/>
                <w:szCs w:val="16"/>
              </w:rPr>
              <w:t>0.2.0</w:t>
            </w:r>
          </w:p>
        </w:tc>
      </w:tr>
      <w:tr w:rsidR="008D72A7" w14:paraId="6E8DABA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6765B"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734AF"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65CFD2F"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9D39B"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D1D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6B70"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03A8A053"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B54B5" w14:textId="77777777" w:rsidR="008D72A7" w:rsidRDefault="008D72A7">
            <w:pPr>
              <w:pStyle w:val="TAC"/>
              <w:rPr>
                <w:sz w:val="16"/>
                <w:szCs w:val="16"/>
                <w:lang w:eastAsia="zh-CN"/>
              </w:rPr>
            </w:pPr>
            <w:r>
              <w:rPr>
                <w:sz w:val="16"/>
                <w:szCs w:val="16"/>
                <w:lang w:eastAsia="zh-CN"/>
              </w:rPr>
              <w:t>0.3.0</w:t>
            </w:r>
          </w:p>
        </w:tc>
      </w:tr>
      <w:tr w:rsidR="008D72A7" w14:paraId="460DC05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FD281"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B83CB"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3BCFEB"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6E04"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D953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A836"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8CEDB90"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E2C6" w14:textId="77777777" w:rsidR="008D72A7" w:rsidRDefault="008D72A7">
            <w:pPr>
              <w:pStyle w:val="TAC"/>
              <w:rPr>
                <w:sz w:val="16"/>
                <w:szCs w:val="16"/>
                <w:lang w:eastAsia="zh-CN"/>
              </w:rPr>
            </w:pPr>
            <w:r>
              <w:rPr>
                <w:sz w:val="16"/>
                <w:szCs w:val="16"/>
                <w:lang w:eastAsia="zh-CN"/>
              </w:rPr>
              <w:t>0.4.0</w:t>
            </w:r>
          </w:p>
        </w:tc>
      </w:tr>
      <w:tr w:rsidR="008D72A7" w14:paraId="270F8E4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98222"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21DBB"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BDB5E6F"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9772"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8E96C"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BB7C"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EA8696D"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14B38" w14:textId="77777777" w:rsidR="008D72A7" w:rsidRDefault="008D72A7">
            <w:pPr>
              <w:pStyle w:val="TAC"/>
              <w:rPr>
                <w:sz w:val="16"/>
                <w:szCs w:val="16"/>
                <w:lang w:eastAsia="zh-CN"/>
              </w:rPr>
            </w:pPr>
            <w:r>
              <w:rPr>
                <w:sz w:val="16"/>
                <w:szCs w:val="16"/>
                <w:lang w:eastAsia="zh-CN"/>
              </w:rPr>
              <w:t>0.5.0</w:t>
            </w:r>
          </w:p>
        </w:tc>
      </w:tr>
      <w:tr w:rsidR="00DC2A27" w14:paraId="1E0979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D1A843"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D8D8"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4FBD3C1"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73B33"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6F42F"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950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4CF5BA"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BD0E2" w14:textId="77777777" w:rsidR="00DC2A27" w:rsidRDefault="00DC2A27">
            <w:pPr>
              <w:pStyle w:val="TAC"/>
              <w:rPr>
                <w:sz w:val="16"/>
                <w:szCs w:val="16"/>
                <w:lang w:eastAsia="zh-CN"/>
              </w:rPr>
            </w:pPr>
            <w:r>
              <w:rPr>
                <w:sz w:val="16"/>
                <w:szCs w:val="16"/>
                <w:lang w:eastAsia="zh-CN"/>
              </w:rPr>
              <w:t>1.0.0</w:t>
            </w:r>
          </w:p>
        </w:tc>
      </w:tr>
      <w:tr w:rsidR="00BD1177" w14:paraId="7A0854D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485A9"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8A439"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00F40E"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6C4A"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A3D5B"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0AA3F"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EFF2BA"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9A1E" w14:textId="77777777" w:rsidR="00BD1177" w:rsidRDefault="004A27BA">
            <w:pPr>
              <w:pStyle w:val="TAC"/>
              <w:rPr>
                <w:sz w:val="16"/>
                <w:szCs w:val="16"/>
                <w:lang w:eastAsia="zh-CN"/>
              </w:rPr>
            </w:pPr>
            <w:r>
              <w:rPr>
                <w:rFonts w:hint="eastAsia"/>
                <w:sz w:val="16"/>
                <w:szCs w:val="16"/>
                <w:lang w:eastAsia="zh-CN"/>
              </w:rPr>
              <w:t>1.1.0</w:t>
            </w:r>
          </w:p>
        </w:tc>
      </w:tr>
      <w:tr w:rsidR="00E95281" w14:paraId="43FB2C8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C14E0"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9B95"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5C28489"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5AB3"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8A8C"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1113"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DED52D"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FFEE" w14:textId="77777777" w:rsidR="00E95281" w:rsidRDefault="00E95281" w:rsidP="00E95281">
            <w:pPr>
              <w:pStyle w:val="TAC"/>
              <w:rPr>
                <w:sz w:val="16"/>
                <w:szCs w:val="16"/>
                <w:lang w:eastAsia="zh-CN"/>
              </w:rPr>
            </w:pPr>
            <w:r>
              <w:rPr>
                <w:sz w:val="16"/>
                <w:szCs w:val="16"/>
                <w:lang w:eastAsia="zh-CN"/>
              </w:rPr>
              <w:t>2.0.0</w:t>
            </w:r>
          </w:p>
        </w:tc>
      </w:tr>
      <w:tr w:rsidR="00CD0B9A" w14:paraId="1C3F26A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8BD98"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35AE"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1E164C"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4364"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82EBD"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F994"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747256"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349B3" w14:textId="77777777" w:rsidR="00CD0B9A" w:rsidRDefault="00CD0B9A" w:rsidP="00E95281">
            <w:pPr>
              <w:pStyle w:val="TAC"/>
              <w:rPr>
                <w:sz w:val="16"/>
                <w:szCs w:val="16"/>
                <w:lang w:eastAsia="zh-CN"/>
              </w:rPr>
            </w:pPr>
            <w:r>
              <w:rPr>
                <w:sz w:val="16"/>
                <w:szCs w:val="16"/>
                <w:lang w:eastAsia="zh-CN"/>
              </w:rPr>
              <w:t>16.0.0</w:t>
            </w:r>
          </w:p>
        </w:tc>
      </w:tr>
      <w:tr w:rsidR="00A452DB" w14:paraId="74DB6E8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DB9B6B8"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38E95"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A1A685"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2597"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F390"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AFC1"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537427"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BCB84"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109C8323"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12B25E7"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DD12"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82C05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0041"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77C2"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258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22333"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D4B3F"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0943BAA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19F"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9B88"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EE7AA65"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08D1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0E6F"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38DD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E46E6E"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5430"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0856951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CBDBD"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7B50E"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B92C"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193B8"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BF4D"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3D56C"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CF7204"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5DEF0"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2A0745F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CA1C55A"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0A86"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629A833"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66720"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EBC1"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6F645"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12A6E1"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02A6"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2400060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C6"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246"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ED6B7F"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A87A"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12C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77EA"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3EFA78"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B7262"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2DFD4E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5299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A66C4"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555B46"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5FD4"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01DC"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3775"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83183"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364B"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F3746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7B3"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AC4A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CD81B35"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88B7C"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D59D"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990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1E688"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B75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83E700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7368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613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E34CD6"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61E5"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51D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F2DC"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1CB386"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FC7BC"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493B46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E5BC82F"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632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FB8A6B7"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8D80"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4B3B"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FE735"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E5AEBF"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D510"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7FAECBB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DD633"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2E22"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6E98C64"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175"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952EA"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9154"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4A37CE"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B013"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2732BC2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FCA7E1A"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49C10"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3EBF4"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B6D3"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858E"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8EAD"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2B4084"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6CE3D"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768B10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069BEC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977A4"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FFBF1E"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DB5B"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1CD5"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5EB01"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552DBF"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8F4EA"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C7DDF0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65BB19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684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1E1D431"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2D53"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49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2D4C7"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9A172"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3736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6E943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E0D487"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F28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75A9FD"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284E"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F734"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54893"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0E2292"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F58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177198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E283D"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773D"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ED3926"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4669"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21A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F902"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308670"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3FD1"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DF6351F"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111C3441"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0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82C2A0"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5DDA"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A49FC"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47EC"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8520D8"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9DED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8FC5021"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7960B263"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6ECA"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AEE160"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D6DE"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80F4A"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617A"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AB45C3"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0568" w14:textId="77777777" w:rsidR="000D64A2" w:rsidRDefault="000D64A2" w:rsidP="000D64A2">
            <w:pPr>
              <w:pStyle w:val="TAC"/>
              <w:rPr>
                <w:sz w:val="16"/>
                <w:szCs w:val="16"/>
                <w:lang w:eastAsia="zh-CN"/>
              </w:rPr>
            </w:pPr>
            <w:r>
              <w:rPr>
                <w:sz w:val="16"/>
                <w:szCs w:val="16"/>
                <w:lang w:eastAsia="zh-CN"/>
              </w:rPr>
              <w:t>16.2.0</w:t>
            </w:r>
          </w:p>
        </w:tc>
      </w:tr>
      <w:tr w:rsidR="00A54158" w14:paraId="1308ABA9"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29AEAD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F0BD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3E56476"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CF60"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3472"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BD774"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35460C"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0A15"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69DBB90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EAE38A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12D3A"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9F0BE85"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D3D9"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1C61"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A61F8"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D51CA"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B0F0"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D4BE030"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D55690E"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0412"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24F30B"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CB1ED"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2D57E"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4179"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7DC528"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14F4C"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4EE75E96"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12E47984"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67BF7"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9EA9B8"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BC67"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9CFA"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E954"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FB1270"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EFAC7"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4689D721" w14:textId="77777777" w:rsidTr="009479EA">
        <w:tc>
          <w:tcPr>
            <w:tcW w:w="800" w:type="dxa"/>
            <w:tcBorders>
              <w:top w:val="single" w:sz="6" w:space="0" w:color="auto"/>
              <w:left w:val="single" w:sz="6" w:space="0" w:color="auto"/>
              <w:bottom w:val="single" w:sz="6" w:space="0" w:color="auto"/>
              <w:right w:val="single" w:sz="6" w:space="0" w:color="auto"/>
            </w:tcBorders>
            <w:shd w:val="solid" w:color="FFFFFF" w:fill="auto"/>
          </w:tcPr>
          <w:p w14:paraId="1D248679" w14:textId="77777777" w:rsidR="00F6692C" w:rsidRDefault="00F6692C" w:rsidP="009479EA">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8B9A" w14:textId="77777777" w:rsidR="00F6692C" w:rsidRPr="000160E0" w:rsidRDefault="00F6692C" w:rsidP="009479EA">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C35CE6" w14:textId="77777777" w:rsidR="00F6692C" w:rsidRDefault="00601C0C" w:rsidP="009479EA">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C81C" w14:textId="77777777" w:rsidR="00F6692C" w:rsidRDefault="00F6692C" w:rsidP="009479EA">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AADF" w14:textId="77777777" w:rsidR="00F6692C" w:rsidRDefault="00F6692C" w:rsidP="009479EA">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F88A" w14:textId="77777777" w:rsidR="00F6692C" w:rsidRDefault="00F6692C" w:rsidP="009479EA">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12A391" w14:textId="77777777" w:rsidR="00F6692C" w:rsidRPr="000D64A2" w:rsidRDefault="00F6692C" w:rsidP="009479EA">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DEEC" w14:textId="77777777" w:rsidR="00F6692C" w:rsidRDefault="00F6692C" w:rsidP="009479EA">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5DBEDC4F"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10EED33"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79B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F7608"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FEFA"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025"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8E50"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BA014"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369"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EC7711" w14:paraId="4E326589"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16A261"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1B8"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D919AB3" w14:textId="77777777" w:rsidR="00EC7711" w:rsidRPr="00BD71F4" w:rsidRDefault="00EC7711" w:rsidP="00F6692C">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88A1C"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4024"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9B8A"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3FDDB8" w14:textId="77777777" w:rsidR="00EC7711" w:rsidRDefault="00EC7711" w:rsidP="00173D91">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9947D"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17E55AB4"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6E28B5"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B631"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865B2D" w14:textId="77777777" w:rsidR="00EC7711" w:rsidRPr="00BD71F4"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C456"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BCC"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2907"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47DE90" w14:textId="77777777" w:rsidR="00EC7711" w:rsidRDefault="00EC7711" w:rsidP="00173D91">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1F3E"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0E28E89E"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54D56250"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7660"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AEF626" w14:textId="77777777" w:rsidR="00EC7711" w:rsidRPr="00EC7711"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EF43"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C6EB" w14:textId="77777777" w:rsidR="00EC7711" w:rsidRDefault="009E3E16"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D639"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CE3308" w14:textId="77777777" w:rsidR="00EC7711" w:rsidRDefault="00EC7711" w:rsidP="00173D91">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88A28"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CF39F1" w14:paraId="6124CB0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4675779" w14:textId="24E10A51" w:rsidR="00CF39F1" w:rsidRDefault="00CF39F1" w:rsidP="00CF39F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39F8F" w14:textId="605BAFD9"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5D32A7" w14:textId="7D3F7998" w:rsidR="00CF39F1" w:rsidRPr="00CF39F1" w:rsidRDefault="00000000" w:rsidP="00F6692C">
            <w:pPr>
              <w:pStyle w:val="TAC"/>
              <w:rPr>
                <w:color w:val="000000" w:themeColor="text1"/>
                <w:sz w:val="16"/>
                <w:szCs w:val="16"/>
                <w:lang w:eastAsia="zh-CN"/>
              </w:rPr>
            </w:pPr>
            <w:hyperlink r:id="rId32"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CF454" w14:textId="1A609BF0" w:rsidR="00CF39F1" w:rsidRPr="00EC7711" w:rsidRDefault="00CF39F1" w:rsidP="00F6692C">
            <w:pPr>
              <w:pStyle w:val="TAL"/>
              <w:rPr>
                <w:sz w:val="16"/>
                <w:szCs w:val="16"/>
                <w:lang w:eastAsia="zh-CN"/>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6152E" w14:textId="4D10D3B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7574F" w14:textId="1995E48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C6D441F" w14:textId="1FD30266" w:rsidR="00CF39F1" w:rsidRPr="00CF39F1" w:rsidRDefault="00CF39F1" w:rsidP="00173D91">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B2B9C" w14:textId="37620595" w:rsidR="00CF39F1" w:rsidRDefault="00CF39F1" w:rsidP="00173D91">
            <w:pPr>
              <w:pStyle w:val="TAC"/>
              <w:rPr>
                <w:sz w:val="16"/>
                <w:szCs w:val="16"/>
                <w:lang w:eastAsia="zh-CN"/>
              </w:rPr>
            </w:pPr>
            <w:r>
              <w:rPr>
                <w:rFonts w:hint="eastAsia"/>
                <w:sz w:val="16"/>
                <w:szCs w:val="16"/>
                <w:lang w:eastAsia="zh-CN"/>
              </w:rPr>
              <w:t>16.5.0</w:t>
            </w:r>
          </w:p>
        </w:tc>
      </w:tr>
      <w:tr w:rsidR="00CF39F1" w14:paraId="101DF1D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E3EA2D1" w14:textId="17CCE02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9150C" w14:textId="29C10C9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A96792" w14:textId="0728B921" w:rsidR="00CF39F1" w:rsidRPr="00CF39F1" w:rsidRDefault="00000000" w:rsidP="00F6692C">
            <w:pPr>
              <w:pStyle w:val="TAC"/>
              <w:rPr>
                <w:color w:val="000000" w:themeColor="text1"/>
                <w:sz w:val="16"/>
                <w:szCs w:val="16"/>
                <w:lang w:eastAsia="zh-CN"/>
              </w:rPr>
            </w:pPr>
            <w:hyperlink r:id="rId33"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F70968" w14:textId="074AF579" w:rsidR="00CF39F1" w:rsidRPr="00EC7711" w:rsidRDefault="00CF39F1" w:rsidP="00F6692C">
            <w:pPr>
              <w:pStyle w:val="TAL"/>
              <w:rPr>
                <w:sz w:val="16"/>
                <w:szCs w:val="16"/>
                <w:lang w:eastAsia="zh-CN"/>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0AB8E" w14:textId="266CBD8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23915" w14:textId="34AEA2A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C4B3F3" w14:textId="7D0FC656" w:rsidR="00CF39F1" w:rsidRPr="00EC7711" w:rsidRDefault="00CF39F1" w:rsidP="00173D91">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8122B" w14:textId="597E4919"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1D8A44E8"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414B3E0" w14:textId="6E0BF7E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54B41" w14:textId="5C335CD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264BCE6" w14:textId="4052D2AC" w:rsidR="00CF39F1" w:rsidRPr="00CF39F1" w:rsidRDefault="00000000" w:rsidP="00F6692C">
            <w:pPr>
              <w:pStyle w:val="TAC"/>
              <w:rPr>
                <w:color w:val="000000" w:themeColor="text1"/>
                <w:sz w:val="16"/>
                <w:szCs w:val="16"/>
                <w:lang w:eastAsia="zh-CN"/>
              </w:rPr>
            </w:pPr>
            <w:hyperlink r:id="rId34"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AFBDE9" w14:textId="61B7C7AC" w:rsidR="00CF39F1" w:rsidRPr="00EC7711" w:rsidRDefault="00CF39F1" w:rsidP="00F6692C">
            <w:pPr>
              <w:pStyle w:val="TAL"/>
              <w:rPr>
                <w:sz w:val="16"/>
                <w:szCs w:val="16"/>
                <w:lang w:eastAsia="zh-CN"/>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853C" w14:textId="2AA2C1A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36B9" w14:textId="40EAF29D"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312E93" w14:textId="6138D5CA" w:rsidR="00CF39F1" w:rsidRPr="00EC7711" w:rsidRDefault="00CF39F1" w:rsidP="00173D91">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48F4C" w14:textId="5CC7190D"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2FBE457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A12CF0B" w14:textId="397CCBC4"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B4B4" w14:textId="03A1F220"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32A6A2F" w14:textId="4468E65A" w:rsidR="00CF39F1" w:rsidRPr="00CF39F1" w:rsidRDefault="00000000" w:rsidP="00F6692C">
            <w:pPr>
              <w:pStyle w:val="TAC"/>
              <w:rPr>
                <w:color w:val="000000" w:themeColor="text1"/>
                <w:sz w:val="16"/>
                <w:szCs w:val="16"/>
                <w:lang w:eastAsia="zh-CN"/>
              </w:rPr>
            </w:pPr>
            <w:hyperlink r:id="rId35"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84C3E" w14:textId="6273EB79" w:rsidR="00CF39F1" w:rsidRPr="00EC7711" w:rsidRDefault="00CF39F1" w:rsidP="00F6692C">
            <w:pPr>
              <w:pStyle w:val="TAL"/>
              <w:rPr>
                <w:sz w:val="16"/>
                <w:szCs w:val="16"/>
                <w:lang w:eastAsia="zh-CN"/>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19EB9" w14:textId="2B6B06FA"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2F284" w14:textId="5788336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DEA245" w14:textId="5C6E8CA9" w:rsidR="00CF39F1" w:rsidRPr="00EC7711" w:rsidRDefault="00CF39F1" w:rsidP="00173D91">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4159E" w14:textId="5D18E0D0"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5B315669"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6DE71" w14:textId="76D279E2"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063E0" w14:textId="039ABF2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046583" w14:textId="0759EAAF" w:rsidR="00CF39F1" w:rsidRPr="00CF39F1" w:rsidRDefault="00000000" w:rsidP="00F6692C">
            <w:pPr>
              <w:pStyle w:val="TAC"/>
              <w:rPr>
                <w:color w:val="000000" w:themeColor="text1"/>
                <w:sz w:val="16"/>
                <w:szCs w:val="16"/>
                <w:lang w:eastAsia="zh-CN"/>
              </w:rPr>
            </w:pPr>
            <w:hyperlink r:id="rId36"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B723F7" w14:textId="141D6092" w:rsidR="00CF39F1" w:rsidRPr="00EC7711" w:rsidRDefault="00CF39F1" w:rsidP="00F6692C">
            <w:pPr>
              <w:pStyle w:val="TAL"/>
              <w:rPr>
                <w:sz w:val="16"/>
                <w:szCs w:val="16"/>
                <w:lang w:eastAsia="zh-CN"/>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B783E" w14:textId="43F77751"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0E799" w14:textId="7B48EB7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1A2D6" w14:textId="181706EA" w:rsidR="00CF39F1" w:rsidRPr="00EC7711" w:rsidRDefault="00CF39F1" w:rsidP="00173D91">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0C5CF" w14:textId="1E756448"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60CF0A1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808EE" w14:textId="62A3EBCB"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B76A4" w14:textId="4599C68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EE345CC" w14:textId="1F8CE2D7" w:rsidR="00CF39F1" w:rsidRPr="00CF39F1" w:rsidRDefault="00000000" w:rsidP="00F6692C">
            <w:pPr>
              <w:pStyle w:val="TAC"/>
              <w:rPr>
                <w:color w:val="000000" w:themeColor="text1"/>
                <w:sz w:val="16"/>
                <w:szCs w:val="16"/>
                <w:lang w:eastAsia="zh-CN"/>
              </w:rPr>
            </w:pPr>
            <w:hyperlink r:id="rId37" w:history="1">
              <w:r w:rsidR="00CF39F1" w:rsidRPr="00CF39F1">
                <w:rPr>
                  <w:rStyle w:val="Hyperlink"/>
                  <w:rFonts w:cs="Arial"/>
                  <w:bCs/>
                  <w:color w:val="000000" w:themeColor="text1"/>
                  <w:sz w:val="16"/>
                  <w:szCs w:val="16"/>
                  <w:u w:val="none"/>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833E" w14:textId="460E6BD3" w:rsidR="00CF39F1" w:rsidRPr="00EC7711" w:rsidRDefault="00CF39F1" w:rsidP="00F6692C">
            <w:pPr>
              <w:pStyle w:val="TAL"/>
              <w:rPr>
                <w:sz w:val="16"/>
                <w:szCs w:val="16"/>
                <w:lang w:eastAsia="zh-CN"/>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BD17" w14:textId="07A937BE"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ECD7B" w14:textId="7EA8C3C3"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DD561" w14:textId="4670F87A" w:rsidR="00CF39F1" w:rsidRPr="00EC7711" w:rsidRDefault="00CF39F1" w:rsidP="00173D91">
            <w:pPr>
              <w:pStyle w:val="TAL"/>
              <w:rPr>
                <w:sz w:val="16"/>
                <w:szCs w:val="16"/>
                <w:lang w:eastAsia="zh-CN"/>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C115" w14:textId="1894D408" w:rsidR="00CF39F1" w:rsidRDefault="00CF39F1" w:rsidP="00173D91">
            <w:pPr>
              <w:pStyle w:val="TAC"/>
              <w:rPr>
                <w:sz w:val="16"/>
                <w:szCs w:val="16"/>
                <w:lang w:eastAsia="zh-CN"/>
              </w:rPr>
            </w:pPr>
            <w:r w:rsidRPr="005F2333">
              <w:rPr>
                <w:rFonts w:hint="eastAsia"/>
                <w:sz w:val="16"/>
                <w:szCs w:val="16"/>
                <w:lang w:eastAsia="zh-CN"/>
              </w:rPr>
              <w:t>16.5.0</w:t>
            </w:r>
          </w:p>
        </w:tc>
      </w:tr>
      <w:tr w:rsidR="00303963" w14:paraId="54F4CE51"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2371E5DE" w14:textId="3D7A41D1" w:rsidR="00303963" w:rsidRDefault="00303963" w:rsidP="00173D91">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4AD7" w14:textId="00D08A63"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820081A" w14:textId="1514FAE5" w:rsidR="00303963" w:rsidRDefault="00000000" w:rsidP="00303963">
            <w:pPr>
              <w:pStyle w:val="TAC"/>
            </w:pPr>
            <w:hyperlink r:id="rId38" w:history="1">
              <w:r w:rsidR="00303963" w:rsidRPr="00CF39F1">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E399CD" w14:textId="1D418F53"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478" w14:textId="1AF13B7D" w:rsidR="00303963" w:rsidRDefault="00CF1534" w:rsidP="00173D91">
            <w:pPr>
              <w:pStyle w:val="TAR"/>
              <w:rPr>
                <w:rFonts w:cs="Arial"/>
                <w:sz w:val="16"/>
                <w:szCs w:val="16"/>
                <w:lang w:eastAsia="zh-CN"/>
              </w:rPr>
            </w:pPr>
            <w:r>
              <w:rPr>
                <w:rFonts w:cs="Arial" w:hint="eastAsia"/>
                <w:sz w:val="16"/>
                <w:szCs w:val="16"/>
                <w:lang w:eastAsia="zh-CN"/>
              </w:rPr>
              <w:t>1</w:t>
            </w:r>
            <w:r w:rsidR="00303963">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55DF" w14:textId="69FA5353"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3239A" w14:textId="591E8CDE" w:rsidR="00303963" w:rsidRDefault="008A6C36" w:rsidP="00173D91">
            <w:pPr>
              <w:pStyle w:val="TAL"/>
              <w:rPr>
                <w:rFonts w:cs="Arial"/>
                <w:sz w:val="16"/>
                <w:szCs w:val="16"/>
              </w:rPr>
            </w:pPr>
            <w:r w:rsidRPr="008A6C36">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9B1BE" w14:textId="204D6192"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r w:rsidR="00303963" w14:paraId="16537594"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4E355EC8" w14:textId="1FD81CC9" w:rsidR="00303963" w:rsidRDefault="00303963" w:rsidP="00303963">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1F3C6" w14:textId="6275D01F"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471D9F5" w14:textId="1FCE13FA" w:rsidR="00303963" w:rsidRDefault="00000000" w:rsidP="00303963">
            <w:pPr>
              <w:pStyle w:val="TAC"/>
            </w:pPr>
            <w:hyperlink r:id="rId39" w:history="1">
              <w:r w:rsidR="00303963">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C35C8D" w14:textId="41A12C56"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2712E" w14:textId="440C6C47" w:rsidR="00303963" w:rsidRDefault="00303963"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B106" w14:textId="2BA2ABB2"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01FAD" w14:textId="1AA1A595" w:rsidR="00303963" w:rsidRDefault="00303963" w:rsidP="00173D91">
            <w:pPr>
              <w:pStyle w:val="TAL"/>
              <w:rPr>
                <w:rFonts w:cs="Arial"/>
                <w:sz w:val="16"/>
                <w:szCs w:val="16"/>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C0A49" w14:textId="2F5F508F"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r w:rsidR="00D22995" w14:paraId="4EA53EFB"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0B94137" w14:textId="39F5EBF7" w:rsidR="00D22995" w:rsidRDefault="00D22995" w:rsidP="00D22995">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79C51" w14:textId="460A7C96" w:rsidR="00D22995" w:rsidRPr="000160E0" w:rsidRDefault="00D22995" w:rsidP="00D22995">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504B841" w14:textId="0D332A26" w:rsidR="00D22995" w:rsidRDefault="00000000" w:rsidP="00D22995">
            <w:pPr>
              <w:pStyle w:val="TAC"/>
            </w:pPr>
            <w:hyperlink r:id="rId40"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D4D82" w14:textId="3BA7B9CC" w:rsidR="00D22995" w:rsidRDefault="00D22995" w:rsidP="00D22995">
            <w:pPr>
              <w:pStyle w:val="TAL"/>
              <w:rPr>
                <w:rFonts w:cs="Arial"/>
                <w:sz w:val="16"/>
                <w:szCs w:val="16"/>
                <w:lang w:eastAsia="zh-CN"/>
              </w:rPr>
            </w:pPr>
            <w:r>
              <w:rPr>
                <w:rFonts w:cs="Arial"/>
                <w:sz w:val="16"/>
                <w:szCs w:val="16"/>
              </w:rPr>
              <w:t>00</w:t>
            </w:r>
            <w:r>
              <w:rPr>
                <w:rFonts w:cs="Arial" w:hint="eastAsia"/>
                <w:sz w:val="16"/>
                <w:szCs w:val="16"/>
                <w:lang w:eastAsia="zh-CN"/>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6167" w14:textId="5E2FACAB" w:rsidR="00D22995" w:rsidRDefault="00D22995"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528F" w14:textId="65FFF4FC"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67FCE3" w14:textId="7D829381" w:rsidR="00D22995" w:rsidRDefault="00D22995" w:rsidP="00173D91">
            <w:pPr>
              <w:pStyle w:val="TAL"/>
              <w:rPr>
                <w:rFonts w:cs="Arial"/>
                <w:sz w:val="16"/>
                <w:szCs w:val="16"/>
              </w:rPr>
            </w:pPr>
            <w:r w:rsidRPr="00D22995">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D4824" w14:textId="199D844D" w:rsidR="00D22995" w:rsidRDefault="00D22995" w:rsidP="00D22995">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7BE3C840"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CA45255" w14:textId="537453D8"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81C" w14:textId="30C15891"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304A9D" w14:textId="237D3C88" w:rsidR="00D22995" w:rsidRDefault="00000000" w:rsidP="00D22995">
            <w:pPr>
              <w:pStyle w:val="TAC"/>
            </w:pPr>
            <w:hyperlink r:id="rId41"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B249A" w14:textId="7B45D0A9"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8114B" w14:textId="55E4C3E5" w:rsidR="00D22995" w:rsidRDefault="00826BF1" w:rsidP="00173D91">
            <w:pPr>
              <w:pStyle w:val="TAR"/>
              <w:rPr>
                <w:rFonts w:cs="Arial"/>
                <w:sz w:val="16"/>
                <w:szCs w:val="16"/>
                <w:lang w:eastAsia="zh-CN"/>
              </w:rPr>
            </w:pPr>
            <w:r>
              <w:rPr>
                <w:rFonts w:cs="Arial" w:hint="eastAsia"/>
                <w:sz w:val="16"/>
                <w:szCs w:val="16"/>
                <w:lang w:eastAsia="zh-CN"/>
              </w:rPr>
              <w:t>1</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52ED" w14:textId="60602FFC"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7F5F80E" w14:textId="49C41231" w:rsidR="00D22995" w:rsidRDefault="00D22995" w:rsidP="00173D91">
            <w:pPr>
              <w:pStyle w:val="TAL"/>
              <w:rPr>
                <w:rFonts w:cs="Arial"/>
                <w:sz w:val="16"/>
                <w:szCs w:val="16"/>
              </w:rPr>
            </w:pPr>
            <w:r w:rsidRPr="00D22995">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A2680" w14:textId="3EE7D8EE"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2BA42710"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5A57475D" w14:textId="423F6F4C"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98FFA" w14:textId="169D8B5B"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3F557D1" w14:textId="5745DB2E" w:rsidR="00D22995" w:rsidRDefault="00000000" w:rsidP="00D22995">
            <w:pPr>
              <w:pStyle w:val="TAC"/>
            </w:pPr>
            <w:hyperlink r:id="rId42"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6533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36B947" w14:textId="2A44130A"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B627" w14:textId="68258277" w:rsidR="00D22995" w:rsidRDefault="00826BF1" w:rsidP="00173D91">
            <w:pPr>
              <w:pStyle w:val="TAR"/>
              <w:rPr>
                <w:rFonts w:cs="Arial"/>
                <w:sz w:val="16"/>
                <w:szCs w:val="16"/>
                <w:lang w:eastAsia="zh-CN"/>
              </w:rPr>
            </w:pPr>
            <w:r>
              <w:rPr>
                <w:rFonts w:cs="Arial" w:hint="eastAsia"/>
                <w:sz w:val="16"/>
                <w:szCs w:val="16"/>
                <w:lang w:eastAsia="zh-CN"/>
              </w:rPr>
              <w:t>1</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DC71" w14:textId="493C4C7E"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26BD901" w14:textId="0D60068F" w:rsidR="00D22995" w:rsidRDefault="00D22995" w:rsidP="00173D91">
            <w:pPr>
              <w:pStyle w:val="TAL"/>
              <w:rPr>
                <w:rFonts w:cs="Arial"/>
                <w:sz w:val="16"/>
                <w:szCs w:val="16"/>
              </w:rPr>
            </w:pPr>
            <w:r w:rsidRPr="00D22995">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0E23D" w14:textId="64D268D7"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7C0AE2BA"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7EC3725A" w14:textId="4CE67E30"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6D9C9" w14:textId="4183DBFE"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0DDCDDC" w14:textId="340BDA1F" w:rsidR="00D22995" w:rsidRDefault="00D22995" w:rsidP="00BF7AAD">
            <w:pPr>
              <w:pStyle w:val="TAC"/>
              <w:rPr>
                <w:lang w:eastAsia="zh-CN"/>
              </w:rPr>
            </w:pPr>
            <w:r w:rsidRPr="00D95FFA">
              <w:rPr>
                <w:rFonts w:cs="Arial"/>
                <w:bCs/>
                <w:sz w:val="16"/>
                <w:szCs w:val="16"/>
              </w:rPr>
              <w:t>C</w:t>
            </w:r>
            <w:r w:rsidR="00BF7AAD">
              <w:rPr>
                <w:rFonts w:cs="Arial" w:hint="eastAsia"/>
                <w:bCs/>
                <w:sz w:val="16"/>
                <w:szCs w:val="16"/>
                <w:lang w:eastAsia="zh-CN"/>
              </w:rPr>
              <w:t>P</w:t>
            </w:r>
            <w:r w:rsidRPr="00D95FFA">
              <w:rPr>
                <w:rFonts w:cs="Arial"/>
                <w:bCs/>
                <w:sz w:val="16"/>
                <w:szCs w:val="16"/>
              </w:rPr>
              <w:t>-21</w:t>
            </w:r>
            <w:r w:rsidR="00BF7AAD">
              <w:rPr>
                <w:rFonts w:cs="Arial" w:hint="eastAsia"/>
                <w:bCs/>
                <w:sz w:val="16"/>
                <w:szCs w:val="16"/>
                <w:lang w:eastAsia="zh-CN"/>
              </w:rPr>
              <w:t>3173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2F4299" w14:textId="056092BE"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A9A9B" w14:textId="4CE1FFFA" w:rsidR="00D22995" w:rsidRDefault="00BF7AAD" w:rsidP="00173D91">
            <w:pPr>
              <w:pStyle w:val="TAR"/>
              <w:rPr>
                <w:rFonts w:cs="Arial"/>
                <w:sz w:val="16"/>
                <w:szCs w:val="16"/>
                <w:lang w:eastAsia="zh-CN"/>
              </w:rPr>
            </w:pPr>
            <w:r>
              <w:rPr>
                <w:rFonts w:cs="Arial" w:hint="eastAsia"/>
                <w:sz w:val="16"/>
                <w:szCs w:val="16"/>
                <w:lang w:eastAsia="zh-CN"/>
              </w:rPr>
              <w:t>2</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20E5" w14:textId="42E5168D"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BCE34F" w14:textId="39B84BC9" w:rsidR="00D22995" w:rsidRPr="00D22995" w:rsidRDefault="00D22995" w:rsidP="00173D91">
            <w:pPr>
              <w:pStyle w:val="TAL"/>
              <w:rPr>
                <w:rFonts w:cs="Arial"/>
                <w:sz w:val="16"/>
                <w:szCs w:val="16"/>
              </w:rPr>
            </w:pPr>
            <w:r w:rsidRPr="00D22995">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19AE" w14:textId="10251637"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95FFA" w14:paraId="79BF892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7EFD7CBD" w14:textId="3B88FA2E" w:rsidR="00D95FFA" w:rsidRDefault="00D95FFA"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5F3C" w14:textId="10F28C5B" w:rsidR="00D95FFA" w:rsidRPr="000160E0" w:rsidRDefault="00D95FFA"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8FD754F" w14:textId="5134DDB5" w:rsidR="00D95FFA" w:rsidRDefault="00000000" w:rsidP="00D95FFA">
            <w:pPr>
              <w:pStyle w:val="TAC"/>
            </w:pPr>
            <w:hyperlink r:id="rId43" w:history="1">
              <w:r w:rsidR="00D95FFA">
                <w:rPr>
                  <w:rStyle w:val="Hyperlink"/>
                  <w:rFonts w:cs="Arial"/>
                  <w:bCs/>
                  <w:color w:val="000000" w:themeColor="text1"/>
                  <w:sz w:val="16"/>
                  <w:szCs w:val="16"/>
                  <w:u w:val="none"/>
                </w:rPr>
                <w:t>C</w:t>
              </w:r>
              <w:r w:rsidR="00D95FFA">
                <w:rPr>
                  <w:rStyle w:val="Hyperlink"/>
                  <w:rFonts w:cs="Arial" w:hint="eastAsia"/>
                  <w:bCs/>
                  <w:color w:val="000000" w:themeColor="text1"/>
                  <w:sz w:val="16"/>
                  <w:szCs w:val="16"/>
                  <w:u w:val="none"/>
                  <w:lang w:eastAsia="zh-CN"/>
                </w:rPr>
                <w:t>4</w:t>
              </w:r>
              <w:r w:rsidR="00D95FFA" w:rsidRPr="00CF39F1">
                <w:rPr>
                  <w:rStyle w:val="Hyperlink"/>
                  <w:rFonts w:cs="Arial"/>
                  <w:bCs/>
                  <w:color w:val="000000" w:themeColor="text1"/>
                  <w:sz w:val="16"/>
                  <w:szCs w:val="16"/>
                  <w:u w:val="none"/>
                </w:rPr>
                <w:t>-21</w:t>
              </w:r>
              <w:r w:rsidR="00D95FFA">
                <w:rPr>
                  <w:rStyle w:val="Hyperlink"/>
                  <w:rFonts w:cs="Arial" w:hint="eastAsia"/>
                  <w:bCs/>
                  <w:color w:val="000000" w:themeColor="text1"/>
                  <w:sz w:val="16"/>
                  <w:szCs w:val="16"/>
                  <w:u w:val="none"/>
                  <w:lang w:eastAsia="zh-CN"/>
                </w:rPr>
                <w:t>6498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8A42D9" w14:textId="4ED88B17" w:rsidR="00D95FFA" w:rsidRDefault="00D95FFA" w:rsidP="00F6692C">
            <w:pPr>
              <w:pStyle w:val="TAL"/>
              <w:rPr>
                <w:rFonts w:cs="Arial"/>
                <w:sz w:val="16"/>
                <w:szCs w:val="16"/>
              </w:rPr>
            </w:pPr>
            <w:r>
              <w:rPr>
                <w:rFonts w:cs="Arial"/>
                <w:sz w:val="16"/>
                <w:szCs w:val="16"/>
              </w:rPr>
              <w:t>00</w:t>
            </w:r>
            <w:r>
              <w:rPr>
                <w:rFonts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4EEF" w14:textId="335DAB00" w:rsidR="00D95FFA" w:rsidRDefault="00D95FFA"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7E0F9" w14:textId="2B75F026" w:rsidR="00D95FFA" w:rsidRDefault="00D95FFA"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C2E6222" w14:textId="271CE6E7" w:rsidR="00D95FFA" w:rsidRPr="00D22995" w:rsidRDefault="00D95FFA" w:rsidP="00173D91">
            <w:pPr>
              <w:pStyle w:val="TAL"/>
              <w:rPr>
                <w:rFonts w:cs="Arial"/>
                <w:sz w:val="16"/>
                <w:szCs w:val="16"/>
              </w:rPr>
            </w:pPr>
            <w:r>
              <w:rPr>
                <w:rFonts w:cs="Arial"/>
                <w:sz w:val="16"/>
                <w:szCs w:val="16"/>
              </w:rPr>
              <w:t xml:space="preserve">29.515 Rel-16 </w:t>
            </w:r>
            <w:r w:rsidRPr="00D95FF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79C9A" w14:textId="71ACAD5D" w:rsidR="00D95FFA" w:rsidRDefault="00D95FFA"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A858EC" w14:paraId="4BAFDC04"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1DF5BDCD" w14:textId="2F2229E8" w:rsidR="00A858EC" w:rsidRDefault="00A858EC" w:rsidP="000C5734">
            <w:pPr>
              <w:pStyle w:val="TAC"/>
              <w:rPr>
                <w:sz w:val="16"/>
                <w:szCs w:val="16"/>
                <w:lang w:eastAsia="zh-CN"/>
              </w:rPr>
            </w:pPr>
            <w:r>
              <w:rPr>
                <w:rFonts w:hint="eastAsia"/>
                <w:sz w:val="16"/>
                <w:szCs w:val="16"/>
                <w:lang w:eastAsia="zh-CN"/>
              </w:rPr>
              <w:t>202</w:t>
            </w:r>
            <w:r w:rsidR="000C5734">
              <w:rPr>
                <w:sz w:val="16"/>
                <w:szCs w:val="16"/>
                <w:lang w:eastAsia="zh-CN"/>
              </w:rPr>
              <w:t>3</w:t>
            </w:r>
            <w:r>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F1B04" w14:textId="0AE17ACB" w:rsidR="00A858EC" w:rsidRPr="000160E0" w:rsidRDefault="00A858EC" w:rsidP="00A858EC">
            <w:pPr>
              <w:pStyle w:val="TAC"/>
              <w:rPr>
                <w:sz w:val="16"/>
                <w:szCs w:val="16"/>
                <w:lang w:eastAsia="zh-CN"/>
              </w:rPr>
            </w:pPr>
            <w:r w:rsidRPr="000160E0">
              <w:rPr>
                <w:sz w:val="16"/>
                <w:szCs w:val="16"/>
                <w:lang w:eastAsia="zh-CN"/>
              </w:rPr>
              <w:t>CT#</w:t>
            </w:r>
            <w:r>
              <w:rPr>
                <w:sz w:val="16"/>
                <w:szCs w:val="16"/>
                <w:lang w:eastAsia="zh-CN"/>
              </w:rPr>
              <w:t>102</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23C5579" w14:textId="254EE1F0" w:rsidR="00A858EC" w:rsidRDefault="00864942" w:rsidP="00A858EC">
            <w:pPr>
              <w:pStyle w:val="TAC"/>
            </w:pPr>
            <w:r w:rsidRPr="00864942">
              <w:rPr>
                <w:rStyle w:val="Hyperlink"/>
                <w:rFonts w:cs="Arial"/>
                <w:bCs/>
                <w:color w:val="000000" w:themeColor="text1"/>
                <w:sz w:val="16"/>
                <w:szCs w:val="16"/>
                <w:u w:val="none"/>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A7E7E3" w14:textId="368DF83C" w:rsidR="00A858EC" w:rsidRDefault="00A858EC" w:rsidP="00A858EC">
            <w:pPr>
              <w:pStyle w:val="TAL"/>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7BCA5" w14:textId="1949068F" w:rsidR="00A858EC" w:rsidRDefault="00A858EC" w:rsidP="00A858EC">
            <w:pPr>
              <w:pStyle w:val="TAR"/>
              <w:rPr>
                <w:rFonts w:cs="Arial"/>
                <w:sz w:val="16"/>
                <w:szCs w:val="16"/>
                <w:lang w:eastAsia="zh-CN"/>
              </w:rPr>
            </w:pPr>
            <w:r>
              <w:rPr>
                <w:rFonts w:cs="Arial" w:hint="eastAsia"/>
                <w:sz w:val="16"/>
                <w:szCs w:val="16"/>
                <w:lang w:eastAsia="zh-CN"/>
              </w:rPr>
              <w:t>-</w:t>
            </w:r>
            <w:r>
              <w:rPr>
                <w:rFonts w:ascii="Microsoft YaHei" w:eastAsia="Microsoft YaHei" w:hAnsi="Microsoft YaHei" w:cs="Microsoft YaHei"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CDD" w14:textId="218D5845" w:rsidR="00A858EC" w:rsidRDefault="00A858EC" w:rsidP="00A858E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64998" w14:textId="7920B43C" w:rsidR="00A858EC" w:rsidRDefault="00A858EC" w:rsidP="00A858EC">
            <w:pPr>
              <w:pStyle w:val="TAL"/>
              <w:rPr>
                <w:rFonts w:cs="Arial"/>
                <w:sz w:val="16"/>
                <w:szCs w:val="16"/>
              </w:rPr>
            </w:pPr>
            <w:r w:rsidRPr="00A858EC">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227DC" w14:textId="6689921B" w:rsidR="00A858EC" w:rsidRDefault="00A858EC" w:rsidP="00A858EC">
            <w:pPr>
              <w:pStyle w:val="TAC"/>
              <w:rPr>
                <w:sz w:val="16"/>
                <w:szCs w:val="16"/>
                <w:lang w:eastAsia="zh-CN"/>
              </w:rPr>
            </w:pPr>
            <w:r>
              <w:rPr>
                <w:rFonts w:hint="eastAsia"/>
                <w:sz w:val="16"/>
                <w:szCs w:val="16"/>
                <w:lang w:eastAsia="zh-CN"/>
              </w:rPr>
              <w:t>16.</w:t>
            </w:r>
            <w:r>
              <w:rPr>
                <w:sz w:val="16"/>
                <w:szCs w:val="16"/>
                <w:lang w:eastAsia="zh-CN"/>
              </w:rPr>
              <w:t>8</w:t>
            </w:r>
            <w:r w:rsidRPr="005F2333">
              <w:rPr>
                <w:rFonts w:hint="eastAsia"/>
                <w:sz w:val="16"/>
                <w:szCs w:val="16"/>
                <w:lang w:eastAsia="zh-CN"/>
              </w:rPr>
              <w:t>.0</w:t>
            </w:r>
          </w:p>
        </w:tc>
      </w:tr>
    </w:tbl>
    <w:p w14:paraId="52709ED5" w14:textId="77777777"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91641" w14:textId="77777777" w:rsidR="0052480F" w:rsidRDefault="0052480F">
      <w:r>
        <w:separator/>
      </w:r>
    </w:p>
  </w:endnote>
  <w:endnote w:type="continuationSeparator" w:id="0">
    <w:p w14:paraId="5B21AFF8" w14:textId="77777777" w:rsidR="0052480F" w:rsidRDefault="0052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FDBC" w14:textId="77777777" w:rsidR="006A2E90" w:rsidRDefault="006A2E9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5BCB" w14:textId="77777777" w:rsidR="0052480F" w:rsidRDefault="0052480F">
      <w:r>
        <w:separator/>
      </w:r>
    </w:p>
  </w:footnote>
  <w:footnote w:type="continuationSeparator" w:id="0">
    <w:p w14:paraId="3B50F672" w14:textId="77777777" w:rsidR="0052480F" w:rsidRDefault="0052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2B4E" w14:textId="023D64D4" w:rsidR="006A2E90" w:rsidRDefault="006A2E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30C">
      <w:rPr>
        <w:rFonts w:ascii="Arial" w:hAnsi="Arial" w:cs="Arial"/>
        <w:b/>
        <w:noProof/>
        <w:sz w:val="18"/>
        <w:szCs w:val="18"/>
      </w:rPr>
      <w:t>3GPP TS 29.515 V16.8.0 (2023-12)</w:t>
    </w:r>
    <w:r>
      <w:rPr>
        <w:rFonts w:ascii="Arial" w:hAnsi="Arial" w:cs="Arial"/>
        <w:b/>
        <w:sz w:val="18"/>
        <w:szCs w:val="18"/>
      </w:rPr>
      <w:fldChar w:fldCharType="end"/>
    </w:r>
  </w:p>
  <w:p w14:paraId="4F370AFA" w14:textId="37C42131" w:rsidR="006A2E90" w:rsidRDefault="006A2E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0885">
      <w:rPr>
        <w:rFonts w:ascii="Arial" w:hAnsi="Arial" w:cs="Arial"/>
        <w:b/>
        <w:noProof/>
        <w:sz w:val="18"/>
        <w:szCs w:val="18"/>
      </w:rPr>
      <w:t>11</w:t>
    </w:r>
    <w:r>
      <w:rPr>
        <w:rFonts w:ascii="Arial" w:hAnsi="Arial" w:cs="Arial"/>
        <w:b/>
        <w:sz w:val="18"/>
        <w:szCs w:val="18"/>
      </w:rPr>
      <w:fldChar w:fldCharType="end"/>
    </w:r>
  </w:p>
  <w:p w14:paraId="0DAD0924" w14:textId="42EE48AB" w:rsidR="006A2E90" w:rsidRDefault="006A2E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30C">
      <w:rPr>
        <w:rFonts w:ascii="Arial" w:hAnsi="Arial" w:cs="Arial"/>
        <w:b/>
        <w:noProof/>
        <w:sz w:val="18"/>
        <w:szCs w:val="18"/>
      </w:rPr>
      <w:t>Release 16</w:t>
    </w:r>
    <w:r>
      <w:rPr>
        <w:rFonts w:ascii="Arial" w:hAnsi="Arial" w:cs="Arial"/>
        <w:b/>
        <w:sz w:val="18"/>
        <w:szCs w:val="18"/>
      </w:rPr>
      <w:fldChar w:fldCharType="end"/>
    </w:r>
  </w:p>
  <w:p w14:paraId="42446845" w14:textId="77777777" w:rsidR="006A2E90" w:rsidRDefault="006A2E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58F1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D60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BE4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825DB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80894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BC7A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2265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4629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481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24E28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E947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241456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5F56A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5883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408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813196">
    <w:abstractNumId w:val="11"/>
  </w:num>
  <w:num w:numId="4" w16cid:durableId="222565672">
    <w:abstractNumId w:val="15"/>
  </w:num>
  <w:num w:numId="5" w16cid:durableId="1557888478">
    <w:abstractNumId w:val="12"/>
  </w:num>
  <w:num w:numId="6" w16cid:durableId="1833789317">
    <w:abstractNumId w:val="14"/>
  </w:num>
  <w:num w:numId="7" w16cid:durableId="251815497">
    <w:abstractNumId w:val="13"/>
  </w:num>
  <w:num w:numId="8" w16cid:durableId="522865524">
    <w:abstractNumId w:val="9"/>
  </w:num>
  <w:num w:numId="9" w16cid:durableId="774834081">
    <w:abstractNumId w:val="7"/>
  </w:num>
  <w:num w:numId="10" w16cid:durableId="797143490">
    <w:abstractNumId w:val="6"/>
  </w:num>
  <w:num w:numId="11" w16cid:durableId="926502720">
    <w:abstractNumId w:val="5"/>
  </w:num>
  <w:num w:numId="12" w16cid:durableId="328555793">
    <w:abstractNumId w:val="4"/>
  </w:num>
  <w:num w:numId="13" w16cid:durableId="373508469">
    <w:abstractNumId w:val="8"/>
  </w:num>
  <w:num w:numId="14" w16cid:durableId="159320929">
    <w:abstractNumId w:val="3"/>
  </w:num>
  <w:num w:numId="15" w16cid:durableId="737095269">
    <w:abstractNumId w:val="2"/>
  </w:num>
  <w:num w:numId="16" w16cid:durableId="1124351242">
    <w:abstractNumId w:val="1"/>
  </w:num>
  <w:num w:numId="17" w16cid:durableId="2057121035">
    <w:abstractNumId w:val="0"/>
  </w:num>
  <w:num w:numId="18" w16cid:durableId="1689527351">
    <w:abstractNumId w:val="8"/>
  </w:num>
  <w:num w:numId="19" w16cid:durableId="492644760">
    <w:abstractNumId w:val="3"/>
  </w:num>
  <w:num w:numId="20" w16cid:durableId="1508247593">
    <w:abstractNumId w:val="2"/>
  </w:num>
  <w:num w:numId="21" w16cid:durableId="1876965204">
    <w:abstractNumId w:val="1"/>
  </w:num>
  <w:num w:numId="22" w16cid:durableId="1205754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03B0"/>
    <w:rsid w:val="00062023"/>
    <w:rsid w:val="000655A6"/>
    <w:rsid w:val="00065FB0"/>
    <w:rsid w:val="00074186"/>
    <w:rsid w:val="00076E0A"/>
    <w:rsid w:val="00080512"/>
    <w:rsid w:val="000832B0"/>
    <w:rsid w:val="000833E1"/>
    <w:rsid w:val="000847BD"/>
    <w:rsid w:val="00091CC4"/>
    <w:rsid w:val="00093B41"/>
    <w:rsid w:val="000958CF"/>
    <w:rsid w:val="00096D4A"/>
    <w:rsid w:val="000976F7"/>
    <w:rsid w:val="000B6DB9"/>
    <w:rsid w:val="000B7BCC"/>
    <w:rsid w:val="000C47C3"/>
    <w:rsid w:val="000C5734"/>
    <w:rsid w:val="000D58AB"/>
    <w:rsid w:val="000D64A2"/>
    <w:rsid w:val="000E2BC0"/>
    <w:rsid w:val="000E45EB"/>
    <w:rsid w:val="000E5FC3"/>
    <w:rsid w:val="000F6BED"/>
    <w:rsid w:val="0011128F"/>
    <w:rsid w:val="00117D2A"/>
    <w:rsid w:val="001270C9"/>
    <w:rsid w:val="00130710"/>
    <w:rsid w:val="00133525"/>
    <w:rsid w:val="00133FC9"/>
    <w:rsid w:val="00142B64"/>
    <w:rsid w:val="0014411C"/>
    <w:rsid w:val="00151BB9"/>
    <w:rsid w:val="00161044"/>
    <w:rsid w:val="0016578E"/>
    <w:rsid w:val="00170885"/>
    <w:rsid w:val="00173D91"/>
    <w:rsid w:val="00182EB3"/>
    <w:rsid w:val="00187DAA"/>
    <w:rsid w:val="001A2649"/>
    <w:rsid w:val="001A2847"/>
    <w:rsid w:val="001A3F9B"/>
    <w:rsid w:val="001A4C42"/>
    <w:rsid w:val="001A5102"/>
    <w:rsid w:val="001A7420"/>
    <w:rsid w:val="001B620B"/>
    <w:rsid w:val="001B6637"/>
    <w:rsid w:val="001C0A4D"/>
    <w:rsid w:val="001C21C3"/>
    <w:rsid w:val="001C38E8"/>
    <w:rsid w:val="001D02C2"/>
    <w:rsid w:val="001D3C05"/>
    <w:rsid w:val="001D457F"/>
    <w:rsid w:val="001F0C1D"/>
    <w:rsid w:val="001F1132"/>
    <w:rsid w:val="001F168B"/>
    <w:rsid w:val="001F723F"/>
    <w:rsid w:val="001F74F5"/>
    <w:rsid w:val="00223EF3"/>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53CC"/>
    <w:rsid w:val="002C6CEC"/>
    <w:rsid w:val="002D216C"/>
    <w:rsid w:val="002D470B"/>
    <w:rsid w:val="002D4E7F"/>
    <w:rsid w:val="002D7903"/>
    <w:rsid w:val="002E00EE"/>
    <w:rsid w:val="00303963"/>
    <w:rsid w:val="0031597D"/>
    <w:rsid w:val="003172DC"/>
    <w:rsid w:val="00325ACD"/>
    <w:rsid w:val="00340418"/>
    <w:rsid w:val="003417E5"/>
    <w:rsid w:val="0034257E"/>
    <w:rsid w:val="00346044"/>
    <w:rsid w:val="0035288C"/>
    <w:rsid w:val="0035462D"/>
    <w:rsid w:val="003556FD"/>
    <w:rsid w:val="003574B0"/>
    <w:rsid w:val="00363FA0"/>
    <w:rsid w:val="003745EA"/>
    <w:rsid w:val="003765B8"/>
    <w:rsid w:val="00386E54"/>
    <w:rsid w:val="00390F76"/>
    <w:rsid w:val="003922C9"/>
    <w:rsid w:val="003C0947"/>
    <w:rsid w:val="003C3107"/>
    <w:rsid w:val="003C3885"/>
    <w:rsid w:val="003C3971"/>
    <w:rsid w:val="003C7B93"/>
    <w:rsid w:val="003F58DF"/>
    <w:rsid w:val="003F5C17"/>
    <w:rsid w:val="00423334"/>
    <w:rsid w:val="004345EC"/>
    <w:rsid w:val="00436F25"/>
    <w:rsid w:val="00461DFF"/>
    <w:rsid w:val="00463548"/>
    <w:rsid w:val="00465515"/>
    <w:rsid w:val="00470807"/>
    <w:rsid w:val="00480950"/>
    <w:rsid w:val="0048661E"/>
    <w:rsid w:val="00486646"/>
    <w:rsid w:val="00491436"/>
    <w:rsid w:val="00494B57"/>
    <w:rsid w:val="00494E9C"/>
    <w:rsid w:val="004A27BA"/>
    <w:rsid w:val="004B045D"/>
    <w:rsid w:val="004B5161"/>
    <w:rsid w:val="004B549B"/>
    <w:rsid w:val="004C7A68"/>
    <w:rsid w:val="004D3578"/>
    <w:rsid w:val="004E213A"/>
    <w:rsid w:val="004E4959"/>
    <w:rsid w:val="004F0988"/>
    <w:rsid w:val="004F3340"/>
    <w:rsid w:val="005169C1"/>
    <w:rsid w:val="00517A30"/>
    <w:rsid w:val="00521C07"/>
    <w:rsid w:val="00524342"/>
    <w:rsid w:val="0052480F"/>
    <w:rsid w:val="0053388B"/>
    <w:rsid w:val="00535773"/>
    <w:rsid w:val="00537333"/>
    <w:rsid w:val="00543E6C"/>
    <w:rsid w:val="0055045E"/>
    <w:rsid w:val="00561EDB"/>
    <w:rsid w:val="00565087"/>
    <w:rsid w:val="0057636B"/>
    <w:rsid w:val="00580A99"/>
    <w:rsid w:val="00594B6D"/>
    <w:rsid w:val="00597B11"/>
    <w:rsid w:val="005A055C"/>
    <w:rsid w:val="005A7DB9"/>
    <w:rsid w:val="005B2F20"/>
    <w:rsid w:val="005D1217"/>
    <w:rsid w:val="005D2E01"/>
    <w:rsid w:val="005D417D"/>
    <w:rsid w:val="005D4C92"/>
    <w:rsid w:val="005D6D04"/>
    <w:rsid w:val="005D7526"/>
    <w:rsid w:val="005E4BB2"/>
    <w:rsid w:val="005F4906"/>
    <w:rsid w:val="005F5F06"/>
    <w:rsid w:val="00601C0C"/>
    <w:rsid w:val="00602AEA"/>
    <w:rsid w:val="006128D2"/>
    <w:rsid w:val="0061389F"/>
    <w:rsid w:val="00613CC8"/>
    <w:rsid w:val="00614FDF"/>
    <w:rsid w:val="006306AB"/>
    <w:rsid w:val="0063543D"/>
    <w:rsid w:val="00647114"/>
    <w:rsid w:val="00652EF7"/>
    <w:rsid w:val="0067129C"/>
    <w:rsid w:val="00690F85"/>
    <w:rsid w:val="006916C7"/>
    <w:rsid w:val="006A2E90"/>
    <w:rsid w:val="006A323F"/>
    <w:rsid w:val="006A377E"/>
    <w:rsid w:val="006B2472"/>
    <w:rsid w:val="006B30D0"/>
    <w:rsid w:val="006B79A1"/>
    <w:rsid w:val="006C3D95"/>
    <w:rsid w:val="006C5D01"/>
    <w:rsid w:val="006E19DA"/>
    <w:rsid w:val="006E5C86"/>
    <w:rsid w:val="007004D0"/>
    <w:rsid w:val="00701116"/>
    <w:rsid w:val="0070220A"/>
    <w:rsid w:val="007055D2"/>
    <w:rsid w:val="00705F6A"/>
    <w:rsid w:val="00713C44"/>
    <w:rsid w:val="00715F77"/>
    <w:rsid w:val="00734A5B"/>
    <w:rsid w:val="00734F74"/>
    <w:rsid w:val="00736596"/>
    <w:rsid w:val="007378DF"/>
    <w:rsid w:val="0074026F"/>
    <w:rsid w:val="007429F6"/>
    <w:rsid w:val="00744E76"/>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D7454"/>
    <w:rsid w:val="007E2C13"/>
    <w:rsid w:val="007E7490"/>
    <w:rsid w:val="007F0F4A"/>
    <w:rsid w:val="007F4DFB"/>
    <w:rsid w:val="007F6969"/>
    <w:rsid w:val="0080140A"/>
    <w:rsid w:val="008028A4"/>
    <w:rsid w:val="008158A7"/>
    <w:rsid w:val="00821DC5"/>
    <w:rsid w:val="00826BF1"/>
    <w:rsid w:val="00830747"/>
    <w:rsid w:val="00845981"/>
    <w:rsid w:val="00864942"/>
    <w:rsid w:val="0087090A"/>
    <w:rsid w:val="008768CA"/>
    <w:rsid w:val="00880731"/>
    <w:rsid w:val="00880D6E"/>
    <w:rsid w:val="00894625"/>
    <w:rsid w:val="0089630C"/>
    <w:rsid w:val="008A2D51"/>
    <w:rsid w:val="008A61CA"/>
    <w:rsid w:val="008A6C36"/>
    <w:rsid w:val="008B2997"/>
    <w:rsid w:val="008B2A80"/>
    <w:rsid w:val="008C1589"/>
    <w:rsid w:val="008C384C"/>
    <w:rsid w:val="008C4B7D"/>
    <w:rsid w:val="008D72A7"/>
    <w:rsid w:val="008F2075"/>
    <w:rsid w:val="008F3379"/>
    <w:rsid w:val="008F6317"/>
    <w:rsid w:val="008F7F7E"/>
    <w:rsid w:val="0090123C"/>
    <w:rsid w:val="0090271F"/>
    <w:rsid w:val="00902E23"/>
    <w:rsid w:val="009060E3"/>
    <w:rsid w:val="0091062A"/>
    <w:rsid w:val="009114D7"/>
    <w:rsid w:val="0091348E"/>
    <w:rsid w:val="00913F10"/>
    <w:rsid w:val="00914770"/>
    <w:rsid w:val="00917CCB"/>
    <w:rsid w:val="00930E96"/>
    <w:rsid w:val="00934066"/>
    <w:rsid w:val="00935500"/>
    <w:rsid w:val="00936E16"/>
    <w:rsid w:val="00942EC2"/>
    <w:rsid w:val="009432EF"/>
    <w:rsid w:val="009479EA"/>
    <w:rsid w:val="00960498"/>
    <w:rsid w:val="00960598"/>
    <w:rsid w:val="00981CAA"/>
    <w:rsid w:val="0099745A"/>
    <w:rsid w:val="009A0E25"/>
    <w:rsid w:val="009C23BE"/>
    <w:rsid w:val="009C679C"/>
    <w:rsid w:val="009D05BB"/>
    <w:rsid w:val="009D42A5"/>
    <w:rsid w:val="009D54C9"/>
    <w:rsid w:val="009D647C"/>
    <w:rsid w:val="009D6678"/>
    <w:rsid w:val="009D6D4E"/>
    <w:rsid w:val="009D777F"/>
    <w:rsid w:val="009E3E16"/>
    <w:rsid w:val="009E7614"/>
    <w:rsid w:val="009E79CE"/>
    <w:rsid w:val="009F37B7"/>
    <w:rsid w:val="009F74A0"/>
    <w:rsid w:val="00A00B75"/>
    <w:rsid w:val="00A03598"/>
    <w:rsid w:val="00A10F02"/>
    <w:rsid w:val="00A13B7A"/>
    <w:rsid w:val="00A164B4"/>
    <w:rsid w:val="00A17EA6"/>
    <w:rsid w:val="00A23CB1"/>
    <w:rsid w:val="00A26956"/>
    <w:rsid w:val="00A27486"/>
    <w:rsid w:val="00A300E0"/>
    <w:rsid w:val="00A32971"/>
    <w:rsid w:val="00A3535E"/>
    <w:rsid w:val="00A37897"/>
    <w:rsid w:val="00A452DB"/>
    <w:rsid w:val="00A53724"/>
    <w:rsid w:val="00A54158"/>
    <w:rsid w:val="00A55723"/>
    <w:rsid w:val="00A55D76"/>
    <w:rsid w:val="00A56066"/>
    <w:rsid w:val="00A5679E"/>
    <w:rsid w:val="00A57055"/>
    <w:rsid w:val="00A62281"/>
    <w:rsid w:val="00A70B23"/>
    <w:rsid w:val="00A73129"/>
    <w:rsid w:val="00A82346"/>
    <w:rsid w:val="00A858EC"/>
    <w:rsid w:val="00A92BA1"/>
    <w:rsid w:val="00AA6011"/>
    <w:rsid w:val="00AC6BC6"/>
    <w:rsid w:val="00AC7EEC"/>
    <w:rsid w:val="00AE65E2"/>
    <w:rsid w:val="00B0340B"/>
    <w:rsid w:val="00B10223"/>
    <w:rsid w:val="00B15449"/>
    <w:rsid w:val="00B173B3"/>
    <w:rsid w:val="00B2084B"/>
    <w:rsid w:val="00B25A16"/>
    <w:rsid w:val="00B25DD3"/>
    <w:rsid w:val="00B328EC"/>
    <w:rsid w:val="00B3482A"/>
    <w:rsid w:val="00B35354"/>
    <w:rsid w:val="00B35675"/>
    <w:rsid w:val="00B435B2"/>
    <w:rsid w:val="00B45358"/>
    <w:rsid w:val="00B46097"/>
    <w:rsid w:val="00B4680F"/>
    <w:rsid w:val="00B55304"/>
    <w:rsid w:val="00B60566"/>
    <w:rsid w:val="00B63CD4"/>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146E"/>
    <w:rsid w:val="00BE3255"/>
    <w:rsid w:val="00BF128E"/>
    <w:rsid w:val="00BF7AAD"/>
    <w:rsid w:val="00C00BEF"/>
    <w:rsid w:val="00C048A2"/>
    <w:rsid w:val="00C074DD"/>
    <w:rsid w:val="00C120E7"/>
    <w:rsid w:val="00C1496A"/>
    <w:rsid w:val="00C155F3"/>
    <w:rsid w:val="00C2466B"/>
    <w:rsid w:val="00C33079"/>
    <w:rsid w:val="00C35293"/>
    <w:rsid w:val="00C40AE8"/>
    <w:rsid w:val="00C45231"/>
    <w:rsid w:val="00C61969"/>
    <w:rsid w:val="00C72833"/>
    <w:rsid w:val="00C8009C"/>
    <w:rsid w:val="00C80F1D"/>
    <w:rsid w:val="00C8668A"/>
    <w:rsid w:val="00C87125"/>
    <w:rsid w:val="00C93F40"/>
    <w:rsid w:val="00C9697E"/>
    <w:rsid w:val="00CA13CF"/>
    <w:rsid w:val="00CA1A16"/>
    <w:rsid w:val="00CA2574"/>
    <w:rsid w:val="00CA3D0C"/>
    <w:rsid w:val="00CC3B50"/>
    <w:rsid w:val="00CC684F"/>
    <w:rsid w:val="00CD0B9A"/>
    <w:rsid w:val="00CD609F"/>
    <w:rsid w:val="00CD6C70"/>
    <w:rsid w:val="00CE6802"/>
    <w:rsid w:val="00CF1534"/>
    <w:rsid w:val="00CF3712"/>
    <w:rsid w:val="00CF39F1"/>
    <w:rsid w:val="00D0615C"/>
    <w:rsid w:val="00D15FD0"/>
    <w:rsid w:val="00D1773D"/>
    <w:rsid w:val="00D20422"/>
    <w:rsid w:val="00D22995"/>
    <w:rsid w:val="00D26885"/>
    <w:rsid w:val="00D320C5"/>
    <w:rsid w:val="00D435F6"/>
    <w:rsid w:val="00D53F32"/>
    <w:rsid w:val="00D57972"/>
    <w:rsid w:val="00D61CAF"/>
    <w:rsid w:val="00D675A9"/>
    <w:rsid w:val="00D72087"/>
    <w:rsid w:val="00D738D6"/>
    <w:rsid w:val="00D755EB"/>
    <w:rsid w:val="00D76048"/>
    <w:rsid w:val="00D80BBB"/>
    <w:rsid w:val="00D87E00"/>
    <w:rsid w:val="00D9023D"/>
    <w:rsid w:val="00D9134D"/>
    <w:rsid w:val="00D95FFA"/>
    <w:rsid w:val="00DA6A9C"/>
    <w:rsid w:val="00DA773C"/>
    <w:rsid w:val="00DA7A03"/>
    <w:rsid w:val="00DB1818"/>
    <w:rsid w:val="00DB49C6"/>
    <w:rsid w:val="00DC2A27"/>
    <w:rsid w:val="00DC309B"/>
    <w:rsid w:val="00DC4DA2"/>
    <w:rsid w:val="00DD3343"/>
    <w:rsid w:val="00DD47DC"/>
    <w:rsid w:val="00DD4C17"/>
    <w:rsid w:val="00DD74A5"/>
    <w:rsid w:val="00DE26F1"/>
    <w:rsid w:val="00DE53CF"/>
    <w:rsid w:val="00DE6F6F"/>
    <w:rsid w:val="00DF2B1F"/>
    <w:rsid w:val="00DF40E0"/>
    <w:rsid w:val="00DF62CD"/>
    <w:rsid w:val="00E00EE5"/>
    <w:rsid w:val="00E04B51"/>
    <w:rsid w:val="00E056C0"/>
    <w:rsid w:val="00E05F35"/>
    <w:rsid w:val="00E16509"/>
    <w:rsid w:val="00E21242"/>
    <w:rsid w:val="00E23065"/>
    <w:rsid w:val="00E23A6B"/>
    <w:rsid w:val="00E24E1C"/>
    <w:rsid w:val="00E35D6A"/>
    <w:rsid w:val="00E44582"/>
    <w:rsid w:val="00E44A3F"/>
    <w:rsid w:val="00E65919"/>
    <w:rsid w:val="00E65AAF"/>
    <w:rsid w:val="00E77645"/>
    <w:rsid w:val="00E8127C"/>
    <w:rsid w:val="00E813AF"/>
    <w:rsid w:val="00E871D4"/>
    <w:rsid w:val="00E9249D"/>
    <w:rsid w:val="00E95281"/>
    <w:rsid w:val="00E96E4A"/>
    <w:rsid w:val="00EA15B0"/>
    <w:rsid w:val="00EA21D3"/>
    <w:rsid w:val="00EA32B4"/>
    <w:rsid w:val="00EA5EA7"/>
    <w:rsid w:val="00EB1D29"/>
    <w:rsid w:val="00EB4CE5"/>
    <w:rsid w:val="00EC0BD0"/>
    <w:rsid w:val="00EC4A25"/>
    <w:rsid w:val="00EC7711"/>
    <w:rsid w:val="00ED5D27"/>
    <w:rsid w:val="00EE0F08"/>
    <w:rsid w:val="00EF1B1F"/>
    <w:rsid w:val="00F0167D"/>
    <w:rsid w:val="00F025A2"/>
    <w:rsid w:val="00F0284F"/>
    <w:rsid w:val="00F04712"/>
    <w:rsid w:val="00F0678E"/>
    <w:rsid w:val="00F13360"/>
    <w:rsid w:val="00F143D2"/>
    <w:rsid w:val="00F22EC7"/>
    <w:rsid w:val="00F325C8"/>
    <w:rsid w:val="00F332EC"/>
    <w:rsid w:val="00F4402C"/>
    <w:rsid w:val="00F6009E"/>
    <w:rsid w:val="00F60A7E"/>
    <w:rsid w:val="00F653B8"/>
    <w:rsid w:val="00F6692C"/>
    <w:rsid w:val="00F66C9A"/>
    <w:rsid w:val="00F676D4"/>
    <w:rsid w:val="00F71AAF"/>
    <w:rsid w:val="00F748C1"/>
    <w:rsid w:val="00F853FA"/>
    <w:rsid w:val="00F9008D"/>
    <w:rsid w:val="00F9558B"/>
    <w:rsid w:val="00FA1266"/>
    <w:rsid w:val="00FA5650"/>
    <w:rsid w:val="00FB1451"/>
    <w:rsid w:val="00FC1192"/>
    <w:rsid w:val="00FD740A"/>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3597F"/>
  <w15:docId w15:val="{E70BC0E2-3390-404D-ACC9-DF0A869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12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871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87125"/>
    <w:pPr>
      <w:pBdr>
        <w:top w:val="none" w:sz="0" w:space="0" w:color="auto"/>
      </w:pBdr>
      <w:spacing w:before="180"/>
      <w:outlineLvl w:val="1"/>
    </w:pPr>
    <w:rPr>
      <w:sz w:val="32"/>
    </w:rPr>
  </w:style>
  <w:style w:type="paragraph" w:styleId="Heading3">
    <w:name w:val="heading 3"/>
    <w:basedOn w:val="Heading2"/>
    <w:next w:val="Normal"/>
    <w:link w:val="Heading3Char"/>
    <w:qFormat/>
    <w:rsid w:val="00C87125"/>
    <w:pPr>
      <w:spacing w:before="120"/>
      <w:outlineLvl w:val="2"/>
    </w:pPr>
    <w:rPr>
      <w:sz w:val="28"/>
    </w:rPr>
  </w:style>
  <w:style w:type="paragraph" w:styleId="Heading4">
    <w:name w:val="heading 4"/>
    <w:basedOn w:val="Heading3"/>
    <w:next w:val="Normal"/>
    <w:link w:val="Heading4Char"/>
    <w:qFormat/>
    <w:rsid w:val="00C87125"/>
    <w:pPr>
      <w:ind w:left="1418" w:hanging="1418"/>
      <w:outlineLvl w:val="3"/>
    </w:pPr>
    <w:rPr>
      <w:sz w:val="24"/>
    </w:rPr>
  </w:style>
  <w:style w:type="paragraph" w:styleId="Heading5">
    <w:name w:val="heading 5"/>
    <w:basedOn w:val="Heading4"/>
    <w:next w:val="Normal"/>
    <w:link w:val="Heading5Char"/>
    <w:qFormat/>
    <w:rsid w:val="00C87125"/>
    <w:pPr>
      <w:ind w:left="1701" w:hanging="1701"/>
      <w:outlineLvl w:val="4"/>
    </w:pPr>
    <w:rPr>
      <w:sz w:val="22"/>
    </w:rPr>
  </w:style>
  <w:style w:type="paragraph" w:styleId="Heading6">
    <w:name w:val="heading 6"/>
    <w:basedOn w:val="Normal"/>
    <w:next w:val="Normal"/>
    <w:link w:val="Heading6Char"/>
    <w:qFormat/>
    <w:rsid w:val="00C87125"/>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C87125"/>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C87125"/>
    <w:pPr>
      <w:ind w:left="0" w:firstLine="0"/>
      <w:outlineLvl w:val="7"/>
    </w:pPr>
  </w:style>
  <w:style w:type="paragraph" w:styleId="Heading9">
    <w:name w:val="heading 9"/>
    <w:basedOn w:val="Heading8"/>
    <w:next w:val="Normal"/>
    <w:link w:val="Heading9Char"/>
    <w:qFormat/>
    <w:rsid w:val="00C871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87125"/>
    <w:pPr>
      <w:spacing w:after="120"/>
    </w:pPr>
  </w:style>
  <w:style w:type="paragraph" w:styleId="List">
    <w:name w:val="List"/>
    <w:basedOn w:val="Normal"/>
    <w:rsid w:val="00C8712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87125"/>
    <w:pPr>
      <w:spacing w:after="0"/>
      <w:ind w:left="200" w:hanging="200"/>
    </w:pPr>
  </w:style>
  <w:style w:type="character" w:customStyle="1" w:styleId="ZGSM">
    <w:name w:val="ZGSM"/>
    <w:rsid w:val="00C87125"/>
  </w:style>
  <w:style w:type="paragraph" w:styleId="List2">
    <w:name w:val="List 2"/>
    <w:basedOn w:val="Normal"/>
    <w:semiHidden/>
    <w:unhideWhenUsed/>
    <w:rsid w:val="00C87125"/>
    <w:pPr>
      <w:ind w:left="566" w:hanging="283"/>
      <w:contextualSpacing/>
    </w:pPr>
  </w:style>
  <w:style w:type="paragraph" w:styleId="List3">
    <w:name w:val="List 3"/>
    <w:basedOn w:val="Normal"/>
    <w:semiHidden/>
    <w:unhideWhenUsed/>
    <w:rsid w:val="00C87125"/>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87125"/>
    <w:pPr>
      <w:ind w:left="1418" w:hanging="284"/>
      <w:contextualSpacing w:val="0"/>
    </w:pPr>
  </w:style>
  <w:style w:type="paragraph" w:customStyle="1" w:styleId="TT">
    <w:name w:val="TT"/>
    <w:basedOn w:val="Heading1"/>
    <w:next w:val="Normal"/>
    <w:rsid w:val="00C87125"/>
    <w:pPr>
      <w:outlineLvl w:val="9"/>
    </w:pPr>
  </w:style>
  <w:style w:type="paragraph" w:styleId="List4">
    <w:name w:val="List 4"/>
    <w:basedOn w:val="Normal"/>
    <w:semiHidden/>
    <w:unhideWhenUsed/>
    <w:rsid w:val="00C87125"/>
    <w:pPr>
      <w:ind w:left="1132" w:hanging="283"/>
      <w:contextualSpacing/>
    </w:pPr>
  </w:style>
  <w:style w:type="paragraph" w:customStyle="1" w:styleId="NO">
    <w:name w:val="NO"/>
    <w:basedOn w:val="Normal"/>
    <w:link w:val="NOZchn"/>
    <w:rsid w:val="00C87125"/>
    <w:pPr>
      <w:keepLines/>
      <w:ind w:left="1135" w:hanging="851"/>
    </w:pPr>
  </w:style>
  <w:style w:type="paragraph" w:customStyle="1" w:styleId="PL">
    <w:name w:val="PL"/>
    <w:link w:val="PLChar"/>
    <w:rsid w:val="00C8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87125"/>
    <w:pPr>
      <w:jc w:val="right"/>
    </w:pPr>
  </w:style>
  <w:style w:type="paragraph" w:customStyle="1" w:styleId="TAL">
    <w:name w:val="TAL"/>
    <w:basedOn w:val="Normal"/>
    <w:link w:val="TALChar"/>
    <w:rsid w:val="00C87125"/>
    <w:pPr>
      <w:keepNext/>
      <w:keepLines/>
      <w:spacing w:after="0"/>
    </w:pPr>
    <w:rPr>
      <w:rFonts w:ascii="Arial" w:hAnsi="Arial"/>
      <w:sz w:val="18"/>
    </w:rPr>
  </w:style>
  <w:style w:type="paragraph" w:customStyle="1" w:styleId="TAH">
    <w:name w:val="TAH"/>
    <w:basedOn w:val="TAC"/>
    <w:link w:val="TAHChar"/>
    <w:rsid w:val="00C87125"/>
    <w:rPr>
      <w:b/>
    </w:rPr>
  </w:style>
  <w:style w:type="paragraph" w:customStyle="1" w:styleId="TAC">
    <w:name w:val="TAC"/>
    <w:basedOn w:val="TAL"/>
    <w:link w:val="TACChar"/>
    <w:rsid w:val="00C87125"/>
    <w:pPr>
      <w:jc w:val="center"/>
    </w:pPr>
  </w:style>
  <w:style w:type="paragraph" w:customStyle="1" w:styleId="B5">
    <w:name w:val="B5"/>
    <w:basedOn w:val="List5"/>
    <w:rsid w:val="00C87125"/>
    <w:pPr>
      <w:ind w:left="1702" w:hanging="284"/>
      <w:contextualSpacing w:val="0"/>
    </w:pPr>
  </w:style>
  <w:style w:type="paragraph" w:customStyle="1" w:styleId="EX">
    <w:name w:val="EX"/>
    <w:basedOn w:val="Normal"/>
    <w:link w:val="EXCar"/>
    <w:rsid w:val="00C87125"/>
    <w:pPr>
      <w:keepLines/>
      <w:ind w:left="1702" w:hanging="1418"/>
    </w:pPr>
  </w:style>
  <w:style w:type="paragraph" w:customStyle="1" w:styleId="FP">
    <w:name w:val="FP"/>
    <w:basedOn w:val="Normal"/>
    <w:rsid w:val="00C87125"/>
    <w:pPr>
      <w:spacing w:after="0"/>
    </w:pPr>
  </w:style>
  <w:style w:type="paragraph" w:styleId="List5">
    <w:name w:val="List 5"/>
    <w:basedOn w:val="Normal"/>
    <w:semiHidden/>
    <w:unhideWhenUsed/>
    <w:rsid w:val="00C87125"/>
    <w:pPr>
      <w:ind w:left="1415" w:hanging="283"/>
      <w:contextualSpacing/>
    </w:pPr>
  </w:style>
  <w:style w:type="paragraph" w:customStyle="1" w:styleId="EW">
    <w:name w:val="EW"/>
    <w:basedOn w:val="EX"/>
    <w:rsid w:val="00C87125"/>
    <w:pPr>
      <w:spacing w:after="0"/>
    </w:pPr>
  </w:style>
  <w:style w:type="paragraph" w:customStyle="1" w:styleId="B1">
    <w:name w:val="B1"/>
    <w:basedOn w:val="List"/>
    <w:link w:val="B1Char"/>
    <w:rsid w:val="00C87125"/>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87125"/>
    <w:pPr>
      <w:keepLines/>
      <w:tabs>
        <w:tab w:val="center" w:pos="4536"/>
        <w:tab w:val="right" w:pos="9072"/>
      </w:tabs>
    </w:pPr>
  </w:style>
  <w:style w:type="paragraph" w:customStyle="1" w:styleId="EditorsNote">
    <w:name w:val="Editor's Note"/>
    <w:basedOn w:val="NO"/>
    <w:rsid w:val="00C87125"/>
    <w:rPr>
      <w:color w:val="FF0000"/>
    </w:rPr>
  </w:style>
  <w:style w:type="paragraph" w:customStyle="1" w:styleId="TH">
    <w:name w:val="TH"/>
    <w:basedOn w:val="Normal"/>
    <w:link w:val="THChar"/>
    <w:rsid w:val="00C87125"/>
    <w:pPr>
      <w:keepNext/>
      <w:keepLines/>
      <w:spacing w:before="60"/>
      <w:jc w:val="center"/>
    </w:pPr>
    <w:rPr>
      <w:rFonts w:ascii="Arial" w:hAnsi="Arial"/>
      <w:b/>
    </w:rPr>
  </w:style>
  <w:style w:type="paragraph" w:customStyle="1" w:styleId="ZA">
    <w:name w:val="ZA"/>
    <w:rsid w:val="00C871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71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71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71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7125"/>
    <w:pPr>
      <w:ind w:left="851" w:hanging="851"/>
    </w:pPr>
  </w:style>
  <w:style w:type="paragraph" w:customStyle="1" w:styleId="H6">
    <w:name w:val="H6"/>
    <w:basedOn w:val="Heading5"/>
    <w:next w:val="Normal"/>
    <w:rsid w:val="00C87125"/>
    <w:pPr>
      <w:ind w:left="1985" w:hanging="1985"/>
      <w:outlineLvl w:val="9"/>
    </w:pPr>
    <w:rPr>
      <w:sz w:val="20"/>
    </w:rPr>
  </w:style>
  <w:style w:type="paragraph" w:customStyle="1" w:styleId="TF">
    <w:name w:val="TF"/>
    <w:basedOn w:val="TH"/>
    <w:link w:val="TFChar"/>
    <w:rsid w:val="00C87125"/>
    <w:pPr>
      <w:keepNext w:val="0"/>
      <w:spacing w:before="0" w:after="240"/>
    </w:pPr>
  </w:style>
  <w:style w:type="paragraph" w:customStyle="1" w:styleId="LD">
    <w:name w:val="LD"/>
    <w:rsid w:val="00C8712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C87125"/>
    <w:pPr>
      <w:ind w:left="851" w:hanging="284"/>
      <w:contextualSpacing w:val="0"/>
    </w:pPr>
  </w:style>
  <w:style w:type="paragraph" w:customStyle="1" w:styleId="B3">
    <w:name w:val="B3"/>
    <w:basedOn w:val="List3"/>
    <w:rsid w:val="00C87125"/>
    <w:pPr>
      <w:ind w:left="1135" w:hanging="284"/>
      <w:contextualSpacing w:val="0"/>
    </w:pPr>
  </w:style>
  <w:style w:type="character" w:customStyle="1" w:styleId="BodyTextChar">
    <w:name w:val="Body Text Char"/>
    <w:basedOn w:val="DefaultParagraphFont"/>
    <w:link w:val="BodyText"/>
    <w:semiHidden/>
    <w:rsid w:val="00C87125"/>
    <w:rPr>
      <w:rFonts w:eastAsia="Times New Roman"/>
    </w:rPr>
  </w:style>
  <w:style w:type="paragraph" w:customStyle="1" w:styleId="NF">
    <w:name w:val="NF"/>
    <w:basedOn w:val="NO"/>
    <w:rsid w:val="00C87125"/>
    <w:pPr>
      <w:keepNext/>
      <w:spacing w:after="0"/>
    </w:pPr>
    <w:rPr>
      <w:rFonts w:ascii="Arial" w:hAnsi="Arial"/>
      <w:sz w:val="18"/>
    </w:rPr>
  </w:style>
  <w:style w:type="paragraph" w:customStyle="1" w:styleId="NW">
    <w:name w:val="NW"/>
    <w:basedOn w:val="NO"/>
    <w:rsid w:val="00C87125"/>
    <w:pPr>
      <w:spacing w:after="0"/>
    </w:pPr>
  </w:style>
  <w:style w:type="paragraph" w:customStyle="1" w:styleId="ZV">
    <w:name w:val="ZV"/>
    <w:basedOn w:val="ZU"/>
    <w:rsid w:val="00C8712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Header">
    <w:name w:val="header"/>
    <w:basedOn w:val="Normal"/>
    <w:link w:val="HeaderChar"/>
    <w:unhideWhenUsed/>
    <w:rsid w:val="00913F10"/>
    <w:pPr>
      <w:tabs>
        <w:tab w:val="center" w:pos="4320"/>
        <w:tab w:val="right" w:pos="8640"/>
      </w:tabs>
      <w:spacing w:after="0"/>
    </w:pPr>
  </w:style>
  <w:style w:type="character" w:customStyle="1" w:styleId="HeaderChar">
    <w:name w:val="Header Char"/>
    <w:basedOn w:val="DefaultParagraphFont"/>
    <w:link w:val="Header"/>
    <w:rsid w:val="00913F10"/>
    <w:rPr>
      <w:rFonts w:eastAsia="Times New Roman"/>
    </w:rPr>
  </w:style>
  <w:style w:type="paragraph" w:styleId="Footer">
    <w:name w:val="footer"/>
    <w:basedOn w:val="Normal"/>
    <w:link w:val="FooterChar"/>
    <w:unhideWhenUsed/>
    <w:rsid w:val="00913F10"/>
    <w:pPr>
      <w:tabs>
        <w:tab w:val="center" w:pos="4320"/>
        <w:tab w:val="right" w:pos="8640"/>
      </w:tabs>
      <w:spacing w:after="0"/>
    </w:pPr>
  </w:style>
  <w:style w:type="character" w:customStyle="1" w:styleId="FooterChar">
    <w:name w:val="Footer Char"/>
    <w:basedOn w:val="DefaultParagraphFont"/>
    <w:link w:val="Footer"/>
    <w:rsid w:val="00913F10"/>
    <w:rPr>
      <w:rFonts w:eastAsia="Times New Roman"/>
    </w:rPr>
  </w:style>
  <w:style w:type="paragraph" w:styleId="BalloonText">
    <w:name w:val="Balloon Text"/>
    <w:basedOn w:val="Normal"/>
    <w:link w:val="BalloonTextChar"/>
    <w:rsid w:val="00913F10"/>
    <w:pPr>
      <w:spacing w:after="0"/>
    </w:pPr>
    <w:rPr>
      <w:rFonts w:ascii="Segoe UI" w:hAnsi="Segoe UI" w:cs="Segoe UI"/>
      <w:sz w:val="18"/>
      <w:szCs w:val="18"/>
    </w:rPr>
  </w:style>
  <w:style w:type="character" w:customStyle="1" w:styleId="BalloonTextChar">
    <w:name w:val="Balloon Text Char"/>
    <w:basedOn w:val="DefaultParagraphFont"/>
    <w:link w:val="BalloonText"/>
    <w:rsid w:val="00913F1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9630C"/>
  </w:style>
  <w:style w:type="paragraph" w:styleId="BlockText">
    <w:name w:val="Block Text"/>
    <w:basedOn w:val="Normal"/>
    <w:semiHidden/>
    <w:unhideWhenUsed/>
    <w:rsid w:val="008963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89630C"/>
    <w:pPr>
      <w:spacing w:after="120" w:line="480" w:lineRule="auto"/>
    </w:pPr>
  </w:style>
  <w:style w:type="character" w:customStyle="1" w:styleId="BodyText2Char">
    <w:name w:val="Body Text 2 Char"/>
    <w:basedOn w:val="DefaultParagraphFont"/>
    <w:link w:val="BodyText2"/>
    <w:semiHidden/>
    <w:rsid w:val="0089630C"/>
    <w:rPr>
      <w:rFonts w:eastAsia="Times New Roman"/>
    </w:rPr>
  </w:style>
  <w:style w:type="paragraph" w:styleId="BodyText3">
    <w:name w:val="Body Text 3"/>
    <w:basedOn w:val="Normal"/>
    <w:link w:val="BodyText3Char"/>
    <w:semiHidden/>
    <w:unhideWhenUsed/>
    <w:rsid w:val="0089630C"/>
    <w:pPr>
      <w:spacing w:after="120"/>
    </w:pPr>
    <w:rPr>
      <w:sz w:val="16"/>
      <w:szCs w:val="16"/>
    </w:rPr>
  </w:style>
  <w:style w:type="character" w:customStyle="1" w:styleId="BodyText3Char">
    <w:name w:val="Body Text 3 Char"/>
    <w:basedOn w:val="DefaultParagraphFont"/>
    <w:link w:val="BodyText3"/>
    <w:semiHidden/>
    <w:rsid w:val="0089630C"/>
    <w:rPr>
      <w:rFonts w:eastAsia="Times New Roman"/>
      <w:sz w:val="16"/>
      <w:szCs w:val="16"/>
    </w:rPr>
  </w:style>
  <w:style w:type="paragraph" w:styleId="BodyTextFirstIndent">
    <w:name w:val="Body Text First Indent"/>
    <w:basedOn w:val="BodyText"/>
    <w:link w:val="BodyTextFirstIndentChar"/>
    <w:semiHidden/>
    <w:unhideWhenUsed/>
    <w:rsid w:val="0089630C"/>
    <w:pPr>
      <w:spacing w:after="180"/>
      <w:ind w:firstLine="360"/>
    </w:pPr>
  </w:style>
  <w:style w:type="character" w:customStyle="1" w:styleId="BodyTextFirstIndentChar">
    <w:name w:val="Body Text First Indent Char"/>
    <w:basedOn w:val="BodyTextChar"/>
    <w:link w:val="BodyTextFirstIndent"/>
    <w:semiHidden/>
    <w:rsid w:val="0089630C"/>
    <w:rPr>
      <w:rFonts w:eastAsia="Times New Roman"/>
    </w:rPr>
  </w:style>
  <w:style w:type="paragraph" w:styleId="BodyTextIndent">
    <w:name w:val="Body Text Indent"/>
    <w:basedOn w:val="Normal"/>
    <w:link w:val="BodyTextIndentChar"/>
    <w:semiHidden/>
    <w:unhideWhenUsed/>
    <w:rsid w:val="0089630C"/>
    <w:pPr>
      <w:spacing w:after="120"/>
      <w:ind w:left="283"/>
    </w:pPr>
  </w:style>
  <w:style w:type="character" w:customStyle="1" w:styleId="BodyTextIndentChar">
    <w:name w:val="Body Text Indent Char"/>
    <w:basedOn w:val="DefaultParagraphFont"/>
    <w:link w:val="BodyTextIndent"/>
    <w:semiHidden/>
    <w:rsid w:val="0089630C"/>
    <w:rPr>
      <w:rFonts w:eastAsia="Times New Roman"/>
    </w:rPr>
  </w:style>
  <w:style w:type="paragraph" w:styleId="BodyTextFirstIndent2">
    <w:name w:val="Body Text First Indent 2"/>
    <w:basedOn w:val="BodyTextIndent"/>
    <w:link w:val="BodyTextFirstIndent2Char"/>
    <w:semiHidden/>
    <w:unhideWhenUsed/>
    <w:rsid w:val="0089630C"/>
    <w:pPr>
      <w:spacing w:after="180"/>
      <w:ind w:left="360" w:firstLine="360"/>
    </w:pPr>
  </w:style>
  <w:style w:type="character" w:customStyle="1" w:styleId="BodyTextFirstIndent2Char">
    <w:name w:val="Body Text First Indent 2 Char"/>
    <w:basedOn w:val="BodyTextIndentChar"/>
    <w:link w:val="BodyTextFirstIndent2"/>
    <w:semiHidden/>
    <w:rsid w:val="0089630C"/>
    <w:rPr>
      <w:rFonts w:eastAsia="Times New Roman"/>
    </w:rPr>
  </w:style>
  <w:style w:type="paragraph" w:styleId="BodyTextIndent2">
    <w:name w:val="Body Text Indent 2"/>
    <w:basedOn w:val="Normal"/>
    <w:link w:val="BodyTextIndent2Char"/>
    <w:semiHidden/>
    <w:unhideWhenUsed/>
    <w:rsid w:val="0089630C"/>
    <w:pPr>
      <w:spacing w:after="120" w:line="480" w:lineRule="auto"/>
      <w:ind w:left="283"/>
    </w:pPr>
  </w:style>
  <w:style w:type="character" w:customStyle="1" w:styleId="BodyTextIndent2Char">
    <w:name w:val="Body Text Indent 2 Char"/>
    <w:basedOn w:val="DefaultParagraphFont"/>
    <w:link w:val="BodyTextIndent2"/>
    <w:semiHidden/>
    <w:rsid w:val="0089630C"/>
    <w:rPr>
      <w:rFonts w:eastAsia="Times New Roman"/>
    </w:rPr>
  </w:style>
  <w:style w:type="paragraph" w:styleId="BodyTextIndent3">
    <w:name w:val="Body Text Indent 3"/>
    <w:basedOn w:val="Normal"/>
    <w:link w:val="BodyTextIndent3Char"/>
    <w:semiHidden/>
    <w:unhideWhenUsed/>
    <w:rsid w:val="0089630C"/>
    <w:pPr>
      <w:spacing w:after="120"/>
      <w:ind w:left="283"/>
    </w:pPr>
    <w:rPr>
      <w:sz w:val="16"/>
      <w:szCs w:val="16"/>
    </w:rPr>
  </w:style>
  <w:style w:type="character" w:customStyle="1" w:styleId="BodyTextIndent3Char">
    <w:name w:val="Body Text Indent 3 Char"/>
    <w:basedOn w:val="DefaultParagraphFont"/>
    <w:link w:val="BodyTextIndent3"/>
    <w:semiHidden/>
    <w:rsid w:val="0089630C"/>
    <w:rPr>
      <w:rFonts w:eastAsia="Times New Roman"/>
      <w:sz w:val="16"/>
      <w:szCs w:val="16"/>
    </w:rPr>
  </w:style>
  <w:style w:type="paragraph" w:styleId="Caption">
    <w:name w:val="caption"/>
    <w:basedOn w:val="Normal"/>
    <w:next w:val="Normal"/>
    <w:semiHidden/>
    <w:unhideWhenUsed/>
    <w:qFormat/>
    <w:rsid w:val="0089630C"/>
    <w:pPr>
      <w:spacing w:after="200"/>
    </w:pPr>
    <w:rPr>
      <w:i/>
      <w:iCs/>
      <w:color w:val="44546A" w:themeColor="text2"/>
      <w:sz w:val="18"/>
      <w:szCs w:val="18"/>
    </w:rPr>
  </w:style>
  <w:style w:type="paragraph" w:styleId="Closing">
    <w:name w:val="Closing"/>
    <w:basedOn w:val="Normal"/>
    <w:link w:val="ClosingChar"/>
    <w:semiHidden/>
    <w:unhideWhenUsed/>
    <w:rsid w:val="0089630C"/>
    <w:pPr>
      <w:spacing w:after="0"/>
      <w:ind w:left="4252"/>
    </w:pPr>
  </w:style>
  <w:style w:type="character" w:customStyle="1" w:styleId="ClosingChar">
    <w:name w:val="Closing Char"/>
    <w:basedOn w:val="DefaultParagraphFont"/>
    <w:link w:val="Closing"/>
    <w:semiHidden/>
    <w:rsid w:val="0089630C"/>
    <w:rPr>
      <w:rFonts w:eastAsia="Times New Roman"/>
    </w:rPr>
  </w:style>
  <w:style w:type="paragraph" w:styleId="CommentText">
    <w:name w:val="annotation text"/>
    <w:basedOn w:val="Normal"/>
    <w:link w:val="CommentTextChar"/>
    <w:semiHidden/>
    <w:unhideWhenUsed/>
    <w:qFormat/>
    <w:rsid w:val="0089630C"/>
  </w:style>
  <w:style w:type="character" w:customStyle="1" w:styleId="CommentTextChar">
    <w:name w:val="Comment Text Char"/>
    <w:basedOn w:val="DefaultParagraphFont"/>
    <w:link w:val="CommentText"/>
    <w:semiHidden/>
    <w:rsid w:val="0089630C"/>
    <w:rPr>
      <w:rFonts w:eastAsia="Times New Roman"/>
    </w:rPr>
  </w:style>
  <w:style w:type="paragraph" w:styleId="CommentSubject">
    <w:name w:val="annotation subject"/>
    <w:basedOn w:val="CommentText"/>
    <w:next w:val="CommentText"/>
    <w:link w:val="CommentSubjectChar"/>
    <w:semiHidden/>
    <w:unhideWhenUsed/>
    <w:rsid w:val="0089630C"/>
    <w:rPr>
      <w:b/>
      <w:bCs/>
    </w:rPr>
  </w:style>
  <w:style w:type="character" w:customStyle="1" w:styleId="CommentSubjectChar">
    <w:name w:val="Comment Subject Char"/>
    <w:basedOn w:val="CommentTextChar"/>
    <w:link w:val="CommentSubject"/>
    <w:semiHidden/>
    <w:rsid w:val="0089630C"/>
    <w:rPr>
      <w:rFonts w:eastAsia="Times New Roman"/>
      <w:b/>
      <w:bCs/>
    </w:rPr>
  </w:style>
  <w:style w:type="paragraph" w:styleId="Date">
    <w:name w:val="Date"/>
    <w:basedOn w:val="Normal"/>
    <w:next w:val="Normal"/>
    <w:link w:val="DateChar"/>
    <w:semiHidden/>
    <w:unhideWhenUsed/>
    <w:rsid w:val="0089630C"/>
  </w:style>
  <w:style w:type="character" w:customStyle="1" w:styleId="DateChar">
    <w:name w:val="Date Char"/>
    <w:basedOn w:val="DefaultParagraphFont"/>
    <w:link w:val="Date"/>
    <w:semiHidden/>
    <w:rsid w:val="0089630C"/>
    <w:rPr>
      <w:rFonts w:eastAsia="Times New Roman"/>
    </w:rPr>
  </w:style>
  <w:style w:type="paragraph" w:styleId="DocumentMap">
    <w:name w:val="Document Map"/>
    <w:basedOn w:val="Normal"/>
    <w:link w:val="DocumentMapChar"/>
    <w:semiHidden/>
    <w:unhideWhenUsed/>
    <w:rsid w:val="0089630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89630C"/>
    <w:rPr>
      <w:rFonts w:ascii="Segoe UI" w:eastAsia="Times New Roman" w:hAnsi="Segoe UI" w:cs="Segoe UI"/>
      <w:sz w:val="16"/>
      <w:szCs w:val="16"/>
    </w:rPr>
  </w:style>
  <w:style w:type="paragraph" w:styleId="E-mailSignature">
    <w:name w:val="E-mail Signature"/>
    <w:basedOn w:val="Normal"/>
    <w:link w:val="E-mailSignatureChar"/>
    <w:semiHidden/>
    <w:unhideWhenUsed/>
    <w:rsid w:val="0089630C"/>
    <w:pPr>
      <w:spacing w:after="0"/>
    </w:pPr>
  </w:style>
  <w:style w:type="character" w:customStyle="1" w:styleId="E-mailSignatureChar">
    <w:name w:val="E-mail Signature Char"/>
    <w:basedOn w:val="DefaultParagraphFont"/>
    <w:link w:val="E-mailSignature"/>
    <w:semiHidden/>
    <w:rsid w:val="0089630C"/>
    <w:rPr>
      <w:rFonts w:eastAsia="Times New Roman"/>
    </w:rPr>
  </w:style>
  <w:style w:type="paragraph" w:styleId="EndnoteText">
    <w:name w:val="endnote text"/>
    <w:basedOn w:val="Normal"/>
    <w:link w:val="EndnoteTextChar"/>
    <w:rsid w:val="0089630C"/>
    <w:pPr>
      <w:spacing w:after="0"/>
    </w:pPr>
  </w:style>
  <w:style w:type="character" w:customStyle="1" w:styleId="EndnoteTextChar">
    <w:name w:val="Endnote Text Char"/>
    <w:basedOn w:val="DefaultParagraphFont"/>
    <w:link w:val="EndnoteText"/>
    <w:rsid w:val="0089630C"/>
    <w:rPr>
      <w:rFonts w:eastAsia="Times New Roman"/>
    </w:rPr>
  </w:style>
  <w:style w:type="paragraph" w:styleId="EnvelopeAddress">
    <w:name w:val="envelope address"/>
    <w:basedOn w:val="Normal"/>
    <w:semiHidden/>
    <w:unhideWhenUsed/>
    <w:rsid w:val="008963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963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89630C"/>
    <w:pPr>
      <w:spacing w:after="0"/>
    </w:pPr>
  </w:style>
  <w:style w:type="character" w:customStyle="1" w:styleId="FootnoteTextChar">
    <w:name w:val="Footnote Text Char"/>
    <w:basedOn w:val="DefaultParagraphFont"/>
    <w:link w:val="FootnoteText"/>
    <w:semiHidden/>
    <w:rsid w:val="0089630C"/>
    <w:rPr>
      <w:rFonts w:eastAsia="Times New Roman"/>
    </w:rPr>
  </w:style>
  <w:style w:type="paragraph" w:styleId="HTMLAddress">
    <w:name w:val="HTML Address"/>
    <w:basedOn w:val="Normal"/>
    <w:link w:val="HTMLAddressChar"/>
    <w:semiHidden/>
    <w:unhideWhenUsed/>
    <w:rsid w:val="0089630C"/>
    <w:pPr>
      <w:spacing w:after="0"/>
    </w:pPr>
    <w:rPr>
      <w:i/>
      <w:iCs/>
    </w:rPr>
  </w:style>
  <w:style w:type="character" w:customStyle="1" w:styleId="HTMLAddressChar">
    <w:name w:val="HTML Address Char"/>
    <w:basedOn w:val="DefaultParagraphFont"/>
    <w:link w:val="HTMLAddress"/>
    <w:semiHidden/>
    <w:rsid w:val="0089630C"/>
    <w:rPr>
      <w:rFonts w:eastAsia="Times New Roman"/>
      <w:i/>
      <w:iCs/>
    </w:rPr>
  </w:style>
  <w:style w:type="paragraph" w:styleId="HTMLPreformatted">
    <w:name w:val="HTML Preformatted"/>
    <w:basedOn w:val="Normal"/>
    <w:link w:val="HTMLPreformattedChar"/>
    <w:semiHidden/>
    <w:unhideWhenUsed/>
    <w:rsid w:val="0089630C"/>
    <w:pPr>
      <w:spacing w:after="0"/>
    </w:pPr>
    <w:rPr>
      <w:rFonts w:ascii="Consolas" w:hAnsi="Consolas"/>
    </w:rPr>
  </w:style>
  <w:style w:type="character" w:customStyle="1" w:styleId="HTMLPreformattedChar">
    <w:name w:val="HTML Preformatted Char"/>
    <w:basedOn w:val="DefaultParagraphFont"/>
    <w:link w:val="HTMLPreformatted"/>
    <w:semiHidden/>
    <w:rsid w:val="0089630C"/>
    <w:rPr>
      <w:rFonts w:ascii="Consolas" w:eastAsia="Times New Roman" w:hAnsi="Consolas"/>
    </w:rPr>
  </w:style>
  <w:style w:type="paragraph" w:styleId="Index2">
    <w:name w:val="index 2"/>
    <w:basedOn w:val="Normal"/>
    <w:next w:val="Normal"/>
    <w:semiHidden/>
    <w:unhideWhenUsed/>
    <w:rsid w:val="0089630C"/>
    <w:pPr>
      <w:spacing w:after="0"/>
      <w:ind w:left="400" w:hanging="200"/>
    </w:pPr>
  </w:style>
  <w:style w:type="paragraph" w:styleId="Index3">
    <w:name w:val="index 3"/>
    <w:basedOn w:val="Normal"/>
    <w:next w:val="Normal"/>
    <w:semiHidden/>
    <w:unhideWhenUsed/>
    <w:rsid w:val="0089630C"/>
    <w:pPr>
      <w:spacing w:after="0"/>
      <w:ind w:left="600" w:hanging="200"/>
    </w:pPr>
  </w:style>
  <w:style w:type="paragraph" w:styleId="Index4">
    <w:name w:val="index 4"/>
    <w:basedOn w:val="Normal"/>
    <w:next w:val="Normal"/>
    <w:semiHidden/>
    <w:unhideWhenUsed/>
    <w:rsid w:val="0089630C"/>
    <w:pPr>
      <w:spacing w:after="0"/>
      <w:ind w:left="800" w:hanging="200"/>
    </w:pPr>
  </w:style>
  <w:style w:type="paragraph" w:styleId="Index5">
    <w:name w:val="index 5"/>
    <w:basedOn w:val="Normal"/>
    <w:next w:val="Normal"/>
    <w:semiHidden/>
    <w:unhideWhenUsed/>
    <w:rsid w:val="0089630C"/>
    <w:pPr>
      <w:spacing w:after="0"/>
      <w:ind w:left="1000" w:hanging="200"/>
    </w:pPr>
  </w:style>
  <w:style w:type="paragraph" w:styleId="Index6">
    <w:name w:val="index 6"/>
    <w:basedOn w:val="Normal"/>
    <w:next w:val="Normal"/>
    <w:semiHidden/>
    <w:unhideWhenUsed/>
    <w:rsid w:val="0089630C"/>
    <w:pPr>
      <w:spacing w:after="0"/>
      <w:ind w:left="1200" w:hanging="200"/>
    </w:pPr>
  </w:style>
  <w:style w:type="paragraph" w:styleId="Index7">
    <w:name w:val="index 7"/>
    <w:basedOn w:val="Normal"/>
    <w:next w:val="Normal"/>
    <w:semiHidden/>
    <w:unhideWhenUsed/>
    <w:rsid w:val="0089630C"/>
    <w:pPr>
      <w:spacing w:after="0"/>
      <w:ind w:left="1400" w:hanging="200"/>
    </w:pPr>
  </w:style>
  <w:style w:type="paragraph" w:styleId="Index8">
    <w:name w:val="index 8"/>
    <w:basedOn w:val="Normal"/>
    <w:next w:val="Normal"/>
    <w:semiHidden/>
    <w:unhideWhenUsed/>
    <w:rsid w:val="0089630C"/>
    <w:pPr>
      <w:spacing w:after="0"/>
      <w:ind w:left="1600" w:hanging="200"/>
    </w:pPr>
  </w:style>
  <w:style w:type="paragraph" w:styleId="Index9">
    <w:name w:val="index 9"/>
    <w:basedOn w:val="Normal"/>
    <w:next w:val="Normal"/>
    <w:semiHidden/>
    <w:unhideWhenUsed/>
    <w:rsid w:val="0089630C"/>
    <w:pPr>
      <w:spacing w:after="0"/>
      <w:ind w:left="1800" w:hanging="200"/>
    </w:pPr>
  </w:style>
  <w:style w:type="paragraph" w:styleId="IndexHeading">
    <w:name w:val="index heading"/>
    <w:basedOn w:val="Normal"/>
    <w:next w:val="Index1"/>
    <w:semiHidden/>
    <w:unhideWhenUsed/>
    <w:rsid w:val="00896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63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630C"/>
    <w:rPr>
      <w:rFonts w:eastAsia="Times New Roman"/>
      <w:i/>
      <w:iCs/>
      <w:color w:val="4472C4" w:themeColor="accent1"/>
    </w:rPr>
  </w:style>
  <w:style w:type="paragraph" w:styleId="ListBullet">
    <w:name w:val="List Bullet"/>
    <w:basedOn w:val="Normal"/>
    <w:semiHidden/>
    <w:unhideWhenUsed/>
    <w:rsid w:val="0089630C"/>
    <w:pPr>
      <w:numPr>
        <w:numId w:val="8"/>
      </w:numPr>
      <w:contextualSpacing/>
    </w:pPr>
  </w:style>
  <w:style w:type="paragraph" w:styleId="ListBullet2">
    <w:name w:val="List Bullet 2"/>
    <w:basedOn w:val="Normal"/>
    <w:semiHidden/>
    <w:unhideWhenUsed/>
    <w:rsid w:val="0089630C"/>
    <w:pPr>
      <w:numPr>
        <w:numId w:val="9"/>
      </w:numPr>
      <w:contextualSpacing/>
    </w:pPr>
  </w:style>
  <w:style w:type="paragraph" w:styleId="ListBullet3">
    <w:name w:val="List Bullet 3"/>
    <w:basedOn w:val="Normal"/>
    <w:semiHidden/>
    <w:unhideWhenUsed/>
    <w:rsid w:val="0089630C"/>
    <w:pPr>
      <w:numPr>
        <w:numId w:val="10"/>
      </w:numPr>
      <w:contextualSpacing/>
    </w:pPr>
  </w:style>
  <w:style w:type="paragraph" w:styleId="ListBullet4">
    <w:name w:val="List Bullet 4"/>
    <w:basedOn w:val="Normal"/>
    <w:semiHidden/>
    <w:unhideWhenUsed/>
    <w:rsid w:val="0089630C"/>
    <w:pPr>
      <w:numPr>
        <w:numId w:val="11"/>
      </w:numPr>
      <w:contextualSpacing/>
    </w:pPr>
  </w:style>
  <w:style w:type="paragraph" w:styleId="ListBullet5">
    <w:name w:val="List Bullet 5"/>
    <w:basedOn w:val="Normal"/>
    <w:semiHidden/>
    <w:unhideWhenUsed/>
    <w:rsid w:val="0089630C"/>
    <w:pPr>
      <w:numPr>
        <w:numId w:val="12"/>
      </w:numPr>
      <w:contextualSpacing/>
    </w:pPr>
  </w:style>
  <w:style w:type="paragraph" w:styleId="ListContinue">
    <w:name w:val="List Continue"/>
    <w:basedOn w:val="Normal"/>
    <w:rsid w:val="0089630C"/>
    <w:pPr>
      <w:spacing w:after="120"/>
      <w:ind w:left="283"/>
      <w:contextualSpacing/>
    </w:pPr>
  </w:style>
  <w:style w:type="paragraph" w:styleId="ListContinue2">
    <w:name w:val="List Continue 2"/>
    <w:basedOn w:val="Normal"/>
    <w:rsid w:val="0089630C"/>
    <w:pPr>
      <w:spacing w:after="120"/>
      <w:ind w:left="566"/>
      <w:contextualSpacing/>
    </w:pPr>
  </w:style>
  <w:style w:type="paragraph" w:styleId="ListContinue3">
    <w:name w:val="List Continue 3"/>
    <w:basedOn w:val="Normal"/>
    <w:rsid w:val="0089630C"/>
    <w:pPr>
      <w:spacing w:after="120"/>
      <w:ind w:left="849"/>
      <w:contextualSpacing/>
    </w:pPr>
  </w:style>
  <w:style w:type="paragraph" w:styleId="ListContinue4">
    <w:name w:val="List Continue 4"/>
    <w:basedOn w:val="Normal"/>
    <w:rsid w:val="0089630C"/>
    <w:pPr>
      <w:spacing w:after="120"/>
      <w:ind w:left="1132"/>
      <w:contextualSpacing/>
    </w:pPr>
  </w:style>
  <w:style w:type="paragraph" w:styleId="ListContinue5">
    <w:name w:val="List Continue 5"/>
    <w:basedOn w:val="Normal"/>
    <w:semiHidden/>
    <w:unhideWhenUsed/>
    <w:rsid w:val="0089630C"/>
    <w:pPr>
      <w:spacing w:after="120"/>
      <w:ind w:left="1415"/>
      <w:contextualSpacing/>
    </w:pPr>
  </w:style>
  <w:style w:type="paragraph" w:styleId="ListNumber">
    <w:name w:val="List Number"/>
    <w:basedOn w:val="Normal"/>
    <w:semiHidden/>
    <w:unhideWhenUsed/>
    <w:rsid w:val="0089630C"/>
    <w:pPr>
      <w:numPr>
        <w:numId w:val="18"/>
      </w:numPr>
      <w:contextualSpacing/>
    </w:pPr>
  </w:style>
  <w:style w:type="paragraph" w:styleId="ListNumber2">
    <w:name w:val="List Number 2"/>
    <w:basedOn w:val="Normal"/>
    <w:semiHidden/>
    <w:unhideWhenUsed/>
    <w:rsid w:val="0089630C"/>
    <w:pPr>
      <w:numPr>
        <w:numId w:val="19"/>
      </w:numPr>
      <w:contextualSpacing/>
    </w:pPr>
  </w:style>
  <w:style w:type="paragraph" w:styleId="ListNumber3">
    <w:name w:val="List Number 3"/>
    <w:basedOn w:val="Normal"/>
    <w:semiHidden/>
    <w:unhideWhenUsed/>
    <w:rsid w:val="0089630C"/>
    <w:pPr>
      <w:numPr>
        <w:numId w:val="20"/>
      </w:numPr>
      <w:contextualSpacing/>
    </w:pPr>
  </w:style>
  <w:style w:type="paragraph" w:styleId="ListNumber4">
    <w:name w:val="List Number 4"/>
    <w:basedOn w:val="Normal"/>
    <w:semiHidden/>
    <w:unhideWhenUsed/>
    <w:rsid w:val="0089630C"/>
    <w:pPr>
      <w:numPr>
        <w:numId w:val="21"/>
      </w:numPr>
      <w:contextualSpacing/>
    </w:pPr>
  </w:style>
  <w:style w:type="paragraph" w:styleId="ListNumber5">
    <w:name w:val="List Number 5"/>
    <w:basedOn w:val="Normal"/>
    <w:semiHidden/>
    <w:unhideWhenUsed/>
    <w:rsid w:val="0089630C"/>
    <w:pPr>
      <w:numPr>
        <w:numId w:val="22"/>
      </w:numPr>
      <w:contextualSpacing/>
    </w:pPr>
  </w:style>
  <w:style w:type="paragraph" w:styleId="ListParagraph">
    <w:name w:val="List Paragraph"/>
    <w:basedOn w:val="Normal"/>
    <w:uiPriority w:val="34"/>
    <w:qFormat/>
    <w:rsid w:val="0089630C"/>
    <w:pPr>
      <w:ind w:left="720"/>
      <w:contextualSpacing/>
    </w:pPr>
  </w:style>
  <w:style w:type="paragraph" w:styleId="MacroText">
    <w:name w:val="macro"/>
    <w:link w:val="MacroTextChar"/>
    <w:semiHidden/>
    <w:unhideWhenUsed/>
    <w:rsid w:val="008963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89630C"/>
    <w:rPr>
      <w:rFonts w:ascii="Consolas" w:eastAsia="Times New Roman" w:hAnsi="Consolas"/>
    </w:rPr>
  </w:style>
  <w:style w:type="paragraph" w:styleId="MessageHeader">
    <w:name w:val="Message Header"/>
    <w:basedOn w:val="Normal"/>
    <w:link w:val="MessageHeaderChar"/>
    <w:semiHidden/>
    <w:unhideWhenUsed/>
    <w:rsid w:val="008963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9630C"/>
    <w:rPr>
      <w:rFonts w:asciiTheme="majorHAnsi" w:eastAsiaTheme="majorEastAsia" w:hAnsiTheme="majorHAnsi" w:cstheme="majorBidi"/>
      <w:sz w:val="24"/>
      <w:szCs w:val="24"/>
      <w:shd w:val="pct20" w:color="auto" w:fill="auto"/>
    </w:rPr>
  </w:style>
  <w:style w:type="paragraph" w:styleId="NoSpacing">
    <w:name w:val="No Spacing"/>
    <w:uiPriority w:val="1"/>
    <w:qFormat/>
    <w:rsid w:val="008963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89630C"/>
    <w:rPr>
      <w:sz w:val="24"/>
      <w:szCs w:val="24"/>
    </w:rPr>
  </w:style>
  <w:style w:type="paragraph" w:styleId="NormalIndent">
    <w:name w:val="Normal Indent"/>
    <w:basedOn w:val="Normal"/>
    <w:semiHidden/>
    <w:unhideWhenUsed/>
    <w:rsid w:val="0089630C"/>
    <w:pPr>
      <w:ind w:left="720"/>
    </w:pPr>
  </w:style>
  <w:style w:type="paragraph" w:styleId="NoteHeading">
    <w:name w:val="Note Heading"/>
    <w:basedOn w:val="Normal"/>
    <w:next w:val="Normal"/>
    <w:link w:val="NoteHeadingChar"/>
    <w:semiHidden/>
    <w:unhideWhenUsed/>
    <w:rsid w:val="0089630C"/>
    <w:pPr>
      <w:spacing w:after="0"/>
    </w:pPr>
  </w:style>
  <w:style w:type="character" w:customStyle="1" w:styleId="NoteHeadingChar">
    <w:name w:val="Note Heading Char"/>
    <w:basedOn w:val="DefaultParagraphFont"/>
    <w:link w:val="NoteHeading"/>
    <w:semiHidden/>
    <w:rsid w:val="0089630C"/>
    <w:rPr>
      <w:rFonts w:eastAsia="Times New Roman"/>
    </w:rPr>
  </w:style>
  <w:style w:type="paragraph" w:styleId="PlainText">
    <w:name w:val="Plain Text"/>
    <w:basedOn w:val="Normal"/>
    <w:link w:val="PlainTextChar"/>
    <w:semiHidden/>
    <w:unhideWhenUsed/>
    <w:rsid w:val="0089630C"/>
    <w:pPr>
      <w:spacing w:after="0"/>
    </w:pPr>
    <w:rPr>
      <w:rFonts w:ascii="Consolas" w:hAnsi="Consolas"/>
      <w:sz w:val="21"/>
      <w:szCs w:val="21"/>
    </w:rPr>
  </w:style>
  <w:style w:type="character" w:customStyle="1" w:styleId="PlainTextChar">
    <w:name w:val="Plain Text Char"/>
    <w:basedOn w:val="DefaultParagraphFont"/>
    <w:link w:val="PlainText"/>
    <w:semiHidden/>
    <w:rsid w:val="0089630C"/>
    <w:rPr>
      <w:rFonts w:ascii="Consolas" w:eastAsia="Times New Roman" w:hAnsi="Consolas"/>
      <w:sz w:val="21"/>
      <w:szCs w:val="21"/>
    </w:rPr>
  </w:style>
  <w:style w:type="paragraph" w:styleId="Quote">
    <w:name w:val="Quote"/>
    <w:basedOn w:val="Normal"/>
    <w:next w:val="Normal"/>
    <w:link w:val="QuoteChar"/>
    <w:uiPriority w:val="29"/>
    <w:qFormat/>
    <w:rsid w:val="00896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630C"/>
    <w:rPr>
      <w:rFonts w:eastAsia="Times New Roman"/>
      <w:i/>
      <w:iCs/>
      <w:color w:val="404040" w:themeColor="text1" w:themeTint="BF"/>
    </w:rPr>
  </w:style>
  <w:style w:type="paragraph" w:styleId="Salutation">
    <w:name w:val="Salutation"/>
    <w:basedOn w:val="Normal"/>
    <w:next w:val="Normal"/>
    <w:link w:val="SalutationChar"/>
    <w:semiHidden/>
    <w:unhideWhenUsed/>
    <w:rsid w:val="0089630C"/>
  </w:style>
  <w:style w:type="character" w:customStyle="1" w:styleId="SalutationChar">
    <w:name w:val="Salutation Char"/>
    <w:basedOn w:val="DefaultParagraphFont"/>
    <w:link w:val="Salutation"/>
    <w:semiHidden/>
    <w:rsid w:val="0089630C"/>
    <w:rPr>
      <w:rFonts w:eastAsia="Times New Roman"/>
    </w:rPr>
  </w:style>
  <w:style w:type="paragraph" w:styleId="Signature">
    <w:name w:val="Signature"/>
    <w:basedOn w:val="Normal"/>
    <w:link w:val="SignatureChar"/>
    <w:semiHidden/>
    <w:unhideWhenUsed/>
    <w:rsid w:val="0089630C"/>
    <w:pPr>
      <w:spacing w:after="0"/>
      <w:ind w:left="4252"/>
    </w:pPr>
  </w:style>
  <w:style w:type="character" w:customStyle="1" w:styleId="SignatureChar">
    <w:name w:val="Signature Char"/>
    <w:basedOn w:val="DefaultParagraphFont"/>
    <w:link w:val="Signature"/>
    <w:semiHidden/>
    <w:rsid w:val="0089630C"/>
    <w:rPr>
      <w:rFonts w:eastAsia="Times New Roman"/>
    </w:rPr>
  </w:style>
  <w:style w:type="paragraph" w:styleId="Subtitle">
    <w:name w:val="Subtitle"/>
    <w:basedOn w:val="Normal"/>
    <w:next w:val="Normal"/>
    <w:link w:val="SubtitleChar"/>
    <w:qFormat/>
    <w:rsid w:val="008963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630C"/>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89630C"/>
    <w:pPr>
      <w:spacing w:after="0"/>
      <w:ind w:left="200" w:hanging="200"/>
    </w:pPr>
  </w:style>
  <w:style w:type="paragraph" w:styleId="TableofFigures">
    <w:name w:val="table of figures"/>
    <w:basedOn w:val="Normal"/>
    <w:next w:val="Normal"/>
    <w:semiHidden/>
    <w:unhideWhenUsed/>
    <w:rsid w:val="0089630C"/>
    <w:pPr>
      <w:spacing w:after="0"/>
    </w:pPr>
  </w:style>
  <w:style w:type="paragraph" w:styleId="Title">
    <w:name w:val="Title"/>
    <w:basedOn w:val="Normal"/>
    <w:next w:val="Normal"/>
    <w:link w:val="TitleChar"/>
    <w:qFormat/>
    <w:rsid w:val="008963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63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630C"/>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89630C"/>
    <w:pPr>
      <w:spacing w:after="100"/>
      <w:ind w:left="1200"/>
    </w:pPr>
  </w:style>
  <w:style w:type="paragraph" w:styleId="TOC9">
    <w:name w:val="toc 9"/>
    <w:basedOn w:val="Normal"/>
    <w:next w:val="Normal"/>
    <w:semiHidden/>
    <w:unhideWhenUsed/>
    <w:rsid w:val="0089630C"/>
    <w:pPr>
      <w:spacing w:after="100"/>
      <w:ind w:left="1600"/>
    </w:pPr>
  </w:style>
  <w:style w:type="paragraph" w:styleId="TOCHeading">
    <w:name w:val="TOC Heading"/>
    <w:basedOn w:val="Heading1"/>
    <w:next w:val="Normal"/>
    <w:uiPriority w:val="39"/>
    <w:semiHidden/>
    <w:unhideWhenUsed/>
    <w:qFormat/>
    <w:rsid w:val="008963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963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32052242">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7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63" TargetMode="External"/><Relationship Id="rId42" Type="http://schemas.openxmlformats.org/officeDocument/2006/relationships/hyperlink" Target="https://portal.3gpp.org/ngppapp/CreateTdoc.aspx?mode=view&amp;contributionUid=CP-21107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59" TargetMode="External"/><Relationship Id="rId38" Type="http://schemas.openxmlformats.org/officeDocument/2006/relationships/hyperlink" Target="https://portal.3gpp.org/ngppapp/CreateTdoc.aspx?mode=view&amp;contributionUid=CP-211073"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hyperlink" Target="https://portal.3gpp.org/ngppapp/CreateTdoc.aspx?mode=view&amp;contributionUid=CP-21107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59" TargetMode="External"/><Relationship Id="rId37" Type="http://schemas.openxmlformats.org/officeDocument/2006/relationships/hyperlink" Target="https://portal.3gpp.org/ngppapp/CreateTdoc.aspx?mode=view&amp;contributionUid=CP-211073" TargetMode="External"/><Relationship Id="rId40" Type="http://schemas.openxmlformats.org/officeDocument/2006/relationships/hyperlink" Target="https://portal.3gpp.org/ngppapp/CreateTdoc.aspx?mode=view&amp;contributionUid=CP-211073"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63"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63" TargetMode="External"/><Relationship Id="rId43" Type="http://schemas.openxmlformats.org/officeDocument/2006/relationships/hyperlink" Target="https://portal.3gpp.org/ngppapp/CreateTdoc.aspx?mode=view&amp;contributionUid=CP-2110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92DC-8393-4753-A399-93A44A74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16822</Words>
  <Characters>95887</Characters>
  <Application>Microsoft Office Word</Application>
  <DocSecurity>0</DocSecurity>
  <Lines>799</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17</cp:revision>
  <cp:lastPrinted>2019-02-25T07:05:00Z</cp:lastPrinted>
  <dcterms:created xsi:type="dcterms:W3CDTF">2021-11-26T05:46:00Z</dcterms:created>
  <dcterms:modified xsi:type="dcterms:W3CDTF">2023-12-18T17:07:00Z</dcterms:modified>
</cp:coreProperties>
</file>