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6B9F2BA8"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r w:rsidR="00F05758" w:rsidRPr="00DC56AE">
              <w:t>1</w:t>
            </w:r>
            <w:r w:rsidR="00F33AFB">
              <w:t>9</w:t>
            </w:r>
            <w:r w:rsidRPr="00DC56AE">
              <w:t xml:space="preserve">.0 </w:t>
            </w:r>
            <w:r w:rsidRPr="00DC56AE">
              <w:rPr>
                <w:sz w:val="32"/>
              </w:rPr>
              <w:t>(202</w:t>
            </w:r>
            <w:r w:rsidR="00A82025" w:rsidRPr="00DC56AE">
              <w:rPr>
                <w:sz w:val="32"/>
              </w:rPr>
              <w:t>3</w:t>
            </w:r>
            <w:r w:rsidRPr="00DC56AE">
              <w:rPr>
                <w:sz w:val="32"/>
              </w:rPr>
              <w:t>-</w:t>
            </w:r>
            <w:r w:rsidR="00F33AFB">
              <w:rPr>
                <w:sz w:val="32"/>
              </w:rPr>
              <w:t>12</w:t>
            </w:r>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1" w:name="_MON_1637044072"/>
      <w:bookmarkEnd w:id="1"/>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64411598" r:id="rId10"/>
              </w:object>
            </w:r>
          </w:p>
        </w:tc>
        <w:bookmarkStart w:id="2" w:name="_MON_1637044125"/>
        <w:bookmarkEnd w:id="2"/>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7pt;height:75.15pt" o:ole="">
                  <v:imagedata r:id="rId11" o:title=""/>
                </v:shape>
                <o:OLEObject Type="Embed" ProgID="Word.Picture.8" ShapeID="_x0000_i1026" DrawAspect="Content" ObjectID="_1764411599"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3"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3"/>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4"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5"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5"/>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6"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4E8144C0"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r w:rsidR="00A82025" w:rsidRPr="00DC56AE">
              <w:rPr>
                <w:noProof/>
                <w:sz w:val="18"/>
              </w:rPr>
              <w:t>3</w:t>
            </w:r>
            <w:r w:rsidRPr="00DC56AE">
              <w:rPr>
                <w:noProof/>
                <w:sz w:val="18"/>
              </w:rPr>
              <w:t>, 3GPP Organizational Partners (ARIB, ATIS, CCSA, ETSI, TSDSI, TTA, TTC).</w:t>
            </w:r>
            <w:bookmarkStart w:id="7" w:name="copyrightaddon"/>
            <w:bookmarkEnd w:id="7"/>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6"/>
          </w:p>
          <w:p w14:paraId="3D3610EC" w14:textId="77777777" w:rsidR="00E16509" w:rsidRPr="00DC56AE" w:rsidRDefault="00E16509" w:rsidP="00133525"/>
        </w:tc>
      </w:tr>
      <w:bookmarkEnd w:id="4"/>
    </w:tbl>
    <w:p w14:paraId="0DC87BEE" w14:textId="77777777" w:rsidR="00080512" w:rsidRPr="00DC56AE" w:rsidRDefault="00080512">
      <w:pPr>
        <w:pStyle w:val="TT"/>
      </w:pPr>
      <w:r w:rsidRPr="00DC56AE">
        <w:br w:type="page"/>
      </w:r>
      <w:bookmarkStart w:id="8" w:name="tableOfContents"/>
      <w:bookmarkEnd w:id="8"/>
      <w:r w:rsidRPr="00DC56AE">
        <w:lastRenderedPageBreak/>
        <w:t>Contents</w:t>
      </w:r>
    </w:p>
    <w:p w14:paraId="003B2D50" w14:textId="646FF213" w:rsidR="00DF2416" w:rsidRDefault="00FA1F66">
      <w:pPr>
        <w:pStyle w:val="TOC1"/>
        <w:rPr>
          <w:rFonts w:asciiTheme="minorHAnsi" w:eastAsiaTheme="minorEastAsia" w:hAnsiTheme="minorHAnsi" w:cstheme="minorBidi"/>
          <w:noProof/>
          <w:kern w:val="2"/>
          <w:szCs w:val="22"/>
          <w14:ligatures w14:val="standardContextual"/>
        </w:rPr>
      </w:pPr>
      <w:r w:rsidRPr="00DC56AE">
        <w:fldChar w:fldCharType="begin" w:fldLock="1"/>
      </w:r>
      <w:r w:rsidRPr="00DC56AE">
        <w:instrText xml:space="preserve"> TOC \o "1-9" </w:instrText>
      </w:r>
      <w:r w:rsidRPr="00DC56AE">
        <w:fldChar w:fldCharType="separate"/>
      </w:r>
      <w:r w:rsidR="00DF2416">
        <w:rPr>
          <w:noProof/>
        </w:rPr>
        <w:t>Foreword</w:t>
      </w:r>
      <w:r w:rsidR="00DF2416">
        <w:rPr>
          <w:noProof/>
        </w:rPr>
        <w:tab/>
      </w:r>
      <w:r w:rsidR="00DF2416">
        <w:rPr>
          <w:noProof/>
        </w:rPr>
        <w:fldChar w:fldCharType="begin" w:fldLock="1"/>
      </w:r>
      <w:r w:rsidR="00DF2416">
        <w:rPr>
          <w:noProof/>
        </w:rPr>
        <w:instrText xml:space="preserve"> PAGEREF _Toc153796788 \h </w:instrText>
      </w:r>
      <w:r w:rsidR="00DF2416">
        <w:rPr>
          <w:noProof/>
        </w:rPr>
      </w:r>
      <w:r w:rsidR="00DF2416">
        <w:rPr>
          <w:noProof/>
        </w:rPr>
        <w:fldChar w:fldCharType="separate"/>
      </w:r>
      <w:r w:rsidR="00DF2416">
        <w:rPr>
          <w:noProof/>
        </w:rPr>
        <w:t>16</w:t>
      </w:r>
      <w:r w:rsidR="00DF2416">
        <w:rPr>
          <w:noProof/>
        </w:rPr>
        <w:fldChar w:fldCharType="end"/>
      </w:r>
    </w:p>
    <w:p w14:paraId="79460E2E" w14:textId="69D4049E" w:rsidR="00DF2416" w:rsidRDefault="00DF2416">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_Toc153796789 \h </w:instrText>
      </w:r>
      <w:r>
        <w:rPr>
          <w:noProof/>
        </w:rPr>
      </w:r>
      <w:r>
        <w:rPr>
          <w:noProof/>
        </w:rPr>
        <w:fldChar w:fldCharType="separate"/>
      </w:r>
      <w:r>
        <w:rPr>
          <w:noProof/>
        </w:rPr>
        <w:t>17</w:t>
      </w:r>
      <w:r>
        <w:rPr>
          <w:noProof/>
        </w:rPr>
        <w:fldChar w:fldCharType="end"/>
      </w:r>
    </w:p>
    <w:p w14:paraId="0F9AFCCB" w14:textId="66045E8A" w:rsidR="00DF2416" w:rsidRDefault="00DF2416">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_Toc153796790 \h </w:instrText>
      </w:r>
      <w:r>
        <w:rPr>
          <w:noProof/>
        </w:rPr>
      </w:r>
      <w:r>
        <w:rPr>
          <w:noProof/>
        </w:rPr>
        <w:fldChar w:fldCharType="separate"/>
      </w:r>
      <w:r>
        <w:rPr>
          <w:noProof/>
        </w:rPr>
        <w:t>17</w:t>
      </w:r>
      <w:r>
        <w:rPr>
          <w:noProof/>
        </w:rPr>
        <w:fldChar w:fldCharType="end"/>
      </w:r>
    </w:p>
    <w:p w14:paraId="47E09FD5" w14:textId="155B85F4" w:rsidR="00DF2416" w:rsidRDefault="00DF2416">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_Toc153796791 \h </w:instrText>
      </w:r>
      <w:r>
        <w:rPr>
          <w:noProof/>
        </w:rPr>
      </w:r>
      <w:r>
        <w:rPr>
          <w:noProof/>
        </w:rPr>
        <w:fldChar w:fldCharType="separate"/>
      </w:r>
      <w:r>
        <w:rPr>
          <w:noProof/>
        </w:rPr>
        <w:t>22</w:t>
      </w:r>
      <w:r>
        <w:rPr>
          <w:noProof/>
        </w:rPr>
        <w:fldChar w:fldCharType="end"/>
      </w:r>
    </w:p>
    <w:p w14:paraId="0F608F0A" w14:textId="2028D44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_Toc153796792 \h </w:instrText>
      </w:r>
      <w:r>
        <w:rPr>
          <w:noProof/>
        </w:rPr>
      </w:r>
      <w:r>
        <w:rPr>
          <w:noProof/>
        </w:rPr>
        <w:fldChar w:fldCharType="separate"/>
      </w:r>
      <w:r>
        <w:rPr>
          <w:noProof/>
        </w:rPr>
        <w:t>22</w:t>
      </w:r>
      <w:r>
        <w:rPr>
          <w:noProof/>
        </w:rPr>
        <w:fldChar w:fldCharType="end"/>
      </w:r>
    </w:p>
    <w:p w14:paraId="065C3240" w14:textId="6903F9A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_Toc153796793 \h </w:instrText>
      </w:r>
      <w:r>
        <w:rPr>
          <w:noProof/>
        </w:rPr>
      </w:r>
      <w:r>
        <w:rPr>
          <w:noProof/>
        </w:rPr>
        <w:fldChar w:fldCharType="separate"/>
      </w:r>
      <w:r>
        <w:rPr>
          <w:noProof/>
        </w:rPr>
        <w:t>26</w:t>
      </w:r>
      <w:r>
        <w:rPr>
          <w:noProof/>
        </w:rPr>
        <w:fldChar w:fldCharType="end"/>
      </w:r>
    </w:p>
    <w:p w14:paraId="1A007CE5" w14:textId="249339FC" w:rsidR="00DF2416" w:rsidRDefault="00DF2416">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_Toc153796794 \h </w:instrText>
      </w:r>
      <w:r>
        <w:rPr>
          <w:noProof/>
        </w:rPr>
      </w:r>
      <w:r>
        <w:rPr>
          <w:noProof/>
        </w:rPr>
        <w:fldChar w:fldCharType="separate"/>
      </w:r>
      <w:r>
        <w:rPr>
          <w:noProof/>
        </w:rPr>
        <w:t>29</w:t>
      </w:r>
      <w:r>
        <w:rPr>
          <w:noProof/>
        </w:rPr>
        <w:fldChar w:fldCharType="end"/>
      </w:r>
    </w:p>
    <w:p w14:paraId="1FC42726" w14:textId="5C67368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_Toc153796795 \h </w:instrText>
      </w:r>
      <w:r>
        <w:rPr>
          <w:noProof/>
        </w:rPr>
      </w:r>
      <w:r>
        <w:rPr>
          <w:noProof/>
        </w:rPr>
        <w:fldChar w:fldCharType="separate"/>
      </w:r>
      <w:r>
        <w:rPr>
          <w:noProof/>
        </w:rPr>
        <w:t>29</w:t>
      </w:r>
      <w:r>
        <w:rPr>
          <w:noProof/>
        </w:rPr>
        <w:fldChar w:fldCharType="end"/>
      </w:r>
    </w:p>
    <w:p w14:paraId="431E9AFF" w14:textId="2769401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_Toc153796796 \h </w:instrText>
      </w:r>
      <w:r>
        <w:rPr>
          <w:noProof/>
        </w:rPr>
      </w:r>
      <w:r>
        <w:rPr>
          <w:noProof/>
        </w:rPr>
        <w:fldChar w:fldCharType="separate"/>
      </w:r>
      <w:r>
        <w:rPr>
          <w:noProof/>
        </w:rPr>
        <w:t>29</w:t>
      </w:r>
      <w:r>
        <w:rPr>
          <w:noProof/>
        </w:rPr>
        <w:fldChar w:fldCharType="end"/>
      </w:r>
    </w:p>
    <w:p w14:paraId="082CF957" w14:textId="41F720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_Toc153796797 \h </w:instrText>
      </w:r>
      <w:r>
        <w:rPr>
          <w:noProof/>
        </w:rPr>
      </w:r>
      <w:r>
        <w:rPr>
          <w:noProof/>
        </w:rPr>
        <w:fldChar w:fldCharType="separate"/>
      </w:r>
      <w:r>
        <w:rPr>
          <w:noProof/>
        </w:rPr>
        <w:t>29</w:t>
      </w:r>
      <w:r>
        <w:rPr>
          <w:noProof/>
        </w:rPr>
        <w:fldChar w:fldCharType="end"/>
      </w:r>
    </w:p>
    <w:p w14:paraId="406623C5" w14:textId="3444346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_Toc153796798 \h </w:instrText>
      </w:r>
      <w:r>
        <w:rPr>
          <w:noProof/>
        </w:rPr>
      </w:r>
      <w:r>
        <w:rPr>
          <w:noProof/>
        </w:rPr>
        <w:fldChar w:fldCharType="separate"/>
      </w:r>
      <w:r>
        <w:rPr>
          <w:noProof/>
        </w:rPr>
        <w:t>30</w:t>
      </w:r>
      <w:r>
        <w:rPr>
          <w:noProof/>
        </w:rPr>
        <w:fldChar w:fldCharType="end"/>
      </w:r>
    </w:p>
    <w:p w14:paraId="29771A01" w14:textId="22FE3A1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_Toc153796799 \h </w:instrText>
      </w:r>
      <w:r>
        <w:rPr>
          <w:noProof/>
        </w:rPr>
      </w:r>
      <w:r>
        <w:rPr>
          <w:noProof/>
        </w:rPr>
        <w:fldChar w:fldCharType="separate"/>
      </w:r>
      <w:r>
        <w:rPr>
          <w:noProof/>
        </w:rPr>
        <w:t>31</w:t>
      </w:r>
      <w:r>
        <w:rPr>
          <w:noProof/>
        </w:rPr>
        <w:fldChar w:fldCharType="end"/>
      </w:r>
    </w:p>
    <w:p w14:paraId="592D5F3F" w14:textId="23961B4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_Toc153796800 \h </w:instrText>
      </w:r>
      <w:r>
        <w:rPr>
          <w:noProof/>
        </w:rPr>
      </w:r>
      <w:r>
        <w:rPr>
          <w:noProof/>
        </w:rPr>
        <w:fldChar w:fldCharType="separate"/>
      </w:r>
      <w:r>
        <w:rPr>
          <w:noProof/>
        </w:rPr>
        <w:t>34</w:t>
      </w:r>
      <w:r>
        <w:rPr>
          <w:noProof/>
        </w:rPr>
        <w:fldChar w:fldCharType="end"/>
      </w:r>
    </w:p>
    <w:p w14:paraId="3CABC748" w14:textId="389F790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_Toc153796801 \h </w:instrText>
      </w:r>
      <w:r>
        <w:rPr>
          <w:noProof/>
        </w:rPr>
      </w:r>
      <w:r>
        <w:rPr>
          <w:noProof/>
        </w:rPr>
        <w:fldChar w:fldCharType="separate"/>
      </w:r>
      <w:r>
        <w:rPr>
          <w:noProof/>
        </w:rPr>
        <w:t>38</w:t>
      </w:r>
      <w:r>
        <w:rPr>
          <w:noProof/>
        </w:rPr>
        <w:fldChar w:fldCharType="end"/>
      </w:r>
    </w:p>
    <w:p w14:paraId="2508F55E" w14:textId="3981C50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_Toc153796802 \h </w:instrText>
      </w:r>
      <w:r>
        <w:rPr>
          <w:noProof/>
        </w:rPr>
      </w:r>
      <w:r>
        <w:rPr>
          <w:noProof/>
        </w:rPr>
        <w:fldChar w:fldCharType="separate"/>
      </w:r>
      <w:r>
        <w:rPr>
          <w:noProof/>
        </w:rPr>
        <w:t>39</w:t>
      </w:r>
      <w:r>
        <w:rPr>
          <w:noProof/>
        </w:rPr>
        <w:fldChar w:fldCharType="end"/>
      </w:r>
    </w:p>
    <w:p w14:paraId="63B9D350" w14:textId="3A751E8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_Toc153796803 \h </w:instrText>
      </w:r>
      <w:r>
        <w:rPr>
          <w:noProof/>
        </w:rPr>
      </w:r>
      <w:r>
        <w:rPr>
          <w:noProof/>
        </w:rPr>
        <w:fldChar w:fldCharType="separate"/>
      </w:r>
      <w:r>
        <w:rPr>
          <w:noProof/>
        </w:rPr>
        <w:t>40</w:t>
      </w:r>
      <w:r>
        <w:rPr>
          <w:noProof/>
        </w:rPr>
        <w:fldChar w:fldCharType="end"/>
      </w:r>
    </w:p>
    <w:p w14:paraId="6AEC9ECB" w14:textId="28FD884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_Toc153796804 \h </w:instrText>
      </w:r>
      <w:r>
        <w:rPr>
          <w:noProof/>
        </w:rPr>
      </w:r>
      <w:r>
        <w:rPr>
          <w:noProof/>
        </w:rPr>
        <w:fldChar w:fldCharType="separate"/>
      </w:r>
      <w:r>
        <w:rPr>
          <w:noProof/>
        </w:rPr>
        <w:t>40</w:t>
      </w:r>
      <w:r>
        <w:rPr>
          <w:noProof/>
        </w:rPr>
        <w:fldChar w:fldCharType="end"/>
      </w:r>
    </w:p>
    <w:p w14:paraId="1294BFD2" w14:textId="7DE98B2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_Toc153796805 \h </w:instrText>
      </w:r>
      <w:r>
        <w:rPr>
          <w:noProof/>
        </w:rPr>
      </w:r>
      <w:r>
        <w:rPr>
          <w:noProof/>
        </w:rPr>
        <w:fldChar w:fldCharType="separate"/>
      </w:r>
      <w:r>
        <w:rPr>
          <w:noProof/>
        </w:rPr>
        <w:t>42</w:t>
      </w:r>
      <w:r>
        <w:rPr>
          <w:noProof/>
        </w:rPr>
        <w:fldChar w:fldCharType="end"/>
      </w:r>
    </w:p>
    <w:p w14:paraId="6F8F8852" w14:textId="019975D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_Toc153796806 \h </w:instrText>
      </w:r>
      <w:r>
        <w:rPr>
          <w:noProof/>
        </w:rPr>
      </w:r>
      <w:r>
        <w:rPr>
          <w:noProof/>
        </w:rPr>
        <w:fldChar w:fldCharType="separate"/>
      </w:r>
      <w:r>
        <w:rPr>
          <w:noProof/>
        </w:rPr>
        <w:t>42</w:t>
      </w:r>
      <w:r>
        <w:rPr>
          <w:noProof/>
        </w:rPr>
        <w:fldChar w:fldCharType="end"/>
      </w:r>
    </w:p>
    <w:p w14:paraId="706D91FF" w14:textId="195F025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_Toc153796807 \h </w:instrText>
      </w:r>
      <w:r>
        <w:rPr>
          <w:noProof/>
        </w:rPr>
      </w:r>
      <w:r>
        <w:rPr>
          <w:noProof/>
        </w:rPr>
        <w:fldChar w:fldCharType="separate"/>
      </w:r>
      <w:r>
        <w:rPr>
          <w:noProof/>
        </w:rPr>
        <w:t>42</w:t>
      </w:r>
      <w:r>
        <w:rPr>
          <w:noProof/>
        </w:rPr>
        <w:fldChar w:fldCharType="end"/>
      </w:r>
    </w:p>
    <w:p w14:paraId="3686C62B" w14:textId="37D3DF7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_Toc153796808 \h </w:instrText>
      </w:r>
      <w:r>
        <w:rPr>
          <w:noProof/>
        </w:rPr>
      </w:r>
      <w:r>
        <w:rPr>
          <w:noProof/>
        </w:rPr>
        <w:fldChar w:fldCharType="separate"/>
      </w:r>
      <w:r>
        <w:rPr>
          <w:noProof/>
        </w:rPr>
        <w:t>44</w:t>
      </w:r>
      <w:r>
        <w:rPr>
          <w:noProof/>
        </w:rPr>
        <w:fldChar w:fldCharType="end"/>
      </w:r>
    </w:p>
    <w:p w14:paraId="6B6D3410" w14:textId="27AD951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_Toc153796809 \h </w:instrText>
      </w:r>
      <w:r>
        <w:rPr>
          <w:noProof/>
        </w:rPr>
      </w:r>
      <w:r>
        <w:rPr>
          <w:noProof/>
        </w:rPr>
        <w:fldChar w:fldCharType="separate"/>
      </w:r>
      <w:r>
        <w:rPr>
          <w:noProof/>
        </w:rPr>
        <w:t>44</w:t>
      </w:r>
      <w:r>
        <w:rPr>
          <w:noProof/>
        </w:rPr>
        <w:fldChar w:fldCharType="end"/>
      </w:r>
    </w:p>
    <w:p w14:paraId="57733ED9" w14:textId="5A7EB47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_Toc153796810 \h </w:instrText>
      </w:r>
      <w:r>
        <w:rPr>
          <w:noProof/>
        </w:rPr>
      </w:r>
      <w:r>
        <w:rPr>
          <w:noProof/>
        </w:rPr>
        <w:fldChar w:fldCharType="separate"/>
      </w:r>
      <w:r>
        <w:rPr>
          <w:noProof/>
        </w:rPr>
        <w:t>44</w:t>
      </w:r>
      <w:r>
        <w:rPr>
          <w:noProof/>
        </w:rPr>
        <w:fldChar w:fldCharType="end"/>
      </w:r>
    </w:p>
    <w:p w14:paraId="7B3F008B" w14:textId="55BF1D2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_Toc153796811 \h </w:instrText>
      </w:r>
      <w:r>
        <w:rPr>
          <w:noProof/>
        </w:rPr>
      </w:r>
      <w:r>
        <w:rPr>
          <w:noProof/>
        </w:rPr>
        <w:fldChar w:fldCharType="separate"/>
      </w:r>
      <w:r>
        <w:rPr>
          <w:noProof/>
        </w:rPr>
        <w:t>45</w:t>
      </w:r>
      <w:r>
        <w:rPr>
          <w:noProof/>
        </w:rPr>
        <w:fldChar w:fldCharType="end"/>
      </w:r>
    </w:p>
    <w:p w14:paraId="3B04BC0C" w14:textId="0A791F1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_Toc153796812 \h </w:instrText>
      </w:r>
      <w:r>
        <w:rPr>
          <w:noProof/>
        </w:rPr>
      </w:r>
      <w:r>
        <w:rPr>
          <w:noProof/>
        </w:rPr>
        <w:fldChar w:fldCharType="separate"/>
      </w:r>
      <w:r>
        <w:rPr>
          <w:noProof/>
        </w:rPr>
        <w:t>48</w:t>
      </w:r>
      <w:r>
        <w:rPr>
          <w:noProof/>
        </w:rPr>
        <w:fldChar w:fldCharType="end"/>
      </w:r>
    </w:p>
    <w:p w14:paraId="3FAEF366" w14:textId="2B8D329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_Toc153796813 \h </w:instrText>
      </w:r>
      <w:r>
        <w:rPr>
          <w:noProof/>
        </w:rPr>
      </w:r>
      <w:r>
        <w:rPr>
          <w:noProof/>
        </w:rPr>
        <w:fldChar w:fldCharType="separate"/>
      </w:r>
      <w:r>
        <w:rPr>
          <w:noProof/>
        </w:rPr>
        <w:t>50</w:t>
      </w:r>
      <w:r>
        <w:rPr>
          <w:noProof/>
        </w:rPr>
        <w:fldChar w:fldCharType="end"/>
      </w:r>
    </w:p>
    <w:p w14:paraId="35BC5E22" w14:textId="571C649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_Toc153796814 \h </w:instrText>
      </w:r>
      <w:r>
        <w:rPr>
          <w:noProof/>
        </w:rPr>
      </w:r>
      <w:r>
        <w:rPr>
          <w:noProof/>
        </w:rPr>
        <w:fldChar w:fldCharType="separate"/>
      </w:r>
      <w:r>
        <w:rPr>
          <w:noProof/>
        </w:rPr>
        <w:t>50</w:t>
      </w:r>
      <w:r>
        <w:rPr>
          <w:noProof/>
        </w:rPr>
        <w:fldChar w:fldCharType="end"/>
      </w:r>
    </w:p>
    <w:p w14:paraId="1673FC2C" w14:textId="4F71912A"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_Toc153796815 \h </w:instrText>
      </w:r>
      <w:r>
        <w:rPr>
          <w:noProof/>
        </w:rPr>
      </w:r>
      <w:r>
        <w:rPr>
          <w:noProof/>
        </w:rPr>
        <w:fldChar w:fldCharType="separate"/>
      </w:r>
      <w:r>
        <w:rPr>
          <w:noProof/>
        </w:rPr>
        <w:t>50</w:t>
      </w:r>
      <w:r>
        <w:rPr>
          <w:noProof/>
        </w:rPr>
        <w:fldChar w:fldCharType="end"/>
      </w:r>
    </w:p>
    <w:p w14:paraId="7A9DD1D6" w14:textId="14955CB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_Toc153796816 \h </w:instrText>
      </w:r>
      <w:r>
        <w:rPr>
          <w:noProof/>
        </w:rPr>
      </w:r>
      <w:r>
        <w:rPr>
          <w:noProof/>
        </w:rPr>
        <w:fldChar w:fldCharType="separate"/>
      </w:r>
      <w:r>
        <w:rPr>
          <w:noProof/>
        </w:rPr>
        <w:t>51</w:t>
      </w:r>
      <w:r>
        <w:rPr>
          <w:noProof/>
        </w:rPr>
        <w:fldChar w:fldCharType="end"/>
      </w:r>
    </w:p>
    <w:p w14:paraId="1388053E" w14:textId="00F566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_Toc153796817 \h </w:instrText>
      </w:r>
      <w:r>
        <w:rPr>
          <w:noProof/>
        </w:rPr>
      </w:r>
      <w:r>
        <w:rPr>
          <w:noProof/>
        </w:rPr>
        <w:fldChar w:fldCharType="separate"/>
      </w:r>
      <w:r>
        <w:rPr>
          <w:noProof/>
        </w:rPr>
        <w:t>52</w:t>
      </w:r>
      <w:r>
        <w:rPr>
          <w:noProof/>
        </w:rPr>
        <w:fldChar w:fldCharType="end"/>
      </w:r>
    </w:p>
    <w:p w14:paraId="643DD0CC" w14:textId="4D5A79D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_Toc153796818 \h </w:instrText>
      </w:r>
      <w:r>
        <w:rPr>
          <w:noProof/>
        </w:rPr>
      </w:r>
      <w:r>
        <w:rPr>
          <w:noProof/>
        </w:rPr>
        <w:fldChar w:fldCharType="separate"/>
      </w:r>
      <w:r>
        <w:rPr>
          <w:noProof/>
        </w:rPr>
        <w:t>52</w:t>
      </w:r>
      <w:r>
        <w:rPr>
          <w:noProof/>
        </w:rPr>
        <w:fldChar w:fldCharType="end"/>
      </w:r>
    </w:p>
    <w:p w14:paraId="32800192" w14:textId="4739180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_Toc153796819 \h </w:instrText>
      </w:r>
      <w:r>
        <w:rPr>
          <w:noProof/>
        </w:rPr>
      </w:r>
      <w:r>
        <w:rPr>
          <w:noProof/>
        </w:rPr>
        <w:fldChar w:fldCharType="separate"/>
      </w:r>
      <w:r>
        <w:rPr>
          <w:noProof/>
        </w:rPr>
        <w:t>53</w:t>
      </w:r>
      <w:r>
        <w:rPr>
          <w:noProof/>
        </w:rPr>
        <w:fldChar w:fldCharType="end"/>
      </w:r>
    </w:p>
    <w:p w14:paraId="73C9013F" w14:textId="75F21E3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_Toc153796820 \h </w:instrText>
      </w:r>
      <w:r>
        <w:rPr>
          <w:noProof/>
        </w:rPr>
      </w:r>
      <w:r>
        <w:rPr>
          <w:noProof/>
        </w:rPr>
        <w:fldChar w:fldCharType="separate"/>
      </w:r>
      <w:r>
        <w:rPr>
          <w:noProof/>
        </w:rPr>
        <w:t>53</w:t>
      </w:r>
      <w:r>
        <w:rPr>
          <w:noProof/>
        </w:rPr>
        <w:fldChar w:fldCharType="end"/>
      </w:r>
    </w:p>
    <w:p w14:paraId="0141CB78" w14:textId="0AF0D9D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_Toc153796821 \h </w:instrText>
      </w:r>
      <w:r>
        <w:rPr>
          <w:noProof/>
        </w:rPr>
      </w:r>
      <w:r>
        <w:rPr>
          <w:noProof/>
        </w:rPr>
        <w:fldChar w:fldCharType="separate"/>
      </w:r>
      <w:r>
        <w:rPr>
          <w:noProof/>
        </w:rPr>
        <w:t>53</w:t>
      </w:r>
      <w:r>
        <w:rPr>
          <w:noProof/>
        </w:rPr>
        <w:fldChar w:fldCharType="end"/>
      </w:r>
    </w:p>
    <w:p w14:paraId="54277E8E" w14:textId="22AC023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_Toc153796822 \h </w:instrText>
      </w:r>
      <w:r>
        <w:rPr>
          <w:noProof/>
        </w:rPr>
      </w:r>
      <w:r>
        <w:rPr>
          <w:noProof/>
        </w:rPr>
        <w:fldChar w:fldCharType="separate"/>
      </w:r>
      <w:r>
        <w:rPr>
          <w:noProof/>
        </w:rPr>
        <w:t>54</w:t>
      </w:r>
      <w:r>
        <w:rPr>
          <w:noProof/>
        </w:rPr>
        <w:fldChar w:fldCharType="end"/>
      </w:r>
    </w:p>
    <w:p w14:paraId="0A2EDDC4" w14:textId="24BE64A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_Toc153796823 \h </w:instrText>
      </w:r>
      <w:r>
        <w:rPr>
          <w:noProof/>
        </w:rPr>
      </w:r>
      <w:r>
        <w:rPr>
          <w:noProof/>
        </w:rPr>
        <w:fldChar w:fldCharType="separate"/>
      </w:r>
      <w:r>
        <w:rPr>
          <w:noProof/>
        </w:rPr>
        <w:t>54</w:t>
      </w:r>
      <w:r>
        <w:rPr>
          <w:noProof/>
        </w:rPr>
        <w:fldChar w:fldCharType="end"/>
      </w:r>
    </w:p>
    <w:p w14:paraId="42FE4E6B" w14:textId="615EEBA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_Toc153796824 \h </w:instrText>
      </w:r>
      <w:r>
        <w:rPr>
          <w:noProof/>
        </w:rPr>
      </w:r>
      <w:r>
        <w:rPr>
          <w:noProof/>
        </w:rPr>
        <w:fldChar w:fldCharType="separate"/>
      </w:r>
      <w:r>
        <w:rPr>
          <w:noProof/>
        </w:rPr>
        <w:t>55</w:t>
      </w:r>
      <w:r>
        <w:rPr>
          <w:noProof/>
        </w:rPr>
        <w:fldChar w:fldCharType="end"/>
      </w:r>
    </w:p>
    <w:p w14:paraId="31132AC6" w14:textId="6D0D1F5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_Toc153796825 \h </w:instrText>
      </w:r>
      <w:r>
        <w:rPr>
          <w:noProof/>
        </w:rPr>
      </w:r>
      <w:r>
        <w:rPr>
          <w:noProof/>
        </w:rPr>
        <w:fldChar w:fldCharType="separate"/>
      </w:r>
      <w:r>
        <w:rPr>
          <w:noProof/>
        </w:rPr>
        <w:t>55</w:t>
      </w:r>
      <w:r>
        <w:rPr>
          <w:noProof/>
        </w:rPr>
        <w:fldChar w:fldCharType="end"/>
      </w:r>
    </w:p>
    <w:p w14:paraId="475CC7D8" w14:textId="293A092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_Toc153796826 \h </w:instrText>
      </w:r>
      <w:r>
        <w:rPr>
          <w:noProof/>
        </w:rPr>
      </w:r>
      <w:r>
        <w:rPr>
          <w:noProof/>
        </w:rPr>
        <w:fldChar w:fldCharType="separate"/>
      </w:r>
      <w:r>
        <w:rPr>
          <w:noProof/>
        </w:rPr>
        <w:t>56</w:t>
      </w:r>
      <w:r>
        <w:rPr>
          <w:noProof/>
        </w:rPr>
        <w:fldChar w:fldCharType="end"/>
      </w:r>
    </w:p>
    <w:p w14:paraId="4D6B821C" w14:textId="4ED431A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_Toc153796827 \h </w:instrText>
      </w:r>
      <w:r>
        <w:rPr>
          <w:noProof/>
        </w:rPr>
      </w:r>
      <w:r>
        <w:rPr>
          <w:noProof/>
        </w:rPr>
        <w:fldChar w:fldCharType="separate"/>
      </w:r>
      <w:r>
        <w:rPr>
          <w:noProof/>
        </w:rPr>
        <w:t>58</w:t>
      </w:r>
      <w:r>
        <w:rPr>
          <w:noProof/>
        </w:rPr>
        <w:fldChar w:fldCharType="end"/>
      </w:r>
    </w:p>
    <w:p w14:paraId="306B4171" w14:textId="3ECD200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_Toc153796828 \h </w:instrText>
      </w:r>
      <w:r>
        <w:rPr>
          <w:noProof/>
        </w:rPr>
      </w:r>
      <w:r>
        <w:rPr>
          <w:noProof/>
        </w:rPr>
        <w:fldChar w:fldCharType="separate"/>
      </w:r>
      <w:r>
        <w:rPr>
          <w:noProof/>
        </w:rPr>
        <w:t>58</w:t>
      </w:r>
      <w:r>
        <w:rPr>
          <w:noProof/>
        </w:rPr>
        <w:fldChar w:fldCharType="end"/>
      </w:r>
    </w:p>
    <w:p w14:paraId="1DBA5AA7" w14:textId="36321A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_Toc153796829 \h </w:instrText>
      </w:r>
      <w:r>
        <w:rPr>
          <w:noProof/>
        </w:rPr>
      </w:r>
      <w:r>
        <w:rPr>
          <w:noProof/>
        </w:rPr>
        <w:fldChar w:fldCharType="separate"/>
      </w:r>
      <w:r>
        <w:rPr>
          <w:noProof/>
        </w:rPr>
        <w:t>59</w:t>
      </w:r>
      <w:r>
        <w:rPr>
          <w:noProof/>
        </w:rPr>
        <w:fldChar w:fldCharType="end"/>
      </w:r>
    </w:p>
    <w:p w14:paraId="113480E7" w14:textId="2874C16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_Toc153796830 \h </w:instrText>
      </w:r>
      <w:r>
        <w:rPr>
          <w:noProof/>
        </w:rPr>
      </w:r>
      <w:r>
        <w:rPr>
          <w:noProof/>
        </w:rPr>
        <w:fldChar w:fldCharType="separate"/>
      </w:r>
      <w:r>
        <w:rPr>
          <w:noProof/>
        </w:rPr>
        <w:t>61</w:t>
      </w:r>
      <w:r>
        <w:rPr>
          <w:noProof/>
        </w:rPr>
        <w:fldChar w:fldCharType="end"/>
      </w:r>
    </w:p>
    <w:p w14:paraId="2641D54B" w14:textId="055360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_Toc153796831 \h </w:instrText>
      </w:r>
      <w:r>
        <w:rPr>
          <w:noProof/>
        </w:rPr>
      </w:r>
      <w:r>
        <w:rPr>
          <w:noProof/>
        </w:rPr>
        <w:fldChar w:fldCharType="separate"/>
      </w:r>
      <w:r>
        <w:rPr>
          <w:noProof/>
        </w:rPr>
        <w:t>61</w:t>
      </w:r>
      <w:r>
        <w:rPr>
          <w:noProof/>
        </w:rPr>
        <w:fldChar w:fldCharType="end"/>
      </w:r>
    </w:p>
    <w:p w14:paraId="46A05AA3" w14:textId="262671F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_Toc153796832 \h </w:instrText>
      </w:r>
      <w:r>
        <w:rPr>
          <w:noProof/>
        </w:rPr>
      </w:r>
      <w:r>
        <w:rPr>
          <w:noProof/>
        </w:rPr>
        <w:fldChar w:fldCharType="separate"/>
      </w:r>
      <w:r>
        <w:rPr>
          <w:noProof/>
        </w:rPr>
        <w:t>62</w:t>
      </w:r>
      <w:r>
        <w:rPr>
          <w:noProof/>
        </w:rPr>
        <w:fldChar w:fldCharType="end"/>
      </w:r>
    </w:p>
    <w:p w14:paraId="10C2087E" w14:textId="78D7467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_Toc153796833 \h </w:instrText>
      </w:r>
      <w:r>
        <w:rPr>
          <w:noProof/>
        </w:rPr>
      </w:r>
      <w:r>
        <w:rPr>
          <w:noProof/>
        </w:rPr>
        <w:fldChar w:fldCharType="separate"/>
      </w:r>
      <w:r>
        <w:rPr>
          <w:noProof/>
        </w:rPr>
        <w:t>64</w:t>
      </w:r>
      <w:r>
        <w:rPr>
          <w:noProof/>
        </w:rPr>
        <w:fldChar w:fldCharType="end"/>
      </w:r>
    </w:p>
    <w:p w14:paraId="7ECC851D" w14:textId="2110F36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_Toc153796834 \h </w:instrText>
      </w:r>
      <w:r>
        <w:rPr>
          <w:noProof/>
        </w:rPr>
      </w:r>
      <w:r>
        <w:rPr>
          <w:noProof/>
        </w:rPr>
        <w:fldChar w:fldCharType="separate"/>
      </w:r>
      <w:r>
        <w:rPr>
          <w:noProof/>
        </w:rPr>
        <w:t>64</w:t>
      </w:r>
      <w:r>
        <w:rPr>
          <w:noProof/>
        </w:rPr>
        <w:fldChar w:fldCharType="end"/>
      </w:r>
    </w:p>
    <w:p w14:paraId="071BA459" w14:textId="35FFE42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_Toc153796835 \h </w:instrText>
      </w:r>
      <w:r>
        <w:rPr>
          <w:noProof/>
        </w:rPr>
      </w:r>
      <w:r>
        <w:rPr>
          <w:noProof/>
        </w:rPr>
        <w:fldChar w:fldCharType="separate"/>
      </w:r>
      <w:r>
        <w:rPr>
          <w:noProof/>
        </w:rPr>
        <w:t>65</w:t>
      </w:r>
      <w:r>
        <w:rPr>
          <w:noProof/>
        </w:rPr>
        <w:fldChar w:fldCharType="end"/>
      </w:r>
    </w:p>
    <w:p w14:paraId="4A7C92B8" w14:textId="5AC1D87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_Toc153796836 \h </w:instrText>
      </w:r>
      <w:r>
        <w:rPr>
          <w:noProof/>
        </w:rPr>
      </w:r>
      <w:r>
        <w:rPr>
          <w:noProof/>
        </w:rPr>
        <w:fldChar w:fldCharType="separate"/>
      </w:r>
      <w:r>
        <w:rPr>
          <w:noProof/>
        </w:rPr>
        <w:t>66</w:t>
      </w:r>
      <w:r>
        <w:rPr>
          <w:noProof/>
        </w:rPr>
        <w:fldChar w:fldCharType="end"/>
      </w:r>
    </w:p>
    <w:p w14:paraId="28157303" w14:textId="60AC012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_Toc153796837 \h </w:instrText>
      </w:r>
      <w:r>
        <w:rPr>
          <w:noProof/>
        </w:rPr>
      </w:r>
      <w:r>
        <w:rPr>
          <w:noProof/>
        </w:rPr>
        <w:fldChar w:fldCharType="separate"/>
      </w:r>
      <w:r>
        <w:rPr>
          <w:noProof/>
        </w:rPr>
        <w:t>66</w:t>
      </w:r>
      <w:r>
        <w:rPr>
          <w:noProof/>
        </w:rPr>
        <w:fldChar w:fldCharType="end"/>
      </w:r>
    </w:p>
    <w:p w14:paraId="59EA0F95" w14:textId="62CA309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_Toc153796838 \h </w:instrText>
      </w:r>
      <w:r>
        <w:rPr>
          <w:noProof/>
        </w:rPr>
      </w:r>
      <w:r>
        <w:rPr>
          <w:noProof/>
        </w:rPr>
        <w:fldChar w:fldCharType="separate"/>
      </w:r>
      <w:r>
        <w:rPr>
          <w:noProof/>
        </w:rPr>
        <w:t>66</w:t>
      </w:r>
      <w:r>
        <w:rPr>
          <w:noProof/>
        </w:rPr>
        <w:fldChar w:fldCharType="end"/>
      </w:r>
    </w:p>
    <w:p w14:paraId="0364AAA3" w14:textId="2CEF06D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_Toc153796839 \h </w:instrText>
      </w:r>
      <w:r>
        <w:rPr>
          <w:noProof/>
        </w:rPr>
      </w:r>
      <w:r>
        <w:rPr>
          <w:noProof/>
        </w:rPr>
        <w:fldChar w:fldCharType="separate"/>
      </w:r>
      <w:r>
        <w:rPr>
          <w:noProof/>
        </w:rPr>
        <w:t>66</w:t>
      </w:r>
      <w:r>
        <w:rPr>
          <w:noProof/>
        </w:rPr>
        <w:fldChar w:fldCharType="end"/>
      </w:r>
    </w:p>
    <w:p w14:paraId="47F2EB15" w14:textId="4A7A160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_Toc153796840 \h </w:instrText>
      </w:r>
      <w:r>
        <w:rPr>
          <w:noProof/>
        </w:rPr>
      </w:r>
      <w:r>
        <w:rPr>
          <w:noProof/>
        </w:rPr>
        <w:fldChar w:fldCharType="separate"/>
      </w:r>
      <w:r>
        <w:rPr>
          <w:noProof/>
        </w:rPr>
        <w:t>68</w:t>
      </w:r>
      <w:r>
        <w:rPr>
          <w:noProof/>
        </w:rPr>
        <w:fldChar w:fldCharType="end"/>
      </w:r>
    </w:p>
    <w:p w14:paraId="4D31637D" w14:textId="54DEC56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_Toc153796841 \h </w:instrText>
      </w:r>
      <w:r>
        <w:rPr>
          <w:noProof/>
        </w:rPr>
      </w:r>
      <w:r>
        <w:rPr>
          <w:noProof/>
        </w:rPr>
        <w:fldChar w:fldCharType="separate"/>
      </w:r>
      <w:r>
        <w:rPr>
          <w:noProof/>
        </w:rPr>
        <w:t>68</w:t>
      </w:r>
      <w:r>
        <w:rPr>
          <w:noProof/>
        </w:rPr>
        <w:fldChar w:fldCharType="end"/>
      </w:r>
    </w:p>
    <w:p w14:paraId="7AC28A99" w14:textId="5300C47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_Toc153796842 \h </w:instrText>
      </w:r>
      <w:r>
        <w:rPr>
          <w:noProof/>
        </w:rPr>
      </w:r>
      <w:r>
        <w:rPr>
          <w:noProof/>
        </w:rPr>
        <w:fldChar w:fldCharType="separate"/>
      </w:r>
      <w:r>
        <w:rPr>
          <w:noProof/>
        </w:rPr>
        <w:t>68</w:t>
      </w:r>
      <w:r>
        <w:rPr>
          <w:noProof/>
        </w:rPr>
        <w:fldChar w:fldCharType="end"/>
      </w:r>
    </w:p>
    <w:p w14:paraId="144C07C5" w14:textId="557B024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_Toc153796843 \h </w:instrText>
      </w:r>
      <w:r>
        <w:rPr>
          <w:noProof/>
        </w:rPr>
      </w:r>
      <w:r>
        <w:rPr>
          <w:noProof/>
        </w:rPr>
        <w:fldChar w:fldCharType="separate"/>
      </w:r>
      <w:r>
        <w:rPr>
          <w:noProof/>
        </w:rPr>
        <w:t>68</w:t>
      </w:r>
      <w:r>
        <w:rPr>
          <w:noProof/>
        </w:rPr>
        <w:fldChar w:fldCharType="end"/>
      </w:r>
    </w:p>
    <w:p w14:paraId="43D2D188" w14:textId="06A1FBC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_Toc153796844 \h </w:instrText>
      </w:r>
      <w:r>
        <w:rPr>
          <w:noProof/>
        </w:rPr>
      </w:r>
      <w:r>
        <w:rPr>
          <w:noProof/>
        </w:rPr>
        <w:fldChar w:fldCharType="separate"/>
      </w:r>
      <w:r>
        <w:rPr>
          <w:noProof/>
        </w:rPr>
        <w:t>68</w:t>
      </w:r>
      <w:r>
        <w:rPr>
          <w:noProof/>
        </w:rPr>
        <w:fldChar w:fldCharType="end"/>
      </w:r>
    </w:p>
    <w:p w14:paraId="09BD1465" w14:textId="6A21A0B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_Toc153796845 \h </w:instrText>
      </w:r>
      <w:r>
        <w:rPr>
          <w:noProof/>
        </w:rPr>
      </w:r>
      <w:r>
        <w:rPr>
          <w:noProof/>
        </w:rPr>
        <w:fldChar w:fldCharType="separate"/>
      </w:r>
      <w:r>
        <w:rPr>
          <w:noProof/>
        </w:rPr>
        <w:t>68</w:t>
      </w:r>
      <w:r>
        <w:rPr>
          <w:noProof/>
        </w:rPr>
        <w:fldChar w:fldCharType="end"/>
      </w:r>
    </w:p>
    <w:p w14:paraId="35C40CD5" w14:textId="593124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_Toc153796846 \h </w:instrText>
      </w:r>
      <w:r>
        <w:rPr>
          <w:noProof/>
        </w:rPr>
      </w:r>
      <w:r>
        <w:rPr>
          <w:noProof/>
        </w:rPr>
        <w:fldChar w:fldCharType="separate"/>
      </w:r>
      <w:r>
        <w:rPr>
          <w:noProof/>
        </w:rPr>
        <w:t>68</w:t>
      </w:r>
      <w:r>
        <w:rPr>
          <w:noProof/>
        </w:rPr>
        <w:fldChar w:fldCharType="end"/>
      </w:r>
    </w:p>
    <w:p w14:paraId="3D2D0C50" w14:textId="6C92CB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_Toc153796847 \h </w:instrText>
      </w:r>
      <w:r>
        <w:rPr>
          <w:noProof/>
        </w:rPr>
      </w:r>
      <w:r>
        <w:rPr>
          <w:noProof/>
        </w:rPr>
        <w:fldChar w:fldCharType="separate"/>
      </w:r>
      <w:r>
        <w:rPr>
          <w:noProof/>
        </w:rPr>
        <w:t>69</w:t>
      </w:r>
      <w:r>
        <w:rPr>
          <w:noProof/>
        </w:rPr>
        <w:fldChar w:fldCharType="end"/>
      </w:r>
    </w:p>
    <w:p w14:paraId="043E371A" w14:textId="67D3E2E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_Toc153796848 \h </w:instrText>
      </w:r>
      <w:r>
        <w:rPr>
          <w:noProof/>
        </w:rPr>
      </w:r>
      <w:r>
        <w:rPr>
          <w:noProof/>
        </w:rPr>
        <w:fldChar w:fldCharType="separate"/>
      </w:r>
      <w:r>
        <w:rPr>
          <w:noProof/>
        </w:rPr>
        <w:t>69</w:t>
      </w:r>
      <w:r>
        <w:rPr>
          <w:noProof/>
        </w:rPr>
        <w:fldChar w:fldCharType="end"/>
      </w:r>
    </w:p>
    <w:p w14:paraId="61D49259" w14:textId="1B67D8C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_Toc153796849 \h </w:instrText>
      </w:r>
      <w:r>
        <w:rPr>
          <w:noProof/>
        </w:rPr>
      </w:r>
      <w:r>
        <w:rPr>
          <w:noProof/>
        </w:rPr>
        <w:fldChar w:fldCharType="separate"/>
      </w:r>
      <w:r>
        <w:rPr>
          <w:noProof/>
        </w:rPr>
        <w:t>69</w:t>
      </w:r>
      <w:r>
        <w:rPr>
          <w:noProof/>
        </w:rPr>
        <w:fldChar w:fldCharType="end"/>
      </w:r>
    </w:p>
    <w:p w14:paraId="32FF3920" w14:textId="60A6639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_Toc153796850 \h </w:instrText>
      </w:r>
      <w:r>
        <w:rPr>
          <w:noProof/>
        </w:rPr>
      </w:r>
      <w:r>
        <w:rPr>
          <w:noProof/>
        </w:rPr>
        <w:fldChar w:fldCharType="separate"/>
      </w:r>
      <w:r>
        <w:rPr>
          <w:noProof/>
        </w:rPr>
        <w:t>69</w:t>
      </w:r>
      <w:r>
        <w:rPr>
          <w:noProof/>
        </w:rPr>
        <w:fldChar w:fldCharType="end"/>
      </w:r>
    </w:p>
    <w:p w14:paraId="043F3D79" w14:textId="6F16BC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_Toc153796851 \h </w:instrText>
      </w:r>
      <w:r>
        <w:rPr>
          <w:noProof/>
        </w:rPr>
      </w:r>
      <w:r>
        <w:rPr>
          <w:noProof/>
        </w:rPr>
        <w:fldChar w:fldCharType="separate"/>
      </w:r>
      <w:r>
        <w:rPr>
          <w:noProof/>
        </w:rPr>
        <w:t>69</w:t>
      </w:r>
      <w:r>
        <w:rPr>
          <w:noProof/>
        </w:rPr>
        <w:fldChar w:fldCharType="end"/>
      </w:r>
    </w:p>
    <w:p w14:paraId="0925EAF5" w14:textId="1577C6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Time Sensitive Communication</w:t>
      </w:r>
      <w:r>
        <w:rPr>
          <w:noProof/>
        </w:rPr>
        <w:tab/>
      </w:r>
      <w:r>
        <w:rPr>
          <w:noProof/>
        </w:rPr>
        <w:fldChar w:fldCharType="begin" w:fldLock="1"/>
      </w:r>
      <w:r>
        <w:rPr>
          <w:noProof/>
        </w:rPr>
        <w:instrText xml:space="preserve"> PAGEREF _Toc153796852 \h </w:instrText>
      </w:r>
      <w:r>
        <w:rPr>
          <w:noProof/>
        </w:rPr>
      </w:r>
      <w:r>
        <w:rPr>
          <w:noProof/>
        </w:rPr>
        <w:fldChar w:fldCharType="separate"/>
      </w:r>
      <w:r>
        <w:rPr>
          <w:noProof/>
        </w:rPr>
        <w:t>70</w:t>
      </w:r>
      <w:r>
        <w:rPr>
          <w:noProof/>
        </w:rPr>
        <w:fldChar w:fldCharType="end"/>
      </w:r>
    </w:p>
    <w:p w14:paraId="0EB35BA0" w14:textId="2C9D527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_Toc153796853 \h </w:instrText>
      </w:r>
      <w:r>
        <w:rPr>
          <w:noProof/>
        </w:rPr>
      </w:r>
      <w:r>
        <w:rPr>
          <w:noProof/>
        </w:rPr>
        <w:fldChar w:fldCharType="separate"/>
      </w:r>
      <w:r>
        <w:rPr>
          <w:noProof/>
        </w:rPr>
        <w:t>70</w:t>
      </w:r>
      <w:r>
        <w:rPr>
          <w:noProof/>
        </w:rPr>
        <w:fldChar w:fldCharType="end"/>
      </w:r>
    </w:p>
    <w:p w14:paraId="11CEB975" w14:textId="36B660E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Time Sensitive Communication</w:t>
      </w:r>
      <w:r>
        <w:rPr>
          <w:noProof/>
        </w:rPr>
        <w:tab/>
      </w:r>
      <w:r>
        <w:rPr>
          <w:noProof/>
        </w:rPr>
        <w:fldChar w:fldCharType="begin" w:fldLock="1"/>
      </w:r>
      <w:r>
        <w:rPr>
          <w:noProof/>
        </w:rPr>
        <w:instrText xml:space="preserve"> PAGEREF _Toc153796854 \h </w:instrText>
      </w:r>
      <w:r>
        <w:rPr>
          <w:noProof/>
        </w:rPr>
      </w:r>
      <w:r>
        <w:rPr>
          <w:noProof/>
        </w:rPr>
        <w:fldChar w:fldCharType="separate"/>
      </w:r>
      <w:r>
        <w:rPr>
          <w:noProof/>
        </w:rPr>
        <w:t>70</w:t>
      </w:r>
      <w:r>
        <w:rPr>
          <w:noProof/>
        </w:rPr>
        <w:fldChar w:fldCharType="end"/>
      </w:r>
    </w:p>
    <w:p w14:paraId="42AD770D" w14:textId="6915EFF9" w:rsidR="00DF2416" w:rsidRDefault="00DF2416">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_Toc153796855 \h </w:instrText>
      </w:r>
      <w:r>
        <w:rPr>
          <w:noProof/>
        </w:rPr>
      </w:r>
      <w:r>
        <w:rPr>
          <w:noProof/>
        </w:rPr>
        <w:fldChar w:fldCharType="separate"/>
      </w:r>
      <w:r>
        <w:rPr>
          <w:noProof/>
        </w:rPr>
        <w:t>71</w:t>
      </w:r>
      <w:r>
        <w:rPr>
          <w:noProof/>
        </w:rPr>
        <w:fldChar w:fldCharType="end"/>
      </w:r>
    </w:p>
    <w:p w14:paraId="13BCF462" w14:textId="49AD3DE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_Toc153796856 \h </w:instrText>
      </w:r>
      <w:r>
        <w:rPr>
          <w:noProof/>
        </w:rPr>
      </w:r>
      <w:r>
        <w:rPr>
          <w:noProof/>
        </w:rPr>
        <w:fldChar w:fldCharType="separate"/>
      </w:r>
      <w:r>
        <w:rPr>
          <w:noProof/>
        </w:rPr>
        <w:t>71</w:t>
      </w:r>
      <w:r>
        <w:rPr>
          <w:noProof/>
        </w:rPr>
        <w:fldChar w:fldCharType="end"/>
      </w:r>
    </w:p>
    <w:p w14:paraId="52F81217" w14:textId="6454C37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_Toc153796857 \h </w:instrText>
      </w:r>
      <w:r>
        <w:rPr>
          <w:noProof/>
        </w:rPr>
      </w:r>
      <w:r>
        <w:rPr>
          <w:noProof/>
        </w:rPr>
        <w:fldChar w:fldCharType="separate"/>
      </w:r>
      <w:r>
        <w:rPr>
          <w:noProof/>
        </w:rPr>
        <w:t>71</w:t>
      </w:r>
      <w:r>
        <w:rPr>
          <w:noProof/>
        </w:rPr>
        <w:fldChar w:fldCharType="end"/>
      </w:r>
    </w:p>
    <w:p w14:paraId="11DAE8EE" w14:textId="1579EBC4"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5.2.1</w:t>
      </w:r>
      <w:r>
        <w:rPr>
          <w:rFonts w:asciiTheme="minorHAnsi" w:eastAsiaTheme="minorEastAsia" w:hAnsiTheme="minorHAnsi" w:cstheme="minorBidi"/>
          <w:noProof/>
          <w:kern w:val="2"/>
          <w:sz w:val="22"/>
          <w:szCs w:val="22"/>
          <w14:ligatures w14:val="standardContextual"/>
        </w:rPr>
        <w:tab/>
      </w:r>
      <w:r w:rsidRPr="00653FEE">
        <w:rPr>
          <w:rFonts w:eastAsia="MS Mincho"/>
          <w:noProof/>
        </w:rPr>
        <w:t>General</w:t>
      </w:r>
      <w:r>
        <w:rPr>
          <w:noProof/>
        </w:rPr>
        <w:tab/>
      </w:r>
      <w:r>
        <w:rPr>
          <w:noProof/>
        </w:rPr>
        <w:fldChar w:fldCharType="begin" w:fldLock="1"/>
      </w:r>
      <w:r>
        <w:rPr>
          <w:noProof/>
        </w:rPr>
        <w:instrText xml:space="preserve"> PAGEREF _Toc153796858 \h </w:instrText>
      </w:r>
      <w:r>
        <w:rPr>
          <w:noProof/>
        </w:rPr>
      </w:r>
      <w:r>
        <w:rPr>
          <w:noProof/>
        </w:rPr>
        <w:fldChar w:fldCharType="separate"/>
      </w:r>
      <w:r>
        <w:rPr>
          <w:noProof/>
        </w:rPr>
        <w:t>71</w:t>
      </w:r>
      <w:r>
        <w:rPr>
          <w:noProof/>
        </w:rPr>
        <w:fldChar w:fldCharType="end"/>
      </w:r>
    </w:p>
    <w:p w14:paraId="1626AD82" w14:textId="3FE81397"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5.2.2</w:t>
      </w:r>
      <w:r>
        <w:rPr>
          <w:rFonts w:asciiTheme="minorHAnsi" w:eastAsiaTheme="minorEastAsia" w:hAnsiTheme="minorHAnsi" w:cstheme="minorBidi"/>
          <w:noProof/>
          <w:kern w:val="2"/>
          <w:sz w:val="22"/>
          <w:szCs w:val="22"/>
          <w14:ligatures w14:val="standardContextual"/>
        </w:rPr>
        <w:tab/>
      </w:r>
      <w:r w:rsidRPr="00653FEE">
        <w:rPr>
          <w:rFonts w:eastAsia="MS Mincho"/>
          <w:noProof/>
        </w:rPr>
        <w:t>Network selection</w:t>
      </w:r>
      <w:r>
        <w:rPr>
          <w:noProof/>
        </w:rPr>
        <w:tab/>
      </w:r>
      <w:r>
        <w:rPr>
          <w:noProof/>
        </w:rPr>
        <w:fldChar w:fldCharType="begin" w:fldLock="1"/>
      </w:r>
      <w:r>
        <w:rPr>
          <w:noProof/>
        </w:rPr>
        <w:instrText xml:space="preserve"> PAGEREF _Toc153796859 \h </w:instrText>
      </w:r>
      <w:r>
        <w:rPr>
          <w:noProof/>
        </w:rPr>
      </w:r>
      <w:r>
        <w:rPr>
          <w:noProof/>
        </w:rPr>
        <w:fldChar w:fldCharType="separate"/>
      </w:r>
      <w:r>
        <w:rPr>
          <w:noProof/>
        </w:rPr>
        <w:t>72</w:t>
      </w:r>
      <w:r>
        <w:rPr>
          <w:noProof/>
        </w:rPr>
        <w:fldChar w:fldCharType="end"/>
      </w:r>
    </w:p>
    <w:p w14:paraId="64DB0CCC" w14:textId="2BE7EF1B"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5.2.3</w:t>
      </w:r>
      <w:r>
        <w:rPr>
          <w:rFonts w:asciiTheme="minorHAnsi" w:eastAsiaTheme="minorEastAsia" w:hAnsiTheme="minorHAnsi" w:cstheme="minorBidi"/>
          <w:noProof/>
          <w:kern w:val="2"/>
          <w:sz w:val="22"/>
          <w:szCs w:val="22"/>
          <w14:ligatures w14:val="standardContextual"/>
        </w:rPr>
        <w:tab/>
      </w:r>
      <w:r w:rsidRPr="00653FEE">
        <w:rPr>
          <w:rFonts w:eastAsia="MS Mincho"/>
          <w:noProof/>
        </w:rPr>
        <w:t>Identification and authentication</w:t>
      </w:r>
      <w:r>
        <w:rPr>
          <w:noProof/>
        </w:rPr>
        <w:tab/>
      </w:r>
      <w:r>
        <w:rPr>
          <w:noProof/>
        </w:rPr>
        <w:fldChar w:fldCharType="begin" w:fldLock="1"/>
      </w:r>
      <w:r>
        <w:rPr>
          <w:noProof/>
        </w:rPr>
        <w:instrText xml:space="preserve"> PAGEREF _Toc153796860 \h </w:instrText>
      </w:r>
      <w:r>
        <w:rPr>
          <w:noProof/>
        </w:rPr>
      </w:r>
      <w:r>
        <w:rPr>
          <w:noProof/>
        </w:rPr>
        <w:fldChar w:fldCharType="separate"/>
      </w:r>
      <w:r>
        <w:rPr>
          <w:noProof/>
        </w:rPr>
        <w:t>72</w:t>
      </w:r>
      <w:r>
        <w:rPr>
          <w:noProof/>
        </w:rPr>
        <w:fldChar w:fldCharType="end"/>
      </w:r>
    </w:p>
    <w:p w14:paraId="4286CD45" w14:textId="4BD3EB89"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5.2.4</w:t>
      </w:r>
      <w:r>
        <w:rPr>
          <w:rFonts w:asciiTheme="minorHAnsi" w:eastAsiaTheme="minorEastAsia" w:hAnsiTheme="minorHAnsi" w:cstheme="minorBidi"/>
          <w:noProof/>
          <w:kern w:val="2"/>
          <w:sz w:val="22"/>
          <w:szCs w:val="22"/>
          <w14:ligatures w14:val="standardContextual"/>
        </w:rPr>
        <w:tab/>
      </w:r>
      <w:r w:rsidRPr="00653FEE">
        <w:rPr>
          <w:rFonts w:eastAsia="MS Mincho"/>
          <w:noProof/>
        </w:rPr>
        <w:t>Authorisation</w:t>
      </w:r>
      <w:r>
        <w:rPr>
          <w:noProof/>
        </w:rPr>
        <w:tab/>
      </w:r>
      <w:r>
        <w:rPr>
          <w:noProof/>
        </w:rPr>
        <w:fldChar w:fldCharType="begin" w:fldLock="1"/>
      </w:r>
      <w:r>
        <w:rPr>
          <w:noProof/>
        </w:rPr>
        <w:instrText xml:space="preserve"> PAGEREF _Toc153796861 \h </w:instrText>
      </w:r>
      <w:r>
        <w:rPr>
          <w:noProof/>
        </w:rPr>
      </w:r>
      <w:r>
        <w:rPr>
          <w:noProof/>
        </w:rPr>
        <w:fldChar w:fldCharType="separate"/>
      </w:r>
      <w:r>
        <w:rPr>
          <w:noProof/>
        </w:rPr>
        <w:t>72</w:t>
      </w:r>
      <w:r>
        <w:rPr>
          <w:noProof/>
        </w:rPr>
        <w:fldChar w:fldCharType="end"/>
      </w:r>
    </w:p>
    <w:p w14:paraId="487D9DC4" w14:textId="5EEFB6CD"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5.2.5</w:t>
      </w:r>
      <w:r>
        <w:rPr>
          <w:rFonts w:asciiTheme="minorHAnsi" w:eastAsiaTheme="minorEastAsia" w:hAnsiTheme="minorHAnsi" w:cstheme="minorBidi"/>
          <w:noProof/>
          <w:kern w:val="2"/>
          <w:sz w:val="22"/>
          <w:szCs w:val="22"/>
          <w14:ligatures w14:val="standardContextual"/>
        </w:rPr>
        <w:tab/>
      </w:r>
      <w:r w:rsidRPr="00653FEE">
        <w:rPr>
          <w:rFonts w:eastAsia="MS Mincho"/>
          <w:noProof/>
        </w:rPr>
        <w:t>Access control and barring</w:t>
      </w:r>
      <w:r>
        <w:rPr>
          <w:noProof/>
        </w:rPr>
        <w:tab/>
      </w:r>
      <w:r>
        <w:rPr>
          <w:noProof/>
        </w:rPr>
        <w:fldChar w:fldCharType="begin" w:fldLock="1"/>
      </w:r>
      <w:r>
        <w:rPr>
          <w:noProof/>
        </w:rPr>
        <w:instrText xml:space="preserve"> PAGEREF _Toc153796862 \h </w:instrText>
      </w:r>
      <w:r>
        <w:rPr>
          <w:noProof/>
        </w:rPr>
      </w:r>
      <w:r>
        <w:rPr>
          <w:noProof/>
        </w:rPr>
        <w:fldChar w:fldCharType="separate"/>
      </w:r>
      <w:r>
        <w:rPr>
          <w:noProof/>
        </w:rPr>
        <w:t>72</w:t>
      </w:r>
      <w:r>
        <w:rPr>
          <w:noProof/>
        </w:rPr>
        <w:fldChar w:fldCharType="end"/>
      </w:r>
    </w:p>
    <w:p w14:paraId="161A4FE8" w14:textId="4BB4F7D6"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5.2.6</w:t>
      </w:r>
      <w:r>
        <w:rPr>
          <w:rFonts w:asciiTheme="minorHAnsi" w:eastAsiaTheme="minorEastAsia" w:hAnsiTheme="minorHAnsi" w:cstheme="minorBidi"/>
          <w:noProof/>
          <w:kern w:val="2"/>
          <w:sz w:val="22"/>
          <w:szCs w:val="22"/>
          <w14:ligatures w14:val="standardContextual"/>
        </w:rPr>
        <w:tab/>
      </w:r>
      <w:r w:rsidRPr="00653FEE">
        <w:rPr>
          <w:rFonts w:eastAsia="MS Mincho"/>
          <w:noProof/>
        </w:rPr>
        <w:t>Policy control</w:t>
      </w:r>
      <w:r>
        <w:rPr>
          <w:noProof/>
        </w:rPr>
        <w:tab/>
      </w:r>
      <w:r>
        <w:rPr>
          <w:noProof/>
        </w:rPr>
        <w:fldChar w:fldCharType="begin" w:fldLock="1"/>
      </w:r>
      <w:r>
        <w:rPr>
          <w:noProof/>
        </w:rPr>
        <w:instrText xml:space="preserve"> PAGEREF _Toc153796863 \h </w:instrText>
      </w:r>
      <w:r>
        <w:rPr>
          <w:noProof/>
        </w:rPr>
      </w:r>
      <w:r>
        <w:rPr>
          <w:noProof/>
        </w:rPr>
        <w:fldChar w:fldCharType="separate"/>
      </w:r>
      <w:r>
        <w:rPr>
          <w:noProof/>
        </w:rPr>
        <w:t>73</w:t>
      </w:r>
      <w:r>
        <w:rPr>
          <w:noProof/>
        </w:rPr>
        <w:fldChar w:fldCharType="end"/>
      </w:r>
    </w:p>
    <w:p w14:paraId="0A7839BF" w14:textId="12DB4887"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5.2.7</w:t>
      </w:r>
      <w:r>
        <w:rPr>
          <w:rFonts w:asciiTheme="minorHAnsi" w:eastAsiaTheme="minorEastAsia" w:hAnsiTheme="minorHAnsi" w:cstheme="minorBidi"/>
          <w:noProof/>
          <w:kern w:val="2"/>
          <w:sz w:val="22"/>
          <w:szCs w:val="22"/>
          <w14:ligatures w14:val="standardContextual"/>
        </w:rPr>
        <w:tab/>
      </w:r>
      <w:r w:rsidRPr="00653FEE">
        <w:rPr>
          <w:rFonts w:eastAsia="MS Mincho"/>
          <w:noProof/>
        </w:rPr>
        <w:t>Lawful Interception</w:t>
      </w:r>
      <w:r>
        <w:rPr>
          <w:noProof/>
        </w:rPr>
        <w:tab/>
      </w:r>
      <w:r>
        <w:rPr>
          <w:noProof/>
        </w:rPr>
        <w:fldChar w:fldCharType="begin" w:fldLock="1"/>
      </w:r>
      <w:r>
        <w:rPr>
          <w:noProof/>
        </w:rPr>
        <w:instrText xml:space="preserve"> PAGEREF _Toc153796864 \h </w:instrText>
      </w:r>
      <w:r>
        <w:rPr>
          <w:noProof/>
        </w:rPr>
      </w:r>
      <w:r>
        <w:rPr>
          <w:noProof/>
        </w:rPr>
        <w:fldChar w:fldCharType="separate"/>
      </w:r>
      <w:r>
        <w:rPr>
          <w:noProof/>
        </w:rPr>
        <w:t>73</w:t>
      </w:r>
      <w:r>
        <w:rPr>
          <w:noProof/>
        </w:rPr>
        <w:fldChar w:fldCharType="end"/>
      </w:r>
    </w:p>
    <w:p w14:paraId="414C0C49" w14:textId="40289F70"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_Toc153796865 \h </w:instrText>
      </w:r>
      <w:r>
        <w:rPr>
          <w:noProof/>
        </w:rPr>
      </w:r>
      <w:r>
        <w:rPr>
          <w:noProof/>
        </w:rPr>
        <w:fldChar w:fldCharType="separate"/>
      </w:r>
      <w:r>
        <w:rPr>
          <w:noProof/>
        </w:rPr>
        <w:t>73</w:t>
      </w:r>
      <w:r>
        <w:rPr>
          <w:noProof/>
        </w:rPr>
        <w:fldChar w:fldCharType="end"/>
      </w:r>
    </w:p>
    <w:p w14:paraId="1D801354" w14:textId="08DCC2B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_Toc153796866 \h </w:instrText>
      </w:r>
      <w:r>
        <w:rPr>
          <w:noProof/>
        </w:rPr>
      </w:r>
      <w:r>
        <w:rPr>
          <w:noProof/>
        </w:rPr>
        <w:fldChar w:fldCharType="separate"/>
      </w:r>
      <w:r>
        <w:rPr>
          <w:noProof/>
        </w:rPr>
        <w:t>73</w:t>
      </w:r>
      <w:r>
        <w:rPr>
          <w:noProof/>
        </w:rPr>
        <w:fldChar w:fldCharType="end"/>
      </w:r>
    </w:p>
    <w:p w14:paraId="557249F1" w14:textId="32FB1D6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_Toc153796867 \h </w:instrText>
      </w:r>
      <w:r>
        <w:rPr>
          <w:noProof/>
        </w:rPr>
      </w:r>
      <w:r>
        <w:rPr>
          <w:noProof/>
        </w:rPr>
        <w:fldChar w:fldCharType="separate"/>
      </w:r>
      <w:r>
        <w:rPr>
          <w:noProof/>
        </w:rPr>
        <w:t>73</w:t>
      </w:r>
      <w:r>
        <w:rPr>
          <w:noProof/>
        </w:rPr>
        <w:fldChar w:fldCharType="end"/>
      </w:r>
    </w:p>
    <w:p w14:paraId="1C8B86E2" w14:textId="1EE0D66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_Toc153796868 \h </w:instrText>
      </w:r>
      <w:r>
        <w:rPr>
          <w:noProof/>
        </w:rPr>
      </w:r>
      <w:r>
        <w:rPr>
          <w:noProof/>
        </w:rPr>
        <w:fldChar w:fldCharType="separate"/>
      </w:r>
      <w:r>
        <w:rPr>
          <w:noProof/>
        </w:rPr>
        <w:t>73</w:t>
      </w:r>
      <w:r>
        <w:rPr>
          <w:noProof/>
        </w:rPr>
        <w:fldChar w:fldCharType="end"/>
      </w:r>
    </w:p>
    <w:p w14:paraId="2FC247E5" w14:textId="1F6755B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_Toc153796869 \h </w:instrText>
      </w:r>
      <w:r>
        <w:rPr>
          <w:noProof/>
        </w:rPr>
      </w:r>
      <w:r>
        <w:rPr>
          <w:noProof/>
        </w:rPr>
        <w:fldChar w:fldCharType="separate"/>
      </w:r>
      <w:r>
        <w:rPr>
          <w:noProof/>
        </w:rPr>
        <w:t>73</w:t>
      </w:r>
      <w:r>
        <w:rPr>
          <w:noProof/>
        </w:rPr>
        <w:fldChar w:fldCharType="end"/>
      </w:r>
    </w:p>
    <w:p w14:paraId="4B4CF415" w14:textId="34CDDD3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_Toc153796870 \h </w:instrText>
      </w:r>
      <w:r>
        <w:rPr>
          <w:noProof/>
        </w:rPr>
      </w:r>
      <w:r>
        <w:rPr>
          <w:noProof/>
        </w:rPr>
        <w:fldChar w:fldCharType="separate"/>
      </w:r>
      <w:r>
        <w:rPr>
          <w:noProof/>
        </w:rPr>
        <w:t>73</w:t>
      </w:r>
      <w:r>
        <w:rPr>
          <w:noProof/>
        </w:rPr>
        <w:fldChar w:fldCharType="end"/>
      </w:r>
    </w:p>
    <w:p w14:paraId="623CA5F0" w14:textId="7A93D9C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_Toc153796871 \h </w:instrText>
      </w:r>
      <w:r>
        <w:rPr>
          <w:noProof/>
        </w:rPr>
      </w:r>
      <w:r>
        <w:rPr>
          <w:noProof/>
        </w:rPr>
        <w:fldChar w:fldCharType="separate"/>
      </w:r>
      <w:r>
        <w:rPr>
          <w:noProof/>
        </w:rPr>
        <w:t>73</w:t>
      </w:r>
      <w:r>
        <w:rPr>
          <w:noProof/>
        </w:rPr>
        <w:fldChar w:fldCharType="end"/>
      </w:r>
    </w:p>
    <w:p w14:paraId="4BB6DFFF" w14:textId="7ED2FC1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_Toc153796872 \h </w:instrText>
      </w:r>
      <w:r>
        <w:rPr>
          <w:noProof/>
        </w:rPr>
      </w:r>
      <w:r>
        <w:rPr>
          <w:noProof/>
        </w:rPr>
        <w:fldChar w:fldCharType="separate"/>
      </w:r>
      <w:r>
        <w:rPr>
          <w:noProof/>
        </w:rPr>
        <w:t>74</w:t>
      </w:r>
      <w:r>
        <w:rPr>
          <w:noProof/>
        </w:rPr>
        <w:fldChar w:fldCharType="end"/>
      </w:r>
    </w:p>
    <w:p w14:paraId="41BC247C" w14:textId="7C0AE08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_Toc153796873 \h </w:instrText>
      </w:r>
      <w:r>
        <w:rPr>
          <w:noProof/>
        </w:rPr>
      </w:r>
      <w:r>
        <w:rPr>
          <w:noProof/>
        </w:rPr>
        <w:fldChar w:fldCharType="separate"/>
      </w:r>
      <w:r>
        <w:rPr>
          <w:noProof/>
        </w:rPr>
        <w:t>75</w:t>
      </w:r>
      <w:r>
        <w:rPr>
          <w:noProof/>
        </w:rPr>
        <w:fldChar w:fldCharType="end"/>
      </w:r>
    </w:p>
    <w:p w14:paraId="69D083A2" w14:textId="1A42A38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_Toc153796874 \h </w:instrText>
      </w:r>
      <w:r>
        <w:rPr>
          <w:noProof/>
        </w:rPr>
      </w:r>
      <w:r>
        <w:rPr>
          <w:noProof/>
        </w:rPr>
        <w:fldChar w:fldCharType="separate"/>
      </w:r>
      <w:r>
        <w:rPr>
          <w:noProof/>
        </w:rPr>
        <w:t>75</w:t>
      </w:r>
      <w:r>
        <w:rPr>
          <w:noProof/>
        </w:rPr>
        <w:fldChar w:fldCharType="end"/>
      </w:r>
    </w:p>
    <w:p w14:paraId="7F56CED7" w14:textId="60D4EA1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_Toc153796875 \h </w:instrText>
      </w:r>
      <w:r>
        <w:rPr>
          <w:noProof/>
        </w:rPr>
      </w:r>
      <w:r>
        <w:rPr>
          <w:noProof/>
        </w:rPr>
        <w:fldChar w:fldCharType="separate"/>
      </w:r>
      <w:r>
        <w:rPr>
          <w:noProof/>
        </w:rPr>
        <w:t>76</w:t>
      </w:r>
      <w:r>
        <w:rPr>
          <w:noProof/>
        </w:rPr>
        <w:fldChar w:fldCharType="end"/>
      </w:r>
    </w:p>
    <w:p w14:paraId="404A0B03" w14:textId="448B2A6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_Toc153796876 \h </w:instrText>
      </w:r>
      <w:r>
        <w:rPr>
          <w:noProof/>
        </w:rPr>
      </w:r>
      <w:r>
        <w:rPr>
          <w:noProof/>
        </w:rPr>
        <w:fldChar w:fldCharType="separate"/>
      </w:r>
      <w:r>
        <w:rPr>
          <w:noProof/>
        </w:rPr>
        <w:t>78</w:t>
      </w:r>
      <w:r>
        <w:rPr>
          <w:noProof/>
        </w:rPr>
        <w:fldChar w:fldCharType="end"/>
      </w:r>
    </w:p>
    <w:p w14:paraId="73954422" w14:textId="25981F3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_Toc153796877 \h </w:instrText>
      </w:r>
      <w:r>
        <w:rPr>
          <w:noProof/>
        </w:rPr>
      </w:r>
      <w:r>
        <w:rPr>
          <w:noProof/>
        </w:rPr>
        <w:fldChar w:fldCharType="separate"/>
      </w:r>
      <w:r>
        <w:rPr>
          <w:noProof/>
        </w:rPr>
        <w:t>78</w:t>
      </w:r>
      <w:r>
        <w:rPr>
          <w:noProof/>
        </w:rPr>
        <w:fldChar w:fldCharType="end"/>
      </w:r>
    </w:p>
    <w:p w14:paraId="4063C895" w14:textId="1CA8DC6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_Toc153796878 \h </w:instrText>
      </w:r>
      <w:r>
        <w:rPr>
          <w:noProof/>
        </w:rPr>
      </w:r>
      <w:r>
        <w:rPr>
          <w:noProof/>
        </w:rPr>
        <w:fldChar w:fldCharType="separate"/>
      </w:r>
      <w:r>
        <w:rPr>
          <w:noProof/>
        </w:rPr>
        <w:t>78</w:t>
      </w:r>
      <w:r>
        <w:rPr>
          <w:noProof/>
        </w:rPr>
        <w:fldChar w:fldCharType="end"/>
      </w:r>
    </w:p>
    <w:p w14:paraId="4F12DC43" w14:textId="6CD4E3B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_Toc153796879 \h </w:instrText>
      </w:r>
      <w:r>
        <w:rPr>
          <w:noProof/>
        </w:rPr>
      </w:r>
      <w:r>
        <w:rPr>
          <w:noProof/>
        </w:rPr>
        <w:fldChar w:fldCharType="separate"/>
      </w:r>
      <w:r>
        <w:rPr>
          <w:noProof/>
        </w:rPr>
        <w:t>78</w:t>
      </w:r>
      <w:r>
        <w:rPr>
          <w:noProof/>
        </w:rPr>
        <w:fldChar w:fldCharType="end"/>
      </w:r>
    </w:p>
    <w:p w14:paraId="2198D1E8" w14:textId="4F4C33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_Toc153796880 \h </w:instrText>
      </w:r>
      <w:r>
        <w:rPr>
          <w:noProof/>
        </w:rPr>
      </w:r>
      <w:r>
        <w:rPr>
          <w:noProof/>
        </w:rPr>
        <w:fldChar w:fldCharType="separate"/>
      </w:r>
      <w:r>
        <w:rPr>
          <w:noProof/>
        </w:rPr>
        <w:t>78</w:t>
      </w:r>
      <w:r>
        <w:rPr>
          <w:noProof/>
        </w:rPr>
        <w:fldChar w:fldCharType="end"/>
      </w:r>
    </w:p>
    <w:p w14:paraId="7EB96368" w14:textId="0E02F2A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_Toc153796881 \h </w:instrText>
      </w:r>
      <w:r>
        <w:rPr>
          <w:noProof/>
        </w:rPr>
      </w:r>
      <w:r>
        <w:rPr>
          <w:noProof/>
        </w:rPr>
        <w:fldChar w:fldCharType="separate"/>
      </w:r>
      <w:r>
        <w:rPr>
          <w:noProof/>
        </w:rPr>
        <w:t>79</w:t>
      </w:r>
      <w:r>
        <w:rPr>
          <w:noProof/>
        </w:rPr>
        <w:fldChar w:fldCharType="end"/>
      </w:r>
    </w:p>
    <w:p w14:paraId="29277A7A" w14:textId="6A484875"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_Toc153796882 \h </w:instrText>
      </w:r>
      <w:r>
        <w:rPr>
          <w:noProof/>
        </w:rPr>
      </w:r>
      <w:r>
        <w:rPr>
          <w:noProof/>
        </w:rPr>
        <w:fldChar w:fldCharType="separate"/>
      </w:r>
      <w:r>
        <w:rPr>
          <w:noProof/>
        </w:rPr>
        <w:t>79</w:t>
      </w:r>
      <w:r>
        <w:rPr>
          <w:noProof/>
        </w:rPr>
        <w:fldChar w:fldCharType="end"/>
      </w:r>
    </w:p>
    <w:p w14:paraId="6A927129" w14:textId="312269D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_Toc153796883 \h </w:instrText>
      </w:r>
      <w:r>
        <w:rPr>
          <w:noProof/>
        </w:rPr>
      </w:r>
      <w:r>
        <w:rPr>
          <w:noProof/>
        </w:rPr>
        <w:fldChar w:fldCharType="separate"/>
      </w:r>
      <w:r>
        <w:rPr>
          <w:noProof/>
        </w:rPr>
        <w:t>80</w:t>
      </w:r>
      <w:r>
        <w:rPr>
          <w:noProof/>
        </w:rPr>
        <w:fldChar w:fldCharType="end"/>
      </w:r>
    </w:p>
    <w:p w14:paraId="0F0C1FBE" w14:textId="1A6D81D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_Toc153796884 \h </w:instrText>
      </w:r>
      <w:r>
        <w:rPr>
          <w:noProof/>
        </w:rPr>
      </w:r>
      <w:r>
        <w:rPr>
          <w:noProof/>
        </w:rPr>
        <w:fldChar w:fldCharType="separate"/>
      </w:r>
      <w:r>
        <w:rPr>
          <w:noProof/>
        </w:rPr>
        <w:t>82</w:t>
      </w:r>
      <w:r>
        <w:rPr>
          <w:noProof/>
        </w:rPr>
        <w:fldChar w:fldCharType="end"/>
      </w:r>
    </w:p>
    <w:p w14:paraId="5F2A7A70" w14:textId="1CDA713B"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_Toc153796885 \h </w:instrText>
      </w:r>
      <w:r>
        <w:rPr>
          <w:noProof/>
        </w:rPr>
      </w:r>
      <w:r>
        <w:rPr>
          <w:noProof/>
        </w:rPr>
        <w:fldChar w:fldCharType="separate"/>
      </w:r>
      <w:r>
        <w:rPr>
          <w:noProof/>
        </w:rPr>
        <w:t>82</w:t>
      </w:r>
      <w:r>
        <w:rPr>
          <w:noProof/>
        </w:rPr>
        <w:fldChar w:fldCharType="end"/>
      </w:r>
    </w:p>
    <w:p w14:paraId="7BA80049" w14:textId="1B1F316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_Toc153796886 \h </w:instrText>
      </w:r>
      <w:r>
        <w:rPr>
          <w:noProof/>
        </w:rPr>
      </w:r>
      <w:r>
        <w:rPr>
          <w:noProof/>
        </w:rPr>
        <w:fldChar w:fldCharType="separate"/>
      </w:r>
      <w:r>
        <w:rPr>
          <w:noProof/>
        </w:rPr>
        <w:t>82</w:t>
      </w:r>
      <w:r>
        <w:rPr>
          <w:noProof/>
        </w:rPr>
        <w:fldChar w:fldCharType="end"/>
      </w:r>
    </w:p>
    <w:p w14:paraId="771FFC68" w14:textId="78F78FA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_Toc153796887 \h </w:instrText>
      </w:r>
      <w:r>
        <w:rPr>
          <w:noProof/>
        </w:rPr>
      </w:r>
      <w:r>
        <w:rPr>
          <w:noProof/>
        </w:rPr>
        <w:fldChar w:fldCharType="separate"/>
      </w:r>
      <w:r>
        <w:rPr>
          <w:noProof/>
        </w:rPr>
        <w:t>82</w:t>
      </w:r>
      <w:r>
        <w:rPr>
          <w:noProof/>
        </w:rPr>
        <w:fldChar w:fldCharType="end"/>
      </w:r>
    </w:p>
    <w:p w14:paraId="212326C8" w14:textId="290EDE4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_Toc153796888 \h </w:instrText>
      </w:r>
      <w:r>
        <w:rPr>
          <w:noProof/>
        </w:rPr>
      </w:r>
      <w:r>
        <w:rPr>
          <w:noProof/>
        </w:rPr>
        <w:fldChar w:fldCharType="separate"/>
      </w:r>
      <w:r>
        <w:rPr>
          <w:noProof/>
        </w:rPr>
        <w:t>82</w:t>
      </w:r>
      <w:r>
        <w:rPr>
          <w:noProof/>
        </w:rPr>
        <w:fldChar w:fldCharType="end"/>
      </w:r>
    </w:p>
    <w:p w14:paraId="5C938A04" w14:textId="277C8CF5"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_Toc153796889 \h </w:instrText>
      </w:r>
      <w:r>
        <w:rPr>
          <w:noProof/>
        </w:rPr>
      </w:r>
      <w:r>
        <w:rPr>
          <w:noProof/>
        </w:rPr>
        <w:fldChar w:fldCharType="separate"/>
      </w:r>
      <w:r>
        <w:rPr>
          <w:noProof/>
        </w:rPr>
        <w:t>83</w:t>
      </w:r>
      <w:r>
        <w:rPr>
          <w:noProof/>
        </w:rPr>
        <w:fldChar w:fldCharType="end"/>
      </w:r>
    </w:p>
    <w:p w14:paraId="2322A09C" w14:textId="4F08477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_Toc153796890 \h </w:instrText>
      </w:r>
      <w:r>
        <w:rPr>
          <w:noProof/>
        </w:rPr>
      </w:r>
      <w:r>
        <w:rPr>
          <w:noProof/>
        </w:rPr>
        <w:fldChar w:fldCharType="separate"/>
      </w:r>
      <w:r>
        <w:rPr>
          <w:noProof/>
        </w:rPr>
        <w:t>83</w:t>
      </w:r>
      <w:r>
        <w:rPr>
          <w:noProof/>
        </w:rPr>
        <w:fldChar w:fldCharType="end"/>
      </w:r>
    </w:p>
    <w:p w14:paraId="02783C65" w14:textId="617AFA1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_Toc153796891 \h </w:instrText>
      </w:r>
      <w:r>
        <w:rPr>
          <w:noProof/>
        </w:rPr>
      </w:r>
      <w:r>
        <w:rPr>
          <w:noProof/>
        </w:rPr>
        <w:fldChar w:fldCharType="separate"/>
      </w:r>
      <w:r>
        <w:rPr>
          <w:noProof/>
        </w:rPr>
        <w:t>83</w:t>
      </w:r>
      <w:r>
        <w:rPr>
          <w:noProof/>
        </w:rPr>
        <w:fldChar w:fldCharType="end"/>
      </w:r>
    </w:p>
    <w:p w14:paraId="59B19940" w14:textId="72D1FDF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_Toc153796892 \h </w:instrText>
      </w:r>
      <w:r>
        <w:rPr>
          <w:noProof/>
        </w:rPr>
      </w:r>
      <w:r>
        <w:rPr>
          <w:noProof/>
        </w:rPr>
        <w:fldChar w:fldCharType="separate"/>
      </w:r>
      <w:r>
        <w:rPr>
          <w:noProof/>
        </w:rPr>
        <w:t>85</w:t>
      </w:r>
      <w:r>
        <w:rPr>
          <w:noProof/>
        </w:rPr>
        <w:fldChar w:fldCharType="end"/>
      </w:r>
    </w:p>
    <w:p w14:paraId="0D510CB0" w14:textId="2252D3D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_Toc153796893 \h </w:instrText>
      </w:r>
      <w:r>
        <w:rPr>
          <w:noProof/>
        </w:rPr>
      </w:r>
      <w:r>
        <w:rPr>
          <w:noProof/>
        </w:rPr>
        <w:fldChar w:fldCharType="separate"/>
      </w:r>
      <w:r>
        <w:rPr>
          <w:noProof/>
        </w:rPr>
        <w:t>86</w:t>
      </w:r>
      <w:r>
        <w:rPr>
          <w:noProof/>
        </w:rPr>
        <w:fldChar w:fldCharType="end"/>
      </w:r>
    </w:p>
    <w:p w14:paraId="79607DA5" w14:textId="44AEBD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_Toc153796894 \h </w:instrText>
      </w:r>
      <w:r>
        <w:rPr>
          <w:noProof/>
        </w:rPr>
      </w:r>
      <w:r>
        <w:rPr>
          <w:noProof/>
        </w:rPr>
        <w:fldChar w:fldCharType="separate"/>
      </w:r>
      <w:r>
        <w:rPr>
          <w:noProof/>
        </w:rPr>
        <w:t>86</w:t>
      </w:r>
      <w:r>
        <w:rPr>
          <w:noProof/>
        </w:rPr>
        <w:fldChar w:fldCharType="end"/>
      </w:r>
    </w:p>
    <w:p w14:paraId="05C12E9D" w14:textId="281F69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_Toc153796895 \h </w:instrText>
      </w:r>
      <w:r>
        <w:rPr>
          <w:noProof/>
        </w:rPr>
      </w:r>
      <w:r>
        <w:rPr>
          <w:noProof/>
        </w:rPr>
        <w:fldChar w:fldCharType="separate"/>
      </w:r>
      <w:r>
        <w:rPr>
          <w:noProof/>
        </w:rPr>
        <w:t>87</w:t>
      </w:r>
      <w:r>
        <w:rPr>
          <w:noProof/>
        </w:rPr>
        <w:fldChar w:fldCharType="end"/>
      </w:r>
    </w:p>
    <w:p w14:paraId="5F25E053" w14:textId="6DF77E1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_Toc153796896 \h </w:instrText>
      </w:r>
      <w:r>
        <w:rPr>
          <w:noProof/>
        </w:rPr>
      </w:r>
      <w:r>
        <w:rPr>
          <w:noProof/>
        </w:rPr>
        <w:fldChar w:fldCharType="separate"/>
      </w:r>
      <w:r>
        <w:rPr>
          <w:noProof/>
        </w:rPr>
        <w:t>88</w:t>
      </w:r>
      <w:r>
        <w:rPr>
          <w:noProof/>
        </w:rPr>
        <w:fldChar w:fldCharType="end"/>
      </w:r>
    </w:p>
    <w:p w14:paraId="4B1BBF32" w14:textId="741E7847"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_Toc153796897 \h </w:instrText>
      </w:r>
      <w:r>
        <w:rPr>
          <w:noProof/>
        </w:rPr>
      </w:r>
      <w:r>
        <w:rPr>
          <w:noProof/>
        </w:rPr>
        <w:fldChar w:fldCharType="separate"/>
      </w:r>
      <w:r>
        <w:rPr>
          <w:noProof/>
        </w:rPr>
        <w:t>88</w:t>
      </w:r>
      <w:r>
        <w:rPr>
          <w:noProof/>
        </w:rPr>
        <w:fldChar w:fldCharType="end"/>
      </w:r>
    </w:p>
    <w:p w14:paraId="0282C25A" w14:textId="32A1B5F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_Toc153796898 \h </w:instrText>
      </w:r>
      <w:r>
        <w:rPr>
          <w:noProof/>
        </w:rPr>
      </w:r>
      <w:r>
        <w:rPr>
          <w:noProof/>
        </w:rPr>
        <w:fldChar w:fldCharType="separate"/>
      </w:r>
      <w:r>
        <w:rPr>
          <w:noProof/>
        </w:rPr>
        <w:t>88</w:t>
      </w:r>
      <w:r>
        <w:rPr>
          <w:noProof/>
        </w:rPr>
        <w:fldChar w:fldCharType="end"/>
      </w:r>
    </w:p>
    <w:p w14:paraId="6D669A5C" w14:textId="2CDC09C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_Toc153796899 \h </w:instrText>
      </w:r>
      <w:r>
        <w:rPr>
          <w:noProof/>
        </w:rPr>
      </w:r>
      <w:r>
        <w:rPr>
          <w:noProof/>
        </w:rPr>
        <w:fldChar w:fldCharType="separate"/>
      </w:r>
      <w:r>
        <w:rPr>
          <w:noProof/>
        </w:rPr>
        <w:t>89</w:t>
      </w:r>
      <w:r>
        <w:rPr>
          <w:noProof/>
        </w:rPr>
        <w:fldChar w:fldCharType="end"/>
      </w:r>
    </w:p>
    <w:p w14:paraId="143CA6F3" w14:textId="41F63969"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_Toc153796900 \h </w:instrText>
      </w:r>
      <w:r>
        <w:rPr>
          <w:noProof/>
        </w:rPr>
      </w:r>
      <w:r>
        <w:rPr>
          <w:noProof/>
        </w:rPr>
        <w:fldChar w:fldCharType="separate"/>
      </w:r>
      <w:r>
        <w:rPr>
          <w:noProof/>
        </w:rPr>
        <w:t>89</w:t>
      </w:r>
      <w:r>
        <w:rPr>
          <w:noProof/>
        </w:rPr>
        <w:fldChar w:fldCharType="end"/>
      </w:r>
    </w:p>
    <w:p w14:paraId="75DD757E" w14:textId="76CC5DE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_Toc153796901 \h </w:instrText>
      </w:r>
      <w:r>
        <w:rPr>
          <w:noProof/>
        </w:rPr>
      </w:r>
      <w:r>
        <w:rPr>
          <w:noProof/>
        </w:rPr>
        <w:fldChar w:fldCharType="separate"/>
      </w:r>
      <w:r>
        <w:rPr>
          <w:noProof/>
        </w:rPr>
        <w:t>90</w:t>
      </w:r>
      <w:r>
        <w:rPr>
          <w:noProof/>
        </w:rPr>
        <w:fldChar w:fldCharType="end"/>
      </w:r>
    </w:p>
    <w:p w14:paraId="4BF14BF9" w14:textId="314BA3E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_Toc153796902 \h </w:instrText>
      </w:r>
      <w:r>
        <w:rPr>
          <w:noProof/>
        </w:rPr>
      </w:r>
      <w:r>
        <w:rPr>
          <w:noProof/>
        </w:rPr>
        <w:fldChar w:fldCharType="separate"/>
      </w:r>
      <w:r>
        <w:rPr>
          <w:noProof/>
        </w:rPr>
        <w:t>90</w:t>
      </w:r>
      <w:r>
        <w:rPr>
          <w:noProof/>
        </w:rPr>
        <w:fldChar w:fldCharType="end"/>
      </w:r>
    </w:p>
    <w:p w14:paraId="02FC6A33" w14:textId="7D40286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_Toc153796903 \h </w:instrText>
      </w:r>
      <w:r>
        <w:rPr>
          <w:noProof/>
        </w:rPr>
      </w:r>
      <w:r>
        <w:rPr>
          <w:noProof/>
        </w:rPr>
        <w:fldChar w:fldCharType="separate"/>
      </w:r>
      <w:r>
        <w:rPr>
          <w:noProof/>
        </w:rPr>
        <w:t>90</w:t>
      </w:r>
      <w:r>
        <w:rPr>
          <w:noProof/>
        </w:rPr>
        <w:fldChar w:fldCharType="end"/>
      </w:r>
    </w:p>
    <w:p w14:paraId="2882D8BB" w14:textId="14E4E5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_Toc153796904 \h </w:instrText>
      </w:r>
      <w:r>
        <w:rPr>
          <w:noProof/>
        </w:rPr>
      </w:r>
      <w:r>
        <w:rPr>
          <w:noProof/>
        </w:rPr>
        <w:fldChar w:fldCharType="separate"/>
      </w:r>
      <w:r>
        <w:rPr>
          <w:noProof/>
        </w:rPr>
        <w:t>91</w:t>
      </w:r>
      <w:r>
        <w:rPr>
          <w:noProof/>
        </w:rPr>
        <w:fldChar w:fldCharType="end"/>
      </w:r>
    </w:p>
    <w:p w14:paraId="3EC14C3D" w14:textId="19796A8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_Toc153796905 \h </w:instrText>
      </w:r>
      <w:r>
        <w:rPr>
          <w:noProof/>
        </w:rPr>
      </w:r>
      <w:r>
        <w:rPr>
          <w:noProof/>
        </w:rPr>
        <w:fldChar w:fldCharType="separate"/>
      </w:r>
      <w:r>
        <w:rPr>
          <w:noProof/>
        </w:rPr>
        <w:t>91</w:t>
      </w:r>
      <w:r>
        <w:rPr>
          <w:noProof/>
        </w:rPr>
        <w:fldChar w:fldCharType="end"/>
      </w:r>
    </w:p>
    <w:p w14:paraId="18968386" w14:textId="005854C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_Toc153796906 \h </w:instrText>
      </w:r>
      <w:r>
        <w:rPr>
          <w:noProof/>
        </w:rPr>
      </w:r>
      <w:r>
        <w:rPr>
          <w:noProof/>
        </w:rPr>
        <w:fldChar w:fldCharType="separate"/>
      </w:r>
      <w:r>
        <w:rPr>
          <w:noProof/>
        </w:rPr>
        <w:t>92</w:t>
      </w:r>
      <w:r>
        <w:rPr>
          <w:noProof/>
        </w:rPr>
        <w:fldChar w:fldCharType="end"/>
      </w:r>
    </w:p>
    <w:p w14:paraId="61406A78" w14:textId="55602BF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_Toc153796907 \h </w:instrText>
      </w:r>
      <w:r>
        <w:rPr>
          <w:noProof/>
        </w:rPr>
      </w:r>
      <w:r>
        <w:rPr>
          <w:noProof/>
        </w:rPr>
        <w:fldChar w:fldCharType="separate"/>
      </w:r>
      <w:r>
        <w:rPr>
          <w:noProof/>
        </w:rPr>
        <w:t>92</w:t>
      </w:r>
      <w:r>
        <w:rPr>
          <w:noProof/>
        </w:rPr>
        <w:fldChar w:fldCharType="end"/>
      </w:r>
    </w:p>
    <w:p w14:paraId="7F415FAC" w14:textId="068DC57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_Toc153796908 \h </w:instrText>
      </w:r>
      <w:r>
        <w:rPr>
          <w:noProof/>
        </w:rPr>
      </w:r>
      <w:r>
        <w:rPr>
          <w:noProof/>
        </w:rPr>
        <w:fldChar w:fldCharType="separate"/>
      </w:r>
      <w:r>
        <w:rPr>
          <w:noProof/>
        </w:rPr>
        <w:t>93</w:t>
      </w:r>
      <w:r>
        <w:rPr>
          <w:noProof/>
        </w:rPr>
        <w:fldChar w:fldCharType="end"/>
      </w:r>
    </w:p>
    <w:p w14:paraId="0A0040C6" w14:textId="62987F1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_Toc153796909 \h </w:instrText>
      </w:r>
      <w:r>
        <w:rPr>
          <w:noProof/>
        </w:rPr>
      </w:r>
      <w:r>
        <w:rPr>
          <w:noProof/>
        </w:rPr>
        <w:fldChar w:fldCharType="separate"/>
      </w:r>
      <w:r>
        <w:rPr>
          <w:noProof/>
        </w:rPr>
        <w:t>96</w:t>
      </w:r>
      <w:r>
        <w:rPr>
          <w:noProof/>
        </w:rPr>
        <w:fldChar w:fldCharType="end"/>
      </w:r>
    </w:p>
    <w:p w14:paraId="46C1A600" w14:textId="725D6300"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_Toc153796910 \h </w:instrText>
      </w:r>
      <w:r>
        <w:rPr>
          <w:noProof/>
        </w:rPr>
      </w:r>
      <w:r>
        <w:rPr>
          <w:noProof/>
        </w:rPr>
        <w:fldChar w:fldCharType="separate"/>
      </w:r>
      <w:r>
        <w:rPr>
          <w:noProof/>
        </w:rPr>
        <w:t>96</w:t>
      </w:r>
      <w:r>
        <w:rPr>
          <w:noProof/>
        </w:rPr>
        <w:fldChar w:fldCharType="end"/>
      </w:r>
    </w:p>
    <w:p w14:paraId="0E0A1F13" w14:textId="700648B6"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_Toc153796911 \h </w:instrText>
      </w:r>
      <w:r>
        <w:rPr>
          <w:noProof/>
        </w:rPr>
      </w:r>
      <w:r>
        <w:rPr>
          <w:noProof/>
        </w:rPr>
        <w:fldChar w:fldCharType="separate"/>
      </w:r>
      <w:r>
        <w:rPr>
          <w:noProof/>
        </w:rPr>
        <w:t>97</w:t>
      </w:r>
      <w:r>
        <w:rPr>
          <w:noProof/>
        </w:rPr>
        <w:fldChar w:fldCharType="end"/>
      </w:r>
    </w:p>
    <w:p w14:paraId="3556E3E9" w14:textId="150953F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_Toc153796912 \h </w:instrText>
      </w:r>
      <w:r>
        <w:rPr>
          <w:noProof/>
        </w:rPr>
      </w:r>
      <w:r>
        <w:rPr>
          <w:noProof/>
        </w:rPr>
        <w:fldChar w:fldCharType="separate"/>
      </w:r>
      <w:r>
        <w:rPr>
          <w:noProof/>
        </w:rPr>
        <w:t>97</w:t>
      </w:r>
      <w:r>
        <w:rPr>
          <w:noProof/>
        </w:rPr>
        <w:fldChar w:fldCharType="end"/>
      </w:r>
    </w:p>
    <w:p w14:paraId="61722A79" w14:textId="6E511A6D"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_Toc153796913 \h </w:instrText>
      </w:r>
      <w:r>
        <w:rPr>
          <w:noProof/>
        </w:rPr>
      </w:r>
      <w:r>
        <w:rPr>
          <w:noProof/>
        </w:rPr>
        <w:fldChar w:fldCharType="separate"/>
      </w:r>
      <w:r>
        <w:rPr>
          <w:noProof/>
        </w:rPr>
        <w:t>98</w:t>
      </w:r>
      <w:r>
        <w:rPr>
          <w:noProof/>
        </w:rPr>
        <w:fldChar w:fldCharType="end"/>
      </w:r>
    </w:p>
    <w:p w14:paraId="73D45313" w14:textId="2D9829A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_Toc153796914 \h </w:instrText>
      </w:r>
      <w:r>
        <w:rPr>
          <w:noProof/>
        </w:rPr>
      </w:r>
      <w:r>
        <w:rPr>
          <w:noProof/>
        </w:rPr>
        <w:fldChar w:fldCharType="separate"/>
      </w:r>
      <w:r>
        <w:rPr>
          <w:noProof/>
        </w:rPr>
        <w:t>98</w:t>
      </w:r>
      <w:r>
        <w:rPr>
          <w:noProof/>
        </w:rPr>
        <w:fldChar w:fldCharType="end"/>
      </w:r>
    </w:p>
    <w:p w14:paraId="3383E80E" w14:textId="1FA2719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_Toc153796915 \h </w:instrText>
      </w:r>
      <w:r>
        <w:rPr>
          <w:noProof/>
        </w:rPr>
      </w:r>
      <w:r>
        <w:rPr>
          <w:noProof/>
        </w:rPr>
        <w:fldChar w:fldCharType="separate"/>
      </w:r>
      <w:r>
        <w:rPr>
          <w:noProof/>
        </w:rPr>
        <w:t>99</w:t>
      </w:r>
      <w:r>
        <w:rPr>
          <w:noProof/>
        </w:rPr>
        <w:fldChar w:fldCharType="end"/>
      </w:r>
    </w:p>
    <w:p w14:paraId="666A2724" w14:textId="43C75C2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_Toc153796916 \h </w:instrText>
      </w:r>
      <w:r>
        <w:rPr>
          <w:noProof/>
        </w:rPr>
      </w:r>
      <w:r>
        <w:rPr>
          <w:noProof/>
        </w:rPr>
        <w:fldChar w:fldCharType="separate"/>
      </w:r>
      <w:r>
        <w:rPr>
          <w:noProof/>
        </w:rPr>
        <w:t>99</w:t>
      </w:r>
      <w:r>
        <w:rPr>
          <w:noProof/>
        </w:rPr>
        <w:fldChar w:fldCharType="end"/>
      </w:r>
    </w:p>
    <w:p w14:paraId="116C89EA" w14:textId="5CAAD5F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_Toc153796917 \h </w:instrText>
      </w:r>
      <w:r>
        <w:rPr>
          <w:noProof/>
        </w:rPr>
      </w:r>
      <w:r>
        <w:rPr>
          <w:noProof/>
        </w:rPr>
        <w:fldChar w:fldCharType="separate"/>
      </w:r>
      <w:r>
        <w:rPr>
          <w:noProof/>
        </w:rPr>
        <w:t>99</w:t>
      </w:r>
      <w:r>
        <w:rPr>
          <w:noProof/>
        </w:rPr>
        <w:fldChar w:fldCharType="end"/>
      </w:r>
    </w:p>
    <w:p w14:paraId="0BF396D3" w14:textId="75ED4F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_Toc153796918 \h </w:instrText>
      </w:r>
      <w:r>
        <w:rPr>
          <w:noProof/>
        </w:rPr>
      </w:r>
      <w:r>
        <w:rPr>
          <w:noProof/>
        </w:rPr>
        <w:fldChar w:fldCharType="separate"/>
      </w:r>
      <w:r>
        <w:rPr>
          <w:noProof/>
        </w:rPr>
        <w:t>100</w:t>
      </w:r>
      <w:r>
        <w:rPr>
          <w:noProof/>
        </w:rPr>
        <w:fldChar w:fldCharType="end"/>
      </w:r>
    </w:p>
    <w:p w14:paraId="1AEDD4B4" w14:textId="793A0C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_Toc153796919 \h </w:instrText>
      </w:r>
      <w:r>
        <w:rPr>
          <w:noProof/>
        </w:rPr>
      </w:r>
      <w:r>
        <w:rPr>
          <w:noProof/>
        </w:rPr>
        <w:fldChar w:fldCharType="separate"/>
      </w:r>
      <w:r>
        <w:rPr>
          <w:noProof/>
        </w:rPr>
        <w:t>100</w:t>
      </w:r>
      <w:r>
        <w:rPr>
          <w:noProof/>
        </w:rPr>
        <w:fldChar w:fldCharType="end"/>
      </w:r>
    </w:p>
    <w:p w14:paraId="3105ABC6" w14:textId="593A75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_Toc153796920 \h </w:instrText>
      </w:r>
      <w:r>
        <w:rPr>
          <w:noProof/>
        </w:rPr>
      </w:r>
      <w:r>
        <w:rPr>
          <w:noProof/>
        </w:rPr>
        <w:fldChar w:fldCharType="separate"/>
      </w:r>
      <w:r>
        <w:rPr>
          <w:noProof/>
        </w:rPr>
        <w:t>101</w:t>
      </w:r>
      <w:r>
        <w:rPr>
          <w:noProof/>
        </w:rPr>
        <w:fldChar w:fldCharType="end"/>
      </w:r>
    </w:p>
    <w:p w14:paraId="419B8F1D" w14:textId="06B796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_Toc153796921 \h </w:instrText>
      </w:r>
      <w:r>
        <w:rPr>
          <w:noProof/>
        </w:rPr>
      </w:r>
      <w:r>
        <w:rPr>
          <w:noProof/>
        </w:rPr>
        <w:fldChar w:fldCharType="separate"/>
      </w:r>
      <w:r>
        <w:rPr>
          <w:noProof/>
        </w:rPr>
        <w:t>102</w:t>
      </w:r>
      <w:r>
        <w:rPr>
          <w:noProof/>
        </w:rPr>
        <w:fldChar w:fldCharType="end"/>
      </w:r>
    </w:p>
    <w:p w14:paraId="07CE309E" w14:textId="1975316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_Toc153796922 \h </w:instrText>
      </w:r>
      <w:r>
        <w:rPr>
          <w:noProof/>
        </w:rPr>
      </w:r>
      <w:r>
        <w:rPr>
          <w:noProof/>
        </w:rPr>
        <w:fldChar w:fldCharType="separate"/>
      </w:r>
      <w:r>
        <w:rPr>
          <w:noProof/>
        </w:rPr>
        <w:t>102</w:t>
      </w:r>
      <w:r>
        <w:rPr>
          <w:noProof/>
        </w:rPr>
        <w:fldChar w:fldCharType="end"/>
      </w:r>
    </w:p>
    <w:p w14:paraId="0C2BD227" w14:textId="6CA1AB1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_Toc153796923 \h </w:instrText>
      </w:r>
      <w:r>
        <w:rPr>
          <w:noProof/>
        </w:rPr>
      </w:r>
      <w:r>
        <w:rPr>
          <w:noProof/>
        </w:rPr>
        <w:fldChar w:fldCharType="separate"/>
      </w:r>
      <w:r>
        <w:rPr>
          <w:noProof/>
        </w:rPr>
        <w:t>102</w:t>
      </w:r>
      <w:r>
        <w:rPr>
          <w:noProof/>
        </w:rPr>
        <w:fldChar w:fldCharType="end"/>
      </w:r>
    </w:p>
    <w:p w14:paraId="0829D0DA" w14:textId="41CF2F2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_Toc153796924 \h </w:instrText>
      </w:r>
      <w:r>
        <w:rPr>
          <w:noProof/>
        </w:rPr>
      </w:r>
      <w:r>
        <w:rPr>
          <w:noProof/>
        </w:rPr>
        <w:fldChar w:fldCharType="separate"/>
      </w:r>
      <w:r>
        <w:rPr>
          <w:noProof/>
        </w:rPr>
        <w:t>102</w:t>
      </w:r>
      <w:r>
        <w:rPr>
          <w:noProof/>
        </w:rPr>
        <w:fldChar w:fldCharType="end"/>
      </w:r>
    </w:p>
    <w:p w14:paraId="473DF4E4" w14:textId="45EC88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_Toc153796925 \h </w:instrText>
      </w:r>
      <w:r>
        <w:rPr>
          <w:noProof/>
        </w:rPr>
      </w:r>
      <w:r>
        <w:rPr>
          <w:noProof/>
        </w:rPr>
        <w:fldChar w:fldCharType="separate"/>
      </w:r>
      <w:r>
        <w:rPr>
          <w:noProof/>
        </w:rPr>
        <w:t>102</w:t>
      </w:r>
      <w:r>
        <w:rPr>
          <w:noProof/>
        </w:rPr>
        <w:fldChar w:fldCharType="end"/>
      </w:r>
    </w:p>
    <w:p w14:paraId="2EE8A36C" w14:textId="65104C5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_Toc153796926 \h </w:instrText>
      </w:r>
      <w:r>
        <w:rPr>
          <w:noProof/>
        </w:rPr>
      </w:r>
      <w:r>
        <w:rPr>
          <w:noProof/>
        </w:rPr>
        <w:fldChar w:fldCharType="separate"/>
      </w:r>
      <w:r>
        <w:rPr>
          <w:noProof/>
        </w:rPr>
        <w:t>103</w:t>
      </w:r>
      <w:r>
        <w:rPr>
          <w:noProof/>
        </w:rPr>
        <w:fldChar w:fldCharType="end"/>
      </w:r>
    </w:p>
    <w:p w14:paraId="2DD242D9" w14:textId="74D3DEA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_Toc153796927 \h </w:instrText>
      </w:r>
      <w:r>
        <w:rPr>
          <w:noProof/>
        </w:rPr>
      </w:r>
      <w:r>
        <w:rPr>
          <w:noProof/>
        </w:rPr>
        <w:fldChar w:fldCharType="separate"/>
      </w:r>
      <w:r>
        <w:rPr>
          <w:noProof/>
        </w:rPr>
        <w:t>103</w:t>
      </w:r>
      <w:r>
        <w:rPr>
          <w:noProof/>
        </w:rPr>
        <w:fldChar w:fldCharType="end"/>
      </w:r>
    </w:p>
    <w:p w14:paraId="765B45C9" w14:textId="3923922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_Toc153796928 \h </w:instrText>
      </w:r>
      <w:r>
        <w:rPr>
          <w:noProof/>
        </w:rPr>
      </w:r>
      <w:r>
        <w:rPr>
          <w:noProof/>
        </w:rPr>
        <w:fldChar w:fldCharType="separate"/>
      </w:r>
      <w:r>
        <w:rPr>
          <w:noProof/>
        </w:rPr>
        <w:t>104</w:t>
      </w:r>
      <w:r>
        <w:rPr>
          <w:noProof/>
        </w:rPr>
        <w:fldChar w:fldCharType="end"/>
      </w:r>
    </w:p>
    <w:p w14:paraId="269130C0" w14:textId="1C463B2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_Toc153796929 \h </w:instrText>
      </w:r>
      <w:r>
        <w:rPr>
          <w:noProof/>
        </w:rPr>
      </w:r>
      <w:r>
        <w:rPr>
          <w:noProof/>
        </w:rPr>
        <w:fldChar w:fldCharType="separate"/>
      </w:r>
      <w:r>
        <w:rPr>
          <w:noProof/>
        </w:rPr>
        <w:t>104</w:t>
      </w:r>
      <w:r>
        <w:rPr>
          <w:noProof/>
        </w:rPr>
        <w:fldChar w:fldCharType="end"/>
      </w:r>
    </w:p>
    <w:p w14:paraId="2B07EBA0" w14:textId="4DC2BE5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_Toc153796930 \h </w:instrText>
      </w:r>
      <w:r>
        <w:rPr>
          <w:noProof/>
        </w:rPr>
      </w:r>
      <w:r>
        <w:rPr>
          <w:noProof/>
        </w:rPr>
        <w:fldChar w:fldCharType="separate"/>
      </w:r>
      <w:r>
        <w:rPr>
          <w:noProof/>
        </w:rPr>
        <w:t>105</w:t>
      </w:r>
      <w:r>
        <w:rPr>
          <w:noProof/>
        </w:rPr>
        <w:fldChar w:fldCharType="end"/>
      </w:r>
    </w:p>
    <w:p w14:paraId="69E7239A" w14:textId="40357D24"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_Toc153796931 \h </w:instrText>
      </w:r>
      <w:r>
        <w:rPr>
          <w:noProof/>
        </w:rPr>
      </w:r>
      <w:r>
        <w:rPr>
          <w:noProof/>
        </w:rPr>
        <w:fldChar w:fldCharType="separate"/>
      </w:r>
      <w:r>
        <w:rPr>
          <w:noProof/>
        </w:rPr>
        <w:t>105</w:t>
      </w:r>
      <w:r>
        <w:rPr>
          <w:noProof/>
        </w:rPr>
        <w:fldChar w:fldCharType="end"/>
      </w:r>
    </w:p>
    <w:p w14:paraId="634DB9EA" w14:textId="1660C08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_Toc153796932 \h </w:instrText>
      </w:r>
      <w:r>
        <w:rPr>
          <w:noProof/>
        </w:rPr>
      </w:r>
      <w:r>
        <w:rPr>
          <w:noProof/>
        </w:rPr>
        <w:fldChar w:fldCharType="separate"/>
      </w:r>
      <w:r>
        <w:rPr>
          <w:noProof/>
        </w:rPr>
        <w:t>105</w:t>
      </w:r>
      <w:r>
        <w:rPr>
          <w:noProof/>
        </w:rPr>
        <w:fldChar w:fldCharType="end"/>
      </w:r>
    </w:p>
    <w:p w14:paraId="37E22039" w14:textId="6217E115"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_Toc153796933 \h </w:instrText>
      </w:r>
      <w:r>
        <w:rPr>
          <w:noProof/>
        </w:rPr>
      </w:r>
      <w:r>
        <w:rPr>
          <w:noProof/>
        </w:rPr>
        <w:fldChar w:fldCharType="separate"/>
      </w:r>
      <w:r>
        <w:rPr>
          <w:noProof/>
        </w:rPr>
        <w:t>108</w:t>
      </w:r>
      <w:r>
        <w:rPr>
          <w:noProof/>
        </w:rPr>
        <w:fldChar w:fldCharType="end"/>
      </w:r>
    </w:p>
    <w:p w14:paraId="78FAF8DB" w14:textId="062D31B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_Toc153796934 \h </w:instrText>
      </w:r>
      <w:r>
        <w:rPr>
          <w:noProof/>
        </w:rPr>
      </w:r>
      <w:r>
        <w:rPr>
          <w:noProof/>
        </w:rPr>
        <w:fldChar w:fldCharType="separate"/>
      </w:r>
      <w:r>
        <w:rPr>
          <w:noProof/>
        </w:rPr>
        <w:t>110</w:t>
      </w:r>
      <w:r>
        <w:rPr>
          <w:noProof/>
        </w:rPr>
        <w:fldChar w:fldCharType="end"/>
      </w:r>
    </w:p>
    <w:p w14:paraId="4F29D4B5" w14:textId="5CE64A58"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SimSun"/>
          <w:noProof/>
        </w:rPr>
        <w:t>5.6.4</w:t>
      </w:r>
      <w:r>
        <w:rPr>
          <w:rFonts w:asciiTheme="minorHAnsi" w:eastAsiaTheme="minorEastAsia" w:hAnsiTheme="minorHAnsi" w:cstheme="minorBidi"/>
          <w:noProof/>
          <w:kern w:val="2"/>
          <w:sz w:val="22"/>
          <w:szCs w:val="22"/>
          <w14:ligatures w14:val="standardContextual"/>
        </w:rPr>
        <w:tab/>
      </w:r>
      <w:r w:rsidRPr="00653FEE">
        <w:rPr>
          <w:rFonts w:eastAsia="SimSun"/>
          <w:noProof/>
        </w:rPr>
        <w:t xml:space="preserve">Single PDU Session with </w:t>
      </w:r>
      <w:r w:rsidRPr="00653FEE">
        <w:rPr>
          <w:rFonts w:eastAsia="SimSun"/>
          <w:noProof/>
          <w:lang w:eastAsia="fr-FR"/>
        </w:rPr>
        <w:t>multiple PDU Session Anchors</w:t>
      </w:r>
      <w:r>
        <w:rPr>
          <w:noProof/>
        </w:rPr>
        <w:tab/>
      </w:r>
      <w:r>
        <w:rPr>
          <w:noProof/>
        </w:rPr>
        <w:fldChar w:fldCharType="begin" w:fldLock="1"/>
      </w:r>
      <w:r>
        <w:rPr>
          <w:noProof/>
        </w:rPr>
        <w:instrText xml:space="preserve"> PAGEREF _Toc153796935 \h </w:instrText>
      </w:r>
      <w:r>
        <w:rPr>
          <w:noProof/>
        </w:rPr>
      </w:r>
      <w:r>
        <w:rPr>
          <w:noProof/>
        </w:rPr>
        <w:fldChar w:fldCharType="separate"/>
      </w:r>
      <w:r>
        <w:rPr>
          <w:noProof/>
        </w:rPr>
        <w:t>111</w:t>
      </w:r>
      <w:r>
        <w:rPr>
          <w:noProof/>
        </w:rPr>
        <w:fldChar w:fldCharType="end"/>
      </w:r>
    </w:p>
    <w:p w14:paraId="12D1F401" w14:textId="00EB00C0"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5.6.4.1</w:t>
      </w:r>
      <w:r>
        <w:rPr>
          <w:rFonts w:asciiTheme="minorHAnsi" w:eastAsiaTheme="minorEastAsia" w:hAnsiTheme="minorHAnsi" w:cstheme="minorBidi"/>
          <w:noProof/>
          <w:kern w:val="2"/>
          <w:sz w:val="22"/>
          <w:szCs w:val="22"/>
          <w14:ligatures w14:val="standardContextual"/>
        </w:rPr>
        <w:tab/>
      </w:r>
      <w:r w:rsidRPr="00653FEE">
        <w:rPr>
          <w:rFonts w:eastAsia="SimSun"/>
          <w:noProof/>
        </w:rPr>
        <w:t>General</w:t>
      </w:r>
      <w:r>
        <w:rPr>
          <w:noProof/>
        </w:rPr>
        <w:tab/>
      </w:r>
      <w:r>
        <w:rPr>
          <w:noProof/>
        </w:rPr>
        <w:fldChar w:fldCharType="begin" w:fldLock="1"/>
      </w:r>
      <w:r>
        <w:rPr>
          <w:noProof/>
        </w:rPr>
        <w:instrText xml:space="preserve"> PAGEREF _Toc153796936 \h </w:instrText>
      </w:r>
      <w:r>
        <w:rPr>
          <w:noProof/>
        </w:rPr>
      </w:r>
      <w:r>
        <w:rPr>
          <w:noProof/>
        </w:rPr>
        <w:fldChar w:fldCharType="separate"/>
      </w:r>
      <w:r>
        <w:rPr>
          <w:noProof/>
        </w:rPr>
        <w:t>111</w:t>
      </w:r>
      <w:r>
        <w:rPr>
          <w:noProof/>
        </w:rPr>
        <w:fldChar w:fldCharType="end"/>
      </w:r>
    </w:p>
    <w:p w14:paraId="1B8A9272" w14:textId="0EA64E70"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5.6.4.2</w:t>
      </w:r>
      <w:r>
        <w:rPr>
          <w:rFonts w:asciiTheme="minorHAnsi" w:eastAsiaTheme="minorEastAsia" w:hAnsiTheme="minorHAnsi" w:cstheme="minorBidi"/>
          <w:noProof/>
          <w:kern w:val="2"/>
          <w:sz w:val="22"/>
          <w:szCs w:val="22"/>
          <w14:ligatures w14:val="standardContextual"/>
        </w:rPr>
        <w:tab/>
      </w:r>
      <w:r w:rsidRPr="00653FEE">
        <w:rPr>
          <w:rFonts w:eastAsia="SimSun"/>
          <w:noProof/>
        </w:rPr>
        <w:t>Usage of an UL Classifier for a PDU Session</w:t>
      </w:r>
      <w:r>
        <w:rPr>
          <w:noProof/>
        </w:rPr>
        <w:tab/>
      </w:r>
      <w:r>
        <w:rPr>
          <w:noProof/>
        </w:rPr>
        <w:fldChar w:fldCharType="begin" w:fldLock="1"/>
      </w:r>
      <w:r>
        <w:rPr>
          <w:noProof/>
        </w:rPr>
        <w:instrText xml:space="preserve"> PAGEREF _Toc153796937 \h </w:instrText>
      </w:r>
      <w:r>
        <w:rPr>
          <w:noProof/>
        </w:rPr>
      </w:r>
      <w:r>
        <w:rPr>
          <w:noProof/>
        </w:rPr>
        <w:fldChar w:fldCharType="separate"/>
      </w:r>
      <w:r>
        <w:rPr>
          <w:noProof/>
        </w:rPr>
        <w:t>112</w:t>
      </w:r>
      <w:r>
        <w:rPr>
          <w:noProof/>
        </w:rPr>
        <w:fldChar w:fldCharType="end"/>
      </w:r>
    </w:p>
    <w:p w14:paraId="2E20EF37" w14:textId="053A4E54"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5.6.4.3</w:t>
      </w:r>
      <w:r>
        <w:rPr>
          <w:rFonts w:asciiTheme="minorHAnsi" w:eastAsiaTheme="minorEastAsia" w:hAnsiTheme="minorHAnsi" w:cstheme="minorBidi"/>
          <w:noProof/>
          <w:kern w:val="2"/>
          <w:sz w:val="22"/>
          <w:szCs w:val="22"/>
          <w14:ligatures w14:val="standardContextual"/>
        </w:rPr>
        <w:tab/>
      </w:r>
      <w:r w:rsidRPr="00653FEE">
        <w:rPr>
          <w:rFonts w:eastAsia="SimSun"/>
          <w:noProof/>
        </w:rPr>
        <w:t>Usage of IPv6 multi-homing for a PDU Session</w:t>
      </w:r>
      <w:r>
        <w:rPr>
          <w:noProof/>
        </w:rPr>
        <w:tab/>
      </w:r>
      <w:r>
        <w:rPr>
          <w:noProof/>
        </w:rPr>
        <w:fldChar w:fldCharType="begin" w:fldLock="1"/>
      </w:r>
      <w:r>
        <w:rPr>
          <w:noProof/>
        </w:rPr>
        <w:instrText xml:space="preserve"> PAGEREF _Toc153796938 \h </w:instrText>
      </w:r>
      <w:r>
        <w:rPr>
          <w:noProof/>
        </w:rPr>
      </w:r>
      <w:r>
        <w:rPr>
          <w:noProof/>
        </w:rPr>
        <w:fldChar w:fldCharType="separate"/>
      </w:r>
      <w:r>
        <w:rPr>
          <w:noProof/>
        </w:rPr>
        <w:t>113</w:t>
      </w:r>
      <w:r>
        <w:rPr>
          <w:noProof/>
        </w:rPr>
        <w:fldChar w:fldCharType="end"/>
      </w:r>
    </w:p>
    <w:p w14:paraId="4085D59D" w14:textId="69B97A9A"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_Toc153796939 \h </w:instrText>
      </w:r>
      <w:r>
        <w:rPr>
          <w:noProof/>
        </w:rPr>
      </w:r>
      <w:r>
        <w:rPr>
          <w:noProof/>
        </w:rPr>
        <w:fldChar w:fldCharType="separate"/>
      </w:r>
      <w:r>
        <w:rPr>
          <w:noProof/>
        </w:rPr>
        <w:t>115</w:t>
      </w:r>
      <w:r>
        <w:rPr>
          <w:noProof/>
        </w:rPr>
        <w:fldChar w:fldCharType="end"/>
      </w:r>
    </w:p>
    <w:p w14:paraId="6960D08F" w14:textId="5FFED82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_Toc153796940 \h </w:instrText>
      </w:r>
      <w:r>
        <w:rPr>
          <w:noProof/>
        </w:rPr>
      </w:r>
      <w:r>
        <w:rPr>
          <w:noProof/>
        </w:rPr>
        <w:fldChar w:fldCharType="separate"/>
      </w:r>
      <w:r>
        <w:rPr>
          <w:noProof/>
        </w:rPr>
        <w:t>117</w:t>
      </w:r>
      <w:r>
        <w:rPr>
          <w:noProof/>
        </w:rPr>
        <w:fldChar w:fldCharType="end"/>
      </w:r>
    </w:p>
    <w:p w14:paraId="422DE6B3" w14:textId="68114C7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_Toc153796941 \h </w:instrText>
      </w:r>
      <w:r>
        <w:rPr>
          <w:noProof/>
        </w:rPr>
      </w:r>
      <w:r>
        <w:rPr>
          <w:noProof/>
        </w:rPr>
        <w:fldChar w:fldCharType="separate"/>
      </w:r>
      <w:r>
        <w:rPr>
          <w:noProof/>
        </w:rPr>
        <w:t>118</w:t>
      </w:r>
      <w:r>
        <w:rPr>
          <w:noProof/>
        </w:rPr>
        <w:fldChar w:fldCharType="end"/>
      </w:r>
    </w:p>
    <w:p w14:paraId="75F83851" w14:textId="05EC55B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_Toc153796942 \h </w:instrText>
      </w:r>
      <w:r>
        <w:rPr>
          <w:noProof/>
        </w:rPr>
      </w:r>
      <w:r>
        <w:rPr>
          <w:noProof/>
        </w:rPr>
        <w:fldChar w:fldCharType="separate"/>
      </w:r>
      <w:r>
        <w:rPr>
          <w:noProof/>
        </w:rPr>
        <w:t>118</w:t>
      </w:r>
      <w:r>
        <w:rPr>
          <w:noProof/>
        </w:rPr>
        <w:fldChar w:fldCharType="end"/>
      </w:r>
    </w:p>
    <w:p w14:paraId="4E956CB7" w14:textId="4538757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_Toc153796943 \h </w:instrText>
      </w:r>
      <w:r>
        <w:rPr>
          <w:noProof/>
        </w:rPr>
      </w:r>
      <w:r>
        <w:rPr>
          <w:noProof/>
        </w:rPr>
        <w:fldChar w:fldCharType="separate"/>
      </w:r>
      <w:r>
        <w:rPr>
          <w:noProof/>
        </w:rPr>
        <w:t>123</w:t>
      </w:r>
      <w:r>
        <w:rPr>
          <w:noProof/>
        </w:rPr>
        <w:fldChar w:fldCharType="end"/>
      </w:r>
    </w:p>
    <w:p w14:paraId="55789AE5" w14:textId="3D856BFF"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_Toc153796944 \h </w:instrText>
      </w:r>
      <w:r>
        <w:rPr>
          <w:noProof/>
        </w:rPr>
      </w:r>
      <w:r>
        <w:rPr>
          <w:noProof/>
        </w:rPr>
        <w:fldChar w:fldCharType="separate"/>
      </w:r>
      <w:r>
        <w:rPr>
          <w:noProof/>
        </w:rPr>
        <w:t>124</w:t>
      </w:r>
      <w:r>
        <w:rPr>
          <w:noProof/>
        </w:rPr>
        <w:fldChar w:fldCharType="end"/>
      </w:r>
    </w:p>
    <w:p w14:paraId="0EDB2B0C" w14:textId="27AE143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_Toc153796945 \h </w:instrText>
      </w:r>
      <w:r>
        <w:rPr>
          <w:noProof/>
        </w:rPr>
      </w:r>
      <w:r>
        <w:rPr>
          <w:noProof/>
        </w:rPr>
        <w:fldChar w:fldCharType="separate"/>
      </w:r>
      <w:r>
        <w:rPr>
          <w:noProof/>
        </w:rPr>
        <w:t>125</w:t>
      </w:r>
      <w:r>
        <w:rPr>
          <w:noProof/>
        </w:rPr>
        <w:fldChar w:fldCharType="end"/>
      </w:r>
    </w:p>
    <w:p w14:paraId="090F1566" w14:textId="32AF32B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_Toc153796946 \h </w:instrText>
      </w:r>
      <w:r>
        <w:rPr>
          <w:noProof/>
        </w:rPr>
      </w:r>
      <w:r>
        <w:rPr>
          <w:noProof/>
        </w:rPr>
        <w:fldChar w:fldCharType="separate"/>
      </w:r>
      <w:r>
        <w:rPr>
          <w:noProof/>
        </w:rPr>
        <w:t>125</w:t>
      </w:r>
      <w:r>
        <w:rPr>
          <w:noProof/>
        </w:rPr>
        <w:fldChar w:fldCharType="end"/>
      </w:r>
    </w:p>
    <w:p w14:paraId="22B499B6" w14:textId="486B156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_Toc153796947 \h </w:instrText>
      </w:r>
      <w:r>
        <w:rPr>
          <w:noProof/>
        </w:rPr>
      </w:r>
      <w:r>
        <w:rPr>
          <w:noProof/>
        </w:rPr>
        <w:fldChar w:fldCharType="separate"/>
      </w:r>
      <w:r>
        <w:rPr>
          <w:noProof/>
        </w:rPr>
        <w:t>125</w:t>
      </w:r>
      <w:r>
        <w:rPr>
          <w:noProof/>
        </w:rPr>
        <w:fldChar w:fldCharType="end"/>
      </w:r>
    </w:p>
    <w:p w14:paraId="0579A2AD" w14:textId="2BF39680"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_Toc153796948 \h </w:instrText>
      </w:r>
      <w:r>
        <w:rPr>
          <w:noProof/>
        </w:rPr>
      </w:r>
      <w:r>
        <w:rPr>
          <w:noProof/>
        </w:rPr>
        <w:fldChar w:fldCharType="separate"/>
      </w:r>
      <w:r>
        <w:rPr>
          <w:noProof/>
        </w:rPr>
        <w:t>125</w:t>
      </w:r>
      <w:r>
        <w:rPr>
          <w:noProof/>
        </w:rPr>
        <w:fldChar w:fldCharType="end"/>
      </w:r>
    </w:p>
    <w:p w14:paraId="26628C3C" w14:textId="07739E31"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_Toc153796949 \h </w:instrText>
      </w:r>
      <w:r>
        <w:rPr>
          <w:noProof/>
        </w:rPr>
      </w:r>
      <w:r>
        <w:rPr>
          <w:noProof/>
        </w:rPr>
        <w:fldChar w:fldCharType="separate"/>
      </w:r>
      <w:r>
        <w:rPr>
          <w:noProof/>
        </w:rPr>
        <w:t>126</w:t>
      </w:r>
      <w:r>
        <w:rPr>
          <w:noProof/>
        </w:rPr>
        <w:fldChar w:fldCharType="end"/>
      </w:r>
    </w:p>
    <w:p w14:paraId="2DAA94EB" w14:textId="4D40C39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_Toc153796950 \h </w:instrText>
      </w:r>
      <w:r>
        <w:rPr>
          <w:noProof/>
        </w:rPr>
      </w:r>
      <w:r>
        <w:rPr>
          <w:noProof/>
        </w:rPr>
        <w:fldChar w:fldCharType="separate"/>
      </w:r>
      <w:r>
        <w:rPr>
          <w:noProof/>
        </w:rPr>
        <w:t>126</w:t>
      </w:r>
      <w:r>
        <w:rPr>
          <w:noProof/>
        </w:rPr>
        <w:fldChar w:fldCharType="end"/>
      </w:r>
    </w:p>
    <w:p w14:paraId="041FBAEA" w14:textId="7CBA707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_Toc153796951 \h </w:instrText>
      </w:r>
      <w:r>
        <w:rPr>
          <w:noProof/>
        </w:rPr>
      </w:r>
      <w:r>
        <w:rPr>
          <w:noProof/>
        </w:rPr>
        <w:fldChar w:fldCharType="separate"/>
      </w:r>
      <w:r>
        <w:rPr>
          <w:noProof/>
        </w:rPr>
        <w:t>126</w:t>
      </w:r>
      <w:r>
        <w:rPr>
          <w:noProof/>
        </w:rPr>
        <w:fldChar w:fldCharType="end"/>
      </w:r>
    </w:p>
    <w:p w14:paraId="505257AF" w14:textId="04FCBC9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_Toc153796952 \h </w:instrText>
      </w:r>
      <w:r>
        <w:rPr>
          <w:noProof/>
        </w:rPr>
      </w:r>
      <w:r>
        <w:rPr>
          <w:noProof/>
        </w:rPr>
        <w:fldChar w:fldCharType="separate"/>
      </w:r>
      <w:r>
        <w:rPr>
          <w:noProof/>
        </w:rPr>
        <w:t>127</w:t>
      </w:r>
      <w:r>
        <w:rPr>
          <w:noProof/>
        </w:rPr>
        <w:fldChar w:fldCharType="end"/>
      </w:r>
    </w:p>
    <w:p w14:paraId="01FAA2A7" w14:textId="761D573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_Toc153796953 \h </w:instrText>
      </w:r>
      <w:r>
        <w:rPr>
          <w:noProof/>
        </w:rPr>
      </w:r>
      <w:r>
        <w:rPr>
          <w:noProof/>
        </w:rPr>
        <w:fldChar w:fldCharType="separate"/>
      </w:r>
      <w:r>
        <w:rPr>
          <w:noProof/>
        </w:rPr>
        <w:t>127</w:t>
      </w:r>
      <w:r>
        <w:rPr>
          <w:noProof/>
        </w:rPr>
        <w:fldChar w:fldCharType="end"/>
      </w:r>
    </w:p>
    <w:p w14:paraId="073E9E7D" w14:textId="4ABCD0D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_Toc153796954 \h </w:instrText>
      </w:r>
      <w:r>
        <w:rPr>
          <w:noProof/>
        </w:rPr>
      </w:r>
      <w:r>
        <w:rPr>
          <w:noProof/>
        </w:rPr>
        <w:fldChar w:fldCharType="separate"/>
      </w:r>
      <w:r>
        <w:rPr>
          <w:noProof/>
        </w:rPr>
        <w:t>128</w:t>
      </w:r>
      <w:r>
        <w:rPr>
          <w:noProof/>
        </w:rPr>
        <w:fldChar w:fldCharType="end"/>
      </w:r>
    </w:p>
    <w:p w14:paraId="0852CF46" w14:textId="2E595D3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_Toc153796955 \h </w:instrText>
      </w:r>
      <w:r>
        <w:rPr>
          <w:noProof/>
        </w:rPr>
      </w:r>
      <w:r>
        <w:rPr>
          <w:noProof/>
        </w:rPr>
        <w:fldChar w:fldCharType="separate"/>
      </w:r>
      <w:r>
        <w:rPr>
          <w:noProof/>
        </w:rPr>
        <w:t>129</w:t>
      </w:r>
      <w:r>
        <w:rPr>
          <w:noProof/>
        </w:rPr>
        <w:fldChar w:fldCharType="end"/>
      </w:r>
    </w:p>
    <w:p w14:paraId="6BE65AD4" w14:textId="27C1930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_Toc153796956 \h </w:instrText>
      </w:r>
      <w:r>
        <w:rPr>
          <w:noProof/>
        </w:rPr>
      </w:r>
      <w:r>
        <w:rPr>
          <w:noProof/>
        </w:rPr>
        <w:fldChar w:fldCharType="separate"/>
      </w:r>
      <w:r>
        <w:rPr>
          <w:noProof/>
        </w:rPr>
        <w:t>130</w:t>
      </w:r>
      <w:r>
        <w:rPr>
          <w:noProof/>
        </w:rPr>
        <w:fldChar w:fldCharType="end"/>
      </w:r>
    </w:p>
    <w:p w14:paraId="7F37609D" w14:textId="3BE96BA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_Toc153796957 \h </w:instrText>
      </w:r>
      <w:r>
        <w:rPr>
          <w:noProof/>
        </w:rPr>
      </w:r>
      <w:r>
        <w:rPr>
          <w:noProof/>
        </w:rPr>
        <w:fldChar w:fldCharType="separate"/>
      </w:r>
      <w:r>
        <w:rPr>
          <w:noProof/>
        </w:rPr>
        <w:t>131</w:t>
      </w:r>
      <w:r>
        <w:rPr>
          <w:noProof/>
        </w:rPr>
        <w:fldChar w:fldCharType="end"/>
      </w:r>
    </w:p>
    <w:p w14:paraId="0A826C09" w14:textId="31272C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_Toc153796958 \h </w:instrText>
      </w:r>
      <w:r>
        <w:rPr>
          <w:noProof/>
        </w:rPr>
      </w:r>
      <w:r>
        <w:rPr>
          <w:noProof/>
        </w:rPr>
        <w:fldChar w:fldCharType="separate"/>
      </w:r>
      <w:r>
        <w:rPr>
          <w:noProof/>
        </w:rPr>
        <w:t>132</w:t>
      </w:r>
      <w:r>
        <w:rPr>
          <w:noProof/>
        </w:rPr>
        <w:fldChar w:fldCharType="end"/>
      </w:r>
    </w:p>
    <w:p w14:paraId="487758A1" w14:textId="3E6F2FC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_Toc153796959 \h </w:instrText>
      </w:r>
      <w:r>
        <w:rPr>
          <w:noProof/>
        </w:rPr>
      </w:r>
      <w:r>
        <w:rPr>
          <w:noProof/>
        </w:rPr>
        <w:fldChar w:fldCharType="separate"/>
      </w:r>
      <w:r>
        <w:rPr>
          <w:noProof/>
        </w:rPr>
        <w:t>133</w:t>
      </w:r>
      <w:r>
        <w:rPr>
          <w:noProof/>
        </w:rPr>
        <w:fldChar w:fldCharType="end"/>
      </w:r>
    </w:p>
    <w:p w14:paraId="258FFDA5" w14:textId="710493F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_Toc153796960 \h </w:instrText>
      </w:r>
      <w:r>
        <w:rPr>
          <w:noProof/>
        </w:rPr>
      </w:r>
      <w:r>
        <w:rPr>
          <w:noProof/>
        </w:rPr>
        <w:fldChar w:fldCharType="separate"/>
      </w:r>
      <w:r>
        <w:rPr>
          <w:noProof/>
        </w:rPr>
        <w:t>133</w:t>
      </w:r>
      <w:r>
        <w:rPr>
          <w:noProof/>
        </w:rPr>
        <w:fldChar w:fldCharType="end"/>
      </w:r>
    </w:p>
    <w:p w14:paraId="20025EA9" w14:textId="63D6B0B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_Toc153796961 \h </w:instrText>
      </w:r>
      <w:r>
        <w:rPr>
          <w:noProof/>
        </w:rPr>
      </w:r>
      <w:r>
        <w:rPr>
          <w:noProof/>
        </w:rPr>
        <w:fldChar w:fldCharType="separate"/>
      </w:r>
      <w:r>
        <w:rPr>
          <w:noProof/>
        </w:rPr>
        <w:t>134</w:t>
      </w:r>
      <w:r>
        <w:rPr>
          <w:noProof/>
        </w:rPr>
        <w:fldChar w:fldCharType="end"/>
      </w:r>
    </w:p>
    <w:p w14:paraId="15F64A52" w14:textId="73FE618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_Toc153796962 \h </w:instrText>
      </w:r>
      <w:r>
        <w:rPr>
          <w:noProof/>
        </w:rPr>
      </w:r>
      <w:r>
        <w:rPr>
          <w:noProof/>
        </w:rPr>
        <w:fldChar w:fldCharType="separate"/>
      </w:r>
      <w:r>
        <w:rPr>
          <w:noProof/>
        </w:rPr>
        <w:t>134</w:t>
      </w:r>
      <w:r>
        <w:rPr>
          <w:noProof/>
        </w:rPr>
        <w:fldChar w:fldCharType="end"/>
      </w:r>
    </w:p>
    <w:p w14:paraId="248DE5DC" w14:textId="10BFE0F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_Toc153796963 \h </w:instrText>
      </w:r>
      <w:r>
        <w:rPr>
          <w:noProof/>
        </w:rPr>
      </w:r>
      <w:r>
        <w:rPr>
          <w:noProof/>
        </w:rPr>
        <w:fldChar w:fldCharType="separate"/>
      </w:r>
      <w:r>
        <w:rPr>
          <w:noProof/>
        </w:rPr>
        <w:t>134</w:t>
      </w:r>
      <w:r>
        <w:rPr>
          <w:noProof/>
        </w:rPr>
        <w:fldChar w:fldCharType="end"/>
      </w:r>
    </w:p>
    <w:p w14:paraId="72B7F9FE" w14:textId="6F8DF1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_Toc153796964 \h </w:instrText>
      </w:r>
      <w:r>
        <w:rPr>
          <w:noProof/>
        </w:rPr>
      </w:r>
      <w:r>
        <w:rPr>
          <w:noProof/>
        </w:rPr>
        <w:fldChar w:fldCharType="separate"/>
      </w:r>
      <w:r>
        <w:rPr>
          <w:noProof/>
        </w:rPr>
        <w:t>134</w:t>
      </w:r>
      <w:r>
        <w:rPr>
          <w:noProof/>
        </w:rPr>
        <w:fldChar w:fldCharType="end"/>
      </w:r>
    </w:p>
    <w:p w14:paraId="16FE73A5" w14:textId="512809D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_Toc153796965 \h </w:instrText>
      </w:r>
      <w:r>
        <w:rPr>
          <w:noProof/>
        </w:rPr>
      </w:r>
      <w:r>
        <w:rPr>
          <w:noProof/>
        </w:rPr>
        <w:fldChar w:fldCharType="separate"/>
      </w:r>
      <w:r>
        <w:rPr>
          <w:noProof/>
        </w:rPr>
        <w:t>135</w:t>
      </w:r>
      <w:r>
        <w:rPr>
          <w:noProof/>
        </w:rPr>
        <w:fldChar w:fldCharType="end"/>
      </w:r>
    </w:p>
    <w:p w14:paraId="3AA749D9" w14:textId="62EABDC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_Toc153796966 \h </w:instrText>
      </w:r>
      <w:r>
        <w:rPr>
          <w:noProof/>
        </w:rPr>
      </w:r>
      <w:r>
        <w:rPr>
          <w:noProof/>
        </w:rPr>
        <w:fldChar w:fldCharType="separate"/>
      </w:r>
      <w:r>
        <w:rPr>
          <w:noProof/>
        </w:rPr>
        <w:t>135</w:t>
      </w:r>
      <w:r>
        <w:rPr>
          <w:noProof/>
        </w:rPr>
        <w:fldChar w:fldCharType="end"/>
      </w:r>
    </w:p>
    <w:p w14:paraId="3EC8D98E" w14:textId="5AD1075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_Toc153796967 \h </w:instrText>
      </w:r>
      <w:r>
        <w:rPr>
          <w:noProof/>
        </w:rPr>
      </w:r>
      <w:r>
        <w:rPr>
          <w:noProof/>
        </w:rPr>
        <w:fldChar w:fldCharType="separate"/>
      </w:r>
      <w:r>
        <w:rPr>
          <w:noProof/>
        </w:rPr>
        <w:t>135</w:t>
      </w:r>
      <w:r>
        <w:rPr>
          <w:noProof/>
        </w:rPr>
        <w:fldChar w:fldCharType="end"/>
      </w:r>
    </w:p>
    <w:p w14:paraId="3A4F009E" w14:textId="5B07F59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_Toc153796968 \h </w:instrText>
      </w:r>
      <w:r>
        <w:rPr>
          <w:noProof/>
        </w:rPr>
      </w:r>
      <w:r>
        <w:rPr>
          <w:noProof/>
        </w:rPr>
        <w:fldChar w:fldCharType="separate"/>
      </w:r>
      <w:r>
        <w:rPr>
          <w:noProof/>
        </w:rPr>
        <w:t>136</w:t>
      </w:r>
      <w:r>
        <w:rPr>
          <w:noProof/>
        </w:rPr>
        <w:fldChar w:fldCharType="end"/>
      </w:r>
    </w:p>
    <w:p w14:paraId="03D773AF" w14:textId="5EDA34D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_Toc153796969 \h </w:instrText>
      </w:r>
      <w:r>
        <w:rPr>
          <w:noProof/>
        </w:rPr>
      </w:r>
      <w:r>
        <w:rPr>
          <w:noProof/>
        </w:rPr>
        <w:fldChar w:fldCharType="separate"/>
      </w:r>
      <w:r>
        <w:rPr>
          <w:noProof/>
        </w:rPr>
        <w:t>138</w:t>
      </w:r>
      <w:r>
        <w:rPr>
          <w:noProof/>
        </w:rPr>
        <w:fldChar w:fldCharType="end"/>
      </w:r>
    </w:p>
    <w:p w14:paraId="7B7DC295" w14:textId="5C8608F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_Toc153796970 \h </w:instrText>
      </w:r>
      <w:r>
        <w:rPr>
          <w:noProof/>
        </w:rPr>
      </w:r>
      <w:r>
        <w:rPr>
          <w:noProof/>
        </w:rPr>
        <w:fldChar w:fldCharType="separate"/>
      </w:r>
      <w:r>
        <w:rPr>
          <w:noProof/>
        </w:rPr>
        <w:t>138</w:t>
      </w:r>
      <w:r>
        <w:rPr>
          <w:noProof/>
        </w:rPr>
        <w:fldChar w:fldCharType="end"/>
      </w:r>
    </w:p>
    <w:p w14:paraId="229ECF4F" w14:textId="22D1445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_Toc153796971 \h </w:instrText>
      </w:r>
      <w:r>
        <w:rPr>
          <w:noProof/>
        </w:rPr>
      </w:r>
      <w:r>
        <w:rPr>
          <w:noProof/>
        </w:rPr>
        <w:fldChar w:fldCharType="separate"/>
      </w:r>
      <w:r>
        <w:rPr>
          <w:noProof/>
        </w:rPr>
        <w:t>139</w:t>
      </w:r>
      <w:r>
        <w:rPr>
          <w:noProof/>
        </w:rPr>
        <w:fldChar w:fldCharType="end"/>
      </w:r>
    </w:p>
    <w:p w14:paraId="4183C2DF" w14:textId="6E8B7F3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_Toc153796972 \h </w:instrText>
      </w:r>
      <w:r>
        <w:rPr>
          <w:noProof/>
        </w:rPr>
      </w:r>
      <w:r>
        <w:rPr>
          <w:noProof/>
        </w:rPr>
        <w:fldChar w:fldCharType="separate"/>
      </w:r>
      <w:r>
        <w:rPr>
          <w:noProof/>
        </w:rPr>
        <w:t>139</w:t>
      </w:r>
      <w:r>
        <w:rPr>
          <w:noProof/>
        </w:rPr>
        <w:fldChar w:fldCharType="end"/>
      </w:r>
    </w:p>
    <w:p w14:paraId="76D7AF30" w14:textId="485120A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_Toc153796973 \h </w:instrText>
      </w:r>
      <w:r>
        <w:rPr>
          <w:noProof/>
        </w:rPr>
      </w:r>
      <w:r>
        <w:rPr>
          <w:noProof/>
        </w:rPr>
        <w:fldChar w:fldCharType="separate"/>
      </w:r>
      <w:r>
        <w:rPr>
          <w:noProof/>
        </w:rPr>
        <w:t>139</w:t>
      </w:r>
      <w:r>
        <w:rPr>
          <w:noProof/>
        </w:rPr>
        <w:fldChar w:fldCharType="end"/>
      </w:r>
    </w:p>
    <w:p w14:paraId="4B68BDE5" w14:textId="6A5E9C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_Toc153796974 \h </w:instrText>
      </w:r>
      <w:r>
        <w:rPr>
          <w:noProof/>
        </w:rPr>
      </w:r>
      <w:r>
        <w:rPr>
          <w:noProof/>
        </w:rPr>
        <w:fldChar w:fldCharType="separate"/>
      </w:r>
      <w:r>
        <w:rPr>
          <w:noProof/>
        </w:rPr>
        <w:t>139</w:t>
      </w:r>
      <w:r>
        <w:rPr>
          <w:noProof/>
        </w:rPr>
        <w:fldChar w:fldCharType="end"/>
      </w:r>
    </w:p>
    <w:p w14:paraId="0C49E4F8" w14:textId="7CCD753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_Toc153796975 \h </w:instrText>
      </w:r>
      <w:r>
        <w:rPr>
          <w:noProof/>
        </w:rPr>
      </w:r>
      <w:r>
        <w:rPr>
          <w:noProof/>
        </w:rPr>
        <w:fldChar w:fldCharType="separate"/>
      </w:r>
      <w:r>
        <w:rPr>
          <w:noProof/>
        </w:rPr>
        <w:t>140</w:t>
      </w:r>
      <w:r>
        <w:rPr>
          <w:noProof/>
        </w:rPr>
        <w:fldChar w:fldCharType="end"/>
      </w:r>
    </w:p>
    <w:p w14:paraId="09E1AB5B" w14:textId="5F8F142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_Toc153796976 \h </w:instrText>
      </w:r>
      <w:r>
        <w:rPr>
          <w:noProof/>
        </w:rPr>
      </w:r>
      <w:r>
        <w:rPr>
          <w:noProof/>
        </w:rPr>
        <w:fldChar w:fldCharType="separate"/>
      </w:r>
      <w:r>
        <w:rPr>
          <w:noProof/>
        </w:rPr>
        <w:t>140</w:t>
      </w:r>
      <w:r>
        <w:rPr>
          <w:noProof/>
        </w:rPr>
        <w:fldChar w:fldCharType="end"/>
      </w:r>
    </w:p>
    <w:p w14:paraId="31776A72" w14:textId="7126D3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_Toc153796977 \h </w:instrText>
      </w:r>
      <w:r>
        <w:rPr>
          <w:noProof/>
        </w:rPr>
      </w:r>
      <w:r>
        <w:rPr>
          <w:noProof/>
        </w:rPr>
        <w:fldChar w:fldCharType="separate"/>
      </w:r>
      <w:r>
        <w:rPr>
          <w:noProof/>
        </w:rPr>
        <w:t>140</w:t>
      </w:r>
      <w:r>
        <w:rPr>
          <w:noProof/>
        </w:rPr>
        <w:fldChar w:fldCharType="end"/>
      </w:r>
    </w:p>
    <w:p w14:paraId="4D3B6D95" w14:textId="305574D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_Toc153796978 \h </w:instrText>
      </w:r>
      <w:r>
        <w:rPr>
          <w:noProof/>
        </w:rPr>
      </w:r>
      <w:r>
        <w:rPr>
          <w:noProof/>
        </w:rPr>
        <w:fldChar w:fldCharType="separate"/>
      </w:r>
      <w:r>
        <w:rPr>
          <w:noProof/>
        </w:rPr>
        <w:t>140</w:t>
      </w:r>
      <w:r>
        <w:rPr>
          <w:noProof/>
        </w:rPr>
        <w:fldChar w:fldCharType="end"/>
      </w:r>
    </w:p>
    <w:p w14:paraId="7BE7C29E" w14:textId="4FCE1ED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_Toc153796979 \h </w:instrText>
      </w:r>
      <w:r>
        <w:rPr>
          <w:noProof/>
        </w:rPr>
      </w:r>
      <w:r>
        <w:rPr>
          <w:noProof/>
        </w:rPr>
        <w:fldChar w:fldCharType="separate"/>
      </w:r>
      <w:r>
        <w:rPr>
          <w:noProof/>
        </w:rPr>
        <w:t>140</w:t>
      </w:r>
      <w:r>
        <w:rPr>
          <w:noProof/>
        </w:rPr>
        <w:fldChar w:fldCharType="end"/>
      </w:r>
    </w:p>
    <w:p w14:paraId="05223145" w14:textId="2317FFC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_Toc153796980 \h </w:instrText>
      </w:r>
      <w:r>
        <w:rPr>
          <w:noProof/>
        </w:rPr>
      </w:r>
      <w:r>
        <w:rPr>
          <w:noProof/>
        </w:rPr>
        <w:fldChar w:fldCharType="separate"/>
      </w:r>
      <w:r>
        <w:rPr>
          <w:noProof/>
        </w:rPr>
        <w:t>141</w:t>
      </w:r>
      <w:r>
        <w:rPr>
          <w:noProof/>
        </w:rPr>
        <w:fldChar w:fldCharType="end"/>
      </w:r>
    </w:p>
    <w:p w14:paraId="0BC8DFF0" w14:textId="26C04ED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_Toc153796981 \h </w:instrText>
      </w:r>
      <w:r>
        <w:rPr>
          <w:noProof/>
        </w:rPr>
      </w:r>
      <w:r>
        <w:rPr>
          <w:noProof/>
        </w:rPr>
        <w:fldChar w:fldCharType="separate"/>
      </w:r>
      <w:r>
        <w:rPr>
          <w:noProof/>
        </w:rPr>
        <w:t>142</w:t>
      </w:r>
      <w:r>
        <w:rPr>
          <w:noProof/>
        </w:rPr>
        <w:fldChar w:fldCharType="end"/>
      </w:r>
    </w:p>
    <w:p w14:paraId="3443B2AF" w14:textId="3DE30E6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_Toc153796982 \h </w:instrText>
      </w:r>
      <w:r>
        <w:rPr>
          <w:noProof/>
        </w:rPr>
      </w:r>
      <w:r>
        <w:rPr>
          <w:noProof/>
        </w:rPr>
        <w:fldChar w:fldCharType="separate"/>
      </w:r>
      <w:r>
        <w:rPr>
          <w:noProof/>
        </w:rPr>
        <w:t>143</w:t>
      </w:r>
      <w:r>
        <w:rPr>
          <w:noProof/>
        </w:rPr>
        <w:fldChar w:fldCharType="end"/>
      </w:r>
    </w:p>
    <w:p w14:paraId="242ABBC4" w14:textId="3EAFF1B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_Toc153796983 \h </w:instrText>
      </w:r>
      <w:r>
        <w:rPr>
          <w:noProof/>
        </w:rPr>
      </w:r>
      <w:r>
        <w:rPr>
          <w:noProof/>
        </w:rPr>
        <w:fldChar w:fldCharType="separate"/>
      </w:r>
      <w:r>
        <w:rPr>
          <w:noProof/>
        </w:rPr>
        <w:t>143</w:t>
      </w:r>
      <w:r>
        <w:rPr>
          <w:noProof/>
        </w:rPr>
        <w:fldChar w:fldCharType="end"/>
      </w:r>
    </w:p>
    <w:p w14:paraId="16722007" w14:textId="0DB1BCE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_Toc153796984 \h </w:instrText>
      </w:r>
      <w:r>
        <w:rPr>
          <w:noProof/>
        </w:rPr>
      </w:r>
      <w:r>
        <w:rPr>
          <w:noProof/>
        </w:rPr>
        <w:fldChar w:fldCharType="separate"/>
      </w:r>
      <w:r>
        <w:rPr>
          <w:noProof/>
        </w:rPr>
        <w:t>143</w:t>
      </w:r>
      <w:r>
        <w:rPr>
          <w:noProof/>
        </w:rPr>
        <w:fldChar w:fldCharType="end"/>
      </w:r>
    </w:p>
    <w:p w14:paraId="33436D82" w14:textId="0A5639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_Toc153796985 \h </w:instrText>
      </w:r>
      <w:r>
        <w:rPr>
          <w:noProof/>
        </w:rPr>
      </w:r>
      <w:r>
        <w:rPr>
          <w:noProof/>
        </w:rPr>
        <w:fldChar w:fldCharType="separate"/>
      </w:r>
      <w:r>
        <w:rPr>
          <w:noProof/>
        </w:rPr>
        <w:t>144</w:t>
      </w:r>
      <w:r>
        <w:rPr>
          <w:noProof/>
        </w:rPr>
        <w:fldChar w:fldCharType="end"/>
      </w:r>
    </w:p>
    <w:p w14:paraId="3CCCDA36" w14:textId="7F69D26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_Toc153796986 \h </w:instrText>
      </w:r>
      <w:r>
        <w:rPr>
          <w:noProof/>
        </w:rPr>
      </w:r>
      <w:r>
        <w:rPr>
          <w:noProof/>
        </w:rPr>
        <w:fldChar w:fldCharType="separate"/>
      </w:r>
      <w:r>
        <w:rPr>
          <w:noProof/>
        </w:rPr>
        <w:t>144</w:t>
      </w:r>
      <w:r>
        <w:rPr>
          <w:noProof/>
        </w:rPr>
        <w:fldChar w:fldCharType="end"/>
      </w:r>
    </w:p>
    <w:p w14:paraId="19DC161F" w14:textId="2559E80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_Toc153796987 \h </w:instrText>
      </w:r>
      <w:r>
        <w:rPr>
          <w:noProof/>
        </w:rPr>
      </w:r>
      <w:r>
        <w:rPr>
          <w:noProof/>
        </w:rPr>
        <w:fldChar w:fldCharType="separate"/>
      </w:r>
      <w:r>
        <w:rPr>
          <w:noProof/>
        </w:rPr>
        <w:t>144</w:t>
      </w:r>
      <w:r>
        <w:rPr>
          <w:noProof/>
        </w:rPr>
        <w:fldChar w:fldCharType="end"/>
      </w:r>
    </w:p>
    <w:p w14:paraId="2B496833" w14:textId="68D530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_Toc153796988 \h </w:instrText>
      </w:r>
      <w:r>
        <w:rPr>
          <w:noProof/>
        </w:rPr>
      </w:r>
      <w:r>
        <w:rPr>
          <w:noProof/>
        </w:rPr>
        <w:fldChar w:fldCharType="separate"/>
      </w:r>
      <w:r>
        <w:rPr>
          <w:noProof/>
        </w:rPr>
        <w:t>145</w:t>
      </w:r>
      <w:r>
        <w:rPr>
          <w:noProof/>
        </w:rPr>
        <w:fldChar w:fldCharType="end"/>
      </w:r>
    </w:p>
    <w:p w14:paraId="3A2F2433" w14:textId="1D4E94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_Toc153796989 \h </w:instrText>
      </w:r>
      <w:r>
        <w:rPr>
          <w:noProof/>
        </w:rPr>
      </w:r>
      <w:r>
        <w:rPr>
          <w:noProof/>
        </w:rPr>
        <w:fldChar w:fldCharType="separate"/>
      </w:r>
      <w:r>
        <w:rPr>
          <w:noProof/>
        </w:rPr>
        <w:t>145</w:t>
      </w:r>
      <w:r>
        <w:rPr>
          <w:noProof/>
        </w:rPr>
        <w:fldChar w:fldCharType="end"/>
      </w:r>
    </w:p>
    <w:p w14:paraId="3D8C90CB" w14:textId="4F0CF6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_Toc153796990 \h </w:instrText>
      </w:r>
      <w:r>
        <w:rPr>
          <w:noProof/>
        </w:rPr>
      </w:r>
      <w:r>
        <w:rPr>
          <w:noProof/>
        </w:rPr>
        <w:fldChar w:fldCharType="separate"/>
      </w:r>
      <w:r>
        <w:rPr>
          <w:noProof/>
        </w:rPr>
        <w:t>145</w:t>
      </w:r>
      <w:r>
        <w:rPr>
          <w:noProof/>
        </w:rPr>
        <w:fldChar w:fldCharType="end"/>
      </w:r>
    </w:p>
    <w:p w14:paraId="549B9489" w14:textId="79D7408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_Toc153796991 \h </w:instrText>
      </w:r>
      <w:r>
        <w:rPr>
          <w:noProof/>
        </w:rPr>
      </w:r>
      <w:r>
        <w:rPr>
          <w:noProof/>
        </w:rPr>
        <w:fldChar w:fldCharType="separate"/>
      </w:r>
      <w:r>
        <w:rPr>
          <w:noProof/>
        </w:rPr>
        <w:t>145</w:t>
      </w:r>
      <w:r>
        <w:rPr>
          <w:noProof/>
        </w:rPr>
        <w:fldChar w:fldCharType="end"/>
      </w:r>
    </w:p>
    <w:p w14:paraId="6F9E2EF9" w14:textId="693307E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_Toc153796992 \h </w:instrText>
      </w:r>
      <w:r>
        <w:rPr>
          <w:noProof/>
        </w:rPr>
      </w:r>
      <w:r>
        <w:rPr>
          <w:noProof/>
        </w:rPr>
        <w:fldChar w:fldCharType="separate"/>
      </w:r>
      <w:r>
        <w:rPr>
          <w:noProof/>
        </w:rPr>
        <w:t>146</w:t>
      </w:r>
      <w:r>
        <w:rPr>
          <w:noProof/>
        </w:rPr>
        <w:fldChar w:fldCharType="end"/>
      </w:r>
    </w:p>
    <w:p w14:paraId="227CF32E" w14:textId="1BB8EEA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_Toc153796993 \h </w:instrText>
      </w:r>
      <w:r>
        <w:rPr>
          <w:noProof/>
        </w:rPr>
      </w:r>
      <w:r>
        <w:rPr>
          <w:noProof/>
        </w:rPr>
        <w:fldChar w:fldCharType="separate"/>
      </w:r>
      <w:r>
        <w:rPr>
          <w:noProof/>
        </w:rPr>
        <w:t>147</w:t>
      </w:r>
      <w:r>
        <w:rPr>
          <w:noProof/>
        </w:rPr>
        <w:fldChar w:fldCharType="end"/>
      </w:r>
    </w:p>
    <w:p w14:paraId="2E89F4C4" w14:textId="317920D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_Toc153796994 \h </w:instrText>
      </w:r>
      <w:r>
        <w:rPr>
          <w:noProof/>
        </w:rPr>
      </w:r>
      <w:r>
        <w:rPr>
          <w:noProof/>
        </w:rPr>
        <w:fldChar w:fldCharType="separate"/>
      </w:r>
      <w:r>
        <w:rPr>
          <w:noProof/>
        </w:rPr>
        <w:t>147</w:t>
      </w:r>
      <w:r>
        <w:rPr>
          <w:noProof/>
        </w:rPr>
        <w:fldChar w:fldCharType="end"/>
      </w:r>
    </w:p>
    <w:p w14:paraId="7D7FE0DC" w14:textId="2FD72E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_Toc153796995 \h </w:instrText>
      </w:r>
      <w:r>
        <w:rPr>
          <w:noProof/>
        </w:rPr>
      </w:r>
      <w:r>
        <w:rPr>
          <w:noProof/>
        </w:rPr>
        <w:fldChar w:fldCharType="separate"/>
      </w:r>
      <w:r>
        <w:rPr>
          <w:noProof/>
        </w:rPr>
        <w:t>147</w:t>
      </w:r>
      <w:r>
        <w:rPr>
          <w:noProof/>
        </w:rPr>
        <w:fldChar w:fldCharType="end"/>
      </w:r>
    </w:p>
    <w:p w14:paraId="2DE25A13" w14:textId="786CF30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_Toc153796996 \h </w:instrText>
      </w:r>
      <w:r>
        <w:rPr>
          <w:noProof/>
        </w:rPr>
      </w:r>
      <w:r>
        <w:rPr>
          <w:noProof/>
        </w:rPr>
        <w:fldChar w:fldCharType="separate"/>
      </w:r>
      <w:r>
        <w:rPr>
          <w:noProof/>
        </w:rPr>
        <w:t>147</w:t>
      </w:r>
      <w:r>
        <w:rPr>
          <w:noProof/>
        </w:rPr>
        <w:fldChar w:fldCharType="end"/>
      </w:r>
    </w:p>
    <w:p w14:paraId="5FA65202" w14:textId="3ECFF02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_Toc153796997 \h </w:instrText>
      </w:r>
      <w:r>
        <w:rPr>
          <w:noProof/>
        </w:rPr>
      </w:r>
      <w:r>
        <w:rPr>
          <w:noProof/>
        </w:rPr>
        <w:fldChar w:fldCharType="separate"/>
      </w:r>
      <w:r>
        <w:rPr>
          <w:noProof/>
        </w:rPr>
        <w:t>151</w:t>
      </w:r>
      <w:r>
        <w:rPr>
          <w:noProof/>
        </w:rPr>
        <w:fldChar w:fldCharType="end"/>
      </w:r>
    </w:p>
    <w:p w14:paraId="0AA4FF08" w14:textId="0B6B5E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_Toc153796998 \h </w:instrText>
      </w:r>
      <w:r>
        <w:rPr>
          <w:noProof/>
        </w:rPr>
      </w:r>
      <w:r>
        <w:rPr>
          <w:noProof/>
        </w:rPr>
        <w:fldChar w:fldCharType="separate"/>
      </w:r>
      <w:r>
        <w:rPr>
          <w:noProof/>
        </w:rPr>
        <w:t>151</w:t>
      </w:r>
      <w:r>
        <w:rPr>
          <w:noProof/>
        </w:rPr>
        <w:fldChar w:fldCharType="end"/>
      </w:r>
    </w:p>
    <w:p w14:paraId="76D88362" w14:textId="43148FB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_Toc153796999 \h </w:instrText>
      </w:r>
      <w:r>
        <w:rPr>
          <w:noProof/>
        </w:rPr>
      </w:r>
      <w:r>
        <w:rPr>
          <w:noProof/>
        </w:rPr>
        <w:fldChar w:fldCharType="separate"/>
      </w:r>
      <w:r>
        <w:rPr>
          <w:noProof/>
        </w:rPr>
        <w:t>152</w:t>
      </w:r>
      <w:r>
        <w:rPr>
          <w:noProof/>
        </w:rPr>
        <w:fldChar w:fldCharType="end"/>
      </w:r>
    </w:p>
    <w:p w14:paraId="6B35509E" w14:textId="0A495AF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_Toc153797000 \h </w:instrText>
      </w:r>
      <w:r>
        <w:rPr>
          <w:noProof/>
        </w:rPr>
      </w:r>
      <w:r>
        <w:rPr>
          <w:noProof/>
        </w:rPr>
        <w:fldChar w:fldCharType="separate"/>
      </w:r>
      <w:r>
        <w:rPr>
          <w:noProof/>
        </w:rPr>
        <w:t>153</w:t>
      </w:r>
      <w:r>
        <w:rPr>
          <w:noProof/>
        </w:rPr>
        <w:fldChar w:fldCharType="end"/>
      </w:r>
    </w:p>
    <w:p w14:paraId="7762ADB7" w14:textId="5CB4987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_Toc153797001 \h </w:instrText>
      </w:r>
      <w:r>
        <w:rPr>
          <w:noProof/>
        </w:rPr>
      </w:r>
      <w:r>
        <w:rPr>
          <w:noProof/>
        </w:rPr>
        <w:fldChar w:fldCharType="separate"/>
      </w:r>
      <w:r>
        <w:rPr>
          <w:noProof/>
        </w:rPr>
        <w:t>154</w:t>
      </w:r>
      <w:r>
        <w:rPr>
          <w:noProof/>
        </w:rPr>
        <w:fldChar w:fldCharType="end"/>
      </w:r>
    </w:p>
    <w:p w14:paraId="1FAF2A1D" w14:textId="4322C68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_Toc153797002 \h </w:instrText>
      </w:r>
      <w:r>
        <w:rPr>
          <w:noProof/>
        </w:rPr>
      </w:r>
      <w:r>
        <w:rPr>
          <w:noProof/>
        </w:rPr>
        <w:fldChar w:fldCharType="separate"/>
      </w:r>
      <w:r>
        <w:rPr>
          <w:noProof/>
        </w:rPr>
        <w:t>154</w:t>
      </w:r>
      <w:r>
        <w:rPr>
          <w:noProof/>
        </w:rPr>
        <w:fldChar w:fldCharType="end"/>
      </w:r>
    </w:p>
    <w:p w14:paraId="1DEF4BEA" w14:textId="163A1C0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_Toc153797003 \h </w:instrText>
      </w:r>
      <w:r>
        <w:rPr>
          <w:noProof/>
        </w:rPr>
      </w:r>
      <w:r>
        <w:rPr>
          <w:noProof/>
        </w:rPr>
        <w:fldChar w:fldCharType="separate"/>
      </w:r>
      <w:r>
        <w:rPr>
          <w:noProof/>
        </w:rPr>
        <w:t>154</w:t>
      </w:r>
      <w:r>
        <w:rPr>
          <w:noProof/>
        </w:rPr>
        <w:fldChar w:fldCharType="end"/>
      </w:r>
    </w:p>
    <w:p w14:paraId="00401E63" w14:textId="6DAD490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_Toc153797004 \h </w:instrText>
      </w:r>
      <w:r>
        <w:rPr>
          <w:noProof/>
        </w:rPr>
      </w:r>
      <w:r>
        <w:rPr>
          <w:noProof/>
        </w:rPr>
        <w:fldChar w:fldCharType="separate"/>
      </w:r>
      <w:r>
        <w:rPr>
          <w:noProof/>
        </w:rPr>
        <w:t>154</w:t>
      </w:r>
      <w:r>
        <w:rPr>
          <w:noProof/>
        </w:rPr>
        <w:fldChar w:fldCharType="end"/>
      </w:r>
    </w:p>
    <w:p w14:paraId="36DA6F4B" w14:textId="4D2031E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_Toc153797005 \h </w:instrText>
      </w:r>
      <w:r>
        <w:rPr>
          <w:noProof/>
        </w:rPr>
      </w:r>
      <w:r>
        <w:rPr>
          <w:noProof/>
        </w:rPr>
        <w:fldChar w:fldCharType="separate"/>
      </w:r>
      <w:r>
        <w:rPr>
          <w:noProof/>
        </w:rPr>
        <w:t>155</w:t>
      </w:r>
      <w:r>
        <w:rPr>
          <w:noProof/>
        </w:rPr>
        <w:fldChar w:fldCharType="end"/>
      </w:r>
    </w:p>
    <w:p w14:paraId="74EC53FB" w14:textId="33F53DE4"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_Toc153797006 \h </w:instrText>
      </w:r>
      <w:r>
        <w:rPr>
          <w:noProof/>
        </w:rPr>
      </w:r>
      <w:r>
        <w:rPr>
          <w:noProof/>
        </w:rPr>
        <w:fldChar w:fldCharType="separate"/>
      </w:r>
      <w:r>
        <w:rPr>
          <w:noProof/>
        </w:rPr>
        <w:t>155</w:t>
      </w:r>
      <w:r>
        <w:rPr>
          <w:noProof/>
        </w:rPr>
        <w:fldChar w:fldCharType="end"/>
      </w:r>
    </w:p>
    <w:p w14:paraId="295EB434" w14:textId="02089F0D"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_Toc153797007 \h </w:instrText>
      </w:r>
      <w:r>
        <w:rPr>
          <w:noProof/>
        </w:rPr>
      </w:r>
      <w:r>
        <w:rPr>
          <w:noProof/>
        </w:rPr>
        <w:fldChar w:fldCharType="separate"/>
      </w:r>
      <w:r>
        <w:rPr>
          <w:noProof/>
        </w:rPr>
        <w:t>155</w:t>
      </w:r>
      <w:r>
        <w:rPr>
          <w:noProof/>
        </w:rPr>
        <w:fldChar w:fldCharType="end"/>
      </w:r>
    </w:p>
    <w:p w14:paraId="3133F7A6" w14:textId="2561F67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_Toc153797008 \h </w:instrText>
      </w:r>
      <w:r>
        <w:rPr>
          <w:noProof/>
        </w:rPr>
      </w:r>
      <w:r>
        <w:rPr>
          <w:noProof/>
        </w:rPr>
        <w:fldChar w:fldCharType="separate"/>
      </w:r>
      <w:r>
        <w:rPr>
          <w:noProof/>
        </w:rPr>
        <w:t>155</w:t>
      </w:r>
      <w:r>
        <w:rPr>
          <w:noProof/>
        </w:rPr>
        <w:fldChar w:fldCharType="end"/>
      </w:r>
    </w:p>
    <w:p w14:paraId="31B05D18" w14:textId="477A352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_Toc153797009 \h </w:instrText>
      </w:r>
      <w:r>
        <w:rPr>
          <w:noProof/>
        </w:rPr>
      </w:r>
      <w:r>
        <w:rPr>
          <w:noProof/>
        </w:rPr>
        <w:fldChar w:fldCharType="separate"/>
      </w:r>
      <w:r>
        <w:rPr>
          <w:noProof/>
        </w:rPr>
        <w:t>155</w:t>
      </w:r>
      <w:r>
        <w:rPr>
          <w:noProof/>
        </w:rPr>
        <w:fldChar w:fldCharType="end"/>
      </w:r>
    </w:p>
    <w:p w14:paraId="55F027A0" w14:textId="35D7554B"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_Toc153797010 \h </w:instrText>
      </w:r>
      <w:r>
        <w:rPr>
          <w:noProof/>
        </w:rPr>
      </w:r>
      <w:r>
        <w:rPr>
          <w:noProof/>
        </w:rPr>
        <w:fldChar w:fldCharType="separate"/>
      </w:r>
      <w:r>
        <w:rPr>
          <w:noProof/>
        </w:rPr>
        <w:t>155</w:t>
      </w:r>
      <w:r>
        <w:rPr>
          <w:noProof/>
        </w:rPr>
        <w:fldChar w:fldCharType="end"/>
      </w:r>
    </w:p>
    <w:p w14:paraId="792D1105" w14:textId="6533ECA3"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_Toc153797011 \h </w:instrText>
      </w:r>
      <w:r>
        <w:rPr>
          <w:noProof/>
        </w:rPr>
      </w:r>
      <w:r>
        <w:rPr>
          <w:noProof/>
        </w:rPr>
        <w:fldChar w:fldCharType="separate"/>
      </w:r>
      <w:r>
        <w:rPr>
          <w:noProof/>
        </w:rPr>
        <w:t>158</w:t>
      </w:r>
      <w:r>
        <w:rPr>
          <w:noProof/>
        </w:rPr>
        <w:fldChar w:fldCharType="end"/>
      </w:r>
    </w:p>
    <w:p w14:paraId="50F2DC3C" w14:textId="712E3E54" w:rsidR="00DF2416" w:rsidRDefault="00DF2416">
      <w:pPr>
        <w:pStyle w:val="TOC5"/>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_Toc153797012 \h </w:instrText>
      </w:r>
      <w:r>
        <w:rPr>
          <w:noProof/>
        </w:rPr>
      </w:r>
      <w:r>
        <w:rPr>
          <w:noProof/>
        </w:rPr>
        <w:fldChar w:fldCharType="separate"/>
      </w:r>
      <w:r>
        <w:rPr>
          <w:noProof/>
        </w:rPr>
        <w:t>158</w:t>
      </w:r>
      <w:r>
        <w:rPr>
          <w:noProof/>
        </w:rPr>
        <w:fldChar w:fldCharType="end"/>
      </w:r>
    </w:p>
    <w:p w14:paraId="0FF7C789" w14:textId="36A8276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_Toc153797013 \h </w:instrText>
      </w:r>
      <w:r>
        <w:rPr>
          <w:noProof/>
        </w:rPr>
      </w:r>
      <w:r>
        <w:rPr>
          <w:noProof/>
        </w:rPr>
        <w:fldChar w:fldCharType="separate"/>
      </w:r>
      <w:r>
        <w:rPr>
          <w:noProof/>
        </w:rPr>
        <w:t>159</w:t>
      </w:r>
      <w:r>
        <w:rPr>
          <w:noProof/>
        </w:rPr>
        <w:fldChar w:fldCharType="end"/>
      </w:r>
    </w:p>
    <w:p w14:paraId="2FAE8F2A" w14:textId="1A1FA0F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_Toc153797014 \h </w:instrText>
      </w:r>
      <w:r>
        <w:rPr>
          <w:noProof/>
        </w:rPr>
      </w:r>
      <w:r>
        <w:rPr>
          <w:noProof/>
        </w:rPr>
        <w:fldChar w:fldCharType="separate"/>
      </w:r>
      <w:r>
        <w:rPr>
          <w:noProof/>
        </w:rPr>
        <w:t>159</w:t>
      </w:r>
      <w:r>
        <w:rPr>
          <w:noProof/>
        </w:rPr>
        <w:fldChar w:fldCharType="end"/>
      </w:r>
    </w:p>
    <w:p w14:paraId="56B7012B" w14:textId="363FE38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_Toc153797015 \h </w:instrText>
      </w:r>
      <w:r>
        <w:rPr>
          <w:noProof/>
        </w:rPr>
      </w:r>
      <w:r>
        <w:rPr>
          <w:noProof/>
        </w:rPr>
        <w:fldChar w:fldCharType="separate"/>
      </w:r>
      <w:r>
        <w:rPr>
          <w:noProof/>
        </w:rPr>
        <w:t>159</w:t>
      </w:r>
      <w:r>
        <w:rPr>
          <w:noProof/>
        </w:rPr>
        <w:fldChar w:fldCharType="end"/>
      </w:r>
    </w:p>
    <w:p w14:paraId="45B4B054" w14:textId="5ECEDEC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_Toc153797016 \h </w:instrText>
      </w:r>
      <w:r>
        <w:rPr>
          <w:noProof/>
        </w:rPr>
      </w:r>
      <w:r>
        <w:rPr>
          <w:noProof/>
        </w:rPr>
        <w:fldChar w:fldCharType="separate"/>
      </w:r>
      <w:r>
        <w:rPr>
          <w:noProof/>
        </w:rPr>
        <w:t>159</w:t>
      </w:r>
      <w:r>
        <w:rPr>
          <w:noProof/>
        </w:rPr>
        <w:fldChar w:fldCharType="end"/>
      </w:r>
    </w:p>
    <w:p w14:paraId="3FDD5AF6" w14:textId="06DA506C"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_Toc153797017 \h </w:instrText>
      </w:r>
      <w:r>
        <w:rPr>
          <w:noProof/>
        </w:rPr>
      </w:r>
      <w:r>
        <w:rPr>
          <w:noProof/>
        </w:rPr>
        <w:fldChar w:fldCharType="separate"/>
      </w:r>
      <w:r>
        <w:rPr>
          <w:noProof/>
        </w:rPr>
        <w:t>159</w:t>
      </w:r>
      <w:r>
        <w:rPr>
          <w:noProof/>
        </w:rPr>
        <w:fldChar w:fldCharType="end"/>
      </w:r>
    </w:p>
    <w:p w14:paraId="29F75E0B" w14:textId="1262D68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_Toc153797018 \h </w:instrText>
      </w:r>
      <w:r>
        <w:rPr>
          <w:noProof/>
        </w:rPr>
      </w:r>
      <w:r>
        <w:rPr>
          <w:noProof/>
        </w:rPr>
        <w:fldChar w:fldCharType="separate"/>
      </w:r>
      <w:r>
        <w:rPr>
          <w:noProof/>
        </w:rPr>
        <w:t>159</w:t>
      </w:r>
      <w:r>
        <w:rPr>
          <w:noProof/>
        </w:rPr>
        <w:fldChar w:fldCharType="end"/>
      </w:r>
    </w:p>
    <w:p w14:paraId="11DF9B33" w14:textId="31EEF05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_Toc153797019 \h </w:instrText>
      </w:r>
      <w:r>
        <w:rPr>
          <w:noProof/>
        </w:rPr>
      </w:r>
      <w:r>
        <w:rPr>
          <w:noProof/>
        </w:rPr>
        <w:fldChar w:fldCharType="separate"/>
      </w:r>
      <w:r>
        <w:rPr>
          <w:noProof/>
        </w:rPr>
        <w:t>159</w:t>
      </w:r>
      <w:r>
        <w:rPr>
          <w:noProof/>
        </w:rPr>
        <w:fldChar w:fldCharType="end"/>
      </w:r>
    </w:p>
    <w:p w14:paraId="4A51A6C7" w14:textId="530F62C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_Toc153797020 \h </w:instrText>
      </w:r>
      <w:r>
        <w:rPr>
          <w:noProof/>
        </w:rPr>
      </w:r>
      <w:r>
        <w:rPr>
          <w:noProof/>
        </w:rPr>
        <w:fldChar w:fldCharType="separate"/>
      </w:r>
      <w:r>
        <w:rPr>
          <w:noProof/>
        </w:rPr>
        <w:t>160</w:t>
      </w:r>
      <w:r>
        <w:rPr>
          <w:noProof/>
        </w:rPr>
        <w:fldChar w:fldCharType="end"/>
      </w:r>
    </w:p>
    <w:p w14:paraId="3978036C" w14:textId="0B62974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_Toc153797021 \h </w:instrText>
      </w:r>
      <w:r>
        <w:rPr>
          <w:noProof/>
        </w:rPr>
      </w:r>
      <w:r>
        <w:rPr>
          <w:noProof/>
        </w:rPr>
        <w:fldChar w:fldCharType="separate"/>
      </w:r>
      <w:r>
        <w:rPr>
          <w:noProof/>
        </w:rPr>
        <w:t>160</w:t>
      </w:r>
      <w:r>
        <w:rPr>
          <w:noProof/>
        </w:rPr>
        <w:fldChar w:fldCharType="end"/>
      </w:r>
    </w:p>
    <w:p w14:paraId="4C282BFD" w14:textId="1D3801A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_Toc153797022 \h </w:instrText>
      </w:r>
      <w:r>
        <w:rPr>
          <w:noProof/>
        </w:rPr>
      </w:r>
      <w:r>
        <w:rPr>
          <w:noProof/>
        </w:rPr>
        <w:fldChar w:fldCharType="separate"/>
      </w:r>
      <w:r>
        <w:rPr>
          <w:noProof/>
        </w:rPr>
        <w:t>160</w:t>
      </w:r>
      <w:r>
        <w:rPr>
          <w:noProof/>
        </w:rPr>
        <w:fldChar w:fldCharType="end"/>
      </w:r>
    </w:p>
    <w:p w14:paraId="3C2C5603" w14:textId="02305ED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_Toc153797023 \h </w:instrText>
      </w:r>
      <w:r>
        <w:rPr>
          <w:noProof/>
        </w:rPr>
      </w:r>
      <w:r>
        <w:rPr>
          <w:noProof/>
        </w:rPr>
        <w:fldChar w:fldCharType="separate"/>
      </w:r>
      <w:r>
        <w:rPr>
          <w:noProof/>
        </w:rPr>
        <w:t>160</w:t>
      </w:r>
      <w:r>
        <w:rPr>
          <w:noProof/>
        </w:rPr>
        <w:fldChar w:fldCharType="end"/>
      </w:r>
    </w:p>
    <w:p w14:paraId="0BEC8769" w14:textId="7792567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_Toc153797024 \h </w:instrText>
      </w:r>
      <w:r>
        <w:rPr>
          <w:noProof/>
        </w:rPr>
      </w:r>
      <w:r>
        <w:rPr>
          <w:noProof/>
        </w:rPr>
        <w:fldChar w:fldCharType="separate"/>
      </w:r>
      <w:r>
        <w:rPr>
          <w:noProof/>
        </w:rPr>
        <w:t>161</w:t>
      </w:r>
      <w:r>
        <w:rPr>
          <w:noProof/>
        </w:rPr>
        <w:fldChar w:fldCharType="end"/>
      </w:r>
    </w:p>
    <w:p w14:paraId="0C138437" w14:textId="32471A0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_Toc153797025 \h </w:instrText>
      </w:r>
      <w:r>
        <w:rPr>
          <w:noProof/>
        </w:rPr>
      </w:r>
      <w:r>
        <w:rPr>
          <w:noProof/>
        </w:rPr>
        <w:fldChar w:fldCharType="separate"/>
      </w:r>
      <w:r>
        <w:rPr>
          <w:noProof/>
        </w:rPr>
        <w:t>161</w:t>
      </w:r>
      <w:r>
        <w:rPr>
          <w:noProof/>
        </w:rPr>
        <w:fldChar w:fldCharType="end"/>
      </w:r>
    </w:p>
    <w:p w14:paraId="63C3E6E1" w14:textId="3D8AFED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_Toc153797026 \h </w:instrText>
      </w:r>
      <w:r>
        <w:rPr>
          <w:noProof/>
        </w:rPr>
      </w:r>
      <w:r>
        <w:rPr>
          <w:noProof/>
        </w:rPr>
        <w:fldChar w:fldCharType="separate"/>
      </w:r>
      <w:r>
        <w:rPr>
          <w:noProof/>
        </w:rPr>
        <w:t>162</w:t>
      </w:r>
      <w:r>
        <w:rPr>
          <w:noProof/>
        </w:rPr>
        <w:fldChar w:fldCharType="end"/>
      </w:r>
    </w:p>
    <w:p w14:paraId="6D7D28B7" w14:textId="7C407D9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lastRenderedPageBreak/>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_Toc153797027 \h </w:instrText>
      </w:r>
      <w:r>
        <w:rPr>
          <w:noProof/>
        </w:rPr>
      </w:r>
      <w:r>
        <w:rPr>
          <w:noProof/>
        </w:rPr>
        <w:fldChar w:fldCharType="separate"/>
      </w:r>
      <w:r>
        <w:rPr>
          <w:noProof/>
        </w:rPr>
        <w:t>162</w:t>
      </w:r>
      <w:r>
        <w:rPr>
          <w:noProof/>
        </w:rPr>
        <w:fldChar w:fldCharType="end"/>
      </w:r>
    </w:p>
    <w:p w14:paraId="758FF2A8" w14:textId="7BCA995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_Toc153797028 \h </w:instrText>
      </w:r>
      <w:r>
        <w:rPr>
          <w:noProof/>
        </w:rPr>
      </w:r>
      <w:r>
        <w:rPr>
          <w:noProof/>
        </w:rPr>
        <w:fldChar w:fldCharType="separate"/>
      </w:r>
      <w:r>
        <w:rPr>
          <w:noProof/>
        </w:rPr>
        <w:t>163</w:t>
      </w:r>
      <w:r>
        <w:rPr>
          <w:noProof/>
        </w:rPr>
        <w:fldChar w:fldCharType="end"/>
      </w:r>
    </w:p>
    <w:p w14:paraId="2E5D12BD" w14:textId="41528703"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_Toc153797029 \h </w:instrText>
      </w:r>
      <w:r>
        <w:rPr>
          <w:noProof/>
        </w:rPr>
      </w:r>
      <w:r>
        <w:rPr>
          <w:noProof/>
        </w:rPr>
        <w:fldChar w:fldCharType="separate"/>
      </w:r>
      <w:r>
        <w:rPr>
          <w:noProof/>
        </w:rPr>
        <w:t>163</w:t>
      </w:r>
      <w:r>
        <w:rPr>
          <w:noProof/>
        </w:rPr>
        <w:fldChar w:fldCharType="end"/>
      </w:r>
    </w:p>
    <w:p w14:paraId="43A4B24E" w14:textId="36E9F8FD"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_Toc153797030 \h </w:instrText>
      </w:r>
      <w:r>
        <w:rPr>
          <w:noProof/>
        </w:rPr>
      </w:r>
      <w:r>
        <w:rPr>
          <w:noProof/>
        </w:rPr>
        <w:fldChar w:fldCharType="separate"/>
      </w:r>
      <w:r>
        <w:rPr>
          <w:noProof/>
        </w:rPr>
        <w:t>163</w:t>
      </w:r>
      <w:r>
        <w:rPr>
          <w:noProof/>
        </w:rPr>
        <w:fldChar w:fldCharType="end"/>
      </w:r>
    </w:p>
    <w:p w14:paraId="2059256B" w14:textId="49F0DED2"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_Toc153797031 \h </w:instrText>
      </w:r>
      <w:r>
        <w:rPr>
          <w:noProof/>
        </w:rPr>
      </w:r>
      <w:r>
        <w:rPr>
          <w:noProof/>
        </w:rPr>
        <w:fldChar w:fldCharType="separate"/>
      </w:r>
      <w:r>
        <w:rPr>
          <w:noProof/>
        </w:rPr>
        <w:t>163</w:t>
      </w:r>
      <w:r>
        <w:rPr>
          <w:noProof/>
        </w:rPr>
        <w:fldChar w:fldCharType="end"/>
      </w:r>
    </w:p>
    <w:p w14:paraId="16FD2D80" w14:textId="04DE57C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_Toc153797032 \h </w:instrText>
      </w:r>
      <w:r>
        <w:rPr>
          <w:noProof/>
        </w:rPr>
      </w:r>
      <w:r>
        <w:rPr>
          <w:noProof/>
        </w:rPr>
        <w:fldChar w:fldCharType="separate"/>
      </w:r>
      <w:r>
        <w:rPr>
          <w:noProof/>
        </w:rPr>
        <w:t>164</w:t>
      </w:r>
      <w:r>
        <w:rPr>
          <w:noProof/>
        </w:rPr>
        <w:fldChar w:fldCharType="end"/>
      </w:r>
    </w:p>
    <w:p w14:paraId="09C740C0" w14:textId="3DB5BF3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_Toc153797033 \h </w:instrText>
      </w:r>
      <w:r>
        <w:rPr>
          <w:noProof/>
        </w:rPr>
      </w:r>
      <w:r>
        <w:rPr>
          <w:noProof/>
        </w:rPr>
        <w:fldChar w:fldCharType="separate"/>
      </w:r>
      <w:r>
        <w:rPr>
          <w:noProof/>
        </w:rPr>
        <w:t>164</w:t>
      </w:r>
      <w:r>
        <w:rPr>
          <w:noProof/>
        </w:rPr>
        <w:fldChar w:fldCharType="end"/>
      </w:r>
    </w:p>
    <w:p w14:paraId="3C0BB089" w14:textId="3A209AB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_Toc153797034 \h </w:instrText>
      </w:r>
      <w:r>
        <w:rPr>
          <w:noProof/>
        </w:rPr>
      </w:r>
      <w:r>
        <w:rPr>
          <w:noProof/>
        </w:rPr>
        <w:fldChar w:fldCharType="separate"/>
      </w:r>
      <w:r>
        <w:rPr>
          <w:noProof/>
        </w:rPr>
        <w:t>165</w:t>
      </w:r>
      <w:r>
        <w:rPr>
          <w:noProof/>
        </w:rPr>
        <w:fldChar w:fldCharType="end"/>
      </w:r>
    </w:p>
    <w:p w14:paraId="278046BF" w14:textId="30517C12"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_Toc153797035 \h </w:instrText>
      </w:r>
      <w:r>
        <w:rPr>
          <w:noProof/>
        </w:rPr>
      </w:r>
      <w:r>
        <w:rPr>
          <w:noProof/>
        </w:rPr>
        <w:fldChar w:fldCharType="separate"/>
      </w:r>
      <w:r>
        <w:rPr>
          <w:noProof/>
        </w:rPr>
        <w:t>165</w:t>
      </w:r>
      <w:r>
        <w:rPr>
          <w:noProof/>
        </w:rPr>
        <w:fldChar w:fldCharType="end"/>
      </w:r>
    </w:p>
    <w:p w14:paraId="7F26D218" w14:textId="561DBB69"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_Toc153797036 \h </w:instrText>
      </w:r>
      <w:r>
        <w:rPr>
          <w:noProof/>
        </w:rPr>
      </w:r>
      <w:r>
        <w:rPr>
          <w:noProof/>
        </w:rPr>
        <w:fldChar w:fldCharType="separate"/>
      </w:r>
      <w:r>
        <w:rPr>
          <w:noProof/>
        </w:rPr>
        <w:t>165</w:t>
      </w:r>
      <w:r>
        <w:rPr>
          <w:noProof/>
        </w:rPr>
        <w:fldChar w:fldCharType="end"/>
      </w:r>
    </w:p>
    <w:p w14:paraId="0F56D237" w14:textId="0311889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_Toc153797037 \h </w:instrText>
      </w:r>
      <w:r>
        <w:rPr>
          <w:noProof/>
        </w:rPr>
      </w:r>
      <w:r>
        <w:rPr>
          <w:noProof/>
        </w:rPr>
        <w:fldChar w:fldCharType="separate"/>
      </w:r>
      <w:r>
        <w:rPr>
          <w:noProof/>
        </w:rPr>
        <w:t>165</w:t>
      </w:r>
      <w:r>
        <w:rPr>
          <w:noProof/>
        </w:rPr>
        <w:fldChar w:fldCharType="end"/>
      </w:r>
    </w:p>
    <w:p w14:paraId="10CB4640" w14:textId="341C139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_Toc153797038 \h </w:instrText>
      </w:r>
      <w:r>
        <w:rPr>
          <w:noProof/>
        </w:rPr>
      </w:r>
      <w:r>
        <w:rPr>
          <w:noProof/>
        </w:rPr>
        <w:fldChar w:fldCharType="separate"/>
      </w:r>
      <w:r>
        <w:rPr>
          <w:noProof/>
        </w:rPr>
        <w:t>165</w:t>
      </w:r>
      <w:r>
        <w:rPr>
          <w:noProof/>
        </w:rPr>
        <w:fldChar w:fldCharType="end"/>
      </w:r>
    </w:p>
    <w:p w14:paraId="6152B68D" w14:textId="5E8ACA3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_Toc153797039 \h </w:instrText>
      </w:r>
      <w:r>
        <w:rPr>
          <w:noProof/>
        </w:rPr>
      </w:r>
      <w:r>
        <w:rPr>
          <w:noProof/>
        </w:rPr>
        <w:fldChar w:fldCharType="separate"/>
      </w:r>
      <w:r>
        <w:rPr>
          <w:noProof/>
        </w:rPr>
        <w:t>166</w:t>
      </w:r>
      <w:r>
        <w:rPr>
          <w:noProof/>
        </w:rPr>
        <w:fldChar w:fldCharType="end"/>
      </w:r>
    </w:p>
    <w:p w14:paraId="3D322CFE" w14:textId="70E9FAF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_Toc153797040 \h </w:instrText>
      </w:r>
      <w:r>
        <w:rPr>
          <w:noProof/>
        </w:rPr>
      </w:r>
      <w:r>
        <w:rPr>
          <w:noProof/>
        </w:rPr>
        <w:fldChar w:fldCharType="separate"/>
      </w:r>
      <w:r>
        <w:rPr>
          <w:noProof/>
        </w:rPr>
        <w:t>166</w:t>
      </w:r>
      <w:r>
        <w:rPr>
          <w:noProof/>
        </w:rPr>
        <w:fldChar w:fldCharType="end"/>
      </w:r>
    </w:p>
    <w:p w14:paraId="48F4EA15" w14:textId="0A09622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_Toc153797041 \h </w:instrText>
      </w:r>
      <w:r>
        <w:rPr>
          <w:noProof/>
        </w:rPr>
      </w:r>
      <w:r>
        <w:rPr>
          <w:noProof/>
        </w:rPr>
        <w:fldChar w:fldCharType="separate"/>
      </w:r>
      <w:r>
        <w:rPr>
          <w:noProof/>
        </w:rPr>
        <w:t>167</w:t>
      </w:r>
      <w:r>
        <w:rPr>
          <w:noProof/>
        </w:rPr>
        <w:fldChar w:fldCharType="end"/>
      </w:r>
    </w:p>
    <w:p w14:paraId="76C5115A" w14:textId="04C6474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_Toc153797042 \h </w:instrText>
      </w:r>
      <w:r>
        <w:rPr>
          <w:noProof/>
        </w:rPr>
      </w:r>
      <w:r>
        <w:rPr>
          <w:noProof/>
        </w:rPr>
        <w:fldChar w:fldCharType="separate"/>
      </w:r>
      <w:r>
        <w:rPr>
          <w:noProof/>
        </w:rPr>
        <w:t>167</w:t>
      </w:r>
      <w:r>
        <w:rPr>
          <w:noProof/>
        </w:rPr>
        <w:fldChar w:fldCharType="end"/>
      </w:r>
    </w:p>
    <w:p w14:paraId="01378EDA" w14:textId="1F1F472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_Toc153797043 \h </w:instrText>
      </w:r>
      <w:r>
        <w:rPr>
          <w:noProof/>
        </w:rPr>
      </w:r>
      <w:r>
        <w:rPr>
          <w:noProof/>
        </w:rPr>
        <w:fldChar w:fldCharType="separate"/>
      </w:r>
      <w:r>
        <w:rPr>
          <w:noProof/>
        </w:rPr>
        <w:t>170</w:t>
      </w:r>
      <w:r>
        <w:rPr>
          <w:noProof/>
        </w:rPr>
        <w:fldChar w:fldCharType="end"/>
      </w:r>
    </w:p>
    <w:p w14:paraId="4B6FFD10" w14:textId="7A54863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_Toc153797044 \h </w:instrText>
      </w:r>
      <w:r>
        <w:rPr>
          <w:noProof/>
        </w:rPr>
      </w:r>
      <w:r>
        <w:rPr>
          <w:noProof/>
        </w:rPr>
        <w:fldChar w:fldCharType="separate"/>
      </w:r>
      <w:r>
        <w:rPr>
          <w:noProof/>
        </w:rPr>
        <w:t>173</w:t>
      </w:r>
      <w:r>
        <w:rPr>
          <w:noProof/>
        </w:rPr>
        <w:fldChar w:fldCharType="end"/>
      </w:r>
    </w:p>
    <w:p w14:paraId="224C2DAD" w14:textId="0D9C1FB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_Toc153797045 \h </w:instrText>
      </w:r>
      <w:r>
        <w:rPr>
          <w:noProof/>
        </w:rPr>
      </w:r>
      <w:r>
        <w:rPr>
          <w:noProof/>
        </w:rPr>
        <w:fldChar w:fldCharType="separate"/>
      </w:r>
      <w:r>
        <w:rPr>
          <w:noProof/>
        </w:rPr>
        <w:t>176</w:t>
      </w:r>
      <w:r>
        <w:rPr>
          <w:noProof/>
        </w:rPr>
        <w:fldChar w:fldCharType="end"/>
      </w:r>
    </w:p>
    <w:p w14:paraId="5F810323" w14:textId="49366A2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_Toc153797046 \h </w:instrText>
      </w:r>
      <w:r>
        <w:rPr>
          <w:noProof/>
        </w:rPr>
      </w:r>
      <w:r>
        <w:rPr>
          <w:noProof/>
        </w:rPr>
        <w:fldChar w:fldCharType="separate"/>
      </w:r>
      <w:r>
        <w:rPr>
          <w:noProof/>
        </w:rPr>
        <w:t>179</w:t>
      </w:r>
      <w:r>
        <w:rPr>
          <w:noProof/>
        </w:rPr>
        <w:fldChar w:fldCharType="end"/>
      </w:r>
    </w:p>
    <w:p w14:paraId="736245E1" w14:textId="6F45E06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_Toc153797047 \h </w:instrText>
      </w:r>
      <w:r>
        <w:rPr>
          <w:noProof/>
        </w:rPr>
      </w:r>
      <w:r>
        <w:rPr>
          <w:noProof/>
        </w:rPr>
        <w:fldChar w:fldCharType="separate"/>
      </w:r>
      <w:r>
        <w:rPr>
          <w:noProof/>
        </w:rPr>
        <w:t>180</w:t>
      </w:r>
      <w:r>
        <w:rPr>
          <w:noProof/>
        </w:rPr>
        <w:fldChar w:fldCharType="end"/>
      </w:r>
    </w:p>
    <w:p w14:paraId="1C1FC5B9" w14:textId="3C66BA88"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_Toc153797048 \h </w:instrText>
      </w:r>
      <w:r>
        <w:rPr>
          <w:noProof/>
        </w:rPr>
      </w:r>
      <w:r>
        <w:rPr>
          <w:noProof/>
        </w:rPr>
        <w:fldChar w:fldCharType="separate"/>
      </w:r>
      <w:r>
        <w:rPr>
          <w:noProof/>
        </w:rPr>
        <w:t>181</w:t>
      </w:r>
      <w:r>
        <w:rPr>
          <w:noProof/>
        </w:rPr>
        <w:fldChar w:fldCharType="end"/>
      </w:r>
    </w:p>
    <w:p w14:paraId="09F0FCCA" w14:textId="38950C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_Toc153797049 \h </w:instrText>
      </w:r>
      <w:r>
        <w:rPr>
          <w:noProof/>
        </w:rPr>
      </w:r>
      <w:r>
        <w:rPr>
          <w:noProof/>
        </w:rPr>
        <w:fldChar w:fldCharType="separate"/>
      </w:r>
      <w:r>
        <w:rPr>
          <w:noProof/>
        </w:rPr>
        <w:t>181</w:t>
      </w:r>
      <w:r>
        <w:rPr>
          <w:noProof/>
        </w:rPr>
        <w:fldChar w:fldCharType="end"/>
      </w:r>
    </w:p>
    <w:p w14:paraId="7D1E75CB" w14:textId="3D8403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_Toc153797050 \h </w:instrText>
      </w:r>
      <w:r>
        <w:rPr>
          <w:noProof/>
        </w:rPr>
      </w:r>
      <w:r>
        <w:rPr>
          <w:noProof/>
        </w:rPr>
        <w:fldChar w:fldCharType="separate"/>
      </w:r>
      <w:r>
        <w:rPr>
          <w:noProof/>
        </w:rPr>
        <w:t>181</w:t>
      </w:r>
      <w:r>
        <w:rPr>
          <w:noProof/>
        </w:rPr>
        <w:fldChar w:fldCharType="end"/>
      </w:r>
    </w:p>
    <w:p w14:paraId="1499F797" w14:textId="3081FF4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_Toc153797051 \h </w:instrText>
      </w:r>
      <w:r>
        <w:rPr>
          <w:noProof/>
        </w:rPr>
      </w:r>
      <w:r>
        <w:rPr>
          <w:noProof/>
        </w:rPr>
        <w:fldChar w:fldCharType="separate"/>
      </w:r>
      <w:r>
        <w:rPr>
          <w:noProof/>
        </w:rPr>
        <w:t>182</w:t>
      </w:r>
      <w:r>
        <w:rPr>
          <w:noProof/>
        </w:rPr>
        <w:fldChar w:fldCharType="end"/>
      </w:r>
    </w:p>
    <w:p w14:paraId="71BC25A8" w14:textId="41B9567D"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_Toc153797052 \h </w:instrText>
      </w:r>
      <w:r>
        <w:rPr>
          <w:noProof/>
        </w:rPr>
      </w:r>
      <w:r>
        <w:rPr>
          <w:noProof/>
        </w:rPr>
        <w:fldChar w:fldCharType="separate"/>
      </w:r>
      <w:r>
        <w:rPr>
          <w:noProof/>
        </w:rPr>
        <w:t>182</w:t>
      </w:r>
      <w:r>
        <w:rPr>
          <w:noProof/>
        </w:rPr>
        <w:fldChar w:fldCharType="end"/>
      </w:r>
    </w:p>
    <w:p w14:paraId="59FD9B03" w14:textId="213D475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_Toc153797053 \h </w:instrText>
      </w:r>
      <w:r>
        <w:rPr>
          <w:noProof/>
        </w:rPr>
      </w:r>
      <w:r>
        <w:rPr>
          <w:noProof/>
        </w:rPr>
        <w:fldChar w:fldCharType="separate"/>
      </w:r>
      <w:r>
        <w:rPr>
          <w:noProof/>
        </w:rPr>
        <w:t>182</w:t>
      </w:r>
      <w:r>
        <w:rPr>
          <w:noProof/>
        </w:rPr>
        <w:fldChar w:fldCharType="end"/>
      </w:r>
    </w:p>
    <w:p w14:paraId="71309B07" w14:textId="11121AD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_Toc153797054 \h </w:instrText>
      </w:r>
      <w:r>
        <w:rPr>
          <w:noProof/>
        </w:rPr>
      </w:r>
      <w:r>
        <w:rPr>
          <w:noProof/>
        </w:rPr>
        <w:fldChar w:fldCharType="separate"/>
      </w:r>
      <w:r>
        <w:rPr>
          <w:noProof/>
        </w:rPr>
        <w:t>182</w:t>
      </w:r>
      <w:r>
        <w:rPr>
          <w:noProof/>
        </w:rPr>
        <w:fldChar w:fldCharType="end"/>
      </w:r>
    </w:p>
    <w:p w14:paraId="70B84CAF" w14:textId="6E38495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_Toc153797055 \h </w:instrText>
      </w:r>
      <w:r>
        <w:rPr>
          <w:noProof/>
        </w:rPr>
      </w:r>
      <w:r>
        <w:rPr>
          <w:noProof/>
        </w:rPr>
        <w:fldChar w:fldCharType="separate"/>
      </w:r>
      <w:r>
        <w:rPr>
          <w:noProof/>
        </w:rPr>
        <w:t>183</w:t>
      </w:r>
      <w:r>
        <w:rPr>
          <w:noProof/>
        </w:rPr>
        <w:fldChar w:fldCharType="end"/>
      </w:r>
    </w:p>
    <w:p w14:paraId="6962BA33" w14:textId="7689F1B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_Toc153797056 \h </w:instrText>
      </w:r>
      <w:r>
        <w:rPr>
          <w:noProof/>
        </w:rPr>
      </w:r>
      <w:r>
        <w:rPr>
          <w:noProof/>
        </w:rPr>
        <w:fldChar w:fldCharType="separate"/>
      </w:r>
      <w:r>
        <w:rPr>
          <w:noProof/>
        </w:rPr>
        <w:t>183</w:t>
      </w:r>
      <w:r>
        <w:rPr>
          <w:noProof/>
        </w:rPr>
        <w:fldChar w:fldCharType="end"/>
      </w:r>
    </w:p>
    <w:p w14:paraId="0B8E34A3" w14:textId="7B65F778"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_Toc153797057 \h </w:instrText>
      </w:r>
      <w:r>
        <w:rPr>
          <w:noProof/>
        </w:rPr>
      </w:r>
      <w:r>
        <w:rPr>
          <w:noProof/>
        </w:rPr>
        <w:fldChar w:fldCharType="separate"/>
      </w:r>
      <w:r>
        <w:rPr>
          <w:noProof/>
        </w:rPr>
        <w:t>183</w:t>
      </w:r>
      <w:r>
        <w:rPr>
          <w:noProof/>
        </w:rPr>
        <w:fldChar w:fldCharType="end"/>
      </w:r>
    </w:p>
    <w:p w14:paraId="6985F939" w14:textId="5E059CE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_Toc153797058 \h </w:instrText>
      </w:r>
      <w:r>
        <w:rPr>
          <w:noProof/>
        </w:rPr>
      </w:r>
      <w:r>
        <w:rPr>
          <w:noProof/>
        </w:rPr>
        <w:fldChar w:fldCharType="separate"/>
      </w:r>
      <w:r>
        <w:rPr>
          <w:noProof/>
        </w:rPr>
        <w:t>184</w:t>
      </w:r>
      <w:r>
        <w:rPr>
          <w:noProof/>
        </w:rPr>
        <w:fldChar w:fldCharType="end"/>
      </w:r>
    </w:p>
    <w:p w14:paraId="53B6FFC2" w14:textId="38792F6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_Toc153797059 \h </w:instrText>
      </w:r>
      <w:r>
        <w:rPr>
          <w:noProof/>
        </w:rPr>
      </w:r>
      <w:r>
        <w:rPr>
          <w:noProof/>
        </w:rPr>
        <w:fldChar w:fldCharType="separate"/>
      </w:r>
      <w:r>
        <w:rPr>
          <w:noProof/>
        </w:rPr>
        <w:t>185</w:t>
      </w:r>
      <w:r>
        <w:rPr>
          <w:noProof/>
        </w:rPr>
        <w:fldChar w:fldCharType="end"/>
      </w:r>
    </w:p>
    <w:p w14:paraId="2E7E9F94" w14:textId="1A1658F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_Toc153797060 \h </w:instrText>
      </w:r>
      <w:r>
        <w:rPr>
          <w:noProof/>
        </w:rPr>
      </w:r>
      <w:r>
        <w:rPr>
          <w:noProof/>
        </w:rPr>
        <w:fldChar w:fldCharType="separate"/>
      </w:r>
      <w:r>
        <w:rPr>
          <w:noProof/>
        </w:rPr>
        <w:t>186</w:t>
      </w:r>
      <w:r>
        <w:rPr>
          <w:noProof/>
        </w:rPr>
        <w:fldChar w:fldCharType="end"/>
      </w:r>
    </w:p>
    <w:p w14:paraId="4ABCAC09" w14:textId="04D9AC7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_Toc153797061 \h </w:instrText>
      </w:r>
      <w:r>
        <w:rPr>
          <w:noProof/>
        </w:rPr>
      </w:r>
      <w:r>
        <w:rPr>
          <w:noProof/>
        </w:rPr>
        <w:fldChar w:fldCharType="separate"/>
      </w:r>
      <w:r>
        <w:rPr>
          <w:noProof/>
        </w:rPr>
        <w:t>188</w:t>
      </w:r>
      <w:r>
        <w:rPr>
          <w:noProof/>
        </w:rPr>
        <w:fldChar w:fldCharType="end"/>
      </w:r>
    </w:p>
    <w:p w14:paraId="4320A2BF" w14:textId="5462806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_Toc153797062 \h </w:instrText>
      </w:r>
      <w:r>
        <w:rPr>
          <w:noProof/>
        </w:rPr>
      </w:r>
      <w:r>
        <w:rPr>
          <w:noProof/>
        </w:rPr>
        <w:fldChar w:fldCharType="separate"/>
      </w:r>
      <w:r>
        <w:rPr>
          <w:noProof/>
        </w:rPr>
        <w:t>188</w:t>
      </w:r>
      <w:r>
        <w:rPr>
          <w:noProof/>
        </w:rPr>
        <w:fldChar w:fldCharType="end"/>
      </w:r>
    </w:p>
    <w:p w14:paraId="56104C2E" w14:textId="3CEAC0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_Toc153797063 \h </w:instrText>
      </w:r>
      <w:r>
        <w:rPr>
          <w:noProof/>
        </w:rPr>
      </w:r>
      <w:r>
        <w:rPr>
          <w:noProof/>
        </w:rPr>
        <w:fldChar w:fldCharType="separate"/>
      </w:r>
      <w:r>
        <w:rPr>
          <w:noProof/>
        </w:rPr>
        <w:t>188</w:t>
      </w:r>
      <w:r>
        <w:rPr>
          <w:noProof/>
        </w:rPr>
        <w:fldChar w:fldCharType="end"/>
      </w:r>
    </w:p>
    <w:p w14:paraId="4A4775E6" w14:textId="0230315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_Toc153797064 \h </w:instrText>
      </w:r>
      <w:r>
        <w:rPr>
          <w:noProof/>
        </w:rPr>
      </w:r>
      <w:r>
        <w:rPr>
          <w:noProof/>
        </w:rPr>
        <w:fldChar w:fldCharType="separate"/>
      </w:r>
      <w:r>
        <w:rPr>
          <w:noProof/>
        </w:rPr>
        <w:t>188</w:t>
      </w:r>
      <w:r>
        <w:rPr>
          <w:noProof/>
        </w:rPr>
        <w:fldChar w:fldCharType="end"/>
      </w:r>
    </w:p>
    <w:p w14:paraId="3282D5B1" w14:textId="5C268596"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Buffering at SMF</w:t>
      </w:r>
      <w:r>
        <w:rPr>
          <w:noProof/>
        </w:rPr>
        <w:tab/>
      </w:r>
      <w:r>
        <w:rPr>
          <w:noProof/>
        </w:rPr>
        <w:fldChar w:fldCharType="begin" w:fldLock="1"/>
      </w:r>
      <w:r>
        <w:rPr>
          <w:noProof/>
        </w:rPr>
        <w:instrText xml:space="preserve"> PAGEREF _Toc153797065 \h </w:instrText>
      </w:r>
      <w:r>
        <w:rPr>
          <w:noProof/>
        </w:rPr>
      </w:r>
      <w:r>
        <w:rPr>
          <w:noProof/>
        </w:rPr>
        <w:fldChar w:fldCharType="separate"/>
      </w:r>
      <w:r>
        <w:rPr>
          <w:noProof/>
        </w:rPr>
        <w:t>189</w:t>
      </w:r>
      <w:r>
        <w:rPr>
          <w:noProof/>
        </w:rPr>
        <w:fldChar w:fldCharType="end"/>
      </w:r>
    </w:p>
    <w:p w14:paraId="604CB8AC" w14:textId="3FFF6FA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_Toc153797066 \h </w:instrText>
      </w:r>
      <w:r>
        <w:rPr>
          <w:noProof/>
        </w:rPr>
      </w:r>
      <w:r>
        <w:rPr>
          <w:noProof/>
        </w:rPr>
        <w:fldChar w:fldCharType="separate"/>
      </w:r>
      <w:r>
        <w:rPr>
          <w:noProof/>
        </w:rPr>
        <w:t>189</w:t>
      </w:r>
      <w:r>
        <w:rPr>
          <w:noProof/>
        </w:rPr>
        <w:fldChar w:fldCharType="end"/>
      </w:r>
    </w:p>
    <w:p w14:paraId="7A55825C" w14:textId="4ABE026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_Toc153797067 \h </w:instrText>
      </w:r>
      <w:r>
        <w:rPr>
          <w:noProof/>
        </w:rPr>
      </w:r>
      <w:r>
        <w:rPr>
          <w:noProof/>
        </w:rPr>
        <w:fldChar w:fldCharType="separate"/>
      </w:r>
      <w:r>
        <w:rPr>
          <w:noProof/>
        </w:rPr>
        <w:t>189</w:t>
      </w:r>
      <w:r>
        <w:rPr>
          <w:noProof/>
        </w:rPr>
        <w:fldChar w:fldCharType="end"/>
      </w:r>
    </w:p>
    <w:p w14:paraId="3D77087F" w14:textId="4769655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_Toc153797068 \h </w:instrText>
      </w:r>
      <w:r>
        <w:rPr>
          <w:noProof/>
        </w:rPr>
      </w:r>
      <w:r>
        <w:rPr>
          <w:noProof/>
        </w:rPr>
        <w:fldChar w:fldCharType="separate"/>
      </w:r>
      <w:r>
        <w:rPr>
          <w:noProof/>
        </w:rPr>
        <w:t>189</w:t>
      </w:r>
      <w:r>
        <w:rPr>
          <w:noProof/>
        </w:rPr>
        <w:fldChar w:fldCharType="end"/>
      </w:r>
    </w:p>
    <w:p w14:paraId="1A8DBA65" w14:textId="4FD5AB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_Toc153797069 \h </w:instrText>
      </w:r>
      <w:r>
        <w:rPr>
          <w:noProof/>
        </w:rPr>
      </w:r>
      <w:r>
        <w:rPr>
          <w:noProof/>
        </w:rPr>
        <w:fldChar w:fldCharType="separate"/>
      </w:r>
      <w:r>
        <w:rPr>
          <w:noProof/>
        </w:rPr>
        <w:t>189</w:t>
      </w:r>
      <w:r>
        <w:rPr>
          <w:noProof/>
        </w:rPr>
        <w:fldChar w:fldCharType="end"/>
      </w:r>
    </w:p>
    <w:p w14:paraId="4A346864" w14:textId="7CA5057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_Toc153797070 \h </w:instrText>
      </w:r>
      <w:r>
        <w:rPr>
          <w:noProof/>
        </w:rPr>
      </w:r>
      <w:r>
        <w:rPr>
          <w:noProof/>
        </w:rPr>
        <w:fldChar w:fldCharType="separate"/>
      </w:r>
      <w:r>
        <w:rPr>
          <w:noProof/>
        </w:rPr>
        <w:t>190</w:t>
      </w:r>
      <w:r>
        <w:rPr>
          <w:noProof/>
        </w:rPr>
        <w:fldChar w:fldCharType="end"/>
      </w:r>
    </w:p>
    <w:p w14:paraId="5795AAE7" w14:textId="4889C1B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_Toc153797071 \h </w:instrText>
      </w:r>
      <w:r>
        <w:rPr>
          <w:noProof/>
        </w:rPr>
      </w:r>
      <w:r>
        <w:rPr>
          <w:noProof/>
        </w:rPr>
        <w:fldChar w:fldCharType="separate"/>
      </w:r>
      <w:r>
        <w:rPr>
          <w:noProof/>
        </w:rPr>
        <w:t>190</w:t>
      </w:r>
      <w:r>
        <w:rPr>
          <w:noProof/>
        </w:rPr>
        <w:fldChar w:fldCharType="end"/>
      </w:r>
    </w:p>
    <w:p w14:paraId="23CA534F" w14:textId="200FFD5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653FEE">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_Toc153797072 \h </w:instrText>
      </w:r>
      <w:r>
        <w:rPr>
          <w:noProof/>
        </w:rPr>
      </w:r>
      <w:r>
        <w:rPr>
          <w:noProof/>
        </w:rPr>
        <w:fldChar w:fldCharType="separate"/>
      </w:r>
      <w:r>
        <w:rPr>
          <w:noProof/>
        </w:rPr>
        <w:t>190</w:t>
      </w:r>
      <w:r>
        <w:rPr>
          <w:noProof/>
        </w:rPr>
        <w:fldChar w:fldCharType="end"/>
      </w:r>
    </w:p>
    <w:p w14:paraId="23EACD0D" w14:textId="73290ED4"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_Toc153797073 \h </w:instrText>
      </w:r>
      <w:r>
        <w:rPr>
          <w:noProof/>
        </w:rPr>
      </w:r>
      <w:r>
        <w:rPr>
          <w:noProof/>
        </w:rPr>
        <w:fldChar w:fldCharType="separate"/>
      </w:r>
      <w:r>
        <w:rPr>
          <w:noProof/>
        </w:rPr>
        <w:t>191</w:t>
      </w:r>
      <w:r>
        <w:rPr>
          <w:noProof/>
        </w:rPr>
        <w:fldChar w:fldCharType="end"/>
      </w:r>
    </w:p>
    <w:p w14:paraId="01C92CEA" w14:textId="7D006AC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_Toc153797074 \h </w:instrText>
      </w:r>
      <w:r>
        <w:rPr>
          <w:noProof/>
        </w:rPr>
      </w:r>
      <w:r>
        <w:rPr>
          <w:noProof/>
        </w:rPr>
        <w:fldChar w:fldCharType="separate"/>
      </w:r>
      <w:r>
        <w:rPr>
          <w:noProof/>
        </w:rPr>
        <w:t>191</w:t>
      </w:r>
      <w:r>
        <w:rPr>
          <w:noProof/>
        </w:rPr>
        <w:fldChar w:fldCharType="end"/>
      </w:r>
    </w:p>
    <w:p w14:paraId="1DCCC189" w14:textId="404785A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_Toc153797075 \h </w:instrText>
      </w:r>
      <w:r>
        <w:rPr>
          <w:noProof/>
        </w:rPr>
      </w:r>
      <w:r>
        <w:rPr>
          <w:noProof/>
        </w:rPr>
        <w:fldChar w:fldCharType="separate"/>
      </w:r>
      <w:r>
        <w:rPr>
          <w:noProof/>
        </w:rPr>
        <w:t>191</w:t>
      </w:r>
      <w:r>
        <w:rPr>
          <w:noProof/>
        </w:rPr>
        <w:fldChar w:fldCharType="end"/>
      </w:r>
    </w:p>
    <w:p w14:paraId="532964E9" w14:textId="240F78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_Toc153797076 \h </w:instrText>
      </w:r>
      <w:r>
        <w:rPr>
          <w:noProof/>
        </w:rPr>
      </w:r>
      <w:r>
        <w:rPr>
          <w:noProof/>
        </w:rPr>
        <w:fldChar w:fldCharType="separate"/>
      </w:r>
      <w:r>
        <w:rPr>
          <w:noProof/>
        </w:rPr>
        <w:t>192</w:t>
      </w:r>
      <w:r>
        <w:rPr>
          <w:noProof/>
        </w:rPr>
        <w:fldChar w:fldCharType="end"/>
      </w:r>
    </w:p>
    <w:p w14:paraId="76111BB4" w14:textId="7CA3FA4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_Toc153797077 \h </w:instrText>
      </w:r>
      <w:r>
        <w:rPr>
          <w:noProof/>
        </w:rPr>
      </w:r>
      <w:r>
        <w:rPr>
          <w:noProof/>
        </w:rPr>
        <w:fldChar w:fldCharType="separate"/>
      </w:r>
      <w:r>
        <w:rPr>
          <w:noProof/>
        </w:rPr>
        <w:t>192</w:t>
      </w:r>
      <w:r>
        <w:rPr>
          <w:noProof/>
        </w:rPr>
        <w:fldChar w:fldCharType="end"/>
      </w:r>
    </w:p>
    <w:p w14:paraId="0960B929" w14:textId="283DC82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_Toc153797078 \h </w:instrText>
      </w:r>
      <w:r>
        <w:rPr>
          <w:noProof/>
        </w:rPr>
      </w:r>
      <w:r>
        <w:rPr>
          <w:noProof/>
        </w:rPr>
        <w:fldChar w:fldCharType="separate"/>
      </w:r>
      <w:r>
        <w:rPr>
          <w:noProof/>
        </w:rPr>
        <w:t>192</w:t>
      </w:r>
      <w:r>
        <w:rPr>
          <w:noProof/>
        </w:rPr>
        <w:fldChar w:fldCharType="end"/>
      </w:r>
    </w:p>
    <w:p w14:paraId="5EAC1B9B" w14:textId="07D5C9EB"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_Toc153797079 \h </w:instrText>
      </w:r>
      <w:r>
        <w:rPr>
          <w:noProof/>
        </w:rPr>
      </w:r>
      <w:r>
        <w:rPr>
          <w:noProof/>
        </w:rPr>
        <w:fldChar w:fldCharType="separate"/>
      </w:r>
      <w:r>
        <w:rPr>
          <w:noProof/>
        </w:rPr>
        <w:t>193</w:t>
      </w:r>
      <w:r>
        <w:rPr>
          <w:noProof/>
        </w:rPr>
        <w:fldChar w:fldCharType="end"/>
      </w:r>
    </w:p>
    <w:p w14:paraId="0BABEE9D" w14:textId="70B7ABB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_Toc153797080 \h </w:instrText>
      </w:r>
      <w:r>
        <w:rPr>
          <w:noProof/>
        </w:rPr>
      </w:r>
      <w:r>
        <w:rPr>
          <w:noProof/>
        </w:rPr>
        <w:fldChar w:fldCharType="separate"/>
      </w:r>
      <w:r>
        <w:rPr>
          <w:noProof/>
        </w:rPr>
        <w:t>193</w:t>
      </w:r>
      <w:r>
        <w:rPr>
          <w:noProof/>
        </w:rPr>
        <w:fldChar w:fldCharType="end"/>
      </w:r>
    </w:p>
    <w:p w14:paraId="5DEDC6B0" w14:textId="264FD14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_Toc153797081 \h </w:instrText>
      </w:r>
      <w:r>
        <w:rPr>
          <w:noProof/>
        </w:rPr>
      </w:r>
      <w:r>
        <w:rPr>
          <w:noProof/>
        </w:rPr>
        <w:fldChar w:fldCharType="separate"/>
      </w:r>
      <w:r>
        <w:rPr>
          <w:noProof/>
        </w:rPr>
        <w:t>193</w:t>
      </w:r>
      <w:r>
        <w:rPr>
          <w:noProof/>
        </w:rPr>
        <w:fldChar w:fldCharType="end"/>
      </w:r>
    </w:p>
    <w:p w14:paraId="05EC3CFC" w14:textId="70B8953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_Toc153797082 \h </w:instrText>
      </w:r>
      <w:r>
        <w:rPr>
          <w:noProof/>
        </w:rPr>
      </w:r>
      <w:r>
        <w:rPr>
          <w:noProof/>
        </w:rPr>
        <w:fldChar w:fldCharType="separate"/>
      </w:r>
      <w:r>
        <w:rPr>
          <w:noProof/>
        </w:rPr>
        <w:t>193</w:t>
      </w:r>
      <w:r>
        <w:rPr>
          <w:noProof/>
        </w:rPr>
        <w:fldChar w:fldCharType="end"/>
      </w:r>
    </w:p>
    <w:p w14:paraId="52EC4A5D" w14:textId="00E281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_Toc153797083 \h </w:instrText>
      </w:r>
      <w:r>
        <w:rPr>
          <w:noProof/>
        </w:rPr>
      </w:r>
      <w:r>
        <w:rPr>
          <w:noProof/>
        </w:rPr>
        <w:fldChar w:fldCharType="separate"/>
      </w:r>
      <w:r>
        <w:rPr>
          <w:noProof/>
        </w:rPr>
        <w:t>193</w:t>
      </w:r>
      <w:r>
        <w:rPr>
          <w:noProof/>
        </w:rPr>
        <w:fldChar w:fldCharType="end"/>
      </w:r>
    </w:p>
    <w:p w14:paraId="4DEDC22D" w14:textId="6D34878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_Toc153797084 \h </w:instrText>
      </w:r>
      <w:r>
        <w:rPr>
          <w:noProof/>
        </w:rPr>
      </w:r>
      <w:r>
        <w:rPr>
          <w:noProof/>
        </w:rPr>
        <w:fldChar w:fldCharType="separate"/>
      </w:r>
      <w:r>
        <w:rPr>
          <w:noProof/>
        </w:rPr>
        <w:t>195</w:t>
      </w:r>
      <w:r>
        <w:rPr>
          <w:noProof/>
        </w:rPr>
        <w:fldChar w:fldCharType="end"/>
      </w:r>
    </w:p>
    <w:p w14:paraId="353F23DF" w14:textId="1E0F02D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_Toc153797085 \h </w:instrText>
      </w:r>
      <w:r>
        <w:rPr>
          <w:noProof/>
        </w:rPr>
      </w:r>
      <w:r>
        <w:rPr>
          <w:noProof/>
        </w:rPr>
        <w:fldChar w:fldCharType="separate"/>
      </w:r>
      <w:r>
        <w:rPr>
          <w:noProof/>
        </w:rPr>
        <w:t>195</w:t>
      </w:r>
      <w:r>
        <w:rPr>
          <w:noProof/>
        </w:rPr>
        <w:fldChar w:fldCharType="end"/>
      </w:r>
    </w:p>
    <w:p w14:paraId="524FEE96" w14:textId="530A549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_Toc153797086 \h </w:instrText>
      </w:r>
      <w:r>
        <w:rPr>
          <w:noProof/>
        </w:rPr>
      </w:r>
      <w:r>
        <w:rPr>
          <w:noProof/>
        </w:rPr>
        <w:fldChar w:fldCharType="separate"/>
      </w:r>
      <w:r>
        <w:rPr>
          <w:noProof/>
        </w:rPr>
        <w:t>195</w:t>
      </w:r>
      <w:r>
        <w:rPr>
          <w:noProof/>
        </w:rPr>
        <w:fldChar w:fldCharType="end"/>
      </w:r>
    </w:p>
    <w:p w14:paraId="5F80E2C2" w14:textId="43DC9A1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_Toc153797087 \h </w:instrText>
      </w:r>
      <w:r>
        <w:rPr>
          <w:noProof/>
        </w:rPr>
      </w:r>
      <w:r>
        <w:rPr>
          <w:noProof/>
        </w:rPr>
        <w:fldChar w:fldCharType="separate"/>
      </w:r>
      <w:r>
        <w:rPr>
          <w:noProof/>
        </w:rPr>
        <w:t>195</w:t>
      </w:r>
      <w:r>
        <w:rPr>
          <w:noProof/>
        </w:rPr>
        <w:fldChar w:fldCharType="end"/>
      </w:r>
    </w:p>
    <w:p w14:paraId="6E880663" w14:textId="263BF74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_Toc153797088 \h </w:instrText>
      </w:r>
      <w:r>
        <w:rPr>
          <w:noProof/>
        </w:rPr>
      </w:r>
      <w:r>
        <w:rPr>
          <w:noProof/>
        </w:rPr>
        <w:fldChar w:fldCharType="separate"/>
      </w:r>
      <w:r>
        <w:rPr>
          <w:noProof/>
        </w:rPr>
        <w:t>196</w:t>
      </w:r>
      <w:r>
        <w:rPr>
          <w:noProof/>
        </w:rPr>
        <w:fldChar w:fldCharType="end"/>
      </w:r>
    </w:p>
    <w:p w14:paraId="736A02F7" w14:textId="0F276E5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lastRenderedPageBreak/>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_Toc153797089 \h </w:instrText>
      </w:r>
      <w:r>
        <w:rPr>
          <w:noProof/>
        </w:rPr>
      </w:r>
      <w:r>
        <w:rPr>
          <w:noProof/>
        </w:rPr>
        <w:fldChar w:fldCharType="separate"/>
      </w:r>
      <w:r>
        <w:rPr>
          <w:noProof/>
        </w:rPr>
        <w:t>196</w:t>
      </w:r>
      <w:r>
        <w:rPr>
          <w:noProof/>
        </w:rPr>
        <w:fldChar w:fldCharType="end"/>
      </w:r>
    </w:p>
    <w:p w14:paraId="4500B970" w14:textId="3A1E755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_Toc153797090 \h </w:instrText>
      </w:r>
      <w:r>
        <w:rPr>
          <w:noProof/>
        </w:rPr>
      </w:r>
      <w:r>
        <w:rPr>
          <w:noProof/>
        </w:rPr>
        <w:fldChar w:fldCharType="separate"/>
      </w:r>
      <w:r>
        <w:rPr>
          <w:noProof/>
        </w:rPr>
        <w:t>196</w:t>
      </w:r>
      <w:r>
        <w:rPr>
          <w:noProof/>
        </w:rPr>
        <w:fldChar w:fldCharType="end"/>
      </w:r>
    </w:p>
    <w:p w14:paraId="47D6D355" w14:textId="616B417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_Toc153797091 \h </w:instrText>
      </w:r>
      <w:r>
        <w:rPr>
          <w:noProof/>
        </w:rPr>
      </w:r>
      <w:r>
        <w:rPr>
          <w:noProof/>
        </w:rPr>
        <w:fldChar w:fldCharType="separate"/>
      </w:r>
      <w:r>
        <w:rPr>
          <w:noProof/>
        </w:rPr>
        <w:t>197</w:t>
      </w:r>
      <w:r>
        <w:rPr>
          <w:noProof/>
        </w:rPr>
        <w:fldChar w:fldCharType="end"/>
      </w:r>
    </w:p>
    <w:p w14:paraId="17762EF6" w14:textId="24D6CD3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_Toc153797092 \h </w:instrText>
      </w:r>
      <w:r>
        <w:rPr>
          <w:noProof/>
        </w:rPr>
      </w:r>
      <w:r>
        <w:rPr>
          <w:noProof/>
        </w:rPr>
        <w:fldChar w:fldCharType="separate"/>
      </w:r>
      <w:r>
        <w:rPr>
          <w:noProof/>
        </w:rPr>
        <w:t>197</w:t>
      </w:r>
      <w:r>
        <w:rPr>
          <w:noProof/>
        </w:rPr>
        <w:fldChar w:fldCharType="end"/>
      </w:r>
    </w:p>
    <w:p w14:paraId="2BF446FF" w14:textId="230A73C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_Toc153797093 \h </w:instrText>
      </w:r>
      <w:r>
        <w:rPr>
          <w:noProof/>
        </w:rPr>
      </w:r>
      <w:r>
        <w:rPr>
          <w:noProof/>
        </w:rPr>
        <w:fldChar w:fldCharType="separate"/>
      </w:r>
      <w:r>
        <w:rPr>
          <w:noProof/>
        </w:rPr>
        <w:t>197</w:t>
      </w:r>
      <w:r>
        <w:rPr>
          <w:noProof/>
        </w:rPr>
        <w:fldChar w:fldCharType="end"/>
      </w:r>
    </w:p>
    <w:p w14:paraId="55545DE2" w14:textId="710EEEE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_Toc153797094 \h </w:instrText>
      </w:r>
      <w:r>
        <w:rPr>
          <w:noProof/>
        </w:rPr>
      </w:r>
      <w:r>
        <w:rPr>
          <w:noProof/>
        </w:rPr>
        <w:fldChar w:fldCharType="separate"/>
      </w:r>
      <w:r>
        <w:rPr>
          <w:noProof/>
        </w:rPr>
        <w:t>198</w:t>
      </w:r>
      <w:r>
        <w:rPr>
          <w:noProof/>
        </w:rPr>
        <w:fldChar w:fldCharType="end"/>
      </w:r>
    </w:p>
    <w:p w14:paraId="20A27840" w14:textId="52B95A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_Toc153797095 \h </w:instrText>
      </w:r>
      <w:r>
        <w:rPr>
          <w:noProof/>
        </w:rPr>
      </w:r>
      <w:r>
        <w:rPr>
          <w:noProof/>
        </w:rPr>
        <w:fldChar w:fldCharType="separate"/>
      </w:r>
      <w:r>
        <w:rPr>
          <w:noProof/>
        </w:rPr>
        <w:t>198</w:t>
      </w:r>
      <w:r>
        <w:rPr>
          <w:noProof/>
        </w:rPr>
        <w:fldChar w:fldCharType="end"/>
      </w:r>
    </w:p>
    <w:p w14:paraId="13EBFE3A" w14:textId="2D839D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_Toc153797096 \h </w:instrText>
      </w:r>
      <w:r>
        <w:rPr>
          <w:noProof/>
        </w:rPr>
      </w:r>
      <w:r>
        <w:rPr>
          <w:noProof/>
        </w:rPr>
        <w:fldChar w:fldCharType="separate"/>
      </w:r>
      <w:r>
        <w:rPr>
          <w:noProof/>
        </w:rPr>
        <w:t>199</w:t>
      </w:r>
      <w:r>
        <w:rPr>
          <w:noProof/>
        </w:rPr>
        <w:fldChar w:fldCharType="end"/>
      </w:r>
    </w:p>
    <w:p w14:paraId="5F84BBC7" w14:textId="53A9DF2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_Toc153797097 \h </w:instrText>
      </w:r>
      <w:r>
        <w:rPr>
          <w:noProof/>
        </w:rPr>
      </w:r>
      <w:r>
        <w:rPr>
          <w:noProof/>
        </w:rPr>
        <w:fldChar w:fldCharType="separate"/>
      </w:r>
      <w:r>
        <w:rPr>
          <w:noProof/>
        </w:rPr>
        <w:t>199</w:t>
      </w:r>
      <w:r>
        <w:rPr>
          <w:noProof/>
        </w:rPr>
        <w:fldChar w:fldCharType="end"/>
      </w:r>
    </w:p>
    <w:p w14:paraId="0224B0CA" w14:textId="20E782C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_Toc153797098 \h </w:instrText>
      </w:r>
      <w:r>
        <w:rPr>
          <w:noProof/>
        </w:rPr>
      </w:r>
      <w:r>
        <w:rPr>
          <w:noProof/>
        </w:rPr>
        <w:fldChar w:fldCharType="separate"/>
      </w:r>
      <w:r>
        <w:rPr>
          <w:noProof/>
        </w:rPr>
        <w:t>200</w:t>
      </w:r>
      <w:r>
        <w:rPr>
          <w:noProof/>
        </w:rPr>
        <w:fldChar w:fldCharType="end"/>
      </w:r>
    </w:p>
    <w:p w14:paraId="549EF3A6" w14:textId="6411A57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_Toc153797099 \h </w:instrText>
      </w:r>
      <w:r>
        <w:rPr>
          <w:noProof/>
        </w:rPr>
      </w:r>
      <w:r>
        <w:rPr>
          <w:noProof/>
        </w:rPr>
        <w:fldChar w:fldCharType="separate"/>
      </w:r>
      <w:r>
        <w:rPr>
          <w:noProof/>
        </w:rPr>
        <w:t>200</w:t>
      </w:r>
      <w:r>
        <w:rPr>
          <w:noProof/>
        </w:rPr>
        <w:fldChar w:fldCharType="end"/>
      </w:r>
    </w:p>
    <w:p w14:paraId="70F5FEF8" w14:textId="3F74F50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_Toc153797100 \h </w:instrText>
      </w:r>
      <w:r>
        <w:rPr>
          <w:noProof/>
        </w:rPr>
      </w:r>
      <w:r>
        <w:rPr>
          <w:noProof/>
        </w:rPr>
        <w:fldChar w:fldCharType="separate"/>
      </w:r>
      <w:r>
        <w:rPr>
          <w:noProof/>
        </w:rPr>
        <w:t>200</w:t>
      </w:r>
      <w:r>
        <w:rPr>
          <w:noProof/>
        </w:rPr>
        <w:fldChar w:fldCharType="end"/>
      </w:r>
    </w:p>
    <w:p w14:paraId="284374DE" w14:textId="77571D8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_Toc153797101 \h </w:instrText>
      </w:r>
      <w:r>
        <w:rPr>
          <w:noProof/>
        </w:rPr>
      </w:r>
      <w:r>
        <w:rPr>
          <w:noProof/>
        </w:rPr>
        <w:fldChar w:fldCharType="separate"/>
      </w:r>
      <w:r>
        <w:rPr>
          <w:noProof/>
        </w:rPr>
        <w:t>202</w:t>
      </w:r>
      <w:r>
        <w:rPr>
          <w:noProof/>
        </w:rPr>
        <w:fldChar w:fldCharType="end"/>
      </w:r>
    </w:p>
    <w:p w14:paraId="3EE73D65" w14:textId="1F760D1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_Toc153797102 \h </w:instrText>
      </w:r>
      <w:r>
        <w:rPr>
          <w:noProof/>
        </w:rPr>
      </w:r>
      <w:r>
        <w:rPr>
          <w:noProof/>
        </w:rPr>
        <w:fldChar w:fldCharType="separate"/>
      </w:r>
      <w:r>
        <w:rPr>
          <w:noProof/>
        </w:rPr>
        <w:t>202</w:t>
      </w:r>
      <w:r>
        <w:rPr>
          <w:noProof/>
        </w:rPr>
        <w:fldChar w:fldCharType="end"/>
      </w:r>
    </w:p>
    <w:p w14:paraId="482B0FE0" w14:textId="128214D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_Toc153797103 \h </w:instrText>
      </w:r>
      <w:r>
        <w:rPr>
          <w:noProof/>
        </w:rPr>
      </w:r>
      <w:r>
        <w:rPr>
          <w:noProof/>
        </w:rPr>
        <w:fldChar w:fldCharType="separate"/>
      </w:r>
      <w:r>
        <w:rPr>
          <w:noProof/>
        </w:rPr>
        <w:t>203</w:t>
      </w:r>
      <w:r>
        <w:rPr>
          <w:noProof/>
        </w:rPr>
        <w:fldChar w:fldCharType="end"/>
      </w:r>
    </w:p>
    <w:p w14:paraId="370CE974" w14:textId="15941DC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_Toc153797104 \h </w:instrText>
      </w:r>
      <w:r>
        <w:rPr>
          <w:noProof/>
        </w:rPr>
      </w:r>
      <w:r>
        <w:rPr>
          <w:noProof/>
        </w:rPr>
        <w:fldChar w:fldCharType="separate"/>
      </w:r>
      <w:r>
        <w:rPr>
          <w:noProof/>
        </w:rPr>
        <w:t>203</w:t>
      </w:r>
      <w:r>
        <w:rPr>
          <w:noProof/>
        </w:rPr>
        <w:fldChar w:fldCharType="end"/>
      </w:r>
    </w:p>
    <w:p w14:paraId="0564E242" w14:textId="5737550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_Toc153797105 \h </w:instrText>
      </w:r>
      <w:r>
        <w:rPr>
          <w:noProof/>
        </w:rPr>
      </w:r>
      <w:r>
        <w:rPr>
          <w:noProof/>
        </w:rPr>
        <w:fldChar w:fldCharType="separate"/>
      </w:r>
      <w:r>
        <w:rPr>
          <w:noProof/>
        </w:rPr>
        <w:t>203</w:t>
      </w:r>
      <w:r>
        <w:rPr>
          <w:noProof/>
        </w:rPr>
        <w:fldChar w:fldCharType="end"/>
      </w:r>
    </w:p>
    <w:p w14:paraId="0A48ACA9" w14:textId="71F75CA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_Toc153797106 \h </w:instrText>
      </w:r>
      <w:r>
        <w:rPr>
          <w:noProof/>
        </w:rPr>
      </w:r>
      <w:r>
        <w:rPr>
          <w:noProof/>
        </w:rPr>
        <w:fldChar w:fldCharType="separate"/>
      </w:r>
      <w:r>
        <w:rPr>
          <w:noProof/>
        </w:rPr>
        <w:t>203</w:t>
      </w:r>
      <w:r>
        <w:rPr>
          <w:noProof/>
        </w:rPr>
        <w:fldChar w:fldCharType="end"/>
      </w:r>
    </w:p>
    <w:p w14:paraId="21148917" w14:textId="05E9CE9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_Toc153797107 \h </w:instrText>
      </w:r>
      <w:r>
        <w:rPr>
          <w:noProof/>
        </w:rPr>
      </w:r>
      <w:r>
        <w:rPr>
          <w:noProof/>
        </w:rPr>
        <w:fldChar w:fldCharType="separate"/>
      </w:r>
      <w:r>
        <w:rPr>
          <w:noProof/>
        </w:rPr>
        <w:t>208</w:t>
      </w:r>
      <w:r>
        <w:rPr>
          <w:noProof/>
        </w:rPr>
        <w:fldChar w:fldCharType="end"/>
      </w:r>
    </w:p>
    <w:p w14:paraId="2BDC0BF3" w14:textId="4F1F794D"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_Toc153797108 \h </w:instrText>
      </w:r>
      <w:r>
        <w:rPr>
          <w:noProof/>
        </w:rPr>
      </w:r>
      <w:r>
        <w:rPr>
          <w:noProof/>
        </w:rPr>
        <w:fldChar w:fldCharType="separate"/>
      </w:r>
      <w:r>
        <w:rPr>
          <w:noProof/>
        </w:rPr>
        <w:t>209</w:t>
      </w:r>
      <w:r>
        <w:rPr>
          <w:noProof/>
        </w:rPr>
        <w:fldChar w:fldCharType="end"/>
      </w:r>
    </w:p>
    <w:p w14:paraId="33C345E4" w14:textId="6F2223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_Toc153797109 \h </w:instrText>
      </w:r>
      <w:r>
        <w:rPr>
          <w:noProof/>
        </w:rPr>
      </w:r>
      <w:r>
        <w:rPr>
          <w:noProof/>
        </w:rPr>
        <w:fldChar w:fldCharType="separate"/>
      </w:r>
      <w:r>
        <w:rPr>
          <w:noProof/>
        </w:rPr>
        <w:t>209</w:t>
      </w:r>
      <w:r>
        <w:rPr>
          <w:noProof/>
        </w:rPr>
        <w:fldChar w:fldCharType="end"/>
      </w:r>
    </w:p>
    <w:p w14:paraId="655D02C9" w14:textId="0AF5A18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_Toc153797110 \h </w:instrText>
      </w:r>
      <w:r>
        <w:rPr>
          <w:noProof/>
        </w:rPr>
      </w:r>
      <w:r>
        <w:rPr>
          <w:noProof/>
        </w:rPr>
        <w:fldChar w:fldCharType="separate"/>
      </w:r>
      <w:r>
        <w:rPr>
          <w:noProof/>
        </w:rPr>
        <w:t>210</w:t>
      </w:r>
      <w:r>
        <w:rPr>
          <w:noProof/>
        </w:rPr>
        <w:fldChar w:fldCharType="end"/>
      </w:r>
    </w:p>
    <w:p w14:paraId="3C40B362" w14:textId="49AB59B6"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_Toc153797111 \h </w:instrText>
      </w:r>
      <w:r>
        <w:rPr>
          <w:noProof/>
        </w:rPr>
      </w:r>
      <w:r>
        <w:rPr>
          <w:noProof/>
        </w:rPr>
        <w:fldChar w:fldCharType="separate"/>
      </w:r>
      <w:r>
        <w:rPr>
          <w:noProof/>
        </w:rPr>
        <w:t>211</w:t>
      </w:r>
      <w:r>
        <w:rPr>
          <w:noProof/>
        </w:rPr>
        <w:fldChar w:fldCharType="end"/>
      </w:r>
    </w:p>
    <w:p w14:paraId="192E92B1" w14:textId="4462AC1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_Toc153797112 \h </w:instrText>
      </w:r>
      <w:r>
        <w:rPr>
          <w:noProof/>
        </w:rPr>
      </w:r>
      <w:r>
        <w:rPr>
          <w:noProof/>
        </w:rPr>
        <w:fldChar w:fldCharType="separate"/>
      </w:r>
      <w:r>
        <w:rPr>
          <w:noProof/>
        </w:rPr>
        <w:t>211</w:t>
      </w:r>
      <w:r>
        <w:rPr>
          <w:noProof/>
        </w:rPr>
        <w:fldChar w:fldCharType="end"/>
      </w:r>
    </w:p>
    <w:p w14:paraId="2ABE4CD8" w14:textId="0DD2EA2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_Toc153797113 \h </w:instrText>
      </w:r>
      <w:r>
        <w:rPr>
          <w:noProof/>
        </w:rPr>
      </w:r>
      <w:r>
        <w:rPr>
          <w:noProof/>
        </w:rPr>
        <w:fldChar w:fldCharType="separate"/>
      </w:r>
      <w:r>
        <w:rPr>
          <w:noProof/>
        </w:rPr>
        <w:t>211</w:t>
      </w:r>
      <w:r>
        <w:rPr>
          <w:noProof/>
        </w:rPr>
        <w:fldChar w:fldCharType="end"/>
      </w:r>
    </w:p>
    <w:p w14:paraId="6196CB51" w14:textId="751F6BE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_Toc153797114 \h </w:instrText>
      </w:r>
      <w:r>
        <w:rPr>
          <w:noProof/>
        </w:rPr>
      </w:r>
      <w:r>
        <w:rPr>
          <w:noProof/>
        </w:rPr>
        <w:fldChar w:fldCharType="separate"/>
      </w:r>
      <w:r>
        <w:rPr>
          <w:noProof/>
        </w:rPr>
        <w:t>212</w:t>
      </w:r>
      <w:r>
        <w:rPr>
          <w:noProof/>
        </w:rPr>
        <w:fldChar w:fldCharType="end"/>
      </w:r>
    </w:p>
    <w:p w14:paraId="7102BBE3" w14:textId="2E885D1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_Toc153797115 \h </w:instrText>
      </w:r>
      <w:r>
        <w:rPr>
          <w:noProof/>
        </w:rPr>
      </w:r>
      <w:r>
        <w:rPr>
          <w:noProof/>
        </w:rPr>
        <w:fldChar w:fldCharType="separate"/>
      </w:r>
      <w:r>
        <w:rPr>
          <w:noProof/>
        </w:rPr>
        <w:t>212</w:t>
      </w:r>
      <w:r>
        <w:rPr>
          <w:noProof/>
        </w:rPr>
        <w:fldChar w:fldCharType="end"/>
      </w:r>
    </w:p>
    <w:p w14:paraId="10EEEF06" w14:textId="32D505C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_Toc153797116 \h </w:instrText>
      </w:r>
      <w:r>
        <w:rPr>
          <w:noProof/>
        </w:rPr>
      </w:r>
      <w:r>
        <w:rPr>
          <w:noProof/>
        </w:rPr>
        <w:fldChar w:fldCharType="separate"/>
      </w:r>
      <w:r>
        <w:rPr>
          <w:noProof/>
        </w:rPr>
        <w:t>213</w:t>
      </w:r>
      <w:r>
        <w:rPr>
          <w:noProof/>
        </w:rPr>
        <w:fldChar w:fldCharType="end"/>
      </w:r>
    </w:p>
    <w:p w14:paraId="395480E3" w14:textId="420E4A6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_Toc153797117 \h </w:instrText>
      </w:r>
      <w:r>
        <w:rPr>
          <w:noProof/>
        </w:rPr>
      </w:r>
      <w:r>
        <w:rPr>
          <w:noProof/>
        </w:rPr>
        <w:fldChar w:fldCharType="separate"/>
      </w:r>
      <w:r>
        <w:rPr>
          <w:noProof/>
        </w:rPr>
        <w:t>214</w:t>
      </w:r>
      <w:r>
        <w:rPr>
          <w:noProof/>
        </w:rPr>
        <w:fldChar w:fldCharType="end"/>
      </w:r>
    </w:p>
    <w:p w14:paraId="79E157C8" w14:textId="4917EB7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_Toc153797118 \h </w:instrText>
      </w:r>
      <w:r>
        <w:rPr>
          <w:noProof/>
        </w:rPr>
      </w:r>
      <w:r>
        <w:rPr>
          <w:noProof/>
        </w:rPr>
        <w:fldChar w:fldCharType="separate"/>
      </w:r>
      <w:r>
        <w:rPr>
          <w:noProof/>
        </w:rPr>
        <w:t>215</w:t>
      </w:r>
      <w:r>
        <w:rPr>
          <w:noProof/>
        </w:rPr>
        <w:fldChar w:fldCharType="end"/>
      </w:r>
    </w:p>
    <w:p w14:paraId="54F19342" w14:textId="633C236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_Toc153797119 \h </w:instrText>
      </w:r>
      <w:r>
        <w:rPr>
          <w:noProof/>
        </w:rPr>
      </w:r>
      <w:r>
        <w:rPr>
          <w:noProof/>
        </w:rPr>
        <w:fldChar w:fldCharType="separate"/>
      </w:r>
      <w:r>
        <w:rPr>
          <w:noProof/>
        </w:rPr>
        <w:t>215</w:t>
      </w:r>
      <w:r>
        <w:rPr>
          <w:noProof/>
        </w:rPr>
        <w:fldChar w:fldCharType="end"/>
      </w:r>
    </w:p>
    <w:p w14:paraId="52AB31B4" w14:textId="3F7FB6C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_Toc153797120 \h </w:instrText>
      </w:r>
      <w:r>
        <w:rPr>
          <w:noProof/>
        </w:rPr>
      </w:r>
      <w:r>
        <w:rPr>
          <w:noProof/>
        </w:rPr>
        <w:fldChar w:fldCharType="separate"/>
      </w:r>
      <w:r>
        <w:rPr>
          <w:noProof/>
        </w:rPr>
        <w:t>215</w:t>
      </w:r>
      <w:r>
        <w:rPr>
          <w:noProof/>
        </w:rPr>
        <w:fldChar w:fldCharType="end"/>
      </w:r>
    </w:p>
    <w:p w14:paraId="0C9EA15B" w14:textId="141977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_Toc153797121 \h </w:instrText>
      </w:r>
      <w:r>
        <w:rPr>
          <w:noProof/>
        </w:rPr>
      </w:r>
      <w:r>
        <w:rPr>
          <w:noProof/>
        </w:rPr>
        <w:fldChar w:fldCharType="separate"/>
      </w:r>
      <w:r>
        <w:rPr>
          <w:noProof/>
        </w:rPr>
        <w:t>215</w:t>
      </w:r>
      <w:r>
        <w:rPr>
          <w:noProof/>
        </w:rPr>
        <w:fldChar w:fldCharType="end"/>
      </w:r>
    </w:p>
    <w:p w14:paraId="3CA0E72B" w14:textId="79FE241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_Toc153797122 \h </w:instrText>
      </w:r>
      <w:r>
        <w:rPr>
          <w:noProof/>
        </w:rPr>
      </w:r>
      <w:r>
        <w:rPr>
          <w:noProof/>
        </w:rPr>
        <w:fldChar w:fldCharType="separate"/>
      </w:r>
      <w:r>
        <w:rPr>
          <w:noProof/>
        </w:rPr>
        <w:t>215</w:t>
      </w:r>
      <w:r>
        <w:rPr>
          <w:noProof/>
        </w:rPr>
        <w:fldChar w:fldCharType="end"/>
      </w:r>
    </w:p>
    <w:p w14:paraId="03D11E90" w14:textId="04CE958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_Toc153797123 \h </w:instrText>
      </w:r>
      <w:r>
        <w:rPr>
          <w:noProof/>
        </w:rPr>
      </w:r>
      <w:r>
        <w:rPr>
          <w:noProof/>
        </w:rPr>
        <w:fldChar w:fldCharType="separate"/>
      </w:r>
      <w:r>
        <w:rPr>
          <w:noProof/>
        </w:rPr>
        <w:t>216</w:t>
      </w:r>
      <w:r>
        <w:rPr>
          <w:noProof/>
        </w:rPr>
        <w:fldChar w:fldCharType="end"/>
      </w:r>
    </w:p>
    <w:p w14:paraId="088E27CC" w14:textId="0F8C7D9D"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General</w:t>
      </w:r>
      <w:r>
        <w:rPr>
          <w:noProof/>
        </w:rPr>
        <w:tab/>
      </w:r>
      <w:r>
        <w:rPr>
          <w:noProof/>
        </w:rPr>
        <w:fldChar w:fldCharType="begin" w:fldLock="1"/>
      </w:r>
      <w:r>
        <w:rPr>
          <w:noProof/>
        </w:rPr>
        <w:instrText xml:space="preserve"> PAGEREF _Toc153797124 \h </w:instrText>
      </w:r>
      <w:r>
        <w:rPr>
          <w:noProof/>
        </w:rPr>
      </w:r>
      <w:r>
        <w:rPr>
          <w:noProof/>
        </w:rPr>
        <w:fldChar w:fldCharType="separate"/>
      </w:r>
      <w:r>
        <w:rPr>
          <w:noProof/>
        </w:rPr>
        <w:t>216</w:t>
      </w:r>
      <w:r>
        <w:rPr>
          <w:noProof/>
        </w:rPr>
        <w:fldChar w:fldCharType="end"/>
      </w:r>
    </w:p>
    <w:p w14:paraId="50997A66" w14:textId="4949223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_Toc153797125 \h </w:instrText>
      </w:r>
      <w:r>
        <w:rPr>
          <w:noProof/>
        </w:rPr>
      </w:r>
      <w:r>
        <w:rPr>
          <w:noProof/>
        </w:rPr>
        <w:fldChar w:fldCharType="separate"/>
      </w:r>
      <w:r>
        <w:rPr>
          <w:noProof/>
        </w:rPr>
        <w:t>216</w:t>
      </w:r>
      <w:r>
        <w:rPr>
          <w:noProof/>
        </w:rPr>
        <w:fldChar w:fldCharType="end"/>
      </w:r>
    </w:p>
    <w:p w14:paraId="2AF98B39" w14:textId="3B00866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_Toc153797126 \h </w:instrText>
      </w:r>
      <w:r>
        <w:rPr>
          <w:noProof/>
        </w:rPr>
      </w:r>
      <w:r>
        <w:rPr>
          <w:noProof/>
        </w:rPr>
        <w:fldChar w:fldCharType="separate"/>
      </w:r>
      <w:r>
        <w:rPr>
          <w:noProof/>
        </w:rPr>
        <w:t>217</w:t>
      </w:r>
      <w:r>
        <w:rPr>
          <w:noProof/>
        </w:rPr>
        <w:fldChar w:fldCharType="end"/>
      </w:r>
    </w:p>
    <w:p w14:paraId="425EE053" w14:textId="36357C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_Toc153797127 \h </w:instrText>
      </w:r>
      <w:r>
        <w:rPr>
          <w:noProof/>
        </w:rPr>
      </w:r>
      <w:r>
        <w:rPr>
          <w:noProof/>
        </w:rPr>
        <w:fldChar w:fldCharType="separate"/>
      </w:r>
      <w:r>
        <w:rPr>
          <w:noProof/>
        </w:rPr>
        <w:t>217</w:t>
      </w:r>
      <w:r>
        <w:rPr>
          <w:noProof/>
        </w:rPr>
        <w:fldChar w:fldCharType="end"/>
      </w:r>
    </w:p>
    <w:p w14:paraId="4CD0A917" w14:textId="3FB1EF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_Toc153797128 \h </w:instrText>
      </w:r>
      <w:r>
        <w:rPr>
          <w:noProof/>
        </w:rPr>
      </w:r>
      <w:r>
        <w:rPr>
          <w:noProof/>
        </w:rPr>
        <w:fldChar w:fldCharType="separate"/>
      </w:r>
      <w:r>
        <w:rPr>
          <w:noProof/>
        </w:rPr>
        <w:t>217</w:t>
      </w:r>
      <w:r>
        <w:rPr>
          <w:noProof/>
        </w:rPr>
        <w:fldChar w:fldCharType="end"/>
      </w:r>
    </w:p>
    <w:p w14:paraId="7BF3C87E" w14:textId="71048C9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_Toc153797129 \h </w:instrText>
      </w:r>
      <w:r>
        <w:rPr>
          <w:noProof/>
        </w:rPr>
      </w:r>
      <w:r>
        <w:rPr>
          <w:noProof/>
        </w:rPr>
        <w:fldChar w:fldCharType="separate"/>
      </w:r>
      <w:r>
        <w:rPr>
          <w:noProof/>
        </w:rPr>
        <w:t>218</w:t>
      </w:r>
      <w:r>
        <w:rPr>
          <w:noProof/>
        </w:rPr>
        <w:fldChar w:fldCharType="end"/>
      </w:r>
    </w:p>
    <w:p w14:paraId="525F949D" w14:textId="3F44E221"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Terminating domain selection for IMS voice</w:t>
      </w:r>
      <w:r>
        <w:rPr>
          <w:noProof/>
        </w:rPr>
        <w:tab/>
      </w:r>
      <w:r>
        <w:rPr>
          <w:noProof/>
        </w:rPr>
        <w:fldChar w:fldCharType="begin" w:fldLock="1"/>
      </w:r>
      <w:r>
        <w:rPr>
          <w:noProof/>
        </w:rPr>
        <w:instrText xml:space="preserve"> PAGEREF _Toc153797130 \h </w:instrText>
      </w:r>
      <w:r>
        <w:rPr>
          <w:noProof/>
        </w:rPr>
      </w:r>
      <w:r>
        <w:rPr>
          <w:noProof/>
        </w:rPr>
        <w:fldChar w:fldCharType="separate"/>
      </w:r>
      <w:r>
        <w:rPr>
          <w:noProof/>
        </w:rPr>
        <w:t>218</w:t>
      </w:r>
      <w:r>
        <w:rPr>
          <w:noProof/>
        </w:rPr>
        <w:fldChar w:fldCharType="end"/>
      </w:r>
    </w:p>
    <w:p w14:paraId="37D53B34" w14:textId="370D47E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_Toc153797131 \h </w:instrText>
      </w:r>
      <w:r>
        <w:rPr>
          <w:noProof/>
        </w:rPr>
      </w:r>
      <w:r>
        <w:rPr>
          <w:noProof/>
        </w:rPr>
        <w:fldChar w:fldCharType="separate"/>
      </w:r>
      <w:r>
        <w:rPr>
          <w:noProof/>
        </w:rPr>
        <w:t>219</w:t>
      </w:r>
      <w:r>
        <w:rPr>
          <w:noProof/>
        </w:rPr>
        <w:fldChar w:fldCharType="end"/>
      </w:r>
    </w:p>
    <w:p w14:paraId="0A4D1083" w14:textId="274D8DD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_Toc153797132 \h </w:instrText>
      </w:r>
      <w:r>
        <w:rPr>
          <w:noProof/>
        </w:rPr>
      </w:r>
      <w:r>
        <w:rPr>
          <w:noProof/>
        </w:rPr>
        <w:fldChar w:fldCharType="separate"/>
      </w:r>
      <w:r>
        <w:rPr>
          <w:noProof/>
        </w:rPr>
        <w:t>219</w:t>
      </w:r>
      <w:r>
        <w:rPr>
          <w:noProof/>
        </w:rPr>
        <w:fldChar w:fldCharType="end"/>
      </w:r>
    </w:p>
    <w:p w14:paraId="497F242B" w14:textId="064AF9B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_Toc153797133 \h </w:instrText>
      </w:r>
      <w:r>
        <w:rPr>
          <w:noProof/>
        </w:rPr>
      </w:r>
      <w:r>
        <w:rPr>
          <w:noProof/>
        </w:rPr>
        <w:fldChar w:fldCharType="separate"/>
      </w:r>
      <w:r>
        <w:rPr>
          <w:noProof/>
        </w:rPr>
        <w:t>219</w:t>
      </w:r>
      <w:r>
        <w:rPr>
          <w:noProof/>
        </w:rPr>
        <w:fldChar w:fldCharType="end"/>
      </w:r>
    </w:p>
    <w:p w14:paraId="2D9B5067" w14:textId="6E297B0A"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_Toc153797134 \h </w:instrText>
      </w:r>
      <w:r>
        <w:rPr>
          <w:noProof/>
        </w:rPr>
      </w:r>
      <w:r>
        <w:rPr>
          <w:noProof/>
        </w:rPr>
        <w:fldChar w:fldCharType="separate"/>
      </w:r>
      <w:r>
        <w:rPr>
          <w:noProof/>
        </w:rPr>
        <w:t>219</w:t>
      </w:r>
      <w:r>
        <w:rPr>
          <w:noProof/>
        </w:rPr>
        <w:fldChar w:fldCharType="end"/>
      </w:r>
    </w:p>
    <w:p w14:paraId="3A683D89" w14:textId="3059800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_Toc153797135 \h </w:instrText>
      </w:r>
      <w:r>
        <w:rPr>
          <w:noProof/>
        </w:rPr>
      </w:r>
      <w:r>
        <w:rPr>
          <w:noProof/>
        </w:rPr>
        <w:fldChar w:fldCharType="separate"/>
      </w:r>
      <w:r>
        <w:rPr>
          <w:noProof/>
        </w:rPr>
        <w:t>219</w:t>
      </w:r>
      <w:r>
        <w:rPr>
          <w:noProof/>
        </w:rPr>
        <w:fldChar w:fldCharType="end"/>
      </w:r>
    </w:p>
    <w:p w14:paraId="4C0D7A80" w14:textId="5CB73C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_Toc153797136 \h </w:instrText>
      </w:r>
      <w:r>
        <w:rPr>
          <w:noProof/>
        </w:rPr>
      </w:r>
      <w:r>
        <w:rPr>
          <w:noProof/>
        </w:rPr>
        <w:fldChar w:fldCharType="separate"/>
      </w:r>
      <w:r>
        <w:rPr>
          <w:noProof/>
        </w:rPr>
        <w:t>219</w:t>
      </w:r>
      <w:r>
        <w:rPr>
          <w:noProof/>
        </w:rPr>
        <w:fldChar w:fldCharType="end"/>
      </w:r>
    </w:p>
    <w:p w14:paraId="3C215026" w14:textId="4365D3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_Toc153797137 \h </w:instrText>
      </w:r>
      <w:r>
        <w:rPr>
          <w:noProof/>
        </w:rPr>
      </w:r>
      <w:r>
        <w:rPr>
          <w:noProof/>
        </w:rPr>
        <w:fldChar w:fldCharType="separate"/>
      </w:r>
      <w:r>
        <w:rPr>
          <w:noProof/>
        </w:rPr>
        <w:t>220</w:t>
      </w:r>
      <w:r>
        <w:rPr>
          <w:noProof/>
        </w:rPr>
        <w:fldChar w:fldCharType="end"/>
      </w:r>
    </w:p>
    <w:p w14:paraId="650C9EDD" w14:textId="0FF44EA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_Toc153797138 \h </w:instrText>
      </w:r>
      <w:r>
        <w:rPr>
          <w:noProof/>
        </w:rPr>
      </w:r>
      <w:r>
        <w:rPr>
          <w:noProof/>
        </w:rPr>
        <w:fldChar w:fldCharType="separate"/>
      </w:r>
      <w:r>
        <w:rPr>
          <w:noProof/>
        </w:rPr>
        <w:t>220</w:t>
      </w:r>
      <w:r>
        <w:rPr>
          <w:noProof/>
        </w:rPr>
        <w:fldChar w:fldCharType="end"/>
      </w:r>
    </w:p>
    <w:p w14:paraId="3037750E" w14:textId="06BEF0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_Toc153797139 \h </w:instrText>
      </w:r>
      <w:r>
        <w:rPr>
          <w:noProof/>
        </w:rPr>
      </w:r>
      <w:r>
        <w:rPr>
          <w:noProof/>
        </w:rPr>
        <w:fldChar w:fldCharType="separate"/>
      </w:r>
      <w:r>
        <w:rPr>
          <w:noProof/>
        </w:rPr>
        <w:t>220</w:t>
      </w:r>
      <w:r>
        <w:rPr>
          <w:noProof/>
        </w:rPr>
        <w:fldChar w:fldCharType="end"/>
      </w:r>
    </w:p>
    <w:p w14:paraId="5A925BB9" w14:textId="626A2DB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_Toc153797140 \h </w:instrText>
      </w:r>
      <w:r>
        <w:rPr>
          <w:noProof/>
        </w:rPr>
      </w:r>
      <w:r>
        <w:rPr>
          <w:noProof/>
        </w:rPr>
        <w:fldChar w:fldCharType="separate"/>
      </w:r>
      <w:r>
        <w:rPr>
          <w:noProof/>
        </w:rPr>
        <w:t>220</w:t>
      </w:r>
      <w:r>
        <w:rPr>
          <w:noProof/>
        </w:rPr>
        <w:fldChar w:fldCharType="end"/>
      </w:r>
    </w:p>
    <w:p w14:paraId="3BD5A68B" w14:textId="0E93DB4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_Toc153797141 \h </w:instrText>
      </w:r>
      <w:r>
        <w:rPr>
          <w:noProof/>
        </w:rPr>
      </w:r>
      <w:r>
        <w:rPr>
          <w:noProof/>
        </w:rPr>
        <w:fldChar w:fldCharType="separate"/>
      </w:r>
      <w:r>
        <w:rPr>
          <w:noProof/>
        </w:rPr>
        <w:t>223</w:t>
      </w:r>
      <w:r>
        <w:rPr>
          <w:noProof/>
        </w:rPr>
        <w:fldChar w:fldCharType="end"/>
      </w:r>
    </w:p>
    <w:p w14:paraId="0E62F046" w14:textId="1BCB4E0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_Toc153797142 \h </w:instrText>
      </w:r>
      <w:r>
        <w:rPr>
          <w:noProof/>
        </w:rPr>
      </w:r>
      <w:r>
        <w:rPr>
          <w:noProof/>
        </w:rPr>
        <w:fldChar w:fldCharType="separate"/>
      </w:r>
      <w:r>
        <w:rPr>
          <w:noProof/>
        </w:rPr>
        <w:t>223</w:t>
      </w:r>
      <w:r>
        <w:rPr>
          <w:noProof/>
        </w:rPr>
        <w:fldChar w:fldCharType="end"/>
      </w:r>
    </w:p>
    <w:p w14:paraId="04A875BD" w14:textId="4971F62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_Toc153797143 \h </w:instrText>
      </w:r>
      <w:r>
        <w:rPr>
          <w:noProof/>
        </w:rPr>
      </w:r>
      <w:r>
        <w:rPr>
          <w:noProof/>
        </w:rPr>
        <w:fldChar w:fldCharType="separate"/>
      </w:r>
      <w:r>
        <w:rPr>
          <w:noProof/>
        </w:rPr>
        <w:t>224</w:t>
      </w:r>
      <w:r>
        <w:rPr>
          <w:noProof/>
        </w:rPr>
        <w:fldChar w:fldCharType="end"/>
      </w:r>
    </w:p>
    <w:p w14:paraId="4DB99200" w14:textId="1050F31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_Toc153797144 \h </w:instrText>
      </w:r>
      <w:r>
        <w:rPr>
          <w:noProof/>
        </w:rPr>
      </w:r>
      <w:r>
        <w:rPr>
          <w:noProof/>
        </w:rPr>
        <w:fldChar w:fldCharType="separate"/>
      </w:r>
      <w:r>
        <w:rPr>
          <w:noProof/>
        </w:rPr>
        <w:t>224</w:t>
      </w:r>
      <w:r>
        <w:rPr>
          <w:noProof/>
        </w:rPr>
        <w:fldChar w:fldCharType="end"/>
      </w:r>
    </w:p>
    <w:p w14:paraId="6322E8A2" w14:textId="58A188E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_Toc153797145 \h </w:instrText>
      </w:r>
      <w:r>
        <w:rPr>
          <w:noProof/>
        </w:rPr>
      </w:r>
      <w:r>
        <w:rPr>
          <w:noProof/>
        </w:rPr>
        <w:fldChar w:fldCharType="separate"/>
      </w:r>
      <w:r>
        <w:rPr>
          <w:noProof/>
        </w:rPr>
        <w:t>224</w:t>
      </w:r>
      <w:r>
        <w:rPr>
          <w:noProof/>
        </w:rPr>
        <w:fldChar w:fldCharType="end"/>
      </w:r>
    </w:p>
    <w:p w14:paraId="4D437880" w14:textId="5D6650C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_Toc153797146 \h </w:instrText>
      </w:r>
      <w:r>
        <w:rPr>
          <w:noProof/>
        </w:rPr>
      </w:r>
      <w:r>
        <w:rPr>
          <w:noProof/>
        </w:rPr>
        <w:fldChar w:fldCharType="separate"/>
      </w:r>
      <w:r>
        <w:rPr>
          <w:noProof/>
        </w:rPr>
        <w:t>224</w:t>
      </w:r>
      <w:r>
        <w:rPr>
          <w:noProof/>
        </w:rPr>
        <w:fldChar w:fldCharType="end"/>
      </w:r>
    </w:p>
    <w:p w14:paraId="3072A4B0" w14:textId="55339D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_Toc153797147 \h </w:instrText>
      </w:r>
      <w:r>
        <w:rPr>
          <w:noProof/>
        </w:rPr>
      </w:r>
      <w:r>
        <w:rPr>
          <w:noProof/>
        </w:rPr>
        <w:fldChar w:fldCharType="separate"/>
      </w:r>
      <w:r>
        <w:rPr>
          <w:noProof/>
        </w:rPr>
        <w:t>224</w:t>
      </w:r>
      <w:r>
        <w:rPr>
          <w:noProof/>
        </w:rPr>
        <w:fldChar w:fldCharType="end"/>
      </w:r>
    </w:p>
    <w:p w14:paraId="3924B3C7" w14:textId="1CEDB64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_Toc153797148 \h </w:instrText>
      </w:r>
      <w:r>
        <w:rPr>
          <w:noProof/>
        </w:rPr>
      </w:r>
      <w:r>
        <w:rPr>
          <w:noProof/>
        </w:rPr>
        <w:fldChar w:fldCharType="separate"/>
      </w:r>
      <w:r>
        <w:rPr>
          <w:noProof/>
        </w:rPr>
        <w:t>224</w:t>
      </w:r>
      <w:r>
        <w:rPr>
          <w:noProof/>
        </w:rPr>
        <w:fldChar w:fldCharType="end"/>
      </w:r>
    </w:p>
    <w:p w14:paraId="5011A9D7" w14:textId="48C555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_Toc153797149 \h </w:instrText>
      </w:r>
      <w:r>
        <w:rPr>
          <w:noProof/>
        </w:rPr>
      </w:r>
      <w:r>
        <w:rPr>
          <w:noProof/>
        </w:rPr>
        <w:fldChar w:fldCharType="separate"/>
      </w:r>
      <w:r>
        <w:rPr>
          <w:noProof/>
        </w:rPr>
        <w:t>225</w:t>
      </w:r>
      <w:r>
        <w:rPr>
          <w:noProof/>
        </w:rPr>
        <w:fldChar w:fldCharType="end"/>
      </w:r>
    </w:p>
    <w:p w14:paraId="50AD810F" w14:textId="0720B9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_Toc153797150 \h </w:instrText>
      </w:r>
      <w:r>
        <w:rPr>
          <w:noProof/>
        </w:rPr>
      </w:r>
      <w:r>
        <w:rPr>
          <w:noProof/>
        </w:rPr>
        <w:fldChar w:fldCharType="separate"/>
      </w:r>
      <w:r>
        <w:rPr>
          <w:noProof/>
        </w:rPr>
        <w:t>225</w:t>
      </w:r>
      <w:r>
        <w:rPr>
          <w:noProof/>
        </w:rPr>
        <w:fldChar w:fldCharType="end"/>
      </w:r>
    </w:p>
    <w:p w14:paraId="2B3D0221" w14:textId="512E40F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_Toc153797151 \h </w:instrText>
      </w:r>
      <w:r>
        <w:rPr>
          <w:noProof/>
        </w:rPr>
      </w:r>
      <w:r>
        <w:rPr>
          <w:noProof/>
        </w:rPr>
        <w:fldChar w:fldCharType="separate"/>
      </w:r>
      <w:r>
        <w:rPr>
          <w:noProof/>
        </w:rPr>
        <w:t>225</w:t>
      </w:r>
      <w:r>
        <w:rPr>
          <w:noProof/>
        </w:rPr>
        <w:fldChar w:fldCharType="end"/>
      </w:r>
    </w:p>
    <w:p w14:paraId="5E87721F" w14:textId="147B6C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_Toc153797152 \h </w:instrText>
      </w:r>
      <w:r>
        <w:rPr>
          <w:noProof/>
        </w:rPr>
      </w:r>
      <w:r>
        <w:rPr>
          <w:noProof/>
        </w:rPr>
        <w:fldChar w:fldCharType="separate"/>
      </w:r>
      <w:r>
        <w:rPr>
          <w:noProof/>
        </w:rPr>
        <w:t>226</w:t>
      </w:r>
      <w:r>
        <w:rPr>
          <w:noProof/>
        </w:rPr>
        <w:fldChar w:fldCharType="end"/>
      </w:r>
    </w:p>
    <w:p w14:paraId="0D31E9B4" w14:textId="33A9F84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_Toc153797153 \h </w:instrText>
      </w:r>
      <w:r>
        <w:rPr>
          <w:noProof/>
        </w:rPr>
      </w:r>
      <w:r>
        <w:rPr>
          <w:noProof/>
        </w:rPr>
        <w:fldChar w:fldCharType="separate"/>
      </w:r>
      <w:r>
        <w:rPr>
          <w:noProof/>
        </w:rPr>
        <w:t>227</w:t>
      </w:r>
      <w:r>
        <w:rPr>
          <w:noProof/>
        </w:rPr>
        <w:fldChar w:fldCharType="end"/>
      </w:r>
    </w:p>
    <w:p w14:paraId="4EDF5B15" w14:textId="1963D1F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_Toc153797154 \h </w:instrText>
      </w:r>
      <w:r>
        <w:rPr>
          <w:noProof/>
        </w:rPr>
      </w:r>
      <w:r>
        <w:rPr>
          <w:noProof/>
        </w:rPr>
        <w:fldChar w:fldCharType="separate"/>
      </w:r>
      <w:r>
        <w:rPr>
          <w:noProof/>
        </w:rPr>
        <w:t>228</w:t>
      </w:r>
      <w:r>
        <w:rPr>
          <w:noProof/>
        </w:rPr>
        <w:fldChar w:fldCharType="end"/>
      </w:r>
    </w:p>
    <w:p w14:paraId="69B61369" w14:textId="5C9932F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_Toc153797155 \h </w:instrText>
      </w:r>
      <w:r>
        <w:rPr>
          <w:noProof/>
        </w:rPr>
      </w:r>
      <w:r>
        <w:rPr>
          <w:noProof/>
        </w:rPr>
        <w:fldChar w:fldCharType="separate"/>
      </w:r>
      <w:r>
        <w:rPr>
          <w:noProof/>
        </w:rPr>
        <w:t>228</w:t>
      </w:r>
      <w:r>
        <w:rPr>
          <w:noProof/>
        </w:rPr>
        <w:fldChar w:fldCharType="end"/>
      </w:r>
    </w:p>
    <w:p w14:paraId="09139ABC" w14:textId="560111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_Toc153797156 \h </w:instrText>
      </w:r>
      <w:r>
        <w:rPr>
          <w:noProof/>
        </w:rPr>
      </w:r>
      <w:r>
        <w:rPr>
          <w:noProof/>
        </w:rPr>
        <w:fldChar w:fldCharType="separate"/>
      </w:r>
      <w:r>
        <w:rPr>
          <w:noProof/>
        </w:rPr>
        <w:t>228</w:t>
      </w:r>
      <w:r>
        <w:rPr>
          <w:noProof/>
        </w:rPr>
        <w:fldChar w:fldCharType="end"/>
      </w:r>
    </w:p>
    <w:p w14:paraId="5023CDE0" w14:textId="653935E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_Toc153797157 \h </w:instrText>
      </w:r>
      <w:r>
        <w:rPr>
          <w:noProof/>
        </w:rPr>
      </w:r>
      <w:r>
        <w:rPr>
          <w:noProof/>
        </w:rPr>
        <w:fldChar w:fldCharType="separate"/>
      </w:r>
      <w:r>
        <w:rPr>
          <w:noProof/>
        </w:rPr>
        <w:t>230</w:t>
      </w:r>
      <w:r>
        <w:rPr>
          <w:noProof/>
        </w:rPr>
        <w:fldChar w:fldCharType="end"/>
      </w:r>
    </w:p>
    <w:p w14:paraId="089DF155" w14:textId="312CC5C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_Toc153797158 \h </w:instrText>
      </w:r>
      <w:r>
        <w:rPr>
          <w:noProof/>
        </w:rPr>
      </w:r>
      <w:r>
        <w:rPr>
          <w:noProof/>
        </w:rPr>
        <w:fldChar w:fldCharType="separate"/>
      </w:r>
      <w:r>
        <w:rPr>
          <w:noProof/>
        </w:rPr>
        <w:t>230</w:t>
      </w:r>
      <w:r>
        <w:rPr>
          <w:noProof/>
        </w:rPr>
        <w:fldChar w:fldCharType="end"/>
      </w:r>
    </w:p>
    <w:p w14:paraId="2E3FED06" w14:textId="58F3736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_Toc153797159 \h </w:instrText>
      </w:r>
      <w:r>
        <w:rPr>
          <w:noProof/>
        </w:rPr>
      </w:r>
      <w:r>
        <w:rPr>
          <w:noProof/>
        </w:rPr>
        <w:fldChar w:fldCharType="separate"/>
      </w:r>
      <w:r>
        <w:rPr>
          <w:noProof/>
        </w:rPr>
        <w:t>230</w:t>
      </w:r>
      <w:r>
        <w:rPr>
          <w:noProof/>
        </w:rPr>
        <w:fldChar w:fldCharType="end"/>
      </w:r>
    </w:p>
    <w:p w14:paraId="6574B9EC" w14:textId="46A2F01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_Toc153797160 \h </w:instrText>
      </w:r>
      <w:r>
        <w:rPr>
          <w:noProof/>
        </w:rPr>
      </w:r>
      <w:r>
        <w:rPr>
          <w:noProof/>
        </w:rPr>
        <w:fldChar w:fldCharType="separate"/>
      </w:r>
      <w:r>
        <w:rPr>
          <w:noProof/>
        </w:rPr>
        <w:t>233</w:t>
      </w:r>
      <w:r>
        <w:rPr>
          <w:noProof/>
        </w:rPr>
        <w:fldChar w:fldCharType="end"/>
      </w:r>
    </w:p>
    <w:p w14:paraId="4A0D7C28" w14:textId="725D2F29"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_Toc153797161 \h </w:instrText>
      </w:r>
      <w:r>
        <w:rPr>
          <w:noProof/>
        </w:rPr>
      </w:r>
      <w:r>
        <w:rPr>
          <w:noProof/>
        </w:rPr>
        <w:fldChar w:fldCharType="separate"/>
      </w:r>
      <w:r>
        <w:rPr>
          <w:noProof/>
        </w:rPr>
        <w:t>233</w:t>
      </w:r>
      <w:r>
        <w:rPr>
          <w:noProof/>
        </w:rPr>
        <w:fldChar w:fldCharType="end"/>
      </w:r>
    </w:p>
    <w:p w14:paraId="0260FA2E" w14:textId="32E66995"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_Toc153797162 \h </w:instrText>
      </w:r>
      <w:r>
        <w:rPr>
          <w:noProof/>
        </w:rPr>
      </w:r>
      <w:r>
        <w:rPr>
          <w:noProof/>
        </w:rPr>
        <w:fldChar w:fldCharType="separate"/>
      </w:r>
      <w:r>
        <w:rPr>
          <w:noProof/>
        </w:rPr>
        <w:t>234</w:t>
      </w:r>
      <w:r>
        <w:rPr>
          <w:noProof/>
        </w:rPr>
        <w:fldChar w:fldCharType="end"/>
      </w:r>
    </w:p>
    <w:p w14:paraId="5D6A5C8C" w14:textId="56F2B25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_Toc153797163 \h </w:instrText>
      </w:r>
      <w:r>
        <w:rPr>
          <w:noProof/>
        </w:rPr>
      </w:r>
      <w:r>
        <w:rPr>
          <w:noProof/>
        </w:rPr>
        <w:fldChar w:fldCharType="separate"/>
      </w:r>
      <w:r>
        <w:rPr>
          <w:noProof/>
        </w:rPr>
        <w:t>235</w:t>
      </w:r>
      <w:r>
        <w:rPr>
          <w:noProof/>
        </w:rPr>
        <w:fldChar w:fldCharType="end"/>
      </w:r>
    </w:p>
    <w:p w14:paraId="546D5CA6" w14:textId="241AFC1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_Toc153797164 \h </w:instrText>
      </w:r>
      <w:r>
        <w:rPr>
          <w:noProof/>
        </w:rPr>
      </w:r>
      <w:r>
        <w:rPr>
          <w:noProof/>
        </w:rPr>
        <w:fldChar w:fldCharType="separate"/>
      </w:r>
      <w:r>
        <w:rPr>
          <w:noProof/>
        </w:rPr>
        <w:t>235</w:t>
      </w:r>
      <w:r>
        <w:rPr>
          <w:noProof/>
        </w:rPr>
        <w:fldChar w:fldCharType="end"/>
      </w:r>
    </w:p>
    <w:p w14:paraId="02882B78" w14:textId="7FFD629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_Toc153797165 \h </w:instrText>
      </w:r>
      <w:r>
        <w:rPr>
          <w:noProof/>
        </w:rPr>
      </w:r>
      <w:r>
        <w:rPr>
          <w:noProof/>
        </w:rPr>
        <w:fldChar w:fldCharType="separate"/>
      </w:r>
      <w:r>
        <w:rPr>
          <w:noProof/>
        </w:rPr>
        <w:t>236</w:t>
      </w:r>
      <w:r>
        <w:rPr>
          <w:noProof/>
        </w:rPr>
        <w:fldChar w:fldCharType="end"/>
      </w:r>
    </w:p>
    <w:p w14:paraId="3CF841EE" w14:textId="4E790F8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_Toc153797166 \h </w:instrText>
      </w:r>
      <w:r>
        <w:rPr>
          <w:noProof/>
        </w:rPr>
      </w:r>
      <w:r>
        <w:rPr>
          <w:noProof/>
        </w:rPr>
        <w:fldChar w:fldCharType="separate"/>
      </w:r>
      <w:r>
        <w:rPr>
          <w:noProof/>
        </w:rPr>
        <w:t>237</w:t>
      </w:r>
      <w:r>
        <w:rPr>
          <w:noProof/>
        </w:rPr>
        <w:fldChar w:fldCharType="end"/>
      </w:r>
    </w:p>
    <w:p w14:paraId="1B062F2B" w14:textId="56F5E0EC"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_Toc153797167 \h </w:instrText>
      </w:r>
      <w:r>
        <w:rPr>
          <w:noProof/>
        </w:rPr>
      </w:r>
      <w:r>
        <w:rPr>
          <w:noProof/>
        </w:rPr>
        <w:fldChar w:fldCharType="separate"/>
      </w:r>
      <w:r>
        <w:rPr>
          <w:noProof/>
        </w:rPr>
        <w:t>238</w:t>
      </w:r>
      <w:r>
        <w:rPr>
          <w:noProof/>
        </w:rPr>
        <w:fldChar w:fldCharType="end"/>
      </w:r>
    </w:p>
    <w:p w14:paraId="574C37B9" w14:textId="1EA0589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_Toc153797168 \h </w:instrText>
      </w:r>
      <w:r>
        <w:rPr>
          <w:noProof/>
        </w:rPr>
      </w:r>
      <w:r>
        <w:rPr>
          <w:noProof/>
        </w:rPr>
        <w:fldChar w:fldCharType="separate"/>
      </w:r>
      <w:r>
        <w:rPr>
          <w:noProof/>
        </w:rPr>
        <w:t>238</w:t>
      </w:r>
      <w:r>
        <w:rPr>
          <w:noProof/>
        </w:rPr>
        <w:fldChar w:fldCharType="end"/>
      </w:r>
    </w:p>
    <w:p w14:paraId="22028967" w14:textId="717A331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_Toc153797169 \h </w:instrText>
      </w:r>
      <w:r>
        <w:rPr>
          <w:noProof/>
        </w:rPr>
      </w:r>
      <w:r>
        <w:rPr>
          <w:noProof/>
        </w:rPr>
        <w:fldChar w:fldCharType="separate"/>
      </w:r>
      <w:r>
        <w:rPr>
          <w:noProof/>
        </w:rPr>
        <w:t>239</w:t>
      </w:r>
      <w:r>
        <w:rPr>
          <w:noProof/>
        </w:rPr>
        <w:fldChar w:fldCharType="end"/>
      </w:r>
    </w:p>
    <w:p w14:paraId="565DFC0C" w14:textId="173F2C5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_Toc153797170 \h </w:instrText>
      </w:r>
      <w:r>
        <w:rPr>
          <w:noProof/>
        </w:rPr>
      </w:r>
      <w:r>
        <w:rPr>
          <w:noProof/>
        </w:rPr>
        <w:fldChar w:fldCharType="separate"/>
      </w:r>
      <w:r>
        <w:rPr>
          <w:noProof/>
        </w:rPr>
        <w:t>239</w:t>
      </w:r>
      <w:r>
        <w:rPr>
          <w:noProof/>
        </w:rPr>
        <w:fldChar w:fldCharType="end"/>
      </w:r>
    </w:p>
    <w:p w14:paraId="6E9B4B12" w14:textId="427F81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_Toc153797171 \h </w:instrText>
      </w:r>
      <w:r>
        <w:rPr>
          <w:noProof/>
        </w:rPr>
      </w:r>
      <w:r>
        <w:rPr>
          <w:noProof/>
        </w:rPr>
        <w:fldChar w:fldCharType="separate"/>
      </w:r>
      <w:r>
        <w:rPr>
          <w:noProof/>
        </w:rPr>
        <w:t>239</w:t>
      </w:r>
      <w:r>
        <w:rPr>
          <w:noProof/>
        </w:rPr>
        <w:fldChar w:fldCharType="end"/>
      </w:r>
    </w:p>
    <w:p w14:paraId="569BF543" w14:textId="158B420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_Toc153797172 \h </w:instrText>
      </w:r>
      <w:r>
        <w:rPr>
          <w:noProof/>
        </w:rPr>
      </w:r>
      <w:r>
        <w:rPr>
          <w:noProof/>
        </w:rPr>
        <w:fldChar w:fldCharType="separate"/>
      </w:r>
      <w:r>
        <w:rPr>
          <w:noProof/>
        </w:rPr>
        <w:t>239</w:t>
      </w:r>
      <w:r>
        <w:rPr>
          <w:noProof/>
        </w:rPr>
        <w:fldChar w:fldCharType="end"/>
      </w:r>
    </w:p>
    <w:p w14:paraId="381CF1C5" w14:textId="2B43DAA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_Toc153797173 \h </w:instrText>
      </w:r>
      <w:r>
        <w:rPr>
          <w:noProof/>
        </w:rPr>
      </w:r>
      <w:r>
        <w:rPr>
          <w:noProof/>
        </w:rPr>
        <w:fldChar w:fldCharType="separate"/>
      </w:r>
      <w:r>
        <w:rPr>
          <w:noProof/>
        </w:rPr>
        <w:t>240</w:t>
      </w:r>
      <w:r>
        <w:rPr>
          <w:noProof/>
        </w:rPr>
        <w:fldChar w:fldCharType="end"/>
      </w:r>
    </w:p>
    <w:p w14:paraId="4973D1A8" w14:textId="3F712CA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_Toc153797174 \h </w:instrText>
      </w:r>
      <w:r>
        <w:rPr>
          <w:noProof/>
        </w:rPr>
      </w:r>
      <w:r>
        <w:rPr>
          <w:noProof/>
        </w:rPr>
        <w:fldChar w:fldCharType="separate"/>
      </w:r>
      <w:r>
        <w:rPr>
          <w:noProof/>
        </w:rPr>
        <w:t>240</w:t>
      </w:r>
      <w:r>
        <w:rPr>
          <w:noProof/>
        </w:rPr>
        <w:fldChar w:fldCharType="end"/>
      </w:r>
    </w:p>
    <w:p w14:paraId="7B3EF19E" w14:textId="3EC11900"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_Toc153797175 \h </w:instrText>
      </w:r>
      <w:r>
        <w:rPr>
          <w:noProof/>
        </w:rPr>
      </w:r>
      <w:r>
        <w:rPr>
          <w:noProof/>
        </w:rPr>
        <w:fldChar w:fldCharType="separate"/>
      </w:r>
      <w:r>
        <w:rPr>
          <w:noProof/>
        </w:rPr>
        <w:t>240</w:t>
      </w:r>
      <w:r>
        <w:rPr>
          <w:noProof/>
        </w:rPr>
        <w:fldChar w:fldCharType="end"/>
      </w:r>
    </w:p>
    <w:p w14:paraId="38C84790" w14:textId="11E410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_Toc153797176 \h </w:instrText>
      </w:r>
      <w:r>
        <w:rPr>
          <w:noProof/>
        </w:rPr>
      </w:r>
      <w:r>
        <w:rPr>
          <w:noProof/>
        </w:rPr>
        <w:fldChar w:fldCharType="separate"/>
      </w:r>
      <w:r>
        <w:rPr>
          <w:noProof/>
        </w:rPr>
        <w:t>240</w:t>
      </w:r>
      <w:r>
        <w:rPr>
          <w:noProof/>
        </w:rPr>
        <w:fldChar w:fldCharType="end"/>
      </w:r>
    </w:p>
    <w:p w14:paraId="766E413E" w14:textId="4446ED3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_Toc153797177 \h </w:instrText>
      </w:r>
      <w:r>
        <w:rPr>
          <w:noProof/>
        </w:rPr>
      </w:r>
      <w:r>
        <w:rPr>
          <w:noProof/>
        </w:rPr>
        <w:fldChar w:fldCharType="separate"/>
      </w:r>
      <w:r>
        <w:rPr>
          <w:noProof/>
        </w:rPr>
        <w:t>241</w:t>
      </w:r>
      <w:r>
        <w:rPr>
          <w:noProof/>
        </w:rPr>
        <w:fldChar w:fldCharType="end"/>
      </w:r>
    </w:p>
    <w:p w14:paraId="7EC9D0DE" w14:textId="613A0E7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_Toc153797178 \h </w:instrText>
      </w:r>
      <w:r>
        <w:rPr>
          <w:noProof/>
        </w:rPr>
      </w:r>
      <w:r>
        <w:rPr>
          <w:noProof/>
        </w:rPr>
        <w:fldChar w:fldCharType="separate"/>
      </w:r>
      <w:r>
        <w:rPr>
          <w:noProof/>
        </w:rPr>
        <w:t>241</w:t>
      </w:r>
      <w:r>
        <w:rPr>
          <w:noProof/>
        </w:rPr>
        <w:fldChar w:fldCharType="end"/>
      </w:r>
    </w:p>
    <w:p w14:paraId="1F5EE3D7" w14:textId="31816AE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_Toc153797179 \h </w:instrText>
      </w:r>
      <w:r>
        <w:rPr>
          <w:noProof/>
        </w:rPr>
      </w:r>
      <w:r>
        <w:rPr>
          <w:noProof/>
        </w:rPr>
        <w:fldChar w:fldCharType="separate"/>
      </w:r>
      <w:r>
        <w:rPr>
          <w:noProof/>
        </w:rPr>
        <w:t>241</w:t>
      </w:r>
      <w:r>
        <w:rPr>
          <w:noProof/>
        </w:rPr>
        <w:fldChar w:fldCharType="end"/>
      </w:r>
    </w:p>
    <w:p w14:paraId="16576714" w14:textId="1ED236E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_Toc153797180 \h </w:instrText>
      </w:r>
      <w:r>
        <w:rPr>
          <w:noProof/>
        </w:rPr>
      </w:r>
      <w:r>
        <w:rPr>
          <w:noProof/>
        </w:rPr>
        <w:fldChar w:fldCharType="separate"/>
      </w:r>
      <w:r>
        <w:rPr>
          <w:noProof/>
        </w:rPr>
        <w:t>242</w:t>
      </w:r>
      <w:r>
        <w:rPr>
          <w:noProof/>
        </w:rPr>
        <w:fldChar w:fldCharType="end"/>
      </w:r>
    </w:p>
    <w:p w14:paraId="321A380B" w14:textId="6707B2D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_Toc153797181 \h </w:instrText>
      </w:r>
      <w:r>
        <w:rPr>
          <w:noProof/>
        </w:rPr>
      </w:r>
      <w:r>
        <w:rPr>
          <w:noProof/>
        </w:rPr>
        <w:fldChar w:fldCharType="separate"/>
      </w:r>
      <w:r>
        <w:rPr>
          <w:noProof/>
        </w:rPr>
        <w:t>242</w:t>
      </w:r>
      <w:r>
        <w:rPr>
          <w:noProof/>
        </w:rPr>
        <w:fldChar w:fldCharType="end"/>
      </w:r>
    </w:p>
    <w:p w14:paraId="32E4C64E" w14:textId="028D02F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_Toc153797182 \h </w:instrText>
      </w:r>
      <w:r>
        <w:rPr>
          <w:noProof/>
        </w:rPr>
      </w:r>
      <w:r>
        <w:rPr>
          <w:noProof/>
        </w:rPr>
        <w:fldChar w:fldCharType="separate"/>
      </w:r>
      <w:r>
        <w:rPr>
          <w:noProof/>
        </w:rPr>
        <w:t>242</w:t>
      </w:r>
      <w:r>
        <w:rPr>
          <w:noProof/>
        </w:rPr>
        <w:fldChar w:fldCharType="end"/>
      </w:r>
    </w:p>
    <w:p w14:paraId="0D985CAE" w14:textId="166ED4F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_Toc153797183 \h </w:instrText>
      </w:r>
      <w:r>
        <w:rPr>
          <w:noProof/>
        </w:rPr>
      </w:r>
      <w:r>
        <w:rPr>
          <w:noProof/>
        </w:rPr>
        <w:fldChar w:fldCharType="separate"/>
      </w:r>
      <w:r>
        <w:rPr>
          <w:noProof/>
        </w:rPr>
        <w:t>243</w:t>
      </w:r>
      <w:r>
        <w:rPr>
          <w:noProof/>
        </w:rPr>
        <w:fldChar w:fldCharType="end"/>
      </w:r>
    </w:p>
    <w:p w14:paraId="2928377C" w14:textId="11FE2E4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_Toc153797184 \h </w:instrText>
      </w:r>
      <w:r>
        <w:rPr>
          <w:noProof/>
        </w:rPr>
      </w:r>
      <w:r>
        <w:rPr>
          <w:noProof/>
        </w:rPr>
        <w:fldChar w:fldCharType="separate"/>
      </w:r>
      <w:r>
        <w:rPr>
          <w:noProof/>
        </w:rPr>
        <w:t>243</w:t>
      </w:r>
      <w:r>
        <w:rPr>
          <w:noProof/>
        </w:rPr>
        <w:fldChar w:fldCharType="end"/>
      </w:r>
    </w:p>
    <w:p w14:paraId="06E55356" w14:textId="34B8964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_Toc153797185 \h </w:instrText>
      </w:r>
      <w:r>
        <w:rPr>
          <w:noProof/>
        </w:rPr>
      </w:r>
      <w:r>
        <w:rPr>
          <w:noProof/>
        </w:rPr>
        <w:fldChar w:fldCharType="separate"/>
      </w:r>
      <w:r>
        <w:rPr>
          <w:noProof/>
        </w:rPr>
        <w:t>243</w:t>
      </w:r>
      <w:r>
        <w:rPr>
          <w:noProof/>
        </w:rPr>
        <w:fldChar w:fldCharType="end"/>
      </w:r>
    </w:p>
    <w:p w14:paraId="26BAC211" w14:textId="60788E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_Toc153797186 \h </w:instrText>
      </w:r>
      <w:r>
        <w:rPr>
          <w:noProof/>
        </w:rPr>
      </w:r>
      <w:r>
        <w:rPr>
          <w:noProof/>
        </w:rPr>
        <w:fldChar w:fldCharType="separate"/>
      </w:r>
      <w:r>
        <w:rPr>
          <w:noProof/>
        </w:rPr>
        <w:t>244</w:t>
      </w:r>
      <w:r>
        <w:rPr>
          <w:noProof/>
        </w:rPr>
        <w:fldChar w:fldCharType="end"/>
      </w:r>
    </w:p>
    <w:p w14:paraId="65B3C603" w14:textId="6E1A35E4"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5.18.2a</w:t>
      </w:r>
      <w:r>
        <w:rPr>
          <w:rFonts w:asciiTheme="minorHAnsi" w:eastAsiaTheme="minorEastAsia" w:hAnsiTheme="minorHAnsi" w:cstheme="minorBidi"/>
          <w:noProof/>
          <w:kern w:val="2"/>
          <w:sz w:val="22"/>
          <w:szCs w:val="22"/>
          <w14:ligatures w14:val="standardContextual"/>
        </w:rPr>
        <w:tab/>
      </w:r>
      <w:r w:rsidRPr="00653FEE">
        <w:rPr>
          <w:rFonts w:eastAsia="MS Mincho"/>
          <w:noProof/>
        </w:rPr>
        <w:t>PLMN list handling for network sharing</w:t>
      </w:r>
      <w:r>
        <w:rPr>
          <w:noProof/>
        </w:rPr>
        <w:tab/>
      </w:r>
      <w:r>
        <w:rPr>
          <w:noProof/>
        </w:rPr>
        <w:fldChar w:fldCharType="begin" w:fldLock="1"/>
      </w:r>
      <w:r>
        <w:rPr>
          <w:noProof/>
        </w:rPr>
        <w:instrText xml:space="preserve"> PAGEREF _Toc153797187 \h </w:instrText>
      </w:r>
      <w:r>
        <w:rPr>
          <w:noProof/>
        </w:rPr>
      </w:r>
      <w:r>
        <w:rPr>
          <w:noProof/>
        </w:rPr>
        <w:fldChar w:fldCharType="separate"/>
      </w:r>
      <w:r>
        <w:rPr>
          <w:noProof/>
        </w:rPr>
        <w:t>244</w:t>
      </w:r>
      <w:r>
        <w:rPr>
          <w:noProof/>
        </w:rPr>
        <w:fldChar w:fldCharType="end"/>
      </w:r>
    </w:p>
    <w:p w14:paraId="3CC05800" w14:textId="075D08EF"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5.18.3</w:t>
      </w:r>
      <w:r>
        <w:rPr>
          <w:rFonts w:asciiTheme="minorHAnsi" w:eastAsiaTheme="minorEastAsia" w:hAnsiTheme="minorHAnsi" w:cstheme="minorBidi"/>
          <w:noProof/>
          <w:kern w:val="2"/>
          <w:sz w:val="22"/>
          <w:szCs w:val="22"/>
          <w14:ligatures w14:val="standardContextual"/>
        </w:rPr>
        <w:tab/>
      </w:r>
      <w:r w:rsidRPr="00653FEE">
        <w:rPr>
          <w:rFonts w:eastAsia="MS Mincho"/>
          <w:noProof/>
        </w:rPr>
        <w:t>Network selection by the UE</w:t>
      </w:r>
      <w:r>
        <w:rPr>
          <w:noProof/>
        </w:rPr>
        <w:tab/>
      </w:r>
      <w:r>
        <w:rPr>
          <w:noProof/>
        </w:rPr>
        <w:fldChar w:fldCharType="begin" w:fldLock="1"/>
      </w:r>
      <w:r>
        <w:rPr>
          <w:noProof/>
        </w:rPr>
        <w:instrText xml:space="preserve"> PAGEREF _Toc153797188 \h </w:instrText>
      </w:r>
      <w:r>
        <w:rPr>
          <w:noProof/>
        </w:rPr>
      </w:r>
      <w:r>
        <w:rPr>
          <w:noProof/>
        </w:rPr>
        <w:fldChar w:fldCharType="separate"/>
      </w:r>
      <w:r>
        <w:rPr>
          <w:noProof/>
        </w:rPr>
        <w:t>244</w:t>
      </w:r>
      <w:r>
        <w:rPr>
          <w:noProof/>
        </w:rPr>
        <w:fldChar w:fldCharType="end"/>
      </w:r>
    </w:p>
    <w:p w14:paraId="39FCDBF4" w14:textId="376692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_Toc153797189 \h </w:instrText>
      </w:r>
      <w:r>
        <w:rPr>
          <w:noProof/>
        </w:rPr>
      </w:r>
      <w:r>
        <w:rPr>
          <w:noProof/>
        </w:rPr>
        <w:fldChar w:fldCharType="separate"/>
      </w:r>
      <w:r>
        <w:rPr>
          <w:noProof/>
        </w:rPr>
        <w:t>245</w:t>
      </w:r>
      <w:r>
        <w:rPr>
          <w:noProof/>
        </w:rPr>
        <w:fldChar w:fldCharType="end"/>
      </w:r>
    </w:p>
    <w:p w14:paraId="348F0552" w14:textId="72A54C7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_Toc153797190 \h </w:instrText>
      </w:r>
      <w:r>
        <w:rPr>
          <w:noProof/>
        </w:rPr>
      </w:r>
      <w:r>
        <w:rPr>
          <w:noProof/>
        </w:rPr>
        <w:fldChar w:fldCharType="separate"/>
      </w:r>
      <w:r>
        <w:rPr>
          <w:noProof/>
        </w:rPr>
        <w:t>245</w:t>
      </w:r>
      <w:r>
        <w:rPr>
          <w:noProof/>
        </w:rPr>
        <w:fldChar w:fldCharType="end"/>
      </w:r>
    </w:p>
    <w:p w14:paraId="6DCBE0EB" w14:textId="171705F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_Toc153797191 \h </w:instrText>
      </w:r>
      <w:r>
        <w:rPr>
          <w:noProof/>
        </w:rPr>
      </w:r>
      <w:r>
        <w:rPr>
          <w:noProof/>
        </w:rPr>
        <w:fldChar w:fldCharType="separate"/>
      </w:r>
      <w:r>
        <w:rPr>
          <w:noProof/>
        </w:rPr>
        <w:t>245</w:t>
      </w:r>
      <w:r>
        <w:rPr>
          <w:noProof/>
        </w:rPr>
        <w:fldChar w:fldCharType="end"/>
      </w:r>
    </w:p>
    <w:p w14:paraId="4180982C" w14:textId="50EE28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_Toc153797192 \h </w:instrText>
      </w:r>
      <w:r>
        <w:rPr>
          <w:noProof/>
        </w:rPr>
      </w:r>
      <w:r>
        <w:rPr>
          <w:noProof/>
        </w:rPr>
        <w:fldChar w:fldCharType="separate"/>
      </w:r>
      <w:r>
        <w:rPr>
          <w:noProof/>
        </w:rPr>
        <w:t>245</w:t>
      </w:r>
      <w:r>
        <w:rPr>
          <w:noProof/>
        </w:rPr>
        <w:fldChar w:fldCharType="end"/>
      </w:r>
    </w:p>
    <w:p w14:paraId="7D5AB31C" w14:textId="6DE2993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_Toc153797193 \h </w:instrText>
      </w:r>
      <w:r>
        <w:rPr>
          <w:noProof/>
        </w:rPr>
      </w:r>
      <w:r>
        <w:rPr>
          <w:noProof/>
        </w:rPr>
        <w:fldChar w:fldCharType="separate"/>
      </w:r>
      <w:r>
        <w:rPr>
          <w:noProof/>
        </w:rPr>
        <w:t>246</w:t>
      </w:r>
      <w:r>
        <w:rPr>
          <w:noProof/>
        </w:rPr>
        <w:fldChar w:fldCharType="end"/>
      </w:r>
    </w:p>
    <w:p w14:paraId="1B96454A" w14:textId="13C30FB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_Toc153797194 \h </w:instrText>
      </w:r>
      <w:r>
        <w:rPr>
          <w:noProof/>
        </w:rPr>
      </w:r>
      <w:r>
        <w:rPr>
          <w:noProof/>
        </w:rPr>
        <w:fldChar w:fldCharType="separate"/>
      </w:r>
      <w:r>
        <w:rPr>
          <w:noProof/>
        </w:rPr>
        <w:t>246</w:t>
      </w:r>
      <w:r>
        <w:rPr>
          <w:noProof/>
        </w:rPr>
        <w:fldChar w:fldCharType="end"/>
      </w:r>
    </w:p>
    <w:p w14:paraId="6EECF522" w14:textId="49CC134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_Toc153797195 \h </w:instrText>
      </w:r>
      <w:r>
        <w:rPr>
          <w:noProof/>
        </w:rPr>
      </w:r>
      <w:r>
        <w:rPr>
          <w:noProof/>
        </w:rPr>
        <w:fldChar w:fldCharType="separate"/>
      </w:r>
      <w:r>
        <w:rPr>
          <w:noProof/>
        </w:rPr>
        <w:t>246</w:t>
      </w:r>
      <w:r>
        <w:rPr>
          <w:noProof/>
        </w:rPr>
        <w:fldChar w:fldCharType="end"/>
      </w:r>
    </w:p>
    <w:p w14:paraId="1384FD9C" w14:textId="69F04BD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_Toc153797196 \h </w:instrText>
      </w:r>
      <w:r>
        <w:rPr>
          <w:noProof/>
        </w:rPr>
      </w:r>
      <w:r>
        <w:rPr>
          <w:noProof/>
        </w:rPr>
        <w:fldChar w:fldCharType="separate"/>
      </w:r>
      <w:r>
        <w:rPr>
          <w:noProof/>
        </w:rPr>
        <w:t>247</w:t>
      </w:r>
      <w:r>
        <w:rPr>
          <w:noProof/>
        </w:rPr>
        <w:fldChar w:fldCharType="end"/>
      </w:r>
    </w:p>
    <w:p w14:paraId="7001FEA5" w14:textId="6B8AC8EA"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_Toc153797197 \h </w:instrText>
      </w:r>
      <w:r>
        <w:rPr>
          <w:noProof/>
        </w:rPr>
      </w:r>
      <w:r>
        <w:rPr>
          <w:noProof/>
        </w:rPr>
        <w:fldChar w:fldCharType="separate"/>
      </w:r>
      <w:r>
        <w:rPr>
          <w:noProof/>
        </w:rPr>
        <w:t>247</w:t>
      </w:r>
      <w:r>
        <w:rPr>
          <w:noProof/>
        </w:rPr>
        <w:fldChar w:fldCharType="end"/>
      </w:r>
    </w:p>
    <w:p w14:paraId="1792E9E5" w14:textId="206244E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_Toc153797198 \h </w:instrText>
      </w:r>
      <w:r>
        <w:rPr>
          <w:noProof/>
        </w:rPr>
      </w:r>
      <w:r>
        <w:rPr>
          <w:noProof/>
        </w:rPr>
        <w:fldChar w:fldCharType="separate"/>
      </w:r>
      <w:r>
        <w:rPr>
          <w:noProof/>
        </w:rPr>
        <w:t>247</w:t>
      </w:r>
      <w:r>
        <w:rPr>
          <w:noProof/>
        </w:rPr>
        <w:fldChar w:fldCharType="end"/>
      </w:r>
    </w:p>
    <w:p w14:paraId="7A23A3AB" w14:textId="2B6F865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_Toc153797199 \h </w:instrText>
      </w:r>
      <w:r>
        <w:rPr>
          <w:noProof/>
        </w:rPr>
      </w:r>
      <w:r>
        <w:rPr>
          <w:noProof/>
        </w:rPr>
        <w:fldChar w:fldCharType="separate"/>
      </w:r>
      <w:r>
        <w:rPr>
          <w:noProof/>
        </w:rPr>
        <w:t>248</w:t>
      </w:r>
      <w:r>
        <w:rPr>
          <w:noProof/>
        </w:rPr>
        <w:fldChar w:fldCharType="end"/>
      </w:r>
    </w:p>
    <w:p w14:paraId="444AE124" w14:textId="3B84193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_Toc153797200 \h </w:instrText>
      </w:r>
      <w:r>
        <w:rPr>
          <w:noProof/>
        </w:rPr>
      </w:r>
      <w:r>
        <w:rPr>
          <w:noProof/>
        </w:rPr>
        <w:fldChar w:fldCharType="separate"/>
      </w:r>
      <w:r>
        <w:rPr>
          <w:noProof/>
        </w:rPr>
        <w:t>248</w:t>
      </w:r>
      <w:r>
        <w:rPr>
          <w:noProof/>
        </w:rPr>
        <w:fldChar w:fldCharType="end"/>
      </w:r>
    </w:p>
    <w:p w14:paraId="07ABEC09" w14:textId="515A611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_Toc153797201 \h </w:instrText>
      </w:r>
      <w:r>
        <w:rPr>
          <w:noProof/>
        </w:rPr>
      </w:r>
      <w:r>
        <w:rPr>
          <w:noProof/>
        </w:rPr>
        <w:fldChar w:fldCharType="separate"/>
      </w:r>
      <w:r>
        <w:rPr>
          <w:noProof/>
        </w:rPr>
        <w:t>248</w:t>
      </w:r>
      <w:r>
        <w:rPr>
          <w:noProof/>
        </w:rPr>
        <w:fldChar w:fldCharType="end"/>
      </w:r>
    </w:p>
    <w:p w14:paraId="698AD375" w14:textId="63AA494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_Toc153797202 \h </w:instrText>
      </w:r>
      <w:r>
        <w:rPr>
          <w:noProof/>
        </w:rPr>
      </w:r>
      <w:r>
        <w:rPr>
          <w:noProof/>
        </w:rPr>
        <w:fldChar w:fldCharType="separate"/>
      </w:r>
      <w:r>
        <w:rPr>
          <w:noProof/>
        </w:rPr>
        <w:t>248</w:t>
      </w:r>
      <w:r>
        <w:rPr>
          <w:noProof/>
        </w:rPr>
        <w:fldChar w:fldCharType="end"/>
      </w:r>
    </w:p>
    <w:p w14:paraId="0DDF2691" w14:textId="2F0176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_Toc153797203 \h </w:instrText>
      </w:r>
      <w:r>
        <w:rPr>
          <w:noProof/>
        </w:rPr>
      </w:r>
      <w:r>
        <w:rPr>
          <w:noProof/>
        </w:rPr>
        <w:fldChar w:fldCharType="separate"/>
      </w:r>
      <w:r>
        <w:rPr>
          <w:noProof/>
        </w:rPr>
        <w:t>249</w:t>
      </w:r>
      <w:r>
        <w:rPr>
          <w:noProof/>
        </w:rPr>
        <w:fldChar w:fldCharType="end"/>
      </w:r>
    </w:p>
    <w:p w14:paraId="44D75434" w14:textId="4655293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_Toc153797204 \h </w:instrText>
      </w:r>
      <w:r>
        <w:rPr>
          <w:noProof/>
        </w:rPr>
      </w:r>
      <w:r>
        <w:rPr>
          <w:noProof/>
        </w:rPr>
        <w:fldChar w:fldCharType="separate"/>
      </w:r>
      <w:r>
        <w:rPr>
          <w:noProof/>
        </w:rPr>
        <w:t>251</w:t>
      </w:r>
      <w:r>
        <w:rPr>
          <w:noProof/>
        </w:rPr>
        <w:fldChar w:fldCharType="end"/>
      </w:r>
    </w:p>
    <w:p w14:paraId="13C62C54" w14:textId="67B6E8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_Toc153797205 \h </w:instrText>
      </w:r>
      <w:r>
        <w:rPr>
          <w:noProof/>
        </w:rPr>
      </w:r>
      <w:r>
        <w:rPr>
          <w:noProof/>
        </w:rPr>
        <w:fldChar w:fldCharType="separate"/>
      </w:r>
      <w:r>
        <w:rPr>
          <w:noProof/>
        </w:rPr>
        <w:t>252</w:t>
      </w:r>
      <w:r>
        <w:rPr>
          <w:noProof/>
        </w:rPr>
        <w:fldChar w:fldCharType="end"/>
      </w:r>
    </w:p>
    <w:p w14:paraId="349F5966" w14:textId="497C83E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_Toc153797206 \h </w:instrText>
      </w:r>
      <w:r>
        <w:rPr>
          <w:noProof/>
        </w:rPr>
      </w:r>
      <w:r>
        <w:rPr>
          <w:noProof/>
        </w:rPr>
        <w:fldChar w:fldCharType="separate"/>
      </w:r>
      <w:r>
        <w:rPr>
          <w:noProof/>
        </w:rPr>
        <w:t>252</w:t>
      </w:r>
      <w:r>
        <w:rPr>
          <w:noProof/>
        </w:rPr>
        <w:fldChar w:fldCharType="end"/>
      </w:r>
    </w:p>
    <w:p w14:paraId="60357173" w14:textId="7D4C054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_Toc153797207 \h </w:instrText>
      </w:r>
      <w:r>
        <w:rPr>
          <w:noProof/>
        </w:rPr>
      </w:r>
      <w:r>
        <w:rPr>
          <w:noProof/>
        </w:rPr>
        <w:fldChar w:fldCharType="separate"/>
      </w:r>
      <w:r>
        <w:rPr>
          <w:noProof/>
        </w:rPr>
        <w:t>253</w:t>
      </w:r>
      <w:r>
        <w:rPr>
          <w:noProof/>
        </w:rPr>
        <w:fldChar w:fldCharType="end"/>
      </w:r>
    </w:p>
    <w:p w14:paraId="7D4E28FB" w14:textId="010812E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_Toc153797208 \h </w:instrText>
      </w:r>
      <w:r>
        <w:rPr>
          <w:noProof/>
        </w:rPr>
      </w:r>
      <w:r>
        <w:rPr>
          <w:noProof/>
        </w:rPr>
        <w:fldChar w:fldCharType="separate"/>
      </w:r>
      <w:r>
        <w:rPr>
          <w:noProof/>
        </w:rPr>
        <w:t>254</w:t>
      </w:r>
      <w:r>
        <w:rPr>
          <w:noProof/>
        </w:rPr>
        <w:fldChar w:fldCharType="end"/>
      </w:r>
    </w:p>
    <w:p w14:paraId="3A872E14" w14:textId="4548877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_Toc153797209 \h </w:instrText>
      </w:r>
      <w:r>
        <w:rPr>
          <w:noProof/>
        </w:rPr>
      </w:r>
      <w:r>
        <w:rPr>
          <w:noProof/>
        </w:rPr>
        <w:fldChar w:fldCharType="separate"/>
      </w:r>
      <w:r>
        <w:rPr>
          <w:noProof/>
        </w:rPr>
        <w:t>254</w:t>
      </w:r>
      <w:r>
        <w:rPr>
          <w:noProof/>
        </w:rPr>
        <w:fldChar w:fldCharType="end"/>
      </w:r>
    </w:p>
    <w:p w14:paraId="6EFF89B5" w14:textId="2CA89F3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_Toc153797210 \h </w:instrText>
      </w:r>
      <w:r>
        <w:rPr>
          <w:noProof/>
        </w:rPr>
      </w:r>
      <w:r>
        <w:rPr>
          <w:noProof/>
        </w:rPr>
        <w:fldChar w:fldCharType="separate"/>
      </w:r>
      <w:r>
        <w:rPr>
          <w:noProof/>
        </w:rPr>
        <w:t>254</w:t>
      </w:r>
      <w:r>
        <w:rPr>
          <w:noProof/>
        </w:rPr>
        <w:fldChar w:fldCharType="end"/>
      </w:r>
    </w:p>
    <w:p w14:paraId="5C52D9CA" w14:textId="5FCC71F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_Toc153797211 \h </w:instrText>
      </w:r>
      <w:r>
        <w:rPr>
          <w:noProof/>
        </w:rPr>
      </w:r>
      <w:r>
        <w:rPr>
          <w:noProof/>
        </w:rPr>
        <w:fldChar w:fldCharType="separate"/>
      </w:r>
      <w:r>
        <w:rPr>
          <w:noProof/>
        </w:rPr>
        <w:t>254</w:t>
      </w:r>
      <w:r>
        <w:rPr>
          <w:noProof/>
        </w:rPr>
        <w:fldChar w:fldCharType="end"/>
      </w:r>
    </w:p>
    <w:p w14:paraId="717A1018" w14:textId="6DFF7B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_Toc153797212 \h </w:instrText>
      </w:r>
      <w:r>
        <w:rPr>
          <w:noProof/>
        </w:rPr>
      </w:r>
      <w:r>
        <w:rPr>
          <w:noProof/>
        </w:rPr>
        <w:fldChar w:fldCharType="separate"/>
      </w:r>
      <w:r>
        <w:rPr>
          <w:noProof/>
        </w:rPr>
        <w:t>254</w:t>
      </w:r>
      <w:r>
        <w:rPr>
          <w:noProof/>
        </w:rPr>
        <w:fldChar w:fldCharType="end"/>
      </w:r>
    </w:p>
    <w:p w14:paraId="72C85044" w14:textId="726CC9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_Toc153797213 \h </w:instrText>
      </w:r>
      <w:r>
        <w:rPr>
          <w:noProof/>
        </w:rPr>
      </w:r>
      <w:r>
        <w:rPr>
          <w:noProof/>
        </w:rPr>
        <w:fldChar w:fldCharType="separate"/>
      </w:r>
      <w:r>
        <w:rPr>
          <w:noProof/>
        </w:rPr>
        <w:t>255</w:t>
      </w:r>
      <w:r>
        <w:rPr>
          <w:noProof/>
        </w:rPr>
        <w:fldChar w:fldCharType="end"/>
      </w:r>
    </w:p>
    <w:p w14:paraId="09BC421C" w14:textId="032342D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_Toc153797214 \h </w:instrText>
      </w:r>
      <w:r>
        <w:rPr>
          <w:noProof/>
        </w:rPr>
      </w:r>
      <w:r>
        <w:rPr>
          <w:noProof/>
        </w:rPr>
        <w:fldChar w:fldCharType="separate"/>
      </w:r>
      <w:r>
        <w:rPr>
          <w:noProof/>
        </w:rPr>
        <w:t>255</w:t>
      </w:r>
      <w:r>
        <w:rPr>
          <w:noProof/>
        </w:rPr>
        <w:fldChar w:fldCharType="end"/>
      </w:r>
    </w:p>
    <w:p w14:paraId="1640D3F6" w14:textId="1EF4EE9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_Toc153797215 \h </w:instrText>
      </w:r>
      <w:r>
        <w:rPr>
          <w:noProof/>
        </w:rPr>
      </w:r>
      <w:r>
        <w:rPr>
          <w:noProof/>
        </w:rPr>
        <w:fldChar w:fldCharType="separate"/>
      </w:r>
      <w:r>
        <w:rPr>
          <w:noProof/>
        </w:rPr>
        <w:t>255</w:t>
      </w:r>
      <w:r>
        <w:rPr>
          <w:noProof/>
        </w:rPr>
        <w:fldChar w:fldCharType="end"/>
      </w:r>
    </w:p>
    <w:p w14:paraId="50104927" w14:textId="10E9771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_Toc153797216 \h </w:instrText>
      </w:r>
      <w:r>
        <w:rPr>
          <w:noProof/>
        </w:rPr>
      </w:r>
      <w:r>
        <w:rPr>
          <w:noProof/>
        </w:rPr>
        <w:fldChar w:fldCharType="separate"/>
      </w:r>
      <w:r>
        <w:rPr>
          <w:noProof/>
        </w:rPr>
        <w:t>255</w:t>
      </w:r>
      <w:r>
        <w:rPr>
          <w:noProof/>
        </w:rPr>
        <w:fldChar w:fldCharType="end"/>
      </w:r>
    </w:p>
    <w:p w14:paraId="1BD32D45" w14:textId="62EB8F2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_Toc153797217 \h </w:instrText>
      </w:r>
      <w:r>
        <w:rPr>
          <w:noProof/>
        </w:rPr>
      </w:r>
      <w:r>
        <w:rPr>
          <w:noProof/>
        </w:rPr>
        <w:fldChar w:fldCharType="separate"/>
      </w:r>
      <w:r>
        <w:rPr>
          <w:noProof/>
        </w:rPr>
        <w:t>256</w:t>
      </w:r>
      <w:r>
        <w:rPr>
          <w:noProof/>
        </w:rPr>
        <w:fldChar w:fldCharType="end"/>
      </w:r>
    </w:p>
    <w:p w14:paraId="0F7C6A37" w14:textId="3D014A5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_Toc153797218 \h </w:instrText>
      </w:r>
      <w:r>
        <w:rPr>
          <w:noProof/>
        </w:rPr>
      </w:r>
      <w:r>
        <w:rPr>
          <w:noProof/>
        </w:rPr>
        <w:fldChar w:fldCharType="separate"/>
      </w:r>
      <w:r>
        <w:rPr>
          <w:noProof/>
        </w:rPr>
        <w:t>256</w:t>
      </w:r>
      <w:r>
        <w:rPr>
          <w:noProof/>
        </w:rPr>
        <w:fldChar w:fldCharType="end"/>
      </w:r>
    </w:p>
    <w:p w14:paraId="330371A9" w14:textId="6981DD7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_Toc153797219 \h </w:instrText>
      </w:r>
      <w:r>
        <w:rPr>
          <w:noProof/>
        </w:rPr>
      </w:r>
      <w:r>
        <w:rPr>
          <w:noProof/>
        </w:rPr>
        <w:fldChar w:fldCharType="separate"/>
      </w:r>
      <w:r>
        <w:rPr>
          <w:noProof/>
        </w:rPr>
        <w:t>257</w:t>
      </w:r>
      <w:r>
        <w:rPr>
          <w:noProof/>
        </w:rPr>
        <w:fldChar w:fldCharType="end"/>
      </w:r>
    </w:p>
    <w:p w14:paraId="262C2448" w14:textId="479128A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_Toc153797220 \h </w:instrText>
      </w:r>
      <w:r>
        <w:rPr>
          <w:noProof/>
        </w:rPr>
      </w:r>
      <w:r>
        <w:rPr>
          <w:noProof/>
        </w:rPr>
        <w:fldChar w:fldCharType="separate"/>
      </w:r>
      <w:r>
        <w:rPr>
          <w:noProof/>
        </w:rPr>
        <w:t>259</w:t>
      </w:r>
      <w:r>
        <w:rPr>
          <w:noProof/>
        </w:rPr>
        <w:fldChar w:fldCharType="end"/>
      </w:r>
    </w:p>
    <w:p w14:paraId="0678A75D" w14:textId="65B4296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_Toc153797221 \h </w:instrText>
      </w:r>
      <w:r>
        <w:rPr>
          <w:noProof/>
        </w:rPr>
      </w:r>
      <w:r>
        <w:rPr>
          <w:noProof/>
        </w:rPr>
        <w:fldChar w:fldCharType="separate"/>
      </w:r>
      <w:r>
        <w:rPr>
          <w:noProof/>
        </w:rPr>
        <w:t>260</w:t>
      </w:r>
      <w:r>
        <w:rPr>
          <w:noProof/>
        </w:rPr>
        <w:fldChar w:fldCharType="end"/>
      </w:r>
    </w:p>
    <w:p w14:paraId="5DB96004" w14:textId="0271F97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_Toc153797222 \h </w:instrText>
      </w:r>
      <w:r>
        <w:rPr>
          <w:noProof/>
        </w:rPr>
      </w:r>
      <w:r>
        <w:rPr>
          <w:noProof/>
        </w:rPr>
        <w:fldChar w:fldCharType="separate"/>
      </w:r>
      <w:r>
        <w:rPr>
          <w:noProof/>
        </w:rPr>
        <w:t>260</w:t>
      </w:r>
      <w:r>
        <w:rPr>
          <w:noProof/>
        </w:rPr>
        <w:fldChar w:fldCharType="end"/>
      </w:r>
    </w:p>
    <w:p w14:paraId="2BA5735D" w14:textId="33C7BF3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_Toc153797223 \h </w:instrText>
      </w:r>
      <w:r>
        <w:rPr>
          <w:noProof/>
        </w:rPr>
      </w:r>
      <w:r>
        <w:rPr>
          <w:noProof/>
        </w:rPr>
        <w:fldChar w:fldCharType="separate"/>
      </w:r>
      <w:r>
        <w:rPr>
          <w:noProof/>
        </w:rPr>
        <w:t>261</w:t>
      </w:r>
      <w:r>
        <w:rPr>
          <w:noProof/>
        </w:rPr>
        <w:fldChar w:fldCharType="end"/>
      </w:r>
    </w:p>
    <w:p w14:paraId="05477E92" w14:textId="41594B3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_Toc153797224 \h </w:instrText>
      </w:r>
      <w:r>
        <w:rPr>
          <w:noProof/>
        </w:rPr>
      </w:r>
      <w:r>
        <w:rPr>
          <w:noProof/>
        </w:rPr>
        <w:fldChar w:fldCharType="separate"/>
      </w:r>
      <w:r>
        <w:rPr>
          <w:noProof/>
        </w:rPr>
        <w:t>261</w:t>
      </w:r>
      <w:r>
        <w:rPr>
          <w:noProof/>
        </w:rPr>
        <w:fldChar w:fldCharType="end"/>
      </w:r>
    </w:p>
    <w:p w14:paraId="22CF5AF7" w14:textId="7C15180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_Toc153797225 \h </w:instrText>
      </w:r>
      <w:r>
        <w:rPr>
          <w:noProof/>
        </w:rPr>
      </w:r>
      <w:r>
        <w:rPr>
          <w:noProof/>
        </w:rPr>
        <w:fldChar w:fldCharType="separate"/>
      </w:r>
      <w:r>
        <w:rPr>
          <w:noProof/>
        </w:rPr>
        <w:t>261</w:t>
      </w:r>
      <w:r>
        <w:rPr>
          <w:noProof/>
        </w:rPr>
        <w:fldChar w:fldCharType="end"/>
      </w:r>
    </w:p>
    <w:p w14:paraId="07E18ADA" w14:textId="322CBF3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_Toc153797226 \h </w:instrText>
      </w:r>
      <w:r>
        <w:rPr>
          <w:noProof/>
        </w:rPr>
      </w:r>
      <w:r>
        <w:rPr>
          <w:noProof/>
        </w:rPr>
        <w:fldChar w:fldCharType="separate"/>
      </w:r>
      <w:r>
        <w:rPr>
          <w:noProof/>
        </w:rPr>
        <w:t>262</w:t>
      </w:r>
      <w:r>
        <w:rPr>
          <w:noProof/>
        </w:rPr>
        <w:fldChar w:fldCharType="end"/>
      </w:r>
    </w:p>
    <w:p w14:paraId="72988DDB" w14:textId="340E0C0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_Toc153797227 \h </w:instrText>
      </w:r>
      <w:r>
        <w:rPr>
          <w:noProof/>
        </w:rPr>
      </w:r>
      <w:r>
        <w:rPr>
          <w:noProof/>
        </w:rPr>
        <w:fldChar w:fldCharType="separate"/>
      </w:r>
      <w:r>
        <w:rPr>
          <w:noProof/>
        </w:rPr>
        <w:t>262</w:t>
      </w:r>
      <w:r>
        <w:rPr>
          <w:noProof/>
        </w:rPr>
        <w:fldChar w:fldCharType="end"/>
      </w:r>
    </w:p>
    <w:p w14:paraId="61870165" w14:textId="457F5F8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_Toc153797228 \h </w:instrText>
      </w:r>
      <w:r>
        <w:rPr>
          <w:noProof/>
        </w:rPr>
      </w:r>
      <w:r>
        <w:rPr>
          <w:noProof/>
        </w:rPr>
        <w:fldChar w:fldCharType="separate"/>
      </w:r>
      <w:r>
        <w:rPr>
          <w:noProof/>
        </w:rPr>
        <w:t>262</w:t>
      </w:r>
      <w:r>
        <w:rPr>
          <w:noProof/>
        </w:rPr>
        <w:fldChar w:fldCharType="end"/>
      </w:r>
    </w:p>
    <w:p w14:paraId="134D5CD5" w14:textId="0D33C2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_Toc153797229 \h </w:instrText>
      </w:r>
      <w:r>
        <w:rPr>
          <w:noProof/>
        </w:rPr>
      </w:r>
      <w:r>
        <w:rPr>
          <w:noProof/>
        </w:rPr>
        <w:fldChar w:fldCharType="separate"/>
      </w:r>
      <w:r>
        <w:rPr>
          <w:noProof/>
        </w:rPr>
        <w:t>262</w:t>
      </w:r>
      <w:r>
        <w:rPr>
          <w:noProof/>
        </w:rPr>
        <w:fldChar w:fldCharType="end"/>
      </w:r>
    </w:p>
    <w:p w14:paraId="19EF0264" w14:textId="64949DA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_Toc153797230 \h </w:instrText>
      </w:r>
      <w:r>
        <w:rPr>
          <w:noProof/>
        </w:rPr>
      </w:r>
      <w:r>
        <w:rPr>
          <w:noProof/>
        </w:rPr>
        <w:fldChar w:fldCharType="separate"/>
      </w:r>
      <w:r>
        <w:rPr>
          <w:noProof/>
        </w:rPr>
        <w:t>262</w:t>
      </w:r>
      <w:r>
        <w:rPr>
          <w:noProof/>
        </w:rPr>
        <w:fldChar w:fldCharType="end"/>
      </w:r>
    </w:p>
    <w:p w14:paraId="013B73D9" w14:textId="2EBE127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_Toc153797231 \h </w:instrText>
      </w:r>
      <w:r>
        <w:rPr>
          <w:noProof/>
        </w:rPr>
      </w:r>
      <w:r>
        <w:rPr>
          <w:noProof/>
        </w:rPr>
        <w:fldChar w:fldCharType="separate"/>
      </w:r>
      <w:r>
        <w:rPr>
          <w:noProof/>
        </w:rPr>
        <w:t>263</w:t>
      </w:r>
      <w:r>
        <w:rPr>
          <w:noProof/>
        </w:rPr>
        <w:fldChar w:fldCharType="end"/>
      </w:r>
    </w:p>
    <w:p w14:paraId="60D8042D" w14:textId="3DE0669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_Toc153797232 \h </w:instrText>
      </w:r>
      <w:r>
        <w:rPr>
          <w:noProof/>
        </w:rPr>
      </w:r>
      <w:r>
        <w:rPr>
          <w:noProof/>
        </w:rPr>
        <w:fldChar w:fldCharType="separate"/>
      </w:r>
      <w:r>
        <w:rPr>
          <w:noProof/>
        </w:rPr>
        <w:t>264</w:t>
      </w:r>
      <w:r>
        <w:rPr>
          <w:noProof/>
        </w:rPr>
        <w:fldChar w:fldCharType="end"/>
      </w:r>
    </w:p>
    <w:p w14:paraId="5A2522F7" w14:textId="1208E8F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_Toc153797233 \h </w:instrText>
      </w:r>
      <w:r>
        <w:rPr>
          <w:noProof/>
        </w:rPr>
      </w:r>
      <w:r>
        <w:rPr>
          <w:noProof/>
        </w:rPr>
        <w:fldChar w:fldCharType="separate"/>
      </w:r>
      <w:r>
        <w:rPr>
          <w:noProof/>
        </w:rPr>
        <w:t>264</w:t>
      </w:r>
      <w:r>
        <w:rPr>
          <w:noProof/>
        </w:rPr>
        <w:fldChar w:fldCharType="end"/>
      </w:r>
    </w:p>
    <w:p w14:paraId="5DBB4342" w14:textId="4C97E8F4"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_Toc153797234 \h </w:instrText>
      </w:r>
      <w:r>
        <w:rPr>
          <w:noProof/>
        </w:rPr>
      </w:r>
      <w:r>
        <w:rPr>
          <w:noProof/>
        </w:rPr>
        <w:fldChar w:fldCharType="separate"/>
      </w:r>
      <w:r>
        <w:rPr>
          <w:noProof/>
        </w:rPr>
        <w:t>265</w:t>
      </w:r>
      <w:r>
        <w:rPr>
          <w:noProof/>
        </w:rPr>
        <w:fldChar w:fldCharType="end"/>
      </w:r>
    </w:p>
    <w:p w14:paraId="74101989" w14:textId="132A1DE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_Toc153797235 \h </w:instrText>
      </w:r>
      <w:r>
        <w:rPr>
          <w:noProof/>
        </w:rPr>
      </w:r>
      <w:r>
        <w:rPr>
          <w:noProof/>
        </w:rPr>
        <w:fldChar w:fldCharType="separate"/>
      </w:r>
      <w:r>
        <w:rPr>
          <w:noProof/>
        </w:rPr>
        <w:t>265</w:t>
      </w:r>
      <w:r>
        <w:rPr>
          <w:noProof/>
        </w:rPr>
        <w:fldChar w:fldCharType="end"/>
      </w:r>
    </w:p>
    <w:p w14:paraId="28B07F74" w14:textId="6C39EEB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_Toc153797236 \h </w:instrText>
      </w:r>
      <w:r>
        <w:rPr>
          <w:noProof/>
        </w:rPr>
      </w:r>
      <w:r>
        <w:rPr>
          <w:noProof/>
        </w:rPr>
        <w:fldChar w:fldCharType="separate"/>
      </w:r>
      <w:r>
        <w:rPr>
          <w:noProof/>
        </w:rPr>
        <w:t>265</w:t>
      </w:r>
      <w:r>
        <w:rPr>
          <w:noProof/>
        </w:rPr>
        <w:fldChar w:fldCharType="end"/>
      </w:r>
    </w:p>
    <w:p w14:paraId="16164129" w14:textId="61DB3BF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_Toc153797237 \h </w:instrText>
      </w:r>
      <w:r>
        <w:rPr>
          <w:noProof/>
        </w:rPr>
      </w:r>
      <w:r>
        <w:rPr>
          <w:noProof/>
        </w:rPr>
        <w:fldChar w:fldCharType="separate"/>
      </w:r>
      <w:r>
        <w:rPr>
          <w:noProof/>
        </w:rPr>
        <w:t>266</w:t>
      </w:r>
      <w:r>
        <w:rPr>
          <w:noProof/>
        </w:rPr>
        <w:fldChar w:fldCharType="end"/>
      </w:r>
    </w:p>
    <w:p w14:paraId="6ECE8853" w14:textId="0EE734A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_Toc153797238 \h </w:instrText>
      </w:r>
      <w:r>
        <w:rPr>
          <w:noProof/>
        </w:rPr>
      </w:r>
      <w:r>
        <w:rPr>
          <w:noProof/>
        </w:rPr>
        <w:fldChar w:fldCharType="separate"/>
      </w:r>
      <w:r>
        <w:rPr>
          <w:noProof/>
        </w:rPr>
        <w:t>266</w:t>
      </w:r>
      <w:r>
        <w:rPr>
          <w:noProof/>
        </w:rPr>
        <w:fldChar w:fldCharType="end"/>
      </w:r>
    </w:p>
    <w:p w14:paraId="0450CE78" w14:textId="1C1707C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_Toc153797239 \h </w:instrText>
      </w:r>
      <w:r>
        <w:rPr>
          <w:noProof/>
        </w:rPr>
      </w:r>
      <w:r>
        <w:rPr>
          <w:noProof/>
        </w:rPr>
        <w:fldChar w:fldCharType="separate"/>
      </w:r>
      <w:r>
        <w:rPr>
          <w:noProof/>
        </w:rPr>
        <w:t>266</w:t>
      </w:r>
      <w:r>
        <w:rPr>
          <w:noProof/>
        </w:rPr>
        <w:fldChar w:fldCharType="end"/>
      </w:r>
    </w:p>
    <w:p w14:paraId="2B0D7DE1" w14:textId="6CAA9E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_Toc153797240 \h </w:instrText>
      </w:r>
      <w:r>
        <w:rPr>
          <w:noProof/>
        </w:rPr>
      </w:r>
      <w:r>
        <w:rPr>
          <w:noProof/>
        </w:rPr>
        <w:fldChar w:fldCharType="separate"/>
      </w:r>
      <w:r>
        <w:rPr>
          <w:noProof/>
        </w:rPr>
        <w:t>267</w:t>
      </w:r>
      <w:r>
        <w:rPr>
          <w:noProof/>
        </w:rPr>
        <w:fldChar w:fldCharType="end"/>
      </w:r>
    </w:p>
    <w:p w14:paraId="3FA2E1A0" w14:textId="242BBE0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_Toc153797241 \h </w:instrText>
      </w:r>
      <w:r>
        <w:rPr>
          <w:noProof/>
        </w:rPr>
      </w:r>
      <w:r>
        <w:rPr>
          <w:noProof/>
        </w:rPr>
        <w:fldChar w:fldCharType="separate"/>
      </w:r>
      <w:r>
        <w:rPr>
          <w:noProof/>
        </w:rPr>
        <w:t>267</w:t>
      </w:r>
      <w:r>
        <w:rPr>
          <w:noProof/>
        </w:rPr>
        <w:fldChar w:fldCharType="end"/>
      </w:r>
    </w:p>
    <w:p w14:paraId="66B69C80" w14:textId="17BF60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_Toc153797242 \h </w:instrText>
      </w:r>
      <w:r>
        <w:rPr>
          <w:noProof/>
        </w:rPr>
      </w:r>
      <w:r>
        <w:rPr>
          <w:noProof/>
        </w:rPr>
        <w:fldChar w:fldCharType="separate"/>
      </w:r>
      <w:r>
        <w:rPr>
          <w:noProof/>
        </w:rPr>
        <w:t>267</w:t>
      </w:r>
      <w:r>
        <w:rPr>
          <w:noProof/>
        </w:rPr>
        <w:fldChar w:fldCharType="end"/>
      </w:r>
    </w:p>
    <w:p w14:paraId="069ED17D" w14:textId="4BABCD5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_Toc153797243 \h </w:instrText>
      </w:r>
      <w:r>
        <w:rPr>
          <w:noProof/>
        </w:rPr>
      </w:r>
      <w:r>
        <w:rPr>
          <w:noProof/>
        </w:rPr>
        <w:fldChar w:fldCharType="separate"/>
      </w:r>
      <w:r>
        <w:rPr>
          <w:noProof/>
        </w:rPr>
        <w:t>267</w:t>
      </w:r>
      <w:r>
        <w:rPr>
          <w:noProof/>
        </w:rPr>
        <w:fldChar w:fldCharType="end"/>
      </w:r>
    </w:p>
    <w:p w14:paraId="15D76CF9" w14:textId="0E5CC4D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Time Sensitive Communications</w:t>
      </w:r>
      <w:r>
        <w:rPr>
          <w:noProof/>
        </w:rPr>
        <w:tab/>
      </w:r>
      <w:r>
        <w:rPr>
          <w:noProof/>
        </w:rPr>
        <w:fldChar w:fldCharType="begin" w:fldLock="1"/>
      </w:r>
      <w:r>
        <w:rPr>
          <w:noProof/>
        </w:rPr>
        <w:instrText xml:space="preserve"> PAGEREF _Toc153797244 \h </w:instrText>
      </w:r>
      <w:r>
        <w:rPr>
          <w:noProof/>
        </w:rPr>
      </w:r>
      <w:r>
        <w:rPr>
          <w:noProof/>
        </w:rPr>
        <w:fldChar w:fldCharType="separate"/>
      </w:r>
      <w:r>
        <w:rPr>
          <w:noProof/>
        </w:rPr>
        <w:t>268</w:t>
      </w:r>
      <w:r>
        <w:rPr>
          <w:noProof/>
        </w:rPr>
        <w:fldChar w:fldCharType="end"/>
      </w:r>
    </w:p>
    <w:p w14:paraId="047C47A8" w14:textId="448DF6B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_Toc153797245 \h </w:instrText>
      </w:r>
      <w:r>
        <w:rPr>
          <w:noProof/>
        </w:rPr>
      </w:r>
      <w:r>
        <w:rPr>
          <w:noProof/>
        </w:rPr>
        <w:fldChar w:fldCharType="separate"/>
      </w:r>
      <w:r>
        <w:rPr>
          <w:noProof/>
        </w:rPr>
        <w:t>268</w:t>
      </w:r>
      <w:r>
        <w:rPr>
          <w:noProof/>
        </w:rPr>
        <w:fldChar w:fldCharType="end"/>
      </w:r>
    </w:p>
    <w:p w14:paraId="2ED5982D" w14:textId="2B085E6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TSN Time Synchronization</w:t>
      </w:r>
      <w:r>
        <w:rPr>
          <w:noProof/>
        </w:rPr>
        <w:tab/>
      </w:r>
      <w:r>
        <w:rPr>
          <w:noProof/>
        </w:rPr>
        <w:fldChar w:fldCharType="begin" w:fldLock="1"/>
      </w:r>
      <w:r>
        <w:rPr>
          <w:noProof/>
        </w:rPr>
        <w:instrText xml:space="preserve"> PAGEREF _Toc153797246 \h </w:instrText>
      </w:r>
      <w:r>
        <w:rPr>
          <w:noProof/>
        </w:rPr>
      </w:r>
      <w:r>
        <w:rPr>
          <w:noProof/>
        </w:rPr>
        <w:fldChar w:fldCharType="separate"/>
      </w:r>
      <w:r>
        <w:rPr>
          <w:noProof/>
        </w:rPr>
        <w:t>268</w:t>
      </w:r>
      <w:r>
        <w:rPr>
          <w:noProof/>
        </w:rPr>
        <w:fldChar w:fldCharType="end"/>
      </w:r>
    </w:p>
    <w:p w14:paraId="533BCD43" w14:textId="6933AC3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_Toc153797247 \h </w:instrText>
      </w:r>
      <w:r>
        <w:rPr>
          <w:noProof/>
        </w:rPr>
      </w:r>
      <w:r>
        <w:rPr>
          <w:noProof/>
        </w:rPr>
        <w:fldChar w:fldCharType="separate"/>
      </w:r>
      <w:r>
        <w:rPr>
          <w:noProof/>
        </w:rPr>
        <w:t>268</w:t>
      </w:r>
      <w:r>
        <w:rPr>
          <w:noProof/>
        </w:rPr>
        <w:fldChar w:fldCharType="end"/>
      </w:r>
    </w:p>
    <w:p w14:paraId="383E7827" w14:textId="423285A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_Toc153797248 \h </w:instrText>
      </w:r>
      <w:r>
        <w:rPr>
          <w:noProof/>
        </w:rPr>
      </w:r>
      <w:r>
        <w:rPr>
          <w:noProof/>
        </w:rPr>
        <w:fldChar w:fldCharType="separate"/>
      </w:r>
      <w:r>
        <w:rPr>
          <w:noProof/>
        </w:rPr>
        <w:t>269</w:t>
      </w:r>
      <w:r>
        <w:rPr>
          <w:noProof/>
        </w:rPr>
        <w:fldChar w:fldCharType="end"/>
      </w:r>
    </w:p>
    <w:p w14:paraId="4F9450D3" w14:textId="5AD22B1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_Toc153797249 \h </w:instrText>
      </w:r>
      <w:r>
        <w:rPr>
          <w:noProof/>
        </w:rPr>
      </w:r>
      <w:r>
        <w:rPr>
          <w:noProof/>
        </w:rPr>
        <w:fldChar w:fldCharType="separate"/>
      </w:r>
      <w:r>
        <w:rPr>
          <w:noProof/>
        </w:rPr>
        <w:t>269</w:t>
      </w:r>
      <w:r>
        <w:rPr>
          <w:noProof/>
        </w:rPr>
        <w:fldChar w:fldCharType="end"/>
      </w:r>
    </w:p>
    <w:p w14:paraId="07ED94A2" w14:textId="5113A28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TSN grandmaster clock and time-stamping</w:t>
      </w:r>
      <w:r>
        <w:rPr>
          <w:noProof/>
        </w:rPr>
        <w:tab/>
      </w:r>
      <w:r>
        <w:rPr>
          <w:noProof/>
        </w:rPr>
        <w:fldChar w:fldCharType="begin" w:fldLock="1"/>
      </w:r>
      <w:r>
        <w:rPr>
          <w:noProof/>
        </w:rPr>
        <w:instrText xml:space="preserve"> PAGEREF _Toc153797250 \h </w:instrText>
      </w:r>
      <w:r>
        <w:rPr>
          <w:noProof/>
        </w:rPr>
      </w:r>
      <w:r>
        <w:rPr>
          <w:noProof/>
        </w:rPr>
        <w:fldChar w:fldCharType="separate"/>
      </w:r>
      <w:r>
        <w:rPr>
          <w:noProof/>
        </w:rPr>
        <w:t>269</w:t>
      </w:r>
      <w:r>
        <w:rPr>
          <w:noProof/>
        </w:rPr>
        <w:fldChar w:fldCharType="end"/>
      </w:r>
    </w:p>
    <w:p w14:paraId="406BC67F" w14:textId="2029093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TSN working domains</w:t>
      </w:r>
      <w:r>
        <w:rPr>
          <w:noProof/>
        </w:rPr>
        <w:tab/>
      </w:r>
      <w:r>
        <w:rPr>
          <w:noProof/>
        </w:rPr>
        <w:fldChar w:fldCharType="begin" w:fldLock="1"/>
      </w:r>
      <w:r>
        <w:rPr>
          <w:noProof/>
        </w:rPr>
        <w:instrText xml:space="preserve"> PAGEREF _Toc153797251 \h </w:instrText>
      </w:r>
      <w:r>
        <w:rPr>
          <w:noProof/>
        </w:rPr>
      </w:r>
      <w:r>
        <w:rPr>
          <w:noProof/>
        </w:rPr>
        <w:fldChar w:fldCharType="separate"/>
      </w:r>
      <w:r>
        <w:rPr>
          <w:noProof/>
        </w:rPr>
        <w:t>270</w:t>
      </w:r>
      <w:r>
        <w:rPr>
          <w:noProof/>
        </w:rPr>
        <w:fldChar w:fldCharType="end"/>
      </w:r>
    </w:p>
    <w:p w14:paraId="01AAC018" w14:textId="2FB8700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QoS</w:t>
      </w:r>
      <w:r>
        <w:rPr>
          <w:noProof/>
        </w:rPr>
        <w:tab/>
      </w:r>
      <w:r>
        <w:rPr>
          <w:noProof/>
        </w:rPr>
        <w:fldChar w:fldCharType="begin" w:fldLock="1"/>
      </w:r>
      <w:r>
        <w:rPr>
          <w:noProof/>
        </w:rPr>
        <w:instrText xml:space="preserve"> PAGEREF _Toc153797252 \h </w:instrText>
      </w:r>
      <w:r>
        <w:rPr>
          <w:noProof/>
        </w:rPr>
      </w:r>
      <w:r>
        <w:rPr>
          <w:noProof/>
        </w:rPr>
        <w:fldChar w:fldCharType="separate"/>
      </w:r>
      <w:r>
        <w:rPr>
          <w:noProof/>
        </w:rPr>
        <w:t>271</w:t>
      </w:r>
      <w:r>
        <w:rPr>
          <w:noProof/>
        </w:rPr>
        <w:fldChar w:fldCharType="end"/>
      </w:r>
    </w:p>
    <w:p w14:paraId="0E9816EA" w14:textId="0A98AEA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w:t>
      </w:r>
      <w:r>
        <w:rPr>
          <w:noProof/>
        </w:rPr>
        <w:tab/>
      </w:r>
      <w:r>
        <w:rPr>
          <w:noProof/>
        </w:rPr>
        <w:fldChar w:fldCharType="begin" w:fldLock="1"/>
      </w:r>
      <w:r>
        <w:rPr>
          <w:noProof/>
        </w:rPr>
        <w:instrText xml:space="preserve"> PAGEREF _Toc153797253 \h </w:instrText>
      </w:r>
      <w:r>
        <w:rPr>
          <w:noProof/>
        </w:rPr>
      </w:r>
      <w:r>
        <w:rPr>
          <w:noProof/>
        </w:rPr>
        <w:fldChar w:fldCharType="separate"/>
      </w:r>
      <w:r>
        <w:rPr>
          <w:noProof/>
        </w:rPr>
        <w:t>271</w:t>
      </w:r>
      <w:r>
        <w:rPr>
          <w:noProof/>
        </w:rPr>
        <w:fldChar w:fldCharType="end"/>
      </w:r>
    </w:p>
    <w:p w14:paraId="7BB3B957" w14:textId="0FF435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_Toc153797254 \h </w:instrText>
      </w:r>
      <w:r>
        <w:rPr>
          <w:noProof/>
        </w:rPr>
      </w:r>
      <w:r>
        <w:rPr>
          <w:noProof/>
        </w:rPr>
        <w:fldChar w:fldCharType="separate"/>
      </w:r>
      <w:r>
        <w:rPr>
          <w:noProof/>
        </w:rPr>
        <w:t>272</w:t>
      </w:r>
      <w:r>
        <w:rPr>
          <w:noProof/>
        </w:rPr>
        <w:fldChar w:fldCharType="end"/>
      </w:r>
    </w:p>
    <w:p w14:paraId="38DA4780" w14:textId="22A3FEE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_Toc153797255 \h </w:instrText>
      </w:r>
      <w:r>
        <w:rPr>
          <w:noProof/>
        </w:rPr>
      </w:r>
      <w:r>
        <w:rPr>
          <w:noProof/>
        </w:rPr>
        <w:fldChar w:fldCharType="separate"/>
      </w:r>
      <w:r>
        <w:rPr>
          <w:noProof/>
        </w:rPr>
        <w:t>273</w:t>
      </w:r>
      <w:r>
        <w:rPr>
          <w:noProof/>
        </w:rPr>
        <w:fldChar w:fldCharType="end"/>
      </w:r>
    </w:p>
    <w:p w14:paraId="28F5CDF2" w14:textId="759EC98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_Toc153797256 \h </w:instrText>
      </w:r>
      <w:r>
        <w:rPr>
          <w:noProof/>
        </w:rPr>
      </w:r>
      <w:r>
        <w:rPr>
          <w:noProof/>
        </w:rPr>
        <w:fldChar w:fldCharType="separate"/>
      </w:r>
      <w:r>
        <w:rPr>
          <w:noProof/>
        </w:rPr>
        <w:t>273</w:t>
      </w:r>
      <w:r>
        <w:rPr>
          <w:noProof/>
        </w:rPr>
        <w:fldChar w:fldCharType="end"/>
      </w:r>
    </w:p>
    <w:p w14:paraId="78EA8B96" w14:textId="17848EC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w:t>
      </w:r>
      <w:r>
        <w:rPr>
          <w:noProof/>
        </w:rPr>
        <w:tab/>
      </w:r>
      <w:r>
        <w:rPr>
          <w:noProof/>
        </w:rPr>
        <w:fldChar w:fldCharType="begin" w:fldLock="1"/>
      </w:r>
      <w:r>
        <w:rPr>
          <w:noProof/>
        </w:rPr>
        <w:instrText xml:space="preserve"> PAGEREF _Toc153797257 \h </w:instrText>
      </w:r>
      <w:r>
        <w:rPr>
          <w:noProof/>
        </w:rPr>
      </w:r>
      <w:r>
        <w:rPr>
          <w:noProof/>
        </w:rPr>
        <w:fldChar w:fldCharType="separate"/>
      </w:r>
      <w:r>
        <w:rPr>
          <w:noProof/>
        </w:rPr>
        <w:t>274</w:t>
      </w:r>
      <w:r>
        <w:rPr>
          <w:noProof/>
        </w:rPr>
        <w:fldChar w:fldCharType="end"/>
      </w:r>
    </w:p>
    <w:p w14:paraId="58F9EF0E" w14:textId="0FC9D1D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TSN bridge management</w:t>
      </w:r>
      <w:r>
        <w:rPr>
          <w:noProof/>
        </w:rPr>
        <w:tab/>
      </w:r>
      <w:r>
        <w:rPr>
          <w:noProof/>
        </w:rPr>
        <w:fldChar w:fldCharType="begin" w:fldLock="1"/>
      </w:r>
      <w:r>
        <w:rPr>
          <w:noProof/>
        </w:rPr>
        <w:instrText xml:space="preserve"> PAGEREF _Toc153797258 \h </w:instrText>
      </w:r>
      <w:r>
        <w:rPr>
          <w:noProof/>
        </w:rPr>
      </w:r>
      <w:r>
        <w:rPr>
          <w:noProof/>
        </w:rPr>
        <w:fldChar w:fldCharType="separate"/>
      </w:r>
      <w:r>
        <w:rPr>
          <w:noProof/>
        </w:rPr>
        <w:t>274</w:t>
      </w:r>
      <w:r>
        <w:rPr>
          <w:noProof/>
        </w:rPr>
        <w:fldChar w:fldCharType="end"/>
      </w:r>
    </w:p>
    <w:p w14:paraId="0754C5C7" w14:textId="4D01D48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w:t>
      </w:r>
      <w:r>
        <w:rPr>
          <w:noProof/>
        </w:rPr>
        <w:tab/>
      </w:r>
      <w:r>
        <w:rPr>
          <w:noProof/>
        </w:rPr>
        <w:fldChar w:fldCharType="begin" w:fldLock="1"/>
      </w:r>
      <w:r>
        <w:rPr>
          <w:noProof/>
        </w:rPr>
        <w:instrText xml:space="preserve"> PAGEREF _Toc153797259 \h </w:instrText>
      </w:r>
      <w:r>
        <w:rPr>
          <w:noProof/>
        </w:rPr>
      </w:r>
      <w:r>
        <w:rPr>
          <w:noProof/>
        </w:rPr>
        <w:fldChar w:fldCharType="separate"/>
      </w:r>
      <w:r>
        <w:rPr>
          <w:noProof/>
        </w:rPr>
        <w:t>276</w:t>
      </w:r>
      <w:r>
        <w:rPr>
          <w:noProof/>
        </w:rPr>
        <w:fldChar w:fldCharType="end"/>
      </w:r>
    </w:p>
    <w:p w14:paraId="5A342707" w14:textId="19B603D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bridge management information exchange in 5GS</w:t>
      </w:r>
      <w:r>
        <w:rPr>
          <w:noProof/>
        </w:rPr>
        <w:tab/>
      </w:r>
      <w:r>
        <w:rPr>
          <w:noProof/>
        </w:rPr>
        <w:fldChar w:fldCharType="begin" w:fldLock="1"/>
      </w:r>
      <w:r>
        <w:rPr>
          <w:noProof/>
        </w:rPr>
        <w:instrText xml:space="preserve"> PAGEREF _Toc153797260 \h </w:instrText>
      </w:r>
      <w:r>
        <w:rPr>
          <w:noProof/>
        </w:rPr>
      </w:r>
      <w:r>
        <w:rPr>
          <w:noProof/>
        </w:rPr>
        <w:fldChar w:fldCharType="separate"/>
      </w:r>
      <w:r>
        <w:rPr>
          <w:noProof/>
        </w:rPr>
        <w:t>277</w:t>
      </w:r>
      <w:r>
        <w:rPr>
          <w:noProof/>
        </w:rPr>
        <w:fldChar w:fldCharType="end"/>
      </w:r>
    </w:p>
    <w:p w14:paraId="1DCA192D" w14:textId="37ADB9E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_Toc153797261 \h </w:instrText>
      </w:r>
      <w:r>
        <w:rPr>
          <w:noProof/>
        </w:rPr>
      </w:r>
      <w:r>
        <w:rPr>
          <w:noProof/>
        </w:rPr>
        <w:fldChar w:fldCharType="separate"/>
      </w:r>
      <w:r>
        <w:rPr>
          <w:noProof/>
        </w:rPr>
        <w:t>277</w:t>
      </w:r>
      <w:r>
        <w:rPr>
          <w:noProof/>
        </w:rPr>
        <w:fldChar w:fldCharType="end"/>
      </w:r>
    </w:p>
    <w:p w14:paraId="6D34A0D2" w14:textId="110D274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bridge management information</w:t>
      </w:r>
      <w:r>
        <w:rPr>
          <w:noProof/>
        </w:rPr>
        <w:tab/>
      </w:r>
      <w:r>
        <w:rPr>
          <w:noProof/>
        </w:rPr>
        <w:fldChar w:fldCharType="begin" w:fldLock="1"/>
      </w:r>
      <w:r>
        <w:rPr>
          <w:noProof/>
        </w:rPr>
        <w:instrText xml:space="preserve"> PAGEREF _Toc153797262 \h </w:instrText>
      </w:r>
      <w:r>
        <w:rPr>
          <w:noProof/>
        </w:rPr>
      </w:r>
      <w:r>
        <w:rPr>
          <w:noProof/>
        </w:rPr>
        <w:fldChar w:fldCharType="separate"/>
      </w:r>
      <w:r>
        <w:rPr>
          <w:noProof/>
        </w:rPr>
        <w:t>284</w:t>
      </w:r>
      <w:r>
        <w:rPr>
          <w:noProof/>
        </w:rPr>
        <w:fldChar w:fldCharType="end"/>
      </w:r>
    </w:p>
    <w:p w14:paraId="170A9173" w14:textId="0D5D15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w:t>
      </w:r>
      <w:r>
        <w:rPr>
          <w:noProof/>
        </w:rPr>
        <w:tab/>
      </w:r>
      <w:r>
        <w:rPr>
          <w:noProof/>
        </w:rPr>
        <w:fldChar w:fldCharType="begin" w:fldLock="1"/>
      </w:r>
      <w:r>
        <w:rPr>
          <w:noProof/>
        </w:rPr>
        <w:instrText xml:space="preserve"> PAGEREF _Toc153797263 \h </w:instrText>
      </w:r>
      <w:r>
        <w:rPr>
          <w:noProof/>
        </w:rPr>
      </w:r>
      <w:r>
        <w:rPr>
          <w:noProof/>
        </w:rPr>
        <w:fldChar w:fldCharType="separate"/>
      </w:r>
      <w:r>
        <w:rPr>
          <w:noProof/>
        </w:rPr>
        <w:t>285</w:t>
      </w:r>
      <w:r>
        <w:rPr>
          <w:noProof/>
        </w:rPr>
        <w:fldChar w:fldCharType="end"/>
      </w:r>
    </w:p>
    <w:p w14:paraId="0B7AB7AE" w14:textId="672814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w:t>
      </w:r>
      <w:r>
        <w:rPr>
          <w:noProof/>
        </w:rPr>
        <w:tab/>
      </w:r>
      <w:r>
        <w:rPr>
          <w:noProof/>
        </w:rPr>
        <w:fldChar w:fldCharType="begin" w:fldLock="1"/>
      </w:r>
      <w:r>
        <w:rPr>
          <w:noProof/>
        </w:rPr>
        <w:instrText xml:space="preserve"> PAGEREF _Toc153797264 \h </w:instrText>
      </w:r>
      <w:r>
        <w:rPr>
          <w:noProof/>
        </w:rPr>
      </w:r>
      <w:r>
        <w:rPr>
          <w:noProof/>
        </w:rPr>
        <w:fldChar w:fldCharType="separate"/>
      </w:r>
      <w:r>
        <w:rPr>
          <w:noProof/>
        </w:rPr>
        <w:t>285</w:t>
      </w:r>
      <w:r>
        <w:rPr>
          <w:noProof/>
        </w:rPr>
        <w:fldChar w:fldCharType="end"/>
      </w:r>
    </w:p>
    <w:p w14:paraId="7DE54BF3" w14:textId="1ABE14B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_Toc153797265 \h </w:instrText>
      </w:r>
      <w:r>
        <w:rPr>
          <w:noProof/>
        </w:rPr>
      </w:r>
      <w:r>
        <w:rPr>
          <w:noProof/>
        </w:rPr>
        <w:fldChar w:fldCharType="separate"/>
      </w:r>
      <w:r>
        <w:rPr>
          <w:noProof/>
        </w:rPr>
        <w:t>287</w:t>
      </w:r>
      <w:r>
        <w:rPr>
          <w:noProof/>
        </w:rPr>
        <w:fldChar w:fldCharType="end"/>
      </w:r>
    </w:p>
    <w:p w14:paraId="609F9CE4" w14:textId="6B31DCD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_Toc153797266 \h </w:instrText>
      </w:r>
      <w:r>
        <w:rPr>
          <w:noProof/>
        </w:rPr>
      </w:r>
      <w:r>
        <w:rPr>
          <w:noProof/>
        </w:rPr>
        <w:fldChar w:fldCharType="separate"/>
      </w:r>
      <w:r>
        <w:rPr>
          <w:noProof/>
        </w:rPr>
        <w:t>287</w:t>
      </w:r>
      <w:r>
        <w:rPr>
          <w:noProof/>
        </w:rPr>
        <w:fldChar w:fldCharType="end"/>
      </w:r>
    </w:p>
    <w:p w14:paraId="6652BB28" w14:textId="17D22F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_Toc153797267 \h </w:instrText>
      </w:r>
      <w:r>
        <w:rPr>
          <w:noProof/>
        </w:rPr>
      </w:r>
      <w:r>
        <w:rPr>
          <w:noProof/>
        </w:rPr>
        <w:fldChar w:fldCharType="separate"/>
      </w:r>
      <w:r>
        <w:rPr>
          <w:noProof/>
        </w:rPr>
        <w:t>287</w:t>
      </w:r>
      <w:r>
        <w:rPr>
          <w:noProof/>
        </w:rPr>
        <w:fldChar w:fldCharType="end"/>
      </w:r>
    </w:p>
    <w:p w14:paraId="0EE2CFB1" w14:textId="624882F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_Toc153797268 \h </w:instrText>
      </w:r>
      <w:r>
        <w:rPr>
          <w:noProof/>
        </w:rPr>
      </w:r>
      <w:r>
        <w:rPr>
          <w:noProof/>
        </w:rPr>
        <w:fldChar w:fldCharType="separate"/>
      </w:r>
      <w:r>
        <w:rPr>
          <w:noProof/>
        </w:rPr>
        <w:t>288</w:t>
      </w:r>
      <w:r>
        <w:rPr>
          <w:noProof/>
        </w:rPr>
        <w:fldChar w:fldCharType="end"/>
      </w:r>
    </w:p>
    <w:p w14:paraId="2E466AD4" w14:textId="3969060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_Toc153797269 \h </w:instrText>
      </w:r>
      <w:r>
        <w:rPr>
          <w:noProof/>
        </w:rPr>
      </w:r>
      <w:r>
        <w:rPr>
          <w:noProof/>
        </w:rPr>
        <w:fldChar w:fldCharType="separate"/>
      </w:r>
      <w:r>
        <w:rPr>
          <w:noProof/>
        </w:rPr>
        <w:t>289</w:t>
      </w:r>
      <w:r>
        <w:rPr>
          <w:noProof/>
        </w:rPr>
        <w:fldChar w:fldCharType="end"/>
      </w:r>
    </w:p>
    <w:p w14:paraId="5E7D2353" w14:textId="752766D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_Toc153797270 \h </w:instrText>
      </w:r>
      <w:r>
        <w:rPr>
          <w:noProof/>
        </w:rPr>
      </w:r>
      <w:r>
        <w:rPr>
          <w:noProof/>
        </w:rPr>
        <w:fldChar w:fldCharType="separate"/>
      </w:r>
      <w:r>
        <w:rPr>
          <w:noProof/>
        </w:rPr>
        <w:t>290</w:t>
      </w:r>
      <w:r>
        <w:rPr>
          <w:noProof/>
        </w:rPr>
        <w:fldChar w:fldCharType="end"/>
      </w:r>
    </w:p>
    <w:p w14:paraId="01C11EF8" w14:textId="2EF940B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_Toc153797271 \h </w:instrText>
      </w:r>
      <w:r>
        <w:rPr>
          <w:noProof/>
        </w:rPr>
      </w:r>
      <w:r>
        <w:rPr>
          <w:noProof/>
        </w:rPr>
        <w:fldChar w:fldCharType="separate"/>
      </w:r>
      <w:r>
        <w:rPr>
          <w:noProof/>
        </w:rPr>
        <w:t>290</w:t>
      </w:r>
      <w:r>
        <w:rPr>
          <w:noProof/>
        </w:rPr>
        <w:fldChar w:fldCharType="end"/>
      </w:r>
    </w:p>
    <w:p w14:paraId="68CDAE36" w14:textId="2A4461F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_Toc153797272 \h </w:instrText>
      </w:r>
      <w:r>
        <w:rPr>
          <w:noProof/>
        </w:rPr>
      </w:r>
      <w:r>
        <w:rPr>
          <w:noProof/>
        </w:rPr>
        <w:fldChar w:fldCharType="separate"/>
      </w:r>
      <w:r>
        <w:rPr>
          <w:noProof/>
        </w:rPr>
        <w:t>290</w:t>
      </w:r>
      <w:r>
        <w:rPr>
          <w:noProof/>
        </w:rPr>
        <w:fldChar w:fldCharType="end"/>
      </w:r>
    </w:p>
    <w:p w14:paraId="35A14E92" w14:textId="5676008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_Toc153797273 \h </w:instrText>
      </w:r>
      <w:r>
        <w:rPr>
          <w:noProof/>
        </w:rPr>
      </w:r>
      <w:r>
        <w:rPr>
          <w:noProof/>
        </w:rPr>
        <w:fldChar w:fldCharType="separate"/>
      </w:r>
      <w:r>
        <w:rPr>
          <w:noProof/>
        </w:rPr>
        <w:t>290</w:t>
      </w:r>
      <w:r>
        <w:rPr>
          <w:noProof/>
        </w:rPr>
        <w:fldChar w:fldCharType="end"/>
      </w:r>
    </w:p>
    <w:p w14:paraId="085018AD" w14:textId="17DD489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_Toc153797274 \h </w:instrText>
      </w:r>
      <w:r>
        <w:rPr>
          <w:noProof/>
        </w:rPr>
      </w:r>
      <w:r>
        <w:rPr>
          <w:noProof/>
        </w:rPr>
        <w:fldChar w:fldCharType="separate"/>
      </w:r>
      <w:r>
        <w:rPr>
          <w:noProof/>
        </w:rPr>
        <w:t>290</w:t>
      </w:r>
      <w:r>
        <w:rPr>
          <w:noProof/>
        </w:rPr>
        <w:fldChar w:fldCharType="end"/>
      </w:r>
    </w:p>
    <w:p w14:paraId="03CF4BF7" w14:textId="09CA3D0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_Toc153797275 \h </w:instrText>
      </w:r>
      <w:r>
        <w:rPr>
          <w:noProof/>
        </w:rPr>
      </w:r>
      <w:r>
        <w:rPr>
          <w:noProof/>
        </w:rPr>
        <w:fldChar w:fldCharType="separate"/>
      </w:r>
      <w:r>
        <w:rPr>
          <w:noProof/>
        </w:rPr>
        <w:t>291</w:t>
      </w:r>
      <w:r>
        <w:rPr>
          <w:noProof/>
        </w:rPr>
        <w:fldChar w:fldCharType="end"/>
      </w:r>
    </w:p>
    <w:p w14:paraId="42A1EF2A" w14:textId="5EA4DF4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_Toc153797276 \h </w:instrText>
      </w:r>
      <w:r>
        <w:rPr>
          <w:noProof/>
        </w:rPr>
      </w:r>
      <w:r>
        <w:rPr>
          <w:noProof/>
        </w:rPr>
        <w:fldChar w:fldCharType="separate"/>
      </w:r>
      <w:r>
        <w:rPr>
          <w:noProof/>
        </w:rPr>
        <w:t>291</w:t>
      </w:r>
      <w:r>
        <w:rPr>
          <w:noProof/>
        </w:rPr>
        <w:fldChar w:fldCharType="end"/>
      </w:r>
    </w:p>
    <w:p w14:paraId="5960ED15" w14:textId="1776F7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_Toc153797277 \h </w:instrText>
      </w:r>
      <w:r>
        <w:rPr>
          <w:noProof/>
        </w:rPr>
      </w:r>
      <w:r>
        <w:rPr>
          <w:noProof/>
        </w:rPr>
        <w:fldChar w:fldCharType="separate"/>
      </w:r>
      <w:r>
        <w:rPr>
          <w:noProof/>
        </w:rPr>
        <w:t>292</w:t>
      </w:r>
      <w:r>
        <w:rPr>
          <w:noProof/>
        </w:rPr>
        <w:fldChar w:fldCharType="end"/>
      </w:r>
    </w:p>
    <w:p w14:paraId="76741BC3" w14:textId="1A4B354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_Toc153797278 \h </w:instrText>
      </w:r>
      <w:r>
        <w:rPr>
          <w:noProof/>
        </w:rPr>
      </w:r>
      <w:r>
        <w:rPr>
          <w:noProof/>
        </w:rPr>
        <w:fldChar w:fldCharType="separate"/>
      </w:r>
      <w:r>
        <w:rPr>
          <w:noProof/>
        </w:rPr>
        <w:t>292</w:t>
      </w:r>
      <w:r>
        <w:rPr>
          <w:noProof/>
        </w:rPr>
        <w:fldChar w:fldCharType="end"/>
      </w:r>
    </w:p>
    <w:p w14:paraId="5F59FF93" w14:textId="478E482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_Toc153797279 \h </w:instrText>
      </w:r>
      <w:r>
        <w:rPr>
          <w:noProof/>
        </w:rPr>
      </w:r>
      <w:r>
        <w:rPr>
          <w:noProof/>
        </w:rPr>
        <w:fldChar w:fldCharType="separate"/>
      </w:r>
      <w:r>
        <w:rPr>
          <w:noProof/>
        </w:rPr>
        <w:t>292</w:t>
      </w:r>
      <w:r>
        <w:rPr>
          <w:noProof/>
        </w:rPr>
        <w:fldChar w:fldCharType="end"/>
      </w:r>
    </w:p>
    <w:p w14:paraId="1AAE8E6F" w14:textId="2FF2661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_Toc153797280 \h </w:instrText>
      </w:r>
      <w:r>
        <w:rPr>
          <w:noProof/>
        </w:rPr>
      </w:r>
      <w:r>
        <w:rPr>
          <w:noProof/>
        </w:rPr>
        <w:fldChar w:fldCharType="separate"/>
      </w:r>
      <w:r>
        <w:rPr>
          <w:noProof/>
        </w:rPr>
        <w:t>292</w:t>
      </w:r>
      <w:r>
        <w:rPr>
          <w:noProof/>
        </w:rPr>
        <w:fldChar w:fldCharType="end"/>
      </w:r>
    </w:p>
    <w:p w14:paraId="359AFE9C" w14:textId="21CB45F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_Toc153797281 \h </w:instrText>
      </w:r>
      <w:r>
        <w:rPr>
          <w:noProof/>
        </w:rPr>
      </w:r>
      <w:r>
        <w:rPr>
          <w:noProof/>
        </w:rPr>
        <w:fldChar w:fldCharType="separate"/>
      </w:r>
      <w:r>
        <w:rPr>
          <w:noProof/>
        </w:rPr>
        <w:t>293</w:t>
      </w:r>
      <w:r>
        <w:rPr>
          <w:noProof/>
        </w:rPr>
        <w:fldChar w:fldCharType="end"/>
      </w:r>
    </w:p>
    <w:p w14:paraId="162668B0" w14:textId="087500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_Toc153797282 \h </w:instrText>
      </w:r>
      <w:r>
        <w:rPr>
          <w:noProof/>
        </w:rPr>
      </w:r>
      <w:r>
        <w:rPr>
          <w:noProof/>
        </w:rPr>
        <w:fldChar w:fldCharType="separate"/>
      </w:r>
      <w:r>
        <w:rPr>
          <w:noProof/>
        </w:rPr>
        <w:t>293</w:t>
      </w:r>
      <w:r>
        <w:rPr>
          <w:noProof/>
        </w:rPr>
        <w:fldChar w:fldCharType="end"/>
      </w:r>
    </w:p>
    <w:p w14:paraId="5A8ADC63" w14:textId="5B89621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_Toc153797283 \h </w:instrText>
      </w:r>
      <w:r>
        <w:rPr>
          <w:noProof/>
        </w:rPr>
      </w:r>
      <w:r>
        <w:rPr>
          <w:noProof/>
        </w:rPr>
        <w:fldChar w:fldCharType="separate"/>
      </w:r>
      <w:r>
        <w:rPr>
          <w:noProof/>
        </w:rPr>
        <w:t>293</w:t>
      </w:r>
      <w:r>
        <w:rPr>
          <w:noProof/>
        </w:rPr>
        <w:fldChar w:fldCharType="end"/>
      </w:r>
    </w:p>
    <w:p w14:paraId="1C35A180" w14:textId="3308203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_Toc153797284 \h </w:instrText>
      </w:r>
      <w:r>
        <w:rPr>
          <w:noProof/>
        </w:rPr>
      </w:r>
      <w:r>
        <w:rPr>
          <w:noProof/>
        </w:rPr>
        <w:fldChar w:fldCharType="separate"/>
      </w:r>
      <w:r>
        <w:rPr>
          <w:noProof/>
        </w:rPr>
        <w:t>294</w:t>
      </w:r>
      <w:r>
        <w:rPr>
          <w:noProof/>
        </w:rPr>
        <w:fldChar w:fldCharType="end"/>
      </w:r>
    </w:p>
    <w:p w14:paraId="508175AE" w14:textId="465CA22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_Toc153797285 \h </w:instrText>
      </w:r>
      <w:r>
        <w:rPr>
          <w:noProof/>
        </w:rPr>
      </w:r>
      <w:r>
        <w:rPr>
          <w:noProof/>
        </w:rPr>
        <w:fldChar w:fldCharType="separate"/>
      </w:r>
      <w:r>
        <w:rPr>
          <w:noProof/>
        </w:rPr>
        <w:t>294</w:t>
      </w:r>
      <w:r>
        <w:rPr>
          <w:noProof/>
        </w:rPr>
        <w:fldChar w:fldCharType="end"/>
      </w:r>
    </w:p>
    <w:p w14:paraId="118C674F" w14:textId="2422444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_Toc153797286 \h </w:instrText>
      </w:r>
      <w:r>
        <w:rPr>
          <w:noProof/>
        </w:rPr>
      </w:r>
      <w:r>
        <w:rPr>
          <w:noProof/>
        </w:rPr>
        <w:fldChar w:fldCharType="separate"/>
      </w:r>
      <w:r>
        <w:rPr>
          <w:noProof/>
        </w:rPr>
        <w:t>295</w:t>
      </w:r>
      <w:r>
        <w:rPr>
          <w:noProof/>
        </w:rPr>
        <w:fldChar w:fldCharType="end"/>
      </w:r>
    </w:p>
    <w:p w14:paraId="52640608" w14:textId="3623D83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_Toc153797287 \h </w:instrText>
      </w:r>
      <w:r>
        <w:rPr>
          <w:noProof/>
        </w:rPr>
      </w:r>
      <w:r>
        <w:rPr>
          <w:noProof/>
        </w:rPr>
        <w:fldChar w:fldCharType="separate"/>
      </w:r>
      <w:r>
        <w:rPr>
          <w:noProof/>
        </w:rPr>
        <w:t>296</w:t>
      </w:r>
      <w:r>
        <w:rPr>
          <w:noProof/>
        </w:rPr>
        <w:fldChar w:fldCharType="end"/>
      </w:r>
    </w:p>
    <w:p w14:paraId="624853EB" w14:textId="06E83B4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_Toc153797288 \h </w:instrText>
      </w:r>
      <w:r>
        <w:rPr>
          <w:noProof/>
        </w:rPr>
      </w:r>
      <w:r>
        <w:rPr>
          <w:noProof/>
        </w:rPr>
        <w:fldChar w:fldCharType="separate"/>
      </w:r>
      <w:r>
        <w:rPr>
          <w:noProof/>
        </w:rPr>
        <w:t>296</w:t>
      </w:r>
      <w:r>
        <w:rPr>
          <w:noProof/>
        </w:rPr>
        <w:fldChar w:fldCharType="end"/>
      </w:r>
    </w:p>
    <w:p w14:paraId="0BC8579C" w14:textId="79D7C87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_Toc153797289 \h </w:instrText>
      </w:r>
      <w:r>
        <w:rPr>
          <w:noProof/>
        </w:rPr>
      </w:r>
      <w:r>
        <w:rPr>
          <w:noProof/>
        </w:rPr>
        <w:fldChar w:fldCharType="separate"/>
      </w:r>
      <w:r>
        <w:rPr>
          <w:noProof/>
        </w:rPr>
        <w:t>296</w:t>
      </w:r>
      <w:r>
        <w:rPr>
          <w:noProof/>
        </w:rPr>
        <w:fldChar w:fldCharType="end"/>
      </w:r>
    </w:p>
    <w:p w14:paraId="1FD5AB1B" w14:textId="68201DE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_Toc153797290 \h </w:instrText>
      </w:r>
      <w:r>
        <w:rPr>
          <w:noProof/>
        </w:rPr>
      </w:r>
      <w:r>
        <w:rPr>
          <w:noProof/>
        </w:rPr>
        <w:fldChar w:fldCharType="separate"/>
      </w:r>
      <w:r>
        <w:rPr>
          <w:noProof/>
        </w:rPr>
        <w:t>297</w:t>
      </w:r>
      <w:r>
        <w:rPr>
          <w:noProof/>
        </w:rPr>
        <w:fldChar w:fldCharType="end"/>
      </w:r>
    </w:p>
    <w:p w14:paraId="6311DD75" w14:textId="7D8604B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_Toc153797291 \h </w:instrText>
      </w:r>
      <w:r>
        <w:rPr>
          <w:noProof/>
        </w:rPr>
      </w:r>
      <w:r>
        <w:rPr>
          <w:noProof/>
        </w:rPr>
        <w:fldChar w:fldCharType="separate"/>
      </w:r>
      <w:r>
        <w:rPr>
          <w:noProof/>
        </w:rPr>
        <w:t>298</w:t>
      </w:r>
      <w:r>
        <w:rPr>
          <w:noProof/>
        </w:rPr>
        <w:fldChar w:fldCharType="end"/>
      </w:r>
    </w:p>
    <w:p w14:paraId="3F69C99D" w14:textId="1950180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_Toc153797292 \h </w:instrText>
      </w:r>
      <w:r>
        <w:rPr>
          <w:noProof/>
        </w:rPr>
      </w:r>
      <w:r>
        <w:rPr>
          <w:noProof/>
        </w:rPr>
        <w:fldChar w:fldCharType="separate"/>
      </w:r>
      <w:r>
        <w:rPr>
          <w:noProof/>
        </w:rPr>
        <w:t>298</w:t>
      </w:r>
      <w:r>
        <w:rPr>
          <w:noProof/>
        </w:rPr>
        <w:fldChar w:fldCharType="end"/>
      </w:r>
    </w:p>
    <w:p w14:paraId="58686C64" w14:textId="71095F8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_Toc153797293 \h </w:instrText>
      </w:r>
      <w:r>
        <w:rPr>
          <w:noProof/>
        </w:rPr>
      </w:r>
      <w:r>
        <w:rPr>
          <w:noProof/>
        </w:rPr>
        <w:fldChar w:fldCharType="separate"/>
      </w:r>
      <w:r>
        <w:rPr>
          <w:noProof/>
        </w:rPr>
        <w:t>298</w:t>
      </w:r>
      <w:r>
        <w:rPr>
          <w:noProof/>
        </w:rPr>
        <w:fldChar w:fldCharType="end"/>
      </w:r>
    </w:p>
    <w:p w14:paraId="391328CC" w14:textId="6FF1CE4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_Toc153797294 \h </w:instrText>
      </w:r>
      <w:r>
        <w:rPr>
          <w:noProof/>
        </w:rPr>
      </w:r>
      <w:r>
        <w:rPr>
          <w:noProof/>
        </w:rPr>
        <w:fldChar w:fldCharType="separate"/>
      </w:r>
      <w:r>
        <w:rPr>
          <w:noProof/>
        </w:rPr>
        <w:t>299</w:t>
      </w:r>
      <w:r>
        <w:rPr>
          <w:noProof/>
        </w:rPr>
        <w:fldChar w:fldCharType="end"/>
      </w:r>
    </w:p>
    <w:p w14:paraId="2F10E63D" w14:textId="6A2EFB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_Toc153797295 \h </w:instrText>
      </w:r>
      <w:r>
        <w:rPr>
          <w:noProof/>
        </w:rPr>
      </w:r>
      <w:r>
        <w:rPr>
          <w:noProof/>
        </w:rPr>
        <w:fldChar w:fldCharType="separate"/>
      </w:r>
      <w:r>
        <w:rPr>
          <w:noProof/>
        </w:rPr>
        <w:t>300</w:t>
      </w:r>
      <w:r>
        <w:rPr>
          <w:noProof/>
        </w:rPr>
        <w:fldChar w:fldCharType="end"/>
      </w:r>
    </w:p>
    <w:p w14:paraId="365D7A9E" w14:textId="7482192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_Toc153797296 \h </w:instrText>
      </w:r>
      <w:r>
        <w:rPr>
          <w:noProof/>
        </w:rPr>
      </w:r>
      <w:r>
        <w:rPr>
          <w:noProof/>
        </w:rPr>
        <w:fldChar w:fldCharType="separate"/>
      </w:r>
      <w:r>
        <w:rPr>
          <w:noProof/>
        </w:rPr>
        <w:t>300</w:t>
      </w:r>
      <w:r>
        <w:rPr>
          <w:noProof/>
        </w:rPr>
        <w:fldChar w:fldCharType="end"/>
      </w:r>
    </w:p>
    <w:p w14:paraId="3B35CBAD" w14:textId="326F446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_Toc153797297 \h </w:instrText>
      </w:r>
      <w:r>
        <w:rPr>
          <w:noProof/>
        </w:rPr>
      </w:r>
      <w:r>
        <w:rPr>
          <w:noProof/>
        </w:rPr>
        <w:fldChar w:fldCharType="separate"/>
      </w:r>
      <w:r>
        <w:rPr>
          <w:noProof/>
        </w:rPr>
        <w:t>300</w:t>
      </w:r>
      <w:r>
        <w:rPr>
          <w:noProof/>
        </w:rPr>
        <w:fldChar w:fldCharType="end"/>
      </w:r>
    </w:p>
    <w:p w14:paraId="19D3823E" w14:textId="3BD1F09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_Toc153797298 \h </w:instrText>
      </w:r>
      <w:r>
        <w:rPr>
          <w:noProof/>
        </w:rPr>
      </w:r>
      <w:r>
        <w:rPr>
          <w:noProof/>
        </w:rPr>
        <w:fldChar w:fldCharType="separate"/>
      </w:r>
      <w:r>
        <w:rPr>
          <w:noProof/>
        </w:rPr>
        <w:t>301</w:t>
      </w:r>
      <w:r>
        <w:rPr>
          <w:noProof/>
        </w:rPr>
        <w:fldChar w:fldCharType="end"/>
      </w:r>
    </w:p>
    <w:p w14:paraId="6238488E" w14:textId="4655AA5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_Toc153797299 \h </w:instrText>
      </w:r>
      <w:r>
        <w:rPr>
          <w:noProof/>
        </w:rPr>
      </w:r>
      <w:r>
        <w:rPr>
          <w:noProof/>
        </w:rPr>
        <w:fldChar w:fldCharType="separate"/>
      </w:r>
      <w:r>
        <w:rPr>
          <w:noProof/>
        </w:rPr>
        <w:t>301</w:t>
      </w:r>
      <w:r>
        <w:rPr>
          <w:noProof/>
        </w:rPr>
        <w:fldChar w:fldCharType="end"/>
      </w:r>
    </w:p>
    <w:p w14:paraId="24446D18" w14:textId="2B20A50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_Toc153797300 \h </w:instrText>
      </w:r>
      <w:r>
        <w:rPr>
          <w:noProof/>
        </w:rPr>
      </w:r>
      <w:r>
        <w:rPr>
          <w:noProof/>
        </w:rPr>
        <w:fldChar w:fldCharType="separate"/>
      </w:r>
      <w:r>
        <w:rPr>
          <w:noProof/>
        </w:rPr>
        <w:t>301</w:t>
      </w:r>
      <w:r>
        <w:rPr>
          <w:noProof/>
        </w:rPr>
        <w:fldChar w:fldCharType="end"/>
      </w:r>
    </w:p>
    <w:p w14:paraId="7019EEB5" w14:textId="1D694E21"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_Toc153797301 \h </w:instrText>
      </w:r>
      <w:r>
        <w:rPr>
          <w:noProof/>
        </w:rPr>
      </w:r>
      <w:r>
        <w:rPr>
          <w:noProof/>
        </w:rPr>
        <w:fldChar w:fldCharType="separate"/>
      </w:r>
      <w:r>
        <w:rPr>
          <w:noProof/>
        </w:rPr>
        <w:t>301</w:t>
      </w:r>
      <w:r>
        <w:rPr>
          <w:noProof/>
        </w:rPr>
        <w:fldChar w:fldCharType="end"/>
      </w:r>
    </w:p>
    <w:p w14:paraId="2DE7906A" w14:textId="1FB6C48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connected to 5GC</w:t>
      </w:r>
      <w:r>
        <w:rPr>
          <w:noProof/>
        </w:rPr>
        <w:tab/>
      </w:r>
      <w:r>
        <w:rPr>
          <w:noProof/>
        </w:rPr>
        <w:fldChar w:fldCharType="begin" w:fldLock="1"/>
      </w:r>
      <w:r>
        <w:rPr>
          <w:noProof/>
        </w:rPr>
        <w:instrText xml:space="preserve"> PAGEREF _Toc153797302 \h </w:instrText>
      </w:r>
      <w:r>
        <w:rPr>
          <w:noProof/>
        </w:rPr>
      </w:r>
      <w:r>
        <w:rPr>
          <w:noProof/>
        </w:rPr>
        <w:fldChar w:fldCharType="separate"/>
      </w:r>
      <w:r>
        <w:rPr>
          <w:noProof/>
        </w:rPr>
        <w:t>303</w:t>
      </w:r>
      <w:r>
        <w:rPr>
          <w:noProof/>
        </w:rPr>
        <w:fldChar w:fldCharType="end"/>
      </w:r>
    </w:p>
    <w:p w14:paraId="279BF353" w14:textId="3D19CFD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_Toc153797303 \h </w:instrText>
      </w:r>
      <w:r>
        <w:rPr>
          <w:noProof/>
        </w:rPr>
      </w:r>
      <w:r>
        <w:rPr>
          <w:noProof/>
        </w:rPr>
        <w:fldChar w:fldCharType="separate"/>
      </w:r>
      <w:r>
        <w:rPr>
          <w:noProof/>
        </w:rPr>
        <w:t>304</w:t>
      </w:r>
      <w:r>
        <w:rPr>
          <w:noProof/>
        </w:rPr>
        <w:fldChar w:fldCharType="end"/>
      </w:r>
    </w:p>
    <w:p w14:paraId="24D26F33" w14:textId="7A00213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_Toc153797304 \h </w:instrText>
      </w:r>
      <w:r>
        <w:rPr>
          <w:noProof/>
        </w:rPr>
      </w:r>
      <w:r>
        <w:rPr>
          <w:noProof/>
        </w:rPr>
        <w:fldChar w:fldCharType="separate"/>
      </w:r>
      <w:r>
        <w:rPr>
          <w:noProof/>
        </w:rPr>
        <w:t>304</w:t>
      </w:r>
      <w:r>
        <w:rPr>
          <w:noProof/>
        </w:rPr>
        <w:fldChar w:fldCharType="end"/>
      </w:r>
    </w:p>
    <w:p w14:paraId="3800CC46" w14:textId="3BB154B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_Toc153797305 \h </w:instrText>
      </w:r>
      <w:r>
        <w:rPr>
          <w:noProof/>
        </w:rPr>
      </w:r>
      <w:r>
        <w:rPr>
          <w:noProof/>
        </w:rPr>
        <w:fldChar w:fldCharType="separate"/>
      </w:r>
      <w:r>
        <w:rPr>
          <w:noProof/>
        </w:rPr>
        <w:t>304</w:t>
      </w:r>
      <w:r>
        <w:rPr>
          <w:noProof/>
        </w:rPr>
        <w:fldChar w:fldCharType="end"/>
      </w:r>
    </w:p>
    <w:p w14:paraId="11A95D9E" w14:textId="0342542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_Toc153797306 \h </w:instrText>
      </w:r>
      <w:r>
        <w:rPr>
          <w:noProof/>
        </w:rPr>
      </w:r>
      <w:r>
        <w:rPr>
          <w:noProof/>
        </w:rPr>
        <w:fldChar w:fldCharType="separate"/>
      </w:r>
      <w:r>
        <w:rPr>
          <w:noProof/>
        </w:rPr>
        <w:t>304</w:t>
      </w:r>
      <w:r>
        <w:rPr>
          <w:noProof/>
        </w:rPr>
        <w:fldChar w:fldCharType="end"/>
      </w:r>
    </w:p>
    <w:p w14:paraId="2979351D" w14:textId="059CCF2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_Toc153797307 \h </w:instrText>
      </w:r>
      <w:r>
        <w:rPr>
          <w:noProof/>
        </w:rPr>
      </w:r>
      <w:r>
        <w:rPr>
          <w:noProof/>
        </w:rPr>
        <w:fldChar w:fldCharType="separate"/>
      </w:r>
      <w:r>
        <w:rPr>
          <w:noProof/>
        </w:rPr>
        <w:t>305</w:t>
      </w:r>
      <w:r>
        <w:rPr>
          <w:noProof/>
        </w:rPr>
        <w:fldChar w:fldCharType="end"/>
      </w:r>
    </w:p>
    <w:p w14:paraId="29F774A6" w14:textId="15DBFB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_Toc153797308 \h </w:instrText>
      </w:r>
      <w:r>
        <w:rPr>
          <w:noProof/>
        </w:rPr>
      </w:r>
      <w:r>
        <w:rPr>
          <w:noProof/>
        </w:rPr>
        <w:fldChar w:fldCharType="separate"/>
      </w:r>
      <w:r>
        <w:rPr>
          <w:noProof/>
        </w:rPr>
        <w:t>306</w:t>
      </w:r>
      <w:r>
        <w:rPr>
          <w:noProof/>
        </w:rPr>
        <w:fldChar w:fldCharType="end"/>
      </w:r>
    </w:p>
    <w:p w14:paraId="1542D95A" w14:textId="7C1A8BB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_Toc153797309 \h </w:instrText>
      </w:r>
      <w:r>
        <w:rPr>
          <w:noProof/>
        </w:rPr>
      </w:r>
      <w:r>
        <w:rPr>
          <w:noProof/>
        </w:rPr>
        <w:fldChar w:fldCharType="separate"/>
      </w:r>
      <w:r>
        <w:rPr>
          <w:noProof/>
        </w:rPr>
        <w:t>306</w:t>
      </w:r>
      <w:r>
        <w:rPr>
          <w:noProof/>
        </w:rPr>
        <w:fldChar w:fldCharType="end"/>
      </w:r>
    </w:p>
    <w:p w14:paraId="40990B64" w14:textId="01A3A66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_Toc153797310 \h </w:instrText>
      </w:r>
      <w:r>
        <w:rPr>
          <w:noProof/>
        </w:rPr>
      </w:r>
      <w:r>
        <w:rPr>
          <w:noProof/>
        </w:rPr>
        <w:fldChar w:fldCharType="separate"/>
      </w:r>
      <w:r>
        <w:rPr>
          <w:noProof/>
        </w:rPr>
        <w:t>306</w:t>
      </w:r>
      <w:r>
        <w:rPr>
          <w:noProof/>
        </w:rPr>
        <w:fldChar w:fldCharType="end"/>
      </w:r>
    </w:p>
    <w:p w14:paraId="4A56CFEC" w14:textId="1A82288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_Toc153797311 \h </w:instrText>
      </w:r>
      <w:r>
        <w:rPr>
          <w:noProof/>
        </w:rPr>
      </w:r>
      <w:r>
        <w:rPr>
          <w:noProof/>
        </w:rPr>
        <w:fldChar w:fldCharType="separate"/>
      </w:r>
      <w:r>
        <w:rPr>
          <w:noProof/>
        </w:rPr>
        <w:t>307</w:t>
      </w:r>
      <w:r>
        <w:rPr>
          <w:noProof/>
        </w:rPr>
        <w:fldChar w:fldCharType="end"/>
      </w:r>
    </w:p>
    <w:p w14:paraId="7F736D58" w14:textId="2915DF7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_Toc153797312 \h </w:instrText>
      </w:r>
      <w:r>
        <w:rPr>
          <w:noProof/>
        </w:rPr>
      </w:r>
      <w:r>
        <w:rPr>
          <w:noProof/>
        </w:rPr>
        <w:fldChar w:fldCharType="separate"/>
      </w:r>
      <w:r>
        <w:rPr>
          <w:noProof/>
        </w:rPr>
        <w:t>308</w:t>
      </w:r>
      <w:r>
        <w:rPr>
          <w:noProof/>
        </w:rPr>
        <w:fldChar w:fldCharType="end"/>
      </w:r>
    </w:p>
    <w:p w14:paraId="0A36B64B" w14:textId="3661016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_Toc153797313 \h </w:instrText>
      </w:r>
      <w:r>
        <w:rPr>
          <w:noProof/>
        </w:rPr>
      </w:r>
      <w:r>
        <w:rPr>
          <w:noProof/>
        </w:rPr>
        <w:fldChar w:fldCharType="separate"/>
      </w:r>
      <w:r>
        <w:rPr>
          <w:noProof/>
        </w:rPr>
        <w:t>308</w:t>
      </w:r>
      <w:r>
        <w:rPr>
          <w:noProof/>
        </w:rPr>
        <w:fldChar w:fldCharType="end"/>
      </w:r>
    </w:p>
    <w:p w14:paraId="6FFC0F52" w14:textId="1120AE8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_Toc153797314 \h </w:instrText>
      </w:r>
      <w:r>
        <w:rPr>
          <w:noProof/>
        </w:rPr>
      </w:r>
      <w:r>
        <w:rPr>
          <w:noProof/>
        </w:rPr>
        <w:fldChar w:fldCharType="separate"/>
      </w:r>
      <w:r>
        <w:rPr>
          <w:noProof/>
        </w:rPr>
        <w:t>308</w:t>
      </w:r>
      <w:r>
        <w:rPr>
          <w:noProof/>
        </w:rPr>
        <w:fldChar w:fldCharType="end"/>
      </w:r>
    </w:p>
    <w:p w14:paraId="33E49FD8" w14:textId="0C29C3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_Toc153797315 \h </w:instrText>
      </w:r>
      <w:r>
        <w:rPr>
          <w:noProof/>
        </w:rPr>
      </w:r>
      <w:r>
        <w:rPr>
          <w:noProof/>
        </w:rPr>
        <w:fldChar w:fldCharType="separate"/>
      </w:r>
      <w:r>
        <w:rPr>
          <w:noProof/>
        </w:rPr>
        <w:t>308</w:t>
      </w:r>
      <w:r>
        <w:rPr>
          <w:noProof/>
        </w:rPr>
        <w:fldChar w:fldCharType="end"/>
      </w:r>
    </w:p>
    <w:p w14:paraId="64D50067" w14:textId="2E3E48A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_Toc153797316 \h </w:instrText>
      </w:r>
      <w:r>
        <w:rPr>
          <w:noProof/>
        </w:rPr>
      </w:r>
      <w:r>
        <w:rPr>
          <w:noProof/>
        </w:rPr>
        <w:fldChar w:fldCharType="separate"/>
      </w:r>
      <w:r>
        <w:rPr>
          <w:noProof/>
        </w:rPr>
        <w:t>309</w:t>
      </w:r>
      <w:r>
        <w:rPr>
          <w:noProof/>
        </w:rPr>
        <w:fldChar w:fldCharType="end"/>
      </w:r>
    </w:p>
    <w:p w14:paraId="5A7D4E93" w14:textId="16609A8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_Toc153797317 \h </w:instrText>
      </w:r>
      <w:r>
        <w:rPr>
          <w:noProof/>
        </w:rPr>
      </w:r>
      <w:r>
        <w:rPr>
          <w:noProof/>
        </w:rPr>
        <w:fldChar w:fldCharType="separate"/>
      </w:r>
      <w:r>
        <w:rPr>
          <w:noProof/>
        </w:rPr>
        <w:t>310</w:t>
      </w:r>
      <w:r>
        <w:rPr>
          <w:noProof/>
        </w:rPr>
        <w:fldChar w:fldCharType="end"/>
      </w:r>
    </w:p>
    <w:p w14:paraId="143C5178" w14:textId="00CF65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_Toc153797318 \h </w:instrText>
      </w:r>
      <w:r>
        <w:rPr>
          <w:noProof/>
        </w:rPr>
      </w:r>
      <w:r>
        <w:rPr>
          <w:noProof/>
        </w:rPr>
        <w:fldChar w:fldCharType="separate"/>
      </w:r>
      <w:r>
        <w:rPr>
          <w:noProof/>
        </w:rPr>
        <w:t>310</w:t>
      </w:r>
      <w:r>
        <w:rPr>
          <w:noProof/>
        </w:rPr>
        <w:fldChar w:fldCharType="end"/>
      </w:r>
    </w:p>
    <w:p w14:paraId="690E29EE" w14:textId="7C447F5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_Toc153797319 \h </w:instrText>
      </w:r>
      <w:r>
        <w:rPr>
          <w:noProof/>
        </w:rPr>
      </w:r>
      <w:r>
        <w:rPr>
          <w:noProof/>
        </w:rPr>
        <w:fldChar w:fldCharType="separate"/>
      </w:r>
      <w:r>
        <w:rPr>
          <w:noProof/>
        </w:rPr>
        <w:t>312</w:t>
      </w:r>
      <w:r>
        <w:rPr>
          <w:noProof/>
        </w:rPr>
        <w:fldChar w:fldCharType="end"/>
      </w:r>
    </w:p>
    <w:p w14:paraId="5F6B7849" w14:textId="769173A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_Toc153797320 \h </w:instrText>
      </w:r>
      <w:r>
        <w:rPr>
          <w:noProof/>
        </w:rPr>
      </w:r>
      <w:r>
        <w:rPr>
          <w:noProof/>
        </w:rPr>
        <w:fldChar w:fldCharType="separate"/>
      </w:r>
      <w:r>
        <w:rPr>
          <w:noProof/>
        </w:rPr>
        <w:t>312</w:t>
      </w:r>
      <w:r>
        <w:rPr>
          <w:noProof/>
        </w:rPr>
        <w:fldChar w:fldCharType="end"/>
      </w:r>
    </w:p>
    <w:p w14:paraId="38F266C8" w14:textId="49EA090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_Toc153797321 \h </w:instrText>
      </w:r>
      <w:r>
        <w:rPr>
          <w:noProof/>
        </w:rPr>
      </w:r>
      <w:r>
        <w:rPr>
          <w:noProof/>
        </w:rPr>
        <w:fldChar w:fldCharType="separate"/>
      </w:r>
      <w:r>
        <w:rPr>
          <w:noProof/>
        </w:rPr>
        <w:t>313</w:t>
      </w:r>
      <w:r>
        <w:rPr>
          <w:noProof/>
        </w:rPr>
        <w:fldChar w:fldCharType="end"/>
      </w:r>
    </w:p>
    <w:p w14:paraId="465DCD77" w14:textId="7D96C81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_Toc153797322 \h </w:instrText>
      </w:r>
      <w:r>
        <w:rPr>
          <w:noProof/>
        </w:rPr>
      </w:r>
      <w:r>
        <w:rPr>
          <w:noProof/>
        </w:rPr>
        <w:fldChar w:fldCharType="separate"/>
      </w:r>
      <w:r>
        <w:rPr>
          <w:noProof/>
        </w:rPr>
        <w:t>313</w:t>
      </w:r>
      <w:r>
        <w:rPr>
          <w:noProof/>
        </w:rPr>
        <w:fldChar w:fldCharType="end"/>
      </w:r>
    </w:p>
    <w:p w14:paraId="17A01AA9" w14:textId="42CD435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_Toc153797323 \h </w:instrText>
      </w:r>
      <w:r>
        <w:rPr>
          <w:noProof/>
        </w:rPr>
      </w:r>
      <w:r>
        <w:rPr>
          <w:noProof/>
        </w:rPr>
        <w:fldChar w:fldCharType="separate"/>
      </w:r>
      <w:r>
        <w:rPr>
          <w:noProof/>
        </w:rPr>
        <w:t>314</w:t>
      </w:r>
      <w:r>
        <w:rPr>
          <w:noProof/>
        </w:rPr>
        <w:fldChar w:fldCharType="end"/>
      </w:r>
    </w:p>
    <w:p w14:paraId="742B835B" w14:textId="57220B7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_Toc153797324 \h </w:instrText>
      </w:r>
      <w:r>
        <w:rPr>
          <w:noProof/>
        </w:rPr>
      </w:r>
      <w:r>
        <w:rPr>
          <w:noProof/>
        </w:rPr>
        <w:fldChar w:fldCharType="separate"/>
      </w:r>
      <w:r>
        <w:rPr>
          <w:noProof/>
        </w:rPr>
        <w:t>314</w:t>
      </w:r>
      <w:r>
        <w:rPr>
          <w:noProof/>
        </w:rPr>
        <w:fldChar w:fldCharType="end"/>
      </w:r>
    </w:p>
    <w:p w14:paraId="445B4294" w14:textId="57C35CD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_Toc153797325 \h </w:instrText>
      </w:r>
      <w:r>
        <w:rPr>
          <w:noProof/>
        </w:rPr>
      </w:r>
      <w:r>
        <w:rPr>
          <w:noProof/>
        </w:rPr>
        <w:fldChar w:fldCharType="separate"/>
      </w:r>
      <w:r>
        <w:rPr>
          <w:noProof/>
        </w:rPr>
        <w:t>314</w:t>
      </w:r>
      <w:r>
        <w:rPr>
          <w:noProof/>
        </w:rPr>
        <w:fldChar w:fldCharType="end"/>
      </w:r>
    </w:p>
    <w:p w14:paraId="7C15FFCE" w14:textId="2B40BF2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_Toc153797326 \h </w:instrText>
      </w:r>
      <w:r>
        <w:rPr>
          <w:noProof/>
        </w:rPr>
      </w:r>
      <w:r>
        <w:rPr>
          <w:noProof/>
        </w:rPr>
        <w:fldChar w:fldCharType="separate"/>
      </w:r>
      <w:r>
        <w:rPr>
          <w:noProof/>
        </w:rPr>
        <w:t>317</w:t>
      </w:r>
      <w:r>
        <w:rPr>
          <w:noProof/>
        </w:rPr>
        <w:fldChar w:fldCharType="end"/>
      </w:r>
    </w:p>
    <w:p w14:paraId="73036C15" w14:textId="1BBC64D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_Toc153797327 \h </w:instrText>
      </w:r>
      <w:r>
        <w:rPr>
          <w:noProof/>
        </w:rPr>
      </w:r>
      <w:r>
        <w:rPr>
          <w:noProof/>
        </w:rPr>
        <w:fldChar w:fldCharType="separate"/>
      </w:r>
      <w:r>
        <w:rPr>
          <w:noProof/>
        </w:rPr>
        <w:t>317</w:t>
      </w:r>
      <w:r>
        <w:rPr>
          <w:noProof/>
        </w:rPr>
        <w:fldChar w:fldCharType="end"/>
      </w:r>
    </w:p>
    <w:p w14:paraId="65565158" w14:textId="2DC8B1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_Toc153797328 \h </w:instrText>
      </w:r>
      <w:r>
        <w:rPr>
          <w:noProof/>
        </w:rPr>
      </w:r>
      <w:r>
        <w:rPr>
          <w:noProof/>
        </w:rPr>
        <w:fldChar w:fldCharType="separate"/>
      </w:r>
      <w:r>
        <w:rPr>
          <w:noProof/>
        </w:rPr>
        <w:t>319</w:t>
      </w:r>
      <w:r>
        <w:rPr>
          <w:noProof/>
        </w:rPr>
        <w:fldChar w:fldCharType="end"/>
      </w:r>
    </w:p>
    <w:p w14:paraId="3B7B9694" w14:textId="2094D99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_Toc153797329 \h </w:instrText>
      </w:r>
      <w:r>
        <w:rPr>
          <w:noProof/>
        </w:rPr>
      </w:r>
      <w:r>
        <w:rPr>
          <w:noProof/>
        </w:rPr>
        <w:fldChar w:fldCharType="separate"/>
      </w:r>
      <w:r>
        <w:rPr>
          <w:noProof/>
        </w:rPr>
        <w:t>319</w:t>
      </w:r>
      <w:r>
        <w:rPr>
          <w:noProof/>
        </w:rPr>
        <w:fldChar w:fldCharType="end"/>
      </w:r>
    </w:p>
    <w:p w14:paraId="0F4C7E0A" w14:textId="2CFEE6C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_Toc153797330 \h </w:instrText>
      </w:r>
      <w:r>
        <w:rPr>
          <w:noProof/>
        </w:rPr>
      </w:r>
      <w:r>
        <w:rPr>
          <w:noProof/>
        </w:rPr>
        <w:fldChar w:fldCharType="separate"/>
      </w:r>
      <w:r>
        <w:rPr>
          <w:noProof/>
        </w:rPr>
        <w:t>319</w:t>
      </w:r>
      <w:r>
        <w:rPr>
          <w:noProof/>
        </w:rPr>
        <w:fldChar w:fldCharType="end"/>
      </w:r>
    </w:p>
    <w:p w14:paraId="048C0A0C" w14:textId="5653989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_Toc153797331 \h </w:instrText>
      </w:r>
      <w:r>
        <w:rPr>
          <w:noProof/>
        </w:rPr>
      </w:r>
      <w:r>
        <w:rPr>
          <w:noProof/>
        </w:rPr>
        <w:fldChar w:fldCharType="separate"/>
      </w:r>
      <w:r>
        <w:rPr>
          <w:noProof/>
        </w:rPr>
        <w:t>320</w:t>
      </w:r>
      <w:r>
        <w:rPr>
          <w:noProof/>
        </w:rPr>
        <w:fldChar w:fldCharType="end"/>
      </w:r>
    </w:p>
    <w:p w14:paraId="0B6A1B9F" w14:textId="25E7E01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_Toc153797332 \h </w:instrText>
      </w:r>
      <w:r>
        <w:rPr>
          <w:noProof/>
        </w:rPr>
      </w:r>
      <w:r>
        <w:rPr>
          <w:noProof/>
        </w:rPr>
        <w:fldChar w:fldCharType="separate"/>
      </w:r>
      <w:r>
        <w:rPr>
          <w:noProof/>
        </w:rPr>
        <w:t>321</w:t>
      </w:r>
      <w:r>
        <w:rPr>
          <w:noProof/>
        </w:rPr>
        <w:fldChar w:fldCharType="end"/>
      </w:r>
    </w:p>
    <w:p w14:paraId="00B24B27" w14:textId="20906E3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lastRenderedPageBreak/>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_Toc153797333 \h </w:instrText>
      </w:r>
      <w:r>
        <w:rPr>
          <w:noProof/>
        </w:rPr>
      </w:r>
      <w:r>
        <w:rPr>
          <w:noProof/>
        </w:rPr>
        <w:fldChar w:fldCharType="separate"/>
      </w:r>
      <w:r>
        <w:rPr>
          <w:noProof/>
        </w:rPr>
        <w:t>322</w:t>
      </w:r>
      <w:r>
        <w:rPr>
          <w:noProof/>
        </w:rPr>
        <w:fldChar w:fldCharType="end"/>
      </w:r>
    </w:p>
    <w:p w14:paraId="52F9C6F9" w14:textId="7F5A9F9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_Toc153797334 \h </w:instrText>
      </w:r>
      <w:r>
        <w:rPr>
          <w:noProof/>
        </w:rPr>
      </w:r>
      <w:r>
        <w:rPr>
          <w:noProof/>
        </w:rPr>
        <w:fldChar w:fldCharType="separate"/>
      </w:r>
      <w:r>
        <w:rPr>
          <w:noProof/>
        </w:rPr>
        <w:t>322</w:t>
      </w:r>
      <w:r>
        <w:rPr>
          <w:noProof/>
        </w:rPr>
        <w:fldChar w:fldCharType="end"/>
      </w:r>
    </w:p>
    <w:p w14:paraId="535313F3" w14:textId="0E38CCF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_Toc153797335 \h </w:instrText>
      </w:r>
      <w:r>
        <w:rPr>
          <w:noProof/>
        </w:rPr>
      </w:r>
      <w:r>
        <w:rPr>
          <w:noProof/>
        </w:rPr>
        <w:fldChar w:fldCharType="separate"/>
      </w:r>
      <w:r>
        <w:rPr>
          <w:noProof/>
        </w:rPr>
        <w:t>323</w:t>
      </w:r>
      <w:r>
        <w:rPr>
          <w:noProof/>
        </w:rPr>
        <w:fldChar w:fldCharType="end"/>
      </w:r>
    </w:p>
    <w:p w14:paraId="3531403F" w14:textId="754E600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_Toc153797336 \h </w:instrText>
      </w:r>
      <w:r>
        <w:rPr>
          <w:noProof/>
        </w:rPr>
      </w:r>
      <w:r>
        <w:rPr>
          <w:noProof/>
        </w:rPr>
        <w:fldChar w:fldCharType="separate"/>
      </w:r>
      <w:r>
        <w:rPr>
          <w:noProof/>
        </w:rPr>
        <w:t>323</w:t>
      </w:r>
      <w:r>
        <w:rPr>
          <w:noProof/>
        </w:rPr>
        <w:fldChar w:fldCharType="end"/>
      </w:r>
    </w:p>
    <w:p w14:paraId="3D7A8B1A" w14:textId="7A3A906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_Toc153797337 \h </w:instrText>
      </w:r>
      <w:r>
        <w:rPr>
          <w:noProof/>
        </w:rPr>
      </w:r>
      <w:r>
        <w:rPr>
          <w:noProof/>
        </w:rPr>
        <w:fldChar w:fldCharType="separate"/>
      </w:r>
      <w:r>
        <w:rPr>
          <w:noProof/>
        </w:rPr>
        <w:t>324</w:t>
      </w:r>
      <w:r>
        <w:rPr>
          <w:noProof/>
        </w:rPr>
        <w:fldChar w:fldCharType="end"/>
      </w:r>
    </w:p>
    <w:p w14:paraId="21373299" w14:textId="2493A1A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_Toc153797338 \h </w:instrText>
      </w:r>
      <w:r>
        <w:rPr>
          <w:noProof/>
        </w:rPr>
      </w:r>
      <w:r>
        <w:rPr>
          <w:noProof/>
        </w:rPr>
        <w:fldChar w:fldCharType="separate"/>
      </w:r>
      <w:r>
        <w:rPr>
          <w:noProof/>
        </w:rPr>
        <w:t>324</w:t>
      </w:r>
      <w:r>
        <w:rPr>
          <w:noProof/>
        </w:rPr>
        <w:fldChar w:fldCharType="end"/>
      </w:r>
    </w:p>
    <w:p w14:paraId="5D9CDC5D" w14:textId="48E6DD9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_Toc153797339 \h </w:instrText>
      </w:r>
      <w:r>
        <w:rPr>
          <w:noProof/>
        </w:rPr>
      </w:r>
      <w:r>
        <w:rPr>
          <w:noProof/>
        </w:rPr>
        <w:fldChar w:fldCharType="separate"/>
      </w:r>
      <w:r>
        <w:rPr>
          <w:noProof/>
        </w:rPr>
        <w:t>325</w:t>
      </w:r>
      <w:r>
        <w:rPr>
          <w:noProof/>
        </w:rPr>
        <w:fldChar w:fldCharType="end"/>
      </w:r>
    </w:p>
    <w:p w14:paraId="65BED23F" w14:textId="5EF3F31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_Toc153797340 \h </w:instrText>
      </w:r>
      <w:r>
        <w:rPr>
          <w:noProof/>
        </w:rPr>
      </w:r>
      <w:r>
        <w:rPr>
          <w:noProof/>
        </w:rPr>
        <w:fldChar w:fldCharType="separate"/>
      </w:r>
      <w:r>
        <w:rPr>
          <w:noProof/>
        </w:rPr>
        <w:t>325</w:t>
      </w:r>
      <w:r>
        <w:rPr>
          <w:noProof/>
        </w:rPr>
        <w:fldChar w:fldCharType="end"/>
      </w:r>
    </w:p>
    <w:p w14:paraId="64949B64" w14:textId="6FBF8FD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_Toc153797341 \h </w:instrText>
      </w:r>
      <w:r>
        <w:rPr>
          <w:noProof/>
        </w:rPr>
      </w:r>
      <w:r>
        <w:rPr>
          <w:noProof/>
        </w:rPr>
        <w:fldChar w:fldCharType="separate"/>
      </w:r>
      <w:r>
        <w:rPr>
          <w:noProof/>
        </w:rPr>
        <w:t>325</w:t>
      </w:r>
      <w:r>
        <w:rPr>
          <w:noProof/>
        </w:rPr>
        <w:fldChar w:fldCharType="end"/>
      </w:r>
    </w:p>
    <w:p w14:paraId="341A49BC" w14:textId="177CB5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_Toc153797342 \h </w:instrText>
      </w:r>
      <w:r>
        <w:rPr>
          <w:noProof/>
        </w:rPr>
      </w:r>
      <w:r>
        <w:rPr>
          <w:noProof/>
        </w:rPr>
        <w:fldChar w:fldCharType="separate"/>
      </w:r>
      <w:r>
        <w:rPr>
          <w:noProof/>
        </w:rPr>
        <w:t>326</w:t>
      </w:r>
      <w:r>
        <w:rPr>
          <w:noProof/>
        </w:rPr>
        <w:fldChar w:fldCharType="end"/>
      </w:r>
    </w:p>
    <w:p w14:paraId="6F8B752E" w14:textId="3D4E7D6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_Toc153797343 \h </w:instrText>
      </w:r>
      <w:r>
        <w:rPr>
          <w:noProof/>
        </w:rPr>
      </w:r>
      <w:r>
        <w:rPr>
          <w:noProof/>
        </w:rPr>
        <w:fldChar w:fldCharType="separate"/>
      </w:r>
      <w:r>
        <w:rPr>
          <w:noProof/>
        </w:rPr>
        <w:t>326</w:t>
      </w:r>
      <w:r>
        <w:rPr>
          <w:noProof/>
        </w:rPr>
        <w:fldChar w:fldCharType="end"/>
      </w:r>
    </w:p>
    <w:p w14:paraId="541B5547" w14:textId="4EE12E2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_Toc153797344 \h </w:instrText>
      </w:r>
      <w:r>
        <w:rPr>
          <w:noProof/>
        </w:rPr>
      </w:r>
      <w:r>
        <w:rPr>
          <w:noProof/>
        </w:rPr>
        <w:fldChar w:fldCharType="separate"/>
      </w:r>
      <w:r>
        <w:rPr>
          <w:noProof/>
        </w:rPr>
        <w:t>328</w:t>
      </w:r>
      <w:r>
        <w:rPr>
          <w:noProof/>
        </w:rPr>
        <w:fldChar w:fldCharType="end"/>
      </w:r>
    </w:p>
    <w:p w14:paraId="37A37077" w14:textId="5E5EE24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_Toc153797345 \h </w:instrText>
      </w:r>
      <w:r>
        <w:rPr>
          <w:noProof/>
        </w:rPr>
      </w:r>
      <w:r>
        <w:rPr>
          <w:noProof/>
        </w:rPr>
        <w:fldChar w:fldCharType="separate"/>
      </w:r>
      <w:r>
        <w:rPr>
          <w:noProof/>
        </w:rPr>
        <w:t>328</w:t>
      </w:r>
      <w:r>
        <w:rPr>
          <w:noProof/>
        </w:rPr>
        <w:fldChar w:fldCharType="end"/>
      </w:r>
    </w:p>
    <w:p w14:paraId="141E5FBF" w14:textId="03EB494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_Toc153797346 \h </w:instrText>
      </w:r>
      <w:r>
        <w:rPr>
          <w:noProof/>
        </w:rPr>
      </w:r>
      <w:r>
        <w:rPr>
          <w:noProof/>
        </w:rPr>
        <w:fldChar w:fldCharType="separate"/>
      </w:r>
      <w:r>
        <w:rPr>
          <w:noProof/>
        </w:rPr>
        <w:t>328</w:t>
      </w:r>
      <w:r>
        <w:rPr>
          <w:noProof/>
        </w:rPr>
        <w:fldChar w:fldCharType="end"/>
      </w:r>
    </w:p>
    <w:p w14:paraId="6C4BE60B" w14:textId="4EF1D7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_Toc153797347 \h </w:instrText>
      </w:r>
      <w:r>
        <w:rPr>
          <w:noProof/>
        </w:rPr>
      </w:r>
      <w:r>
        <w:rPr>
          <w:noProof/>
        </w:rPr>
        <w:fldChar w:fldCharType="separate"/>
      </w:r>
      <w:r>
        <w:rPr>
          <w:noProof/>
        </w:rPr>
        <w:t>328</w:t>
      </w:r>
      <w:r>
        <w:rPr>
          <w:noProof/>
        </w:rPr>
        <w:fldChar w:fldCharType="end"/>
      </w:r>
    </w:p>
    <w:p w14:paraId="36C53506" w14:textId="08DF476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_Toc153797348 \h </w:instrText>
      </w:r>
      <w:r>
        <w:rPr>
          <w:noProof/>
        </w:rPr>
      </w:r>
      <w:r>
        <w:rPr>
          <w:noProof/>
        </w:rPr>
        <w:fldChar w:fldCharType="separate"/>
      </w:r>
      <w:r>
        <w:rPr>
          <w:noProof/>
        </w:rPr>
        <w:t>330</w:t>
      </w:r>
      <w:r>
        <w:rPr>
          <w:noProof/>
        </w:rPr>
        <w:fldChar w:fldCharType="end"/>
      </w:r>
    </w:p>
    <w:p w14:paraId="468FF8ED" w14:textId="53BB311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_Toc153797349 \h </w:instrText>
      </w:r>
      <w:r>
        <w:rPr>
          <w:noProof/>
        </w:rPr>
      </w:r>
      <w:r>
        <w:rPr>
          <w:noProof/>
        </w:rPr>
        <w:fldChar w:fldCharType="separate"/>
      </w:r>
      <w:r>
        <w:rPr>
          <w:noProof/>
        </w:rPr>
        <w:t>331</w:t>
      </w:r>
      <w:r>
        <w:rPr>
          <w:noProof/>
        </w:rPr>
        <w:fldChar w:fldCharType="end"/>
      </w:r>
    </w:p>
    <w:p w14:paraId="1C4D7C75" w14:textId="42EBF00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_Toc153797350 \h </w:instrText>
      </w:r>
      <w:r>
        <w:rPr>
          <w:noProof/>
        </w:rPr>
      </w:r>
      <w:r>
        <w:rPr>
          <w:noProof/>
        </w:rPr>
        <w:fldChar w:fldCharType="separate"/>
      </w:r>
      <w:r>
        <w:rPr>
          <w:noProof/>
        </w:rPr>
        <w:t>332</w:t>
      </w:r>
      <w:r>
        <w:rPr>
          <w:noProof/>
        </w:rPr>
        <w:fldChar w:fldCharType="end"/>
      </w:r>
    </w:p>
    <w:p w14:paraId="63AC5E9B" w14:textId="5648E91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_Toc153797351 \h </w:instrText>
      </w:r>
      <w:r>
        <w:rPr>
          <w:noProof/>
        </w:rPr>
      </w:r>
      <w:r>
        <w:rPr>
          <w:noProof/>
        </w:rPr>
        <w:fldChar w:fldCharType="separate"/>
      </w:r>
      <w:r>
        <w:rPr>
          <w:noProof/>
        </w:rPr>
        <w:t>332</w:t>
      </w:r>
      <w:r>
        <w:rPr>
          <w:noProof/>
        </w:rPr>
        <w:fldChar w:fldCharType="end"/>
      </w:r>
    </w:p>
    <w:p w14:paraId="66B652CC" w14:textId="61DAEEB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_Toc153797352 \h </w:instrText>
      </w:r>
      <w:r>
        <w:rPr>
          <w:noProof/>
        </w:rPr>
      </w:r>
      <w:r>
        <w:rPr>
          <w:noProof/>
        </w:rPr>
        <w:fldChar w:fldCharType="separate"/>
      </w:r>
      <w:r>
        <w:rPr>
          <w:noProof/>
        </w:rPr>
        <w:t>332</w:t>
      </w:r>
      <w:r>
        <w:rPr>
          <w:noProof/>
        </w:rPr>
        <w:fldChar w:fldCharType="end"/>
      </w:r>
    </w:p>
    <w:p w14:paraId="7B934AED" w14:textId="0149433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_Toc153797353 \h </w:instrText>
      </w:r>
      <w:r>
        <w:rPr>
          <w:noProof/>
        </w:rPr>
      </w:r>
      <w:r>
        <w:rPr>
          <w:noProof/>
        </w:rPr>
        <w:fldChar w:fldCharType="separate"/>
      </w:r>
      <w:r>
        <w:rPr>
          <w:noProof/>
        </w:rPr>
        <w:t>333</w:t>
      </w:r>
      <w:r>
        <w:rPr>
          <w:noProof/>
        </w:rPr>
        <w:fldChar w:fldCharType="end"/>
      </w:r>
    </w:p>
    <w:p w14:paraId="5CAE58BD" w14:textId="45C2308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_Toc153797354 \h </w:instrText>
      </w:r>
      <w:r>
        <w:rPr>
          <w:noProof/>
        </w:rPr>
      </w:r>
      <w:r>
        <w:rPr>
          <w:noProof/>
        </w:rPr>
        <w:fldChar w:fldCharType="separate"/>
      </w:r>
      <w:r>
        <w:rPr>
          <w:noProof/>
        </w:rPr>
        <w:t>334</w:t>
      </w:r>
      <w:r>
        <w:rPr>
          <w:noProof/>
        </w:rPr>
        <w:fldChar w:fldCharType="end"/>
      </w:r>
    </w:p>
    <w:p w14:paraId="278F2134" w14:textId="1205E4F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_Toc153797355 \h </w:instrText>
      </w:r>
      <w:r>
        <w:rPr>
          <w:noProof/>
        </w:rPr>
      </w:r>
      <w:r>
        <w:rPr>
          <w:noProof/>
        </w:rPr>
        <w:fldChar w:fldCharType="separate"/>
      </w:r>
      <w:r>
        <w:rPr>
          <w:noProof/>
        </w:rPr>
        <w:t>334</w:t>
      </w:r>
      <w:r>
        <w:rPr>
          <w:noProof/>
        </w:rPr>
        <w:fldChar w:fldCharType="end"/>
      </w:r>
    </w:p>
    <w:p w14:paraId="38F999DD" w14:textId="22BAA8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_Toc153797356 \h </w:instrText>
      </w:r>
      <w:r>
        <w:rPr>
          <w:noProof/>
        </w:rPr>
      </w:r>
      <w:r>
        <w:rPr>
          <w:noProof/>
        </w:rPr>
        <w:fldChar w:fldCharType="separate"/>
      </w:r>
      <w:r>
        <w:rPr>
          <w:noProof/>
        </w:rPr>
        <w:t>335</w:t>
      </w:r>
      <w:r>
        <w:rPr>
          <w:noProof/>
        </w:rPr>
        <w:fldChar w:fldCharType="end"/>
      </w:r>
    </w:p>
    <w:p w14:paraId="5A90822F" w14:textId="7B08CE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_Toc153797357 \h </w:instrText>
      </w:r>
      <w:r>
        <w:rPr>
          <w:noProof/>
        </w:rPr>
      </w:r>
      <w:r>
        <w:rPr>
          <w:noProof/>
        </w:rPr>
        <w:fldChar w:fldCharType="separate"/>
      </w:r>
      <w:r>
        <w:rPr>
          <w:noProof/>
        </w:rPr>
        <w:t>335</w:t>
      </w:r>
      <w:r>
        <w:rPr>
          <w:noProof/>
        </w:rPr>
        <w:fldChar w:fldCharType="end"/>
      </w:r>
    </w:p>
    <w:p w14:paraId="74DF292D" w14:textId="14031F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_Toc153797358 \h </w:instrText>
      </w:r>
      <w:r>
        <w:rPr>
          <w:noProof/>
        </w:rPr>
      </w:r>
      <w:r>
        <w:rPr>
          <w:noProof/>
        </w:rPr>
        <w:fldChar w:fldCharType="separate"/>
      </w:r>
      <w:r>
        <w:rPr>
          <w:noProof/>
        </w:rPr>
        <w:t>335</w:t>
      </w:r>
      <w:r>
        <w:rPr>
          <w:noProof/>
        </w:rPr>
        <w:fldChar w:fldCharType="end"/>
      </w:r>
    </w:p>
    <w:p w14:paraId="303B96F7" w14:textId="6F5BFDD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_Toc153797359 \h </w:instrText>
      </w:r>
      <w:r>
        <w:rPr>
          <w:noProof/>
        </w:rPr>
      </w:r>
      <w:r>
        <w:rPr>
          <w:noProof/>
        </w:rPr>
        <w:fldChar w:fldCharType="separate"/>
      </w:r>
      <w:r>
        <w:rPr>
          <w:noProof/>
        </w:rPr>
        <w:t>336</w:t>
      </w:r>
      <w:r>
        <w:rPr>
          <w:noProof/>
        </w:rPr>
        <w:fldChar w:fldCharType="end"/>
      </w:r>
    </w:p>
    <w:p w14:paraId="791B3FB1" w14:textId="5ACD9E9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_Toc153797360 \h </w:instrText>
      </w:r>
      <w:r>
        <w:rPr>
          <w:noProof/>
        </w:rPr>
      </w:r>
      <w:r>
        <w:rPr>
          <w:noProof/>
        </w:rPr>
        <w:fldChar w:fldCharType="separate"/>
      </w:r>
      <w:r>
        <w:rPr>
          <w:noProof/>
        </w:rPr>
        <w:t>336</w:t>
      </w:r>
      <w:r>
        <w:rPr>
          <w:noProof/>
        </w:rPr>
        <w:fldChar w:fldCharType="end"/>
      </w:r>
    </w:p>
    <w:p w14:paraId="256771D2" w14:textId="038C4DD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_Toc153797361 \h </w:instrText>
      </w:r>
      <w:r>
        <w:rPr>
          <w:noProof/>
        </w:rPr>
      </w:r>
      <w:r>
        <w:rPr>
          <w:noProof/>
        </w:rPr>
        <w:fldChar w:fldCharType="separate"/>
      </w:r>
      <w:r>
        <w:rPr>
          <w:noProof/>
        </w:rPr>
        <w:t>337</w:t>
      </w:r>
      <w:r>
        <w:rPr>
          <w:noProof/>
        </w:rPr>
        <w:fldChar w:fldCharType="end"/>
      </w:r>
    </w:p>
    <w:p w14:paraId="0C865D55" w14:textId="2FDCA1D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_Toc153797362 \h </w:instrText>
      </w:r>
      <w:r>
        <w:rPr>
          <w:noProof/>
        </w:rPr>
      </w:r>
      <w:r>
        <w:rPr>
          <w:noProof/>
        </w:rPr>
        <w:fldChar w:fldCharType="separate"/>
      </w:r>
      <w:r>
        <w:rPr>
          <w:noProof/>
        </w:rPr>
        <w:t>338</w:t>
      </w:r>
      <w:r>
        <w:rPr>
          <w:noProof/>
        </w:rPr>
        <w:fldChar w:fldCharType="end"/>
      </w:r>
    </w:p>
    <w:p w14:paraId="19B749C4" w14:textId="593A6D3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_Toc153797363 \h </w:instrText>
      </w:r>
      <w:r>
        <w:rPr>
          <w:noProof/>
        </w:rPr>
      </w:r>
      <w:r>
        <w:rPr>
          <w:noProof/>
        </w:rPr>
        <w:fldChar w:fldCharType="separate"/>
      </w:r>
      <w:r>
        <w:rPr>
          <w:noProof/>
        </w:rPr>
        <w:t>339</w:t>
      </w:r>
      <w:r>
        <w:rPr>
          <w:noProof/>
        </w:rPr>
        <w:fldChar w:fldCharType="end"/>
      </w:r>
    </w:p>
    <w:p w14:paraId="2795AD69" w14:textId="0292B39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_Toc153797364 \h </w:instrText>
      </w:r>
      <w:r>
        <w:rPr>
          <w:noProof/>
        </w:rPr>
      </w:r>
      <w:r>
        <w:rPr>
          <w:noProof/>
        </w:rPr>
        <w:fldChar w:fldCharType="separate"/>
      </w:r>
      <w:r>
        <w:rPr>
          <w:noProof/>
        </w:rPr>
        <w:t>339</w:t>
      </w:r>
      <w:r>
        <w:rPr>
          <w:noProof/>
        </w:rPr>
        <w:fldChar w:fldCharType="end"/>
      </w:r>
    </w:p>
    <w:p w14:paraId="342A5A61" w14:textId="507D047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_Toc153797365 \h </w:instrText>
      </w:r>
      <w:r>
        <w:rPr>
          <w:noProof/>
        </w:rPr>
      </w:r>
      <w:r>
        <w:rPr>
          <w:noProof/>
        </w:rPr>
        <w:fldChar w:fldCharType="separate"/>
      </w:r>
      <w:r>
        <w:rPr>
          <w:noProof/>
        </w:rPr>
        <w:t>339</w:t>
      </w:r>
      <w:r>
        <w:rPr>
          <w:noProof/>
        </w:rPr>
        <w:fldChar w:fldCharType="end"/>
      </w:r>
    </w:p>
    <w:p w14:paraId="57DA0EC8" w14:textId="1F641F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_Toc153797366 \h </w:instrText>
      </w:r>
      <w:r>
        <w:rPr>
          <w:noProof/>
        </w:rPr>
      </w:r>
      <w:r>
        <w:rPr>
          <w:noProof/>
        </w:rPr>
        <w:fldChar w:fldCharType="separate"/>
      </w:r>
      <w:r>
        <w:rPr>
          <w:noProof/>
        </w:rPr>
        <w:t>340</w:t>
      </w:r>
      <w:r>
        <w:rPr>
          <w:noProof/>
        </w:rPr>
        <w:fldChar w:fldCharType="end"/>
      </w:r>
    </w:p>
    <w:p w14:paraId="6375FCCD" w14:textId="620AFFD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_Toc153797367 \h </w:instrText>
      </w:r>
      <w:r>
        <w:rPr>
          <w:noProof/>
        </w:rPr>
      </w:r>
      <w:r>
        <w:rPr>
          <w:noProof/>
        </w:rPr>
        <w:fldChar w:fldCharType="separate"/>
      </w:r>
      <w:r>
        <w:rPr>
          <w:noProof/>
        </w:rPr>
        <w:t>340</w:t>
      </w:r>
      <w:r>
        <w:rPr>
          <w:noProof/>
        </w:rPr>
        <w:fldChar w:fldCharType="end"/>
      </w:r>
    </w:p>
    <w:p w14:paraId="40701EC3" w14:textId="595C3DC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_Toc153797368 \h </w:instrText>
      </w:r>
      <w:r>
        <w:rPr>
          <w:noProof/>
        </w:rPr>
      </w:r>
      <w:r>
        <w:rPr>
          <w:noProof/>
        </w:rPr>
        <w:fldChar w:fldCharType="separate"/>
      </w:r>
      <w:r>
        <w:rPr>
          <w:noProof/>
        </w:rPr>
        <w:t>340</w:t>
      </w:r>
      <w:r>
        <w:rPr>
          <w:noProof/>
        </w:rPr>
        <w:fldChar w:fldCharType="end"/>
      </w:r>
    </w:p>
    <w:p w14:paraId="2858F3F6" w14:textId="401361C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_Toc153797369 \h </w:instrText>
      </w:r>
      <w:r>
        <w:rPr>
          <w:noProof/>
        </w:rPr>
      </w:r>
      <w:r>
        <w:rPr>
          <w:noProof/>
        </w:rPr>
        <w:fldChar w:fldCharType="separate"/>
      </w:r>
      <w:r>
        <w:rPr>
          <w:noProof/>
        </w:rPr>
        <w:t>341</w:t>
      </w:r>
      <w:r>
        <w:rPr>
          <w:noProof/>
        </w:rPr>
        <w:fldChar w:fldCharType="end"/>
      </w:r>
    </w:p>
    <w:p w14:paraId="7793E507" w14:textId="687CDD1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_Toc153797370 \h </w:instrText>
      </w:r>
      <w:r>
        <w:rPr>
          <w:noProof/>
        </w:rPr>
      </w:r>
      <w:r>
        <w:rPr>
          <w:noProof/>
        </w:rPr>
        <w:fldChar w:fldCharType="separate"/>
      </w:r>
      <w:r>
        <w:rPr>
          <w:noProof/>
        </w:rPr>
        <w:t>341</w:t>
      </w:r>
      <w:r>
        <w:rPr>
          <w:noProof/>
        </w:rPr>
        <w:fldChar w:fldCharType="end"/>
      </w:r>
    </w:p>
    <w:p w14:paraId="7FC63460" w14:textId="32AECA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_Toc153797371 \h </w:instrText>
      </w:r>
      <w:r>
        <w:rPr>
          <w:noProof/>
        </w:rPr>
      </w:r>
      <w:r>
        <w:rPr>
          <w:noProof/>
        </w:rPr>
        <w:fldChar w:fldCharType="separate"/>
      </w:r>
      <w:r>
        <w:rPr>
          <w:noProof/>
        </w:rPr>
        <w:t>341</w:t>
      </w:r>
      <w:r>
        <w:rPr>
          <w:noProof/>
        </w:rPr>
        <w:fldChar w:fldCharType="end"/>
      </w:r>
    </w:p>
    <w:p w14:paraId="71D44A5F" w14:textId="212122A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_Toc153797372 \h </w:instrText>
      </w:r>
      <w:r>
        <w:rPr>
          <w:noProof/>
        </w:rPr>
      </w:r>
      <w:r>
        <w:rPr>
          <w:noProof/>
        </w:rPr>
        <w:fldChar w:fldCharType="separate"/>
      </w:r>
      <w:r>
        <w:rPr>
          <w:noProof/>
        </w:rPr>
        <w:t>341</w:t>
      </w:r>
      <w:r>
        <w:rPr>
          <w:noProof/>
        </w:rPr>
        <w:fldChar w:fldCharType="end"/>
      </w:r>
    </w:p>
    <w:p w14:paraId="78361652" w14:textId="7501610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_Toc153797373 \h </w:instrText>
      </w:r>
      <w:r>
        <w:rPr>
          <w:noProof/>
        </w:rPr>
      </w:r>
      <w:r>
        <w:rPr>
          <w:noProof/>
        </w:rPr>
        <w:fldChar w:fldCharType="separate"/>
      </w:r>
      <w:r>
        <w:rPr>
          <w:noProof/>
        </w:rPr>
        <w:t>341</w:t>
      </w:r>
      <w:r>
        <w:rPr>
          <w:noProof/>
        </w:rPr>
        <w:fldChar w:fldCharType="end"/>
      </w:r>
    </w:p>
    <w:p w14:paraId="4E0332B6" w14:textId="41587C2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_Toc153797374 \h </w:instrText>
      </w:r>
      <w:r>
        <w:rPr>
          <w:noProof/>
        </w:rPr>
      </w:r>
      <w:r>
        <w:rPr>
          <w:noProof/>
        </w:rPr>
        <w:fldChar w:fldCharType="separate"/>
      </w:r>
      <w:r>
        <w:rPr>
          <w:noProof/>
        </w:rPr>
        <w:t>341</w:t>
      </w:r>
      <w:r>
        <w:rPr>
          <w:noProof/>
        </w:rPr>
        <w:fldChar w:fldCharType="end"/>
      </w:r>
    </w:p>
    <w:p w14:paraId="6BBD51BF" w14:textId="686CCD0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_Toc153797375 \h </w:instrText>
      </w:r>
      <w:r>
        <w:rPr>
          <w:noProof/>
        </w:rPr>
      </w:r>
      <w:r>
        <w:rPr>
          <w:noProof/>
        </w:rPr>
        <w:fldChar w:fldCharType="separate"/>
      </w:r>
      <w:r>
        <w:rPr>
          <w:noProof/>
        </w:rPr>
        <w:t>343</w:t>
      </w:r>
      <w:r>
        <w:rPr>
          <w:noProof/>
        </w:rPr>
        <w:fldChar w:fldCharType="end"/>
      </w:r>
    </w:p>
    <w:p w14:paraId="58F6003A" w14:textId="22E25FF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_Toc153797376 \h </w:instrText>
      </w:r>
      <w:r>
        <w:rPr>
          <w:noProof/>
        </w:rPr>
      </w:r>
      <w:r>
        <w:rPr>
          <w:noProof/>
        </w:rPr>
        <w:fldChar w:fldCharType="separate"/>
      </w:r>
      <w:r>
        <w:rPr>
          <w:noProof/>
        </w:rPr>
        <w:t>343</w:t>
      </w:r>
      <w:r>
        <w:rPr>
          <w:noProof/>
        </w:rPr>
        <w:fldChar w:fldCharType="end"/>
      </w:r>
    </w:p>
    <w:p w14:paraId="70738403" w14:textId="3CDF8E7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_Toc153797377 \h </w:instrText>
      </w:r>
      <w:r>
        <w:rPr>
          <w:noProof/>
        </w:rPr>
      </w:r>
      <w:r>
        <w:rPr>
          <w:noProof/>
        </w:rPr>
        <w:fldChar w:fldCharType="separate"/>
      </w:r>
      <w:r>
        <w:rPr>
          <w:noProof/>
        </w:rPr>
        <w:t>344</w:t>
      </w:r>
      <w:r>
        <w:rPr>
          <w:noProof/>
        </w:rPr>
        <w:fldChar w:fldCharType="end"/>
      </w:r>
    </w:p>
    <w:p w14:paraId="1A9C6A38" w14:textId="32E8A54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_Toc153797378 \h </w:instrText>
      </w:r>
      <w:r>
        <w:rPr>
          <w:noProof/>
        </w:rPr>
      </w:r>
      <w:r>
        <w:rPr>
          <w:noProof/>
        </w:rPr>
        <w:fldChar w:fldCharType="separate"/>
      </w:r>
      <w:r>
        <w:rPr>
          <w:noProof/>
        </w:rPr>
        <w:t>344</w:t>
      </w:r>
      <w:r>
        <w:rPr>
          <w:noProof/>
        </w:rPr>
        <w:fldChar w:fldCharType="end"/>
      </w:r>
    </w:p>
    <w:p w14:paraId="7DA39505" w14:textId="68AD203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_Toc153797379 \h </w:instrText>
      </w:r>
      <w:r>
        <w:rPr>
          <w:noProof/>
        </w:rPr>
      </w:r>
      <w:r>
        <w:rPr>
          <w:noProof/>
        </w:rPr>
        <w:fldChar w:fldCharType="separate"/>
      </w:r>
      <w:r>
        <w:rPr>
          <w:noProof/>
        </w:rPr>
        <w:t>344</w:t>
      </w:r>
      <w:r>
        <w:rPr>
          <w:noProof/>
        </w:rPr>
        <w:fldChar w:fldCharType="end"/>
      </w:r>
    </w:p>
    <w:p w14:paraId="0798E73E" w14:textId="7C26519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_Toc153797380 \h </w:instrText>
      </w:r>
      <w:r>
        <w:rPr>
          <w:noProof/>
        </w:rPr>
      </w:r>
      <w:r>
        <w:rPr>
          <w:noProof/>
        </w:rPr>
        <w:fldChar w:fldCharType="separate"/>
      </w:r>
      <w:r>
        <w:rPr>
          <w:noProof/>
        </w:rPr>
        <w:t>344</w:t>
      </w:r>
      <w:r>
        <w:rPr>
          <w:noProof/>
        </w:rPr>
        <w:fldChar w:fldCharType="end"/>
      </w:r>
    </w:p>
    <w:p w14:paraId="0FEBE3E8" w14:textId="17205EDA" w:rsidR="00DF2416" w:rsidRDefault="00DF2416">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_Toc153797381 \h </w:instrText>
      </w:r>
      <w:r>
        <w:rPr>
          <w:noProof/>
        </w:rPr>
      </w:r>
      <w:r>
        <w:rPr>
          <w:noProof/>
        </w:rPr>
        <w:fldChar w:fldCharType="separate"/>
      </w:r>
      <w:r>
        <w:rPr>
          <w:noProof/>
        </w:rPr>
        <w:t>344</w:t>
      </w:r>
      <w:r>
        <w:rPr>
          <w:noProof/>
        </w:rPr>
        <w:fldChar w:fldCharType="end"/>
      </w:r>
    </w:p>
    <w:p w14:paraId="6792FF77" w14:textId="2135B18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_Toc153797382 \h </w:instrText>
      </w:r>
      <w:r>
        <w:rPr>
          <w:noProof/>
        </w:rPr>
      </w:r>
      <w:r>
        <w:rPr>
          <w:noProof/>
        </w:rPr>
        <w:fldChar w:fldCharType="separate"/>
      </w:r>
      <w:r>
        <w:rPr>
          <w:noProof/>
        </w:rPr>
        <w:t>344</w:t>
      </w:r>
      <w:r>
        <w:rPr>
          <w:noProof/>
        </w:rPr>
        <w:fldChar w:fldCharType="end"/>
      </w:r>
    </w:p>
    <w:p w14:paraId="0D5F5D50" w14:textId="6060C03A"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_Toc153797383 \h </w:instrText>
      </w:r>
      <w:r>
        <w:rPr>
          <w:noProof/>
        </w:rPr>
      </w:r>
      <w:r>
        <w:rPr>
          <w:noProof/>
        </w:rPr>
        <w:fldChar w:fldCharType="separate"/>
      </w:r>
      <w:r>
        <w:rPr>
          <w:noProof/>
        </w:rPr>
        <w:t>344</w:t>
      </w:r>
      <w:r>
        <w:rPr>
          <w:noProof/>
        </w:rPr>
        <w:fldChar w:fldCharType="end"/>
      </w:r>
    </w:p>
    <w:p w14:paraId="1E8B7AD0" w14:textId="0CBFE08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_Toc153797384 \h </w:instrText>
      </w:r>
      <w:r>
        <w:rPr>
          <w:noProof/>
        </w:rPr>
      </w:r>
      <w:r>
        <w:rPr>
          <w:noProof/>
        </w:rPr>
        <w:fldChar w:fldCharType="separate"/>
      </w:r>
      <w:r>
        <w:rPr>
          <w:noProof/>
        </w:rPr>
        <w:t>344</w:t>
      </w:r>
      <w:r>
        <w:rPr>
          <w:noProof/>
        </w:rPr>
        <w:fldChar w:fldCharType="end"/>
      </w:r>
    </w:p>
    <w:p w14:paraId="67F3529B" w14:textId="60298F1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_Toc153797385 \h </w:instrText>
      </w:r>
      <w:r>
        <w:rPr>
          <w:noProof/>
        </w:rPr>
      </w:r>
      <w:r>
        <w:rPr>
          <w:noProof/>
        </w:rPr>
        <w:fldChar w:fldCharType="separate"/>
      </w:r>
      <w:r>
        <w:rPr>
          <w:noProof/>
        </w:rPr>
        <w:t>346</w:t>
      </w:r>
      <w:r>
        <w:rPr>
          <w:noProof/>
        </w:rPr>
        <w:fldChar w:fldCharType="end"/>
      </w:r>
    </w:p>
    <w:p w14:paraId="7CB4E45D" w14:textId="6AD1D01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_Toc153797386 \h </w:instrText>
      </w:r>
      <w:r>
        <w:rPr>
          <w:noProof/>
        </w:rPr>
      </w:r>
      <w:r>
        <w:rPr>
          <w:noProof/>
        </w:rPr>
        <w:fldChar w:fldCharType="separate"/>
      </w:r>
      <w:r>
        <w:rPr>
          <w:noProof/>
        </w:rPr>
        <w:t>347</w:t>
      </w:r>
      <w:r>
        <w:rPr>
          <w:noProof/>
        </w:rPr>
        <w:fldChar w:fldCharType="end"/>
      </w:r>
    </w:p>
    <w:p w14:paraId="42A9BEBE" w14:textId="7E3CBBA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_Toc153797387 \h </w:instrText>
      </w:r>
      <w:r>
        <w:rPr>
          <w:noProof/>
        </w:rPr>
      </w:r>
      <w:r>
        <w:rPr>
          <w:noProof/>
        </w:rPr>
        <w:fldChar w:fldCharType="separate"/>
      </w:r>
      <w:r>
        <w:rPr>
          <w:noProof/>
        </w:rPr>
        <w:t>348</w:t>
      </w:r>
      <w:r>
        <w:rPr>
          <w:noProof/>
        </w:rPr>
        <w:fldChar w:fldCharType="end"/>
      </w:r>
    </w:p>
    <w:p w14:paraId="05075BB7" w14:textId="0D68A28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_Toc153797388 \h </w:instrText>
      </w:r>
      <w:r>
        <w:rPr>
          <w:noProof/>
        </w:rPr>
      </w:r>
      <w:r>
        <w:rPr>
          <w:noProof/>
        </w:rPr>
        <w:fldChar w:fldCharType="separate"/>
      </w:r>
      <w:r>
        <w:rPr>
          <w:noProof/>
        </w:rPr>
        <w:t>348</w:t>
      </w:r>
      <w:r>
        <w:rPr>
          <w:noProof/>
        </w:rPr>
        <w:fldChar w:fldCharType="end"/>
      </w:r>
    </w:p>
    <w:p w14:paraId="0656230C" w14:textId="019341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_Toc153797389 \h </w:instrText>
      </w:r>
      <w:r>
        <w:rPr>
          <w:noProof/>
        </w:rPr>
      </w:r>
      <w:r>
        <w:rPr>
          <w:noProof/>
        </w:rPr>
        <w:fldChar w:fldCharType="separate"/>
      </w:r>
      <w:r>
        <w:rPr>
          <w:noProof/>
        </w:rPr>
        <w:t>348</w:t>
      </w:r>
      <w:r>
        <w:rPr>
          <w:noProof/>
        </w:rPr>
        <w:fldChar w:fldCharType="end"/>
      </w:r>
    </w:p>
    <w:p w14:paraId="318B333D" w14:textId="6561230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_Toc153797390 \h </w:instrText>
      </w:r>
      <w:r>
        <w:rPr>
          <w:noProof/>
        </w:rPr>
      </w:r>
      <w:r>
        <w:rPr>
          <w:noProof/>
        </w:rPr>
        <w:fldChar w:fldCharType="separate"/>
      </w:r>
      <w:r>
        <w:rPr>
          <w:noProof/>
        </w:rPr>
        <w:t>349</w:t>
      </w:r>
      <w:r>
        <w:rPr>
          <w:noProof/>
        </w:rPr>
        <w:fldChar w:fldCharType="end"/>
      </w:r>
    </w:p>
    <w:p w14:paraId="4439879F" w14:textId="266A4FA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_Toc153797391 \h </w:instrText>
      </w:r>
      <w:r>
        <w:rPr>
          <w:noProof/>
        </w:rPr>
      </w:r>
      <w:r>
        <w:rPr>
          <w:noProof/>
        </w:rPr>
        <w:fldChar w:fldCharType="separate"/>
      </w:r>
      <w:r>
        <w:rPr>
          <w:noProof/>
        </w:rPr>
        <w:t>349</w:t>
      </w:r>
      <w:r>
        <w:rPr>
          <w:noProof/>
        </w:rPr>
        <w:fldChar w:fldCharType="end"/>
      </w:r>
    </w:p>
    <w:p w14:paraId="6E14BE25" w14:textId="095E5CB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lastRenderedPageBreak/>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_Toc153797392 \h </w:instrText>
      </w:r>
      <w:r>
        <w:rPr>
          <w:noProof/>
        </w:rPr>
      </w:r>
      <w:r>
        <w:rPr>
          <w:noProof/>
        </w:rPr>
        <w:fldChar w:fldCharType="separate"/>
      </w:r>
      <w:r>
        <w:rPr>
          <w:noProof/>
        </w:rPr>
        <w:t>349</w:t>
      </w:r>
      <w:r>
        <w:rPr>
          <w:noProof/>
        </w:rPr>
        <w:fldChar w:fldCharType="end"/>
      </w:r>
    </w:p>
    <w:p w14:paraId="2CCF740C" w14:textId="5AFEC03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_Toc153797393 \h </w:instrText>
      </w:r>
      <w:r>
        <w:rPr>
          <w:noProof/>
        </w:rPr>
      </w:r>
      <w:r>
        <w:rPr>
          <w:noProof/>
        </w:rPr>
        <w:fldChar w:fldCharType="separate"/>
      </w:r>
      <w:r>
        <w:rPr>
          <w:noProof/>
        </w:rPr>
        <w:t>349</w:t>
      </w:r>
      <w:r>
        <w:rPr>
          <w:noProof/>
        </w:rPr>
        <w:fldChar w:fldCharType="end"/>
      </w:r>
    </w:p>
    <w:p w14:paraId="2DA3CBB3" w14:textId="1C45C8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_Toc153797394 \h </w:instrText>
      </w:r>
      <w:r>
        <w:rPr>
          <w:noProof/>
        </w:rPr>
      </w:r>
      <w:r>
        <w:rPr>
          <w:noProof/>
        </w:rPr>
        <w:fldChar w:fldCharType="separate"/>
      </w:r>
      <w:r>
        <w:rPr>
          <w:noProof/>
        </w:rPr>
        <w:t>350</w:t>
      </w:r>
      <w:r>
        <w:rPr>
          <w:noProof/>
        </w:rPr>
        <w:fldChar w:fldCharType="end"/>
      </w:r>
    </w:p>
    <w:p w14:paraId="7FCA559C" w14:textId="1ED5502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_Toc153797395 \h </w:instrText>
      </w:r>
      <w:r>
        <w:rPr>
          <w:noProof/>
        </w:rPr>
      </w:r>
      <w:r>
        <w:rPr>
          <w:noProof/>
        </w:rPr>
        <w:fldChar w:fldCharType="separate"/>
      </w:r>
      <w:r>
        <w:rPr>
          <w:noProof/>
        </w:rPr>
        <w:t>351</w:t>
      </w:r>
      <w:r>
        <w:rPr>
          <w:noProof/>
        </w:rPr>
        <w:fldChar w:fldCharType="end"/>
      </w:r>
    </w:p>
    <w:p w14:paraId="10433BBC" w14:textId="540F48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_Toc153797396 \h </w:instrText>
      </w:r>
      <w:r>
        <w:rPr>
          <w:noProof/>
        </w:rPr>
      </w:r>
      <w:r>
        <w:rPr>
          <w:noProof/>
        </w:rPr>
        <w:fldChar w:fldCharType="separate"/>
      </w:r>
      <w:r>
        <w:rPr>
          <w:noProof/>
        </w:rPr>
        <w:t>352</w:t>
      </w:r>
      <w:r>
        <w:rPr>
          <w:noProof/>
        </w:rPr>
        <w:fldChar w:fldCharType="end"/>
      </w:r>
    </w:p>
    <w:p w14:paraId="7E574AB9" w14:textId="6359DF5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_Toc153797397 \h </w:instrText>
      </w:r>
      <w:r>
        <w:rPr>
          <w:noProof/>
        </w:rPr>
      </w:r>
      <w:r>
        <w:rPr>
          <w:noProof/>
        </w:rPr>
        <w:fldChar w:fldCharType="separate"/>
      </w:r>
      <w:r>
        <w:rPr>
          <w:noProof/>
        </w:rPr>
        <w:t>352</w:t>
      </w:r>
      <w:r>
        <w:rPr>
          <w:noProof/>
        </w:rPr>
        <w:fldChar w:fldCharType="end"/>
      </w:r>
    </w:p>
    <w:p w14:paraId="75DA9A95" w14:textId="3A71774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_Toc153797398 \h </w:instrText>
      </w:r>
      <w:r>
        <w:rPr>
          <w:noProof/>
        </w:rPr>
      </w:r>
      <w:r>
        <w:rPr>
          <w:noProof/>
        </w:rPr>
        <w:fldChar w:fldCharType="separate"/>
      </w:r>
      <w:r>
        <w:rPr>
          <w:noProof/>
        </w:rPr>
        <w:t>352</w:t>
      </w:r>
      <w:r>
        <w:rPr>
          <w:noProof/>
        </w:rPr>
        <w:fldChar w:fldCharType="end"/>
      </w:r>
    </w:p>
    <w:p w14:paraId="5E693E3D" w14:textId="7E5621F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_Toc153797399 \h </w:instrText>
      </w:r>
      <w:r>
        <w:rPr>
          <w:noProof/>
        </w:rPr>
      </w:r>
      <w:r>
        <w:rPr>
          <w:noProof/>
        </w:rPr>
        <w:fldChar w:fldCharType="separate"/>
      </w:r>
      <w:r>
        <w:rPr>
          <w:noProof/>
        </w:rPr>
        <w:t>353</w:t>
      </w:r>
      <w:r>
        <w:rPr>
          <w:noProof/>
        </w:rPr>
        <w:fldChar w:fldCharType="end"/>
      </w:r>
    </w:p>
    <w:p w14:paraId="06858A99" w14:textId="32F82D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_Toc153797400 \h </w:instrText>
      </w:r>
      <w:r>
        <w:rPr>
          <w:noProof/>
        </w:rPr>
      </w:r>
      <w:r>
        <w:rPr>
          <w:noProof/>
        </w:rPr>
        <w:fldChar w:fldCharType="separate"/>
      </w:r>
      <w:r>
        <w:rPr>
          <w:noProof/>
        </w:rPr>
        <w:t>353</w:t>
      </w:r>
      <w:r>
        <w:rPr>
          <w:noProof/>
        </w:rPr>
        <w:fldChar w:fldCharType="end"/>
      </w:r>
    </w:p>
    <w:p w14:paraId="4C22BA4A" w14:textId="6A88C20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_Toc153797401 \h </w:instrText>
      </w:r>
      <w:r>
        <w:rPr>
          <w:noProof/>
        </w:rPr>
      </w:r>
      <w:r>
        <w:rPr>
          <w:noProof/>
        </w:rPr>
        <w:fldChar w:fldCharType="separate"/>
      </w:r>
      <w:r>
        <w:rPr>
          <w:noProof/>
        </w:rPr>
        <w:t>353</w:t>
      </w:r>
      <w:r>
        <w:rPr>
          <w:noProof/>
        </w:rPr>
        <w:fldChar w:fldCharType="end"/>
      </w:r>
    </w:p>
    <w:p w14:paraId="6B519740" w14:textId="5003F99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_Toc153797402 \h </w:instrText>
      </w:r>
      <w:r>
        <w:rPr>
          <w:noProof/>
        </w:rPr>
      </w:r>
      <w:r>
        <w:rPr>
          <w:noProof/>
        </w:rPr>
        <w:fldChar w:fldCharType="separate"/>
      </w:r>
      <w:r>
        <w:rPr>
          <w:noProof/>
        </w:rPr>
        <w:t>354</w:t>
      </w:r>
      <w:r>
        <w:rPr>
          <w:noProof/>
        </w:rPr>
        <w:fldChar w:fldCharType="end"/>
      </w:r>
    </w:p>
    <w:p w14:paraId="34246172" w14:textId="1E1F0AF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_Toc153797403 \h </w:instrText>
      </w:r>
      <w:r>
        <w:rPr>
          <w:noProof/>
        </w:rPr>
      </w:r>
      <w:r>
        <w:rPr>
          <w:noProof/>
        </w:rPr>
        <w:fldChar w:fldCharType="separate"/>
      </w:r>
      <w:r>
        <w:rPr>
          <w:noProof/>
        </w:rPr>
        <w:t>354</w:t>
      </w:r>
      <w:r>
        <w:rPr>
          <w:noProof/>
        </w:rPr>
        <w:fldChar w:fldCharType="end"/>
      </w:r>
    </w:p>
    <w:p w14:paraId="72BB1B2B" w14:textId="26B5A1E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_Toc153797404 \h </w:instrText>
      </w:r>
      <w:r>
        <w:rPr>
          <w:noProof/>
        </w:rPr>
      </w:r>
      <w:r>
        <w:rPr>
          <w:noProof/>
        </w:rPr>
        <w:fldChar w:fldCharType="separate"/>
      </w:r>
      <w:r>
        <w:rPr>
          <w:noProof/>
        </w:rPr>
        <w:t>354</w:t>
      </w:r>
      <w:r>
        <w:rPr>
          <w:noProof/>
        </w:rPr>
        <w:fldChar w:fldCharType="end"/>
      </w:r>
    </w:p>
    <w:p w14:paraId="0F0E28C6" w14:textId="067E750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_Toc153797405 \h </w:instrText>
      </w:r>
      <w:r>
        <w:rPr>
          <w:noProof/>
        </w:rPr>
      </w:r>
      <w:r>
        <w:rPr>
          <w:noProof/>
        </w:rPr>
        <w:fldChar w:fldCharType="separate"/>
      </w:r>
      <w:r>
        <w:rPr>
          <w:noProof/>
        </w:rPr>
        <w:t>354</w:t>
      </w:r>
      <w:r>
        <w:rPr>
          <w:noProof/>
        </w:rPr>
        <w:fldChar w:fldCharType="end"/>
      </w:r>
    </w:p>
    <w:p w14:paraId="2D3EF9FD" w14:textId="375C16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_Toc153797406 \h </w:instrText>
      </w:r>
      <w:r>
        <w:rPr>
          <w:noProof/>
        </w:rPr>
      </w:r>
      <w:r>
        <w:rPr>
          <w:noProof/>
        </w:rPr>
        <w:fldChar w:fldCharType="separate"/>
      </w:r>
      <w:r>
        <w:rPr>
          <w:noProof/>
        </w:rPr>
        <w:t>355</w:t>
      </w:r>
      <w:r>
        <w:rPr>
          <w:noProof/>
        </w:rPr>
        <w:fldChar w:fldCharType="end"/>
      </w:r>
    </w:p>
    <w:p w14:paraId="64093261" w14:textId="7F0A679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_Toc153797407 \h </w:instrText>
      </w:r>
      <w:r>
        <w:rPr>
          <w:noProof/>
        </w:rPr>
      </w:r>
      <w:r>
        <w:rPr>
          <w:noProof/>
        </w:rPr>
        <w:fldChar w:fldCharType="separate"/>
      </w:r>
      <w:r>
        <w:rPr>
          <w:noProof/>
        </w:rPr>
        <w:t>355</w:t>
      </w:r>
      <w:r>
        <w:rPr>
          <w:noProof/>
        </w:rPr>
        <w:fldChar w:fldCharType="end"/>
      </w:r>
    </w:p>
    <w:p w14:paraId="4FDE9A6A" w14:textId="1367AD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_Toc153797408 \h </w:instrText>
      </w:r>
      <w:r>
        <w:rPr>
          <w:noProof/>
        </w:rPr>
      </w:r>
      <w:r>
        <w:rPr>
          <w:noProof/>
        </w:rPr>
        <w:fldChar w:fldCharType="separate"/>
      </w:r>
      <w:r>
        <w:rPr>
          <w:noProof/>
        </w:rPr>
        <w:t>355</w:t>
      </w:r>
      <w:r>
        <w:rPr>
          <w:noProof/>
        </w:rPr>
        <w:fldChar w:fldCharType="end"/>
      </w:r>
    </w:p>
    <w:p w14:paraId="29D6B2EB" w14:textId="4EEA914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_Toc153797409 \h </w:instrText>
      </w:r>
      <w:r>
        <w:rPr>
          <w:noProof/>
        </w:rPr>
      </w:r>
      <w:r>
        <w:rPr>
          <w:noProof/>
        </w:rPr>
        <w:fldChar w:fldCharType="separate"/>
      </w:r>
      <w:r>
        <w:rPr>
          <w:noProof/>
        </w:rPr>
        <w:t>355</w:t>
      </w:r>
      <w:r>
        <w:rPr>
          <w:noProof/>
        </w:rPr>
        <w:fldChar w:fldCharType="end"/>
      </w:r>
    </w:p>
    <w:p w14:paraId="2C9AB61E" w14:textId="3D69C73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_Toc153797410 \h </w:instrText>
      </w:r>
      <w:r>
        <w:rPr>
          <w:noProof/>
        </w:rPr>
      </w:r>
      <w:r>
        <w:rPr>
          <w:noProof/>
        </w:rPr>
        <w:fldChar w:fldCharType="separate"/>
      </w:r>
      <w:r>
        <w:rPr>
          <w:noProof/>
        </w:rPr>
        <w:t>355</w:t>
      </w:r>
      <w:r>
        <w:rPr>
          <w:noProof/>
        </w:rPr>
        <w:fldChar w:fldCharType="end"/>
      </w:r>
    </w:p>
    <w:p w14:paraId="46496115" w14:textId="031B4D5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_Toc153797411 \h </w:instrText>
      </w:r>
      <w:r>
        <w:rPr>
          <w:noProof/>
        </w:rPr>
      </w:r>
      <w:r>
        <w:rPr>
          <w:noProof/>
        </w:rPr>
        <w:fldChar w:fldCharType="separate"/>
      </w:r>
      <w:r>
        <w:rPr>
          <w:noProof/>
        </w:rPr>
        <w:t>356</w:t>
      </w:r>
      <w:r>
        <w:rPr>
          <w:noProof/>
        </w:rPr>
        <w:fldChar w:fldCharType="end"/>
      </w:r>
    </w:p>
    <w:p w14:paraId="081E47B6" w14:textId="6D267B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_Toc153797412 \h </w:instrText>
      </w:r>
      <w:r>
        <w:rPr>
          <w:noProof/>
        </w:rPr>
      </w:r>
      <w:r>
        <w:rPr>
          <w:noProof/>
        </w:rPr>
        <w:fldChar w:fldCharType="separate"/>
      </w:r>
      <w:r>
        <w:rPr>
          <w:noProof/>
        </w:rPr>
        <w:t>356</w:t>
      </w:r>
      <w:r>
        <w:rPr>
          <w:noProof/>
        </w:rPr>
        <w:fldChar w:fldCharType="end"/>
      </w:r>
    </w:p>
    <w:p w14:paraId="0CB1C5DF" w14:textId="5A6C027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_Toc153797413 \h </w:instrText>
      </w:r>
      <w:r>
        <w:rPr>
          <w:noProof/>
        </w:rPr>
      </w:r>
      <w:r>
        <w:rPr>
          <w:noProof/>
        </w:rPr>
        <w:fldChar w:fldCharType="separate"/>
      </w:r>
      <w:r>
        <w:rPr>
          <w:noProof/>
        </w:rPr>
        <w:t>356</w:t>
      </w:r>
      <w:r>
        <w:rPr>
          <w:noProof/>
        </w:rPr>
        <w:fldChar w:fldCharType="end"/>
      </w:r>
    </w:p>
    <w:p w14:paraId="1B00AAB2" w14:textId="182135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_Toc153797414 \h </w:instrText>
      </w:r>
      <w:r>
        <w:rPr>
          <w:noProof/>
        </w:rPr>
      </w:r>
      <w:r>
        <w:rPr>
          <w:noProof/>
        </w:rPr>
        <w:fldChar w:fldCharType="separate"/>
      </w:r>
      <w:r>
        <w:rPr>
          <w:noProof/>
        </w:rPr>
        <w:t>357</w:t>
      </w:r>
      <w:r>
        <w:rPr>
          <w:noProof/>
        </w:rPr>
        <w:fldChar w:fldCharType="end"/>
      </w:r>
    </w:p>
    <w:p w14:paraId="03A1285D" w14:textId="1493CA8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_Toc153797415 \h </w:instrText>
      </w:r>
      <w:r>
        <w:rPr>
          <w:noProof/>
        </w:rPr>
      </w:r>
      <w:r>
        <w:rPr>
          <w:noProof/>
        </w:rPr>
        <w:fldChar w:fldCharType="separate"/>
      </w:r>
      <w:r>
        <w:rPr>
          <w:noProof/>
        </w:rPr>
        <w:t>357</w:t>
      </w:r>
      <w:r>
        <w:rPr>
          <w:noProof/>
        </w:rPr>
        <w:fldChar w:fldCharType="end"/>
      </w:r>
    </w:p>
    <w:p w14:paraId="58962604" w14:textId="75E4E86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_Toc153797416 \h </w:instrText>
      </w:r>
      <w:r>
        <w:rPr>
          <w:noProof/>
        </w:rPr>
      </w:r>
      <w:r>
        <w:rPr>
          <w:noProof/>
        </w:rPr>
        <w:fldChar w:fldCharType="separate"/>
      </w:r>
      <w:r>
        <w:rPr>
          <w:noProof/>
        </w:rPr>
        <w:t>357</w:t>
      </w:r>
      <w:r>
        <w:rPr>
          <w:noProof/>
        </w:rPr>
        <w:fldChar w:fldCharType="end"/>
      </w:r>
    </w:p>
    <w:p w14:paraId="133D4411" w14:textId="5955A1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_Toc153797417 \h </w:instrText>
      </w:r>
      <w:r>
        <w:rPr>
          <w:noProof/>
        </w:rPr>
      </w:r>
      <w:r>
        <w:rPr>
          <w:noProof/>
        </w:rPr>
        <w:fldChar w:fldCharType="separate"/>
      </w:r>
      <w:r>
        <w:rPr>
          <w:noProof/>
        </w:rPr>
        <w:t>358</w:t>
      </w:r>
      <w:r>
        <w:rPr>
          <w:noProof/>
        </w:rPr>
        <w:fldChar w:fldCharType="end"/>
      </w:r>
    </w:p>
    <w:p w14:paraId="30690722" w14:textId="171F8F2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_Toc153797418 \h </w:instrText>
      </w:r>
      <w:r>
        <w:rPr>
          <w:noProof/>
        </w:rPr>
      </w:r>
      <w:r>
        <w:rPr>
          <w:noProof/>
        </w:rPr>
        <w:fldChar w:fldCharType="separate"/>
      </w:r>
      <w:r>
        <w:rPr>
          <w:noProof/>
        </w:rPr>
        <w:t>360</w:t>
      </w:r>
      <w:r>
        <w:rPr>
          <w:noProof/>
        </w:rPr>
        <w:fldChar w:fldCharType="end"/>
      </w:r>
    </w:p>
    <w:p w14:paraId="48437DB7" w14:textId="6589EA9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_Toc153797419 \h </w:instrText>
      </w:r>
      <w:r>
        <w:rPr>
          <w:noProof/>
        </w:rPr>
      </w:r>
      <w:r>
        <w:rPr>
          <w:noProof/>
        </w:rPr>
        <w:fldChar w:fldCharType="separate"/>
      </w:r>
      <w:r>
        <w:rPr>
          <w:noProof/>
        </w:rPr>
        <w:t>361</w:t>
      </w:r>
      <w:r>
        <w:rPr>
          <w:noProof/>
        </w:rPr>
        <w:fldChar w:fldCharType="end"/>
      </w:r>
    </w:p>
    <w:p w14:paraId="603AB191" w14:textId="72A6E39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_Toc153797420 \h </w:instrText>
      </w:r>
      <w:r>
        <w:rPr>
          <w:noProof/>
        </w:rPr>
      </w:r>
      <w:r>
        <w:rPr>
          <w:noProof/>
        </w:rPr>
        <w:fldChar w:fldCharType="separate"/>
      </w:r>
      <w:r>
        <w:rPr>
          <w:noProof/>
        </w:rPr>
        <w:t>361</w:t>
      </w:r>
      <w:r>
        <w:rPr>
          <w:noProof/>
        </w:rPr>
        <w:fldChar w:fldCharType="end"/>
      </w:r>
    </w:p>
    <w:p w14:paraId="46BAEA95" w14:textId="75682DF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_Toc153797421 \h </w:instrText>
      </w:r>
      <w:r>
        <w:rPr>
          <w:noProof/>
        </w:rPr>
      </w:r>
      <w:r>
        <w:rPr>
          <w:noProof/>
        </w:rPr>
        <w:fldChar w:fldCharType="separate"/>
      </w:r>
      <w:r>
        <w:rPr>
          <w:noProof/>
        </w:rPr>
        <w:t>363</w:t>
      </w:r>
      <w:r>
        <w:rPr>
          <w:noProof/>
        </w:rPr>
        <w:fldChar w:fldCharType="end"/>
      </w:r>
    </w:p>
    <w:p w14:paraId="0BC626FB" w14:textId="43B557B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_Toc153797422 \h </w:instrText>
      </w:r>
      <w:r>
        <w:rPr>
          <w:noProof/>
        </w:rPr>
      </w:r>
      <w:r>
        <w:rPr>
          <w:noProof/>
        </w:rPr>
        <w:fldChar w:fldCharType="separate"/>
      </w:r>
      <w:r>
        <w:rPr>
          <w:noProof/>
        </w:rPr>
        <w:t>363</w:t>
      </w:r>
      <w:r>
        <w:rPr>
          <w:noProof/>
        </w:rPr>
        <w:fldChar w:fldCharType="end"/>
      </w:r>
    </w:p>
    <w:p w14:paraId="4BD21E49" w14:textId="71041C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_Toc153797423 \h </w:instrText>
      </w:r>
      <w:r>
        <w:rPr>
          <w:noProof/>
        </w:rPr>
      </w:r>
      <w:r>
        <w:rPr>
          <w:noProof/>
        </w:rPr>
        <w:fldChar w:fldCharType="separate"/>
      </w:r>
      <w:r>
        <w:rPr>
          <w:noProof/>
        </w:rPr>
        <w:t>363</w:t>
      </w:r>
      <w:r>
        <w:rPr>
          <w:noProof/>
        </w:rPr>
        <w:fldChar w:fldCharType="end"/>
      </w:r>
    </w:p>
    <w:p w14:paraId="56E0ABB6" w14:textId="0C7764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_Toc153797424 \h </w:instrText>
      </w:r>
      <w:r>
        <w:rPr>
          <w:noProof/>
        </w:rPr>
      </w:r>
      <w:r>
        <w:rPr>
          <w:noProof/>
        </w:rPr>
        <w:fldChar w:fldCharType="separate"/>
      </w:r>
      <w:r>
        <w:rPr>
          <w:noProof/>
        </w:rPr>
        <w:t>364</w:t>
      </w:r>
      <w:r>
        <w:rPr>
          <w:noProof/>
        </w:rPr>
        <w:fldChar w:fldCharType="end"/>
      </w:r>
    </w:p>
    <w:p w14:paraId="0428531E" w14:textId="6B578E01"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653FE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AUSF discovery and selection</w:t>
      </w:r>
      <w:r>
        <w:rPr>
          <w:noProof/>
        </w:rPr>
        <w:tab/>
      </w:r>
      <w:r>
        <w:rPr>
          <w:noProof/>
        </w:rPr>
        <w:fldChar w:fldCharType="begin" w:fldLock="1"/>
      </w:r>
      <w:r>
        <w:rPr>
          <w:noProof/>
        </w:rPr>
        <w:instrText xml:space="preserve"> PAGEREF _Toc153797425 \h </w:instrText>
      </w:r>
      <w:r>
        <w:rPr>
          <w:noProof/>
        </w:rPr>
      </w:r>
      <w:r>
        <w:rPr>
          <w:noProof/>
        </w:rPr>
        <w:fldChar w:fldCharType="separate"/>
      </w:r>
      <w:r>
        <w:rPr>
          <w:noProof/>
        </w:rPr>
        <w:t>365</w:t>
      </w:r>
      <w:r>
        <w:rPr>
          <w:noProof/>
        </w:rPr>
        <w:fldChar w:fldCharType="end"/>
      </w:r>
    </w:p>
    <w:p w14:paraId="1A094BE4" w14:textId="6F9FAD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_Toc153797426 \h </w:instrText>
      </w:r>
      <w:r>
        <w:rPr>
          <w:noProof/>
        </w:rPr>
      </w:r>
      <w:r>
        <w:rPr>
          <w:noProof/>
        </w:rPr>
        <w:fldChar w:fldCharType="separate"/>
      </w:r>
      <w:r>
        <w:rPr>
          <w:noProof/>
        </w:rPr>
        <w:t>366</w:t>
      </w:r>
      <w:r>
        <w:rPr>
          <w:noProof/>
        </w:rPr>
        <w:fldChar w:fldCharType="end"/>
      </w:r>
    </w:p>
    <w:p w14:paraId="71B120D3" w14:textId="5EA7A78A"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N3IWF</w:t>
      </w:r>
      <w:r>
        <w:rPr>
          <w:noProof/>
        </w:rPr>
        <w:t xml:space="preserve"> </w:t>
      </w:r>
      <w:r w:rsidRPr="00653FEE">
        <w:rPr>
          <w:rFonts w:eastAsia="Malgun Gothic"/>
          <w:noProof/>
          <w:lang w:eastAsia="ko-KR"/>
        </w:rPr>
        <w:t>s</w:t>
      </w:r>
      <w:r>
        <w:rPr>
          <w:noProof/>
        </w:rPr>
        <w:t>election</w:t>
      </w:r>
      <w:r>
        <w:rPr>
          <w:noProof/>
        </w:rPr>
        <w:tab/>
      </w:r>
      <w:r>
        <w:rPr>
          <w:noProof/>
        </w:rPr>
        <w:fldChar w:fldCharType="begin" w:fldLock="1"/>
      </w:r>
      <w:r>
        <w:rPr>
          <w:noProof/>
        </w:rPr>
        <w:instrText xml:space="preserve"> PAGEREF _Toc153797427 \h </w:instrText>
      </w:r>
      <w:r>
        <w:rPr>
          <w:noProof/>
        </w:rPr>
      </w:r>
      <w:r>
        <w:rPr>
          <w:noProof/>
        </w:rPr>
        <w:fldChar w:fldCharType="separate"/>
      </w:r>
      <w:r>
        <w:rPr>
          <w:noProof/>
        </w:rPr>
        <w:t>368</w:t>
      </w:r>
      <w:r>
        <w:rPr>
          <w:noProof/>
        </w:rPr>
        <w:fldChar w:fldCharType="end"/>
      </w:r>
    </w:p>
    <w:p w14:paraId="334524EE" w14:textId="7F43029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_Toc153797428 \h </w:instrText>
      </w:r>
      <w:r>
        <w:rPr>
          <w:noProof/>
        </w:rPr>
      </w:r>
      <w:r>
        <w:rPr>
          <w:noProof/>
        </w:rPr>
        <w:fldChar w:fldCharType="separate"/>
      </w:r>
      <w:r>
        <w:rPr>
          <w:noProof/>
        </w:rPr>
        <w:t>368</w:t>
      </w:r>
      <w:r>
        <w:rPr>
          <w:noProof/>
        </w:rPr>
        <w:fldChar w:fldCharType="end"/>
      </w:r>
    </w:p>
    <w:p w14:paraId="7EA6960C" w14:textId="3F72C4B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_Toc153797429 \h </w:instrText>
      </w:r>
      <w:r>
        <w:rPr>
          <w:noProof/>
        </w:rPr>
      </w:r>
      <w:r>
        <w:rPr>
          <w:noProof/>
        </w:rPr>
        <w:fldChar w:fldCharType="separate"/>
      </w:r>
      <w:r>
        <w:rPr>
          <w:noProof/>
        </w:rPr>
        <w:t>368</w:t>
      </w:r>
      <w:r>
        <w:rPr>
          <w:noProof/>
        </w:rPr>
        <w:fldChar w:fldCharType="end"/>
      </w:r>
    </w:p>
    <w:p w14:paraId="57D75786" w14:textId="637F1BC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_Toc153797430 \h </w:instrText>
      </w:r>
      <w:r>
        <w:rPr>
          <w:noProof/>
        </w:rPr>
      </w:r>
      <w:r>
        <w:rPr>
          <w:noProof/>
        </w:rPr>
        <w:fldChar w:fldCharType="separate"/>
      </w:r>
      <w:r>
        <w:rPr>
          <w:noProof/>
        </w:rPr>
        <w:t>369</w:t>
      </w:r>
      <w:r>
        <w:rPr>
          <w:noProof/>
        </w:rPr>
        <w:fldChar w:fldCharType="end"/>
      </w:r>
    </w:p>
    <w:p w14:paraId="7B45919C" w14:textId="0D0733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_Toc153797431 \h </w:instrText>
      </w:r>
      <w:r>
        <w:rPr>
          <w:noProof/>
        </w:rPr>
      </w:r>
      <w:r>
        <w:rPr>
          <w:noProof/>
        </w:rPr>
        <w:fldChar w:fldCharType="separate"/>
      </w:r>
      <w:r>
        <w:rPr>
          <w:noProof/>
        </w:rPr>
        <w:t>370</w:t>
      </w:r>
      <w:r>
        <w:rPr>
          <w:noProof/>
        </w:rPr>
        <w:fldChar w:fldCharType="end"/>
      </w:r>
    </w:p>
    <w:p w14:paraId="36EFF706" w14:textId="013A3F6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Selection for emergency services</w:t>
      </w:r>
      <w:r>
        <w:rPr>
          <w:noProof/>
        </w:rPr>
        <w:tab/>
      </w:r>
      <w:r>
        <w:rPr>
          <w:noProof/>
        </w:rPr>
        <w:fldChar w:fldCharType="begin" w:fldLock="1"/>
      </w:r>
      <w:r>
        <w:rPr>
          <w:noProof/>
        </w:rPr>
        <w:instrText xml:space="preserve"> PAGEREF _Toc153797432 \h </w:instrText>
      </w:r>
      <w:r>
        <w:rPr>
          <w:noProof/>
        </w:rPr>
      </w:r>
      <w:r>
        <w:rPr>
          <w:noProof/>
        </w:rPr>
        <w:fldChar w:fldCharType="separate"/>
      </w:r>
      <w:r>
        <w:rPr>
          <w:noProof/>
        </w:rPr>
        <w:t>372</w:t>
      </w:r>
      <w:r>
        <w:rPr>
          <w:noProof/>
        </w:rPr>
        <w:fldChar w:fldCharType="end"/>
      </w:r>
    </w:p>
    <w:p w14:paraId="2EE463A4" w14:textId="4C5F967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653FEE">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PCF discovery and selection</w:t>
      </w:r>
      <w:r>
        <w:rPr>
          <w:noProof/>
        </w:rPr>
        <w:tab/>
      </w:r>
      <w:r>
        <w:rPr>
          <w:noProof/>
        </w:rPr>
        <w:fldChar w:fldCharType="begin" w:fldLock="1"/>
      </w:r>
      <w:r>
        <w:rPr>
          <w:noProof/>
        </w:rPr>
        <w:instrText xml:space="preserve"> PAGEREF _Toc153797433 \h </w:instrText>
      </w:r>
      <w:r>
        <w:rPr>
          <w:noProof/>
        </w:rPr>
      </w:r>
      <w:r>
        <w:rPr>
          <w:noProof/>
        </w:rPr>
        <w:fldChar w:fldCharType="separate"/>
      </w:r>
      <w:r>
        <w:rPr>
          <w:noProof/>
        </w:rPr>
        <w:t>373</w:t>
      </w:r>
      <w:r>
        <w:rPr>
          <w:noProof/>
        </w:rPr>
        <w:fldChar w:fldCharType="end"/>
      </w:r>
    </w:p>
    <w:p w14:paraId="0ACF68D7" w14:textId="22733D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_Toc153797434 \h </w:instrText>
      </w:r>
      <w:r>
        <w:rPr>
          <w:noProof/>
        </w:rPr>
      </w:r>
      <w:r>
        <w:rPr>
          <w:noProof/>
        </w:rPr>
        <w:fldChar w:fldCharType="separate"/>
      </w:r>
      <w:r>
        <w:rPr>
          <w:noProof/>
        </w:rPr>
        <w:t>373</w:t>
      </w:r>
      <w:r>
        <w:rPr>
          <w:noProof/>
        </w:rPr>
        <w:fldChar w:fldCharType="end"/>
      </w:r>
    </w:p>
    <w:p w14:paraId="51F5C6E9" w14:textId="066A0B9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_Toc153797435 \h </w:instrText>
      </w:r>
      <w:r>
        <w:rPr>
          <w:noProof/>
        </w:rPr>
      </w:r>
      <w:r>
        <w:rPr>
          <w:noProof/>
        </w:rPr>
        <w:fldChar w:fldCharType="separate"/>
      </w:r>
      <w:r>
        <w:rPr>
          <w:noProof/>
        </w:rPr>
        <w:t>373</w:t>
      </w:r>
      <w:r>
        <w:rPr>
          <w:noProof/>
        </w:rPr>
        <w:fldChar w:fldCharType="end"/>
      </w:r>
    </w:p>
    <w:p w14:paraId="5CDCCB6F" w14:textId="4C216013"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_Toc153797436 \h </w:instrText>
      </w:r>
      <w:r>
        <w:rPr>
          <w:noProof/>
        </w:rPr>
      </w:r>
      <w:r>
        <w:rPr>
          <w:noProof/>
        </w:rPr>
        <w:fldChar w:fldCharType="separate"/>
      </w:r>
      <w:r>
        <w:rPr>
          <w:noProof/>
        </w:rPr>
        <w:t>375</w:t>
      </w:r>
      <w:r>
        <w:rPr>
          <w:noProof/>
        </w:rPr>
        <w:fldChar w:fldCharType="end"/>
      </w:r>
    </w:p>
    <w:p w14:paraId="1D7545A8" w14:textId="6D29B2B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_Toc153797437 \h </w:instrText>
      </w:r>
      <w:r>
        <w:rPr>
          <w:noProof/>
        </w:rPr>
      </w:r>
      <w:r>
        <w:rPr>
          <w:noProof/>
        </w:rPr>
        <w:fldChar w:fldCharType="separate"/>
      </w:r>
      <w:r>
        <w:rPr>
          <w:noProof/>
        </w:rPr>
        <w:t>375</w:t>
      </w:r>
      <w:r>
        <w:rPr>
          <w:noProof/>
        </w:rPr>
        <w:fldChar w:fldCharType="end"/>
      </w:r>
    </w:p>
    <w:p w14:paraId="36FDF9D3" w14:textId="40762D9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653FEE">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_Toc153797438 \h </w:instrText>
      </w:r>
      <w:r>
        <w:rPr>
          <w:noProof/>
        </w:rPr>
      </w:r>
      <w:r>
        <w:rPr>
          <w:noProof/>
        </w:rPr>
        <w:fldChar w:fldCharType="separate"/>
      </w:r>
      <w:r>
        <w:rPr>
          <w:noProof/>
        </w:rPr>
        <w:t>376</w:t>
      </w:r>
      <w:r>
        <w:rPr>
          <w:noProof/>
        </w:rPr>
        <w:fldChar w:fldCharType="end"/>
      </w:r>
    </w:p>
    <w:p w14:paraId="4865EB8B" w14:textId="0DC49011"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_Toc153797439 \h </w:instrText>
      </w:r>
      <w:r>
        <w:rPr>
          <w:noProof/>
        </w:rPr>
      </w:r>
      <w:r>
        <w:rPr>
          <w:noProof/>
        </w:rPr>
        <w:fldChar w:fldCharType="separate"/>
      </w:r>
      <w:r>
        <w:rPr>
          <w:noProof/>
        </w:rPr>
        <w:t>376</w:t>
      </w:r>
      <w:r>
        <w:rPr>
          <w:noProof/>
        </w:rPr>
        <w:fldChar w:fldCharType="end"/>
      </w:r>
    </w:p>
    <w:p w14:paraId="090A0FD0" w14:textId="105960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_Toc153797440 \h </w:instrText>
      </w:r>
      <w:r>
        <w:rPr>
          <w:noProof/>
        </w:rPr>
      </w:r>
      <w:r>
        <w:rPr>
          <w:noProof/>
        </w:rPr>
        <w:fldChar w:fldCharType="separate"/>
      </w:r>
      <w:r>
        <w:rPr>
          <w:noProof/>
        </w:rPr>
        <w:t>377</w:t>
      </w:r>
      <w:r>
        <w:rPr>
          <w:noProof/>
        </w:rPr>
        <w:fldChar w:fldCharType="end"/>
      </w:r>
    </w:p>
    <w:p w14:paraId="620D49A5" w14:textId="1E5C0A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_Toc153797441 \h </w:instrText>
      </w:r>
      <w:r>
        <w:rPr>
          <w:noProof/>
        </w:rPr>
      </w:r>
      <w:r>
        <w:rPr>
          <w:noProof/>
        </w:rPr>
        <w:fldChar w:fldCharType="separate"/>
      </w:r>
      <w:r>
        <w:rPr>
          <w:noProof/>
        </w:rPr>
        <w:t>377</w:t>
      </w:r>
      <w:r>
        <w:rPr>
          <w:noProof/>
        </w:rPr>
        <w:fldChar w:fldCharType="end"/>
      </w:r>
    </w:p>
    <w:p w14:paraId="32CF29CA" w14:textId="3730E6F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_Toc153797442 \h </w:instrText>
      </w:r>
      <w:r>
        <w:rPr>
          <w:noProof/>
        </w:rPr>
      </w:r>
      <w:r>
        <w:rPr>
          <w:noProof/>
        </w:rPr>
        <w:fldChar w:fldCharType="separate"/>
      </w:r>
      <w:r>
        <w:rPr>
          <w:noProof/>
        </w:rPr>
        <w:t>378</w:t>
      </w:r>
      <w:r>
        <w:rPr>
          <w:noProof/>
        </w:rPr>
        <w:fldChar w:fldCharType="end"/>
      </w:r>
    </w:p>
    <w:p w14:paraId="508304F8" w14:textId="408C1B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_Toc153797443 \h </w:instrText>
      </w:r>
      <w:r>
        <w:rPr>
          <w:noProof/>
        </w:rPr>
      </w:r>
      <w:r>
        <w:rPr>
          <w:noProof/>
        </w:rPr>
        <w:fldChar w:fldCharType="separate"/>
      </w:r>
      <w:r>
        <w:rPr>
          <w:noProof/>
        </w:rPr>
        <w:t>378</w:t>
      </w:r>
      <w:r>
        <w:rPr>
          <w:noProof/>
        </w:rPr>
        <w:fldChar w:fldCharType="end"/>
      </w:r>
    </w:p>
    <w:p w14:paraId="4D628F16" w14:textId="7ED43CC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_Toc153797444 \h </w:instrText>
      </w:r>
      <w:r>
        <w:rPr>
          <w:noProof/>
        </w:rPr>
      </w:r>
      <w:r>
        <w:rPr>
          <w:noProof/>
        </w:rPr>
        <w:fldChar w:fldCharType="separate"/>
      </w:r>
      <w:r>
        <w:rPr>
          <w:noProof/>
        </w:rPr>
        <w:t>380</w:t>
      </w:r>
      <w:r>
        <w:rPr>
          <w:noProof/>
        </w:rPr>
        <w:fldChar w:fldCharType="end"/>
      </w:r>
    </w:p>
    <w:p w14:paraId="59181588" w14:textId="1A8EC39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_Toc153797445 \h </w:instrText>
      </w:r>
      <w:r>
        <w:rPr>
          <w:noProof/>
        </w:rPr>
      </w:r>
      <w:r>
        <w:rPr>
          <w:noProof/>
        </w:rPr>
        <w:fldChar w:fldCharType="separate"/>
      </w:r>
      <w:r>
        <w:rPr>
          <w:noProof/>
        </w:rPr>
        <w:t>382</w:t>
      </w:r>
      <w:r>
        <w:rPr>
          <w:noProof/>
        </w:rPr>
        <w:fldChar w:fldCharType="end"/>
      </w:r>
    </w:p>
    <w:p w14:paraId="0BFEFABF" w14:textId="320F9D0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_Toc153797446 \h </w:instrText>
      </w:r>
      <w:r>
        <w:rPr>
          <w:noProof/>
        </w:rPr>
      </w:r>
      <w:r>
        <w:rPr>
          <w:noProof/>
        </w:rPr>
        <w:fldChar w:fldCharType="separate"/>
      </w:r>
      <w:r>
        <w:rPr>
          <w:noProof/>
        </w:rPr>
        <w:t>382</w:t>
      </w:r>
      <w:r>
        <w:rPr>
          <w:noProof/>
        </w:rPr>
        <w:fldChar w:fldCharType="end"/>
      </w:r>
    </w:p>
    <w:p w14:paraId="4FE619EC" w14:textId="51714D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_Toc153797447 \h </w:instrText>
      </w:r>
      <w:r>
        <w:rPr>
          <w:noProof/>
        </w:rPr>
      </w:r>
      <w:r>
        <w:rPr>
          <w:noProof/>
        </w:rPr>
        <w:fldChar w:fldCharType="separate"/>
      </w:r>
      <w:r>
        <w:rPr>
          <w:noProof/>
        </w:rPr>
        <w:t>382</w:t>
      </w:r>
      <w:r>
        <w:rPr>
          <w:noProof/>
        </w:rPr>
        <w:fldChar w:fldCharType="end"/>
      </w:r>
    </w:p>
    <w:p w14:paraId="497D56D7" w14:textId="361F27D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_Toc153797448 \h </w:instrText>
      </w:r>
      <w:r>
        <w:rPr>
          <w:noProof/>
        </w:rPr>
      </w:r>
      <w:r>
        <w:rPr>
          <w:noProof/>
        </w:rPr>
        <w:fldChar w:fldCharType="separate"/>
      </w:r>
      <w:r>
        <w:rPr>
          <w:noProof/>
        </w:rPr>
        <w:t>383</w:t>
      </w:r>
      <w:r>
        <w:rPr>
          <w:noProof/>
        </w:rPr>
        <w:fldChar w:fldCharType="end"/>
      </w:r>
    </w:p>
    <w:p w14:paraId="6879435B" w14:textId="39B3875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_Toc153797449 \h </w:instrText>
      </w:r>
      <w:r>
        <w:rPr>
          <w:noProof/>
        </w:rPr>
      </w:r>
      <w:r>
        <w:rPr>
          <w:noProof/>
        </w:rPr>
        <w:fldChar w:fldCharType="separate"/>
      </w:r>
      <w:r>
        <w:rPr>
          <w:noProof/>
        </w:rPr>
        <w:t>384</w:t>
      </w:r>
      <w:r>
        <w:rPr>
          <w:noProof/>
        </w:rPr>
        <w:fldChar w:fldCharType="end"/>
      </w:r>
    </w:p>
    <w:p w14:paraId="0F19DE51" w14:textId="7FBBF94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_Toc153797450 \h </w:instrText>
      </w:r>
      <w:r>
        <w:rPr>
          <w:noProof/>
        </w:rPr>
      </w:r>
      <w:r>
        <w:rPr>
          <w:noProof/>
        </w:rPr>
        <w:fldChar w:fldCharType="separate"/>
      </w:r>
      <w:r>
        <w:rPr>
          <w:noProof/>
        </w:rPr>
        <w:t>384</w:t>
      </w:r>
      <w:r>
        <w:rPr>
          <w:noProof/>
        </w:rPr>
        <w:fldChar w:fldCharType="end"/>
      </w:r>
    </w:p>
    <w:p w14:paraId="6E727E3F" w14:textId="4CA599E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_Toc153797451 \h </w:instrText>
      </w:r>
      <w:r>
        <w:rPr>
          <w:noProof/>
        </w:rPr>
      </w:r>
      <w:r>
        <w:rPr>
          <w:noProof/>
        </w:rPr>
        <w:fldChar w:fldCharType="separate"/>
      </w:r>
      <w:r>
        <w:rPr>
          <w:noProof/>
        </w:rPr>
        <w:t>384</w:t>
      </w:r>
      <w:r>
        <w:rPr>
          <w:noProof/>
        </w:rPr>
        <w:fldChar w:fldCharType="end"/>
      </w:r>
    </w:p>
    <w:p w14:paraId="39623943" w14:textId="24C2179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_Toc153797452 \h </w:instrText>
      </w:r>
      <w:r>
        <w:rPr>
          <w:noProof/>
        </w:rPr>
      </w:r>
      <w:r>
        <w:rPr>
          <w:noProof/>
        </w:rPr>
        <w:fldChar w:fldCharType="separate"/>
      </w:r>
      <w:r>
        <w:rPr>
          <w:noProof/>
        </w:rPr>
        <w:t>384</w:t>
      </w:r>
      <w:r>
        <w:rPr>
          <w:noProof/>
        </w:rPr>
        <w:fldChar w:fldCharType="end"/>
      </w:r>
    </w:p>
    <w:p w14:paraId="083B9B48" w14:textId="431FF85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_Toc153797453 \h </w:instrText>
      </w:r>
      <w:r>
        <w:rPr>
          <w:noProof/>
        </w:rPr>
      </w:r>
      <w:r>
        <w:rPr>
          <w:noProof/>
        </w:rPr>
        <w:fldChar w:fldCharType="separate"/>
      </w:r>
      <w:r>
        <w:rPr>
          <w:noProof/>
        </w:rPr>
        <w:t>385</w:t>
      </w:r>
      <w:r>
        <w:rPr>
          <w:noProof/>
        </w:rPr>
        <w:fldChar w:fldCharType="end"/>
      </w:r>
    </w:p>
    <w:p w14:paraId="71C0C7C2" w14:textId="1DE019BF" w:rsidR="00DF2416" w:rsidRDefault="00DF2416">
      <w:pPr>
        <w:pStyle w:val="TOC1"/>
        <w:rPr>
          <w:rFonts w:asciiTheme="minorHAnsi" w:eastAsiaTheme="minorEastAsia" w:hAnsiTheme="minorHAnsi" w:cstheme="minorBidi"/>
          <w:noProof/>
          <w:kern w:val="2"/>
          <w:szCs w:val="22"/>
          <w14:ligatures w14:val="standardContextual"/>
        </w:rPr>
      </w:pPr>
      <w:r>
        <w:rPr>
          <w:noProof/>
        </w:rPr>
        <w:lastRenderedPageBreak/>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_Toc153797454 \h </w:instrText>
      </w:r>
      <w:r>
        <w:rPr>
          <w:noProof/>
        </w:rPr>
      </w:r>
      <w:r>
        <w:rPr>
          <w:noProof/>
        </w:rPr>
        <w:fldChar w:fldCharType="separate"/>
      </w:r>
      <w:r>
        <w:rPr>
          <w:noProof/>
        </w:rPr>
        <w:t>385</w:t>
      </w:r>
      <w:r>
        <w:rPr>
          <w:noProof/>
        </w:rPr>
        <w:fldChar w:fldCharType="end"/>
      </w:r>
    </w:p>
    <w:p w14:paraId="0BBC5CEF" w14:textId="148A94E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_Toc153797455 \h </w:instrText>
      </w:r>
      <w:r>
        <w:rPr>
          <w:noProof/>
        </w:rPr>
      </w:r>
      <w:r>
        <w:rPr>
          <w:noProof/>
        </w:rPr>
        <w:fldChar w:fldCharType="separate"/>
      </w:r>
      <w:r>
        <w:rPr>
          <w:noProof/>
        </w:rPr>
        <w:t>385</w:t>
      </w:r>
      <w:r>
        <w:rPr>
          <w:noProof/>
        </w:rPr>
        <w:fldChar w:fldCharType="end"/>
      </w:r>
    </w:p>
    <w:p w14:paraId="5445EF40" w14:textId="5F14C1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_Toc153797456 \h </w:instrText>
      </w:r>
      <w:r>
        <w:rPr>
          <w:noProof/>
        </w:rPr>
      </w:r>
      <w:r>
        <w:rPr>
          <w:noProof/>
        </w:rPr>
        <w:fldChar w:fldCharType="separate"/>
      </w:r>
      <w:r>
        <w:rPr>
          <w:noProof/>
        </w:rPr>
        <w:t>385</w:t>
      </w:r>
      <w:r>
        <w:rPr>
          <w:noProof/>
        </w:rPr>
        <w:fldChar w:fldCharType="end"/>
      </w:r>
    </w:p>
    <w:p w14:paraId="19F84D75" w14:textId="47C367A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_Toc153797457 \h </w:instrText>
      </w:r>
      <w:r>
        <w:rPr>
          <w:noProof/>
        </w:rPr>
      </w:r>
      <w:r>
        <w:rPr>
          <w:noProof/>
        </w:rPr>
        <w:fldChar w:fldCharType="separate"/>
      </w:r>
      <w:r>
        <w:rPr>
          <w:noProof/>
        </w:rPr>
        <w:t>386</w:t>
      </w:r>
      <w:r>
        <w:rPr>
          <w:noProof/>
        </w:rPr>
        <w:fldChar w:fldCharType="end"/>
      </w:r>
    </w:p>
    <w:p w14:paraId="65C047DC" w14:textId="5066104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_Toc153797458 \h </w:instrText>
      </w:r>
      <w:r>
        <w:rPr>
          <w:noProof/>
        </w:rPr>
      </w:r>
      <w:r>
        <w:rPr>
          <w:noProof/>
        </w:rPr>
        <w:fldChar w:fldCharType="separate"/>
      </w:r>
      <w:r>
        <w:rPr>
          <w:noProof/>
        </w:rPr>
        <w:t>388</w:t>
      </w:r>
      <w:r>
        <w:rPr>
          <w:noProof/>
        </w:rPr>
        <w:fldChar w:fldCharType="end"/>
      </w:r>
    </w:p>
    <w:p w14:paraId="1C91B245" w14:textId="32B8CBE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_Toc153797459 \h </w:instrText>
      </w:r>
      <w:r>
        <w:rPr>
          <w:noProof/>
        </w:rPr>
      </w:r>
      <w:r>
        <w:rPr>
          <w:noProof/>
        </w:rPr>
        <w:fldChar w:fldCharType="separate"/>
      </w:r>
      <w:r>
        <w:rPr>
          <w:noProof/>
        </w:rPr>
        <w:t>388</w:t>
      </w:r>
      <w:r>
        <w:rPr>
          <w:noProof/>
        </w:rPr>
        <w:fldChar w:fldCharType="end"/>
      </w:r>
    </w:p>
    <w:p w14:paraId="1C70B166" w14:textId="3A7CD37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_Toc153797460 \h </w:instrText>
      </w:r>
      <w:r>
        <w:rPr>
          <w:noProof/>
        </w:rPr>
      </w:r>
      <w:r>
        <w:rPr>
          <w:noProof/>
        </w:rPr>
        <w:fldChar w:fldCharType="separate"/>
      </w:r>
      <w:r>
        <w:rPr>
          <w:noProof/>
        </w:rPr>
        <w:t>389</w:t>
      </w:r>
      <w:r>
        <w:rPr>
          <w:noProof/>
        </w:rPr>
        <w:fldChar w:fldCharType="end"/>
      </w:r>
    </w:p>
    <w:p w14:paraId="2A524F9A" w14:textId="26885C0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_Toc153797461 \h </w:instrText>
      </w:r>
      <w:r>
        <w:rPr>
          <w:noProof/>
        </w:rPr>
      </w:r>
      <w:r>
        <w:rPr>
          <w:noProof/>
        </w:rPr>
        <w:fldChar w:fldCharType="separate"/>
      </w:r>
      <w:r>
        <w:rPr>
          <w:noProof/>
        </w:rPr>
        <w:t>389</w:t>
      </w:r>
      <w:r>
        <w:rPr>
          <w:noProof/>
        </w:rPr>
        <w:fldChar w:fldCharType="end"/>
      </w:r>
    </w:p>
    <w:p w14:paraId="32C48D9B" w14:textId="6DD1398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_Toc153797462 \h </w:instrText>
      </w:r>
      <w:r>
        <w:rPr>
          <w:noProof/>
        </w:rPr>
      </w:r>
      <w:r>
        <w:rPr>
          <w:noProof/>
        </w:rPr>
        <w:fldChar w:fldCharType="separate"/>
      </w:r>
      <w:r>
        <w:rPr>
          <w:noProof/>
        </w:rPr>
        <w:t>389</w:t>
      </w:r>
      <w:r>
        <w:rPr>
          <w:noProof/>
        </w:rPr>
        <w:fldChar w:fldCharType="end"/>
      </w:r>
    </w:p>
    <w:p w14:paraId="397931CD" w14:textId="0919610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_Toc153797463 \h </w:instrText>
      </w:r>
      <w:r>
        <w:rPr>
          <w:noProof/>
        </w:rPr>
      </w:r>
      <w:r>
        <w:rPr>
          <w:noProof/>
        </w:rPr>
        <w:fldChar w:fldCharType="separate"/>
      </w:r>
      <w:r>
        <w:rPr>
          <w:noProof/>
        </w:rPr>
        <w:t>390</w:t>
      </w:r>
      <w:r>
        <w:rPr>
          <w:noProof/>
        </w:rPr>
        <w:fldChar w:fldCharType="end"/>
      </w:r>
    </w:p>
    <w:p w14:paraId="79784BAD" w14:textId="0A82D9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_Toc153797464 \h </w:instrText>
      </w:r>
      <w:r>
        <w:rPr>
          <w:noProof/>
        </w:rPr>
      </w:r>
      <w:r>
        <w:rPr>
          <w:noProof/>
        </w:rPr>
        <w:fldChar w:fldCharType="separate"/>
      </w:r>
      <w:r>
        <w:rPr>
          <w:noProof/>
        </w:rPr>
        <w:t>391</w:t>
      </w:r>
      <w:r>
        <w:rPr>
          <w:noProof/>
        </w:rPr>
        <w:fldChar w:fldCharType="end"/>
      </w:r>
    </w:p>
    <w:p w14:paraId="16FC339F" w14:textId="25E057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_Toc153797465 \h </w:instrText>
      </w:r>
      <w:r>
        <w:rPr>
          <w:noProof/>
        </w:rPr>
      </w:r>
      <w:r>
        <w:rPr>
          <w:noProof/>
        </w:rPr>
        <w:fldChar w:fldCharType="separate"/>
      </w:r>
      <w:r>
        <w:rPr>
          <w:noProof/>
        </w:rPr>
        <w:t>391</w:t>
      </w:r>
      <w:r>
        <w:rPr>
          <w:noProof/>
        </w:rPr>
        <w:fldChar w:fldCharType="end"/>
      </w:r>
    </w:p>
    <w:p w14:paraId="64551355" w14:textId="62C1FA4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_Toc153797466 \h </w:instrText>
      </w:r>
      <w:r>
        <w:rPr>
          <w:noProof/>
        </w:rPr>
      </w:r>
      <w:r>
        <w:rPr>
          <w:noProof/>
        </w:rPr>
        <w:fldChar w:fldCharType="separate"/>
      </w:r>
      <w:r>
        <w:rPr>
          <w:noProof/>
        </w:rPr>
        <w:t>392</w:t>
      </w:r>
      <w:r>
        <w:rPr>
          <w:noProof/>
        </w:rPr>
        <w:fldChar w:fldCharType="end"/>
      </w:r>
    </w:p>
    <w:p w14:paraId="2ED3830A" w14:textId="035BFE0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_Toc153797467 \h </w:instrText>
      </w:r>
      <w:r>
        <w:rPr>
          <w:noProof/>
        </w:rPr>
      </w:r>
      <w:r>
        <w:rPr>
          <w:noProof/>
        </w:rPr>
        <w:fldChar w:fldCharType="separate"/>
      </w:r>
      <w:r>
        <w:rPr>
          <w:noProof/>
        </w:rPr>
        <w:t>393</w:t>
      </w:r>
      <w:r>
        <w:rPr>
          <w:noProof/>
        </w:rPr>
        <w:fldChar w:fldCharType="end"/>
      </w:r>
    </w:p>
    <w:p w14:paraId="0356E456" w14:textId="65618EE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_Toc153797468 \h </w:instrText>
      </w:r>
      <w:r>
        <w:rPr>
          <w:noProof/>
        </w:rPr>
      </w:r>
      <w:r>
        <w:rPr>
          <w:noProof/>
        </w:rPr>
        <w:fldChar w:fldCharType="separate"/>
      </w:r>
      <w:r>
        <w:rPr>
          <w:noProof/>
        </w:rPr>
        <w:t>394</w:t>
      </w:r>
      <w:r>
        <w:rPr>
          <w:noProof/>
        </w:rPr>
        <w:fldChar w:fldCharType="end"/>
      </w:r>
    </w:p>
    <w:p w14:paraId="37827895" w14:textId="57C8CAD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_Toc153797469 \h </w:instrText>
      </w:r>
      <w:r>
        <w:rPr>
          <w:noProof/>
        </w:rPr>
      </w:r>
      <w:r>
        <w:rPr>
          <w:noProof/>
        </w:rPr>
        <w:fldChar w:fldCharType="separate"/>
      </w:r>
      <w:r>
        <w:rPr>
          <w:noProof/>
        </w:rPr>
        <w:t>394</w:t>
      </w:r>
      <w:r>
        <w:rPr>
          <w:noProof/>
        </w:rPr>
        <w:fldChar w:fldCharType="end"/>
      </w:r>
    </w:p>
    <w:p w14:paraId="2358AE98" w14:textId="0AB76C0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_Toc153797470 \h </w:instrText>
      </w:r>
      <w:r>
        <w:rPr>
          <w:noProof/>
        </w:rPr>
      </w:r>
      <w:r>
        <w:rPr>
          <w:noProof/>
        </w:rPr>
        <w:fldChar w:fldCharType="separate"/>
      </w:r>
      <w:r>
        <w:rPr>
          <w:noProof/>
        </w:rPr>
        <w:t>395</w:t>
      </w:r>
      <w:r>
        <w:rPr>
          <w:noProof/>
        </w:rPr>
        <w:fldChar w:fldCharType="end"/>
      </w:r>
    </w:p>
    <w:p w14:paraId="1C2EB51E" w14:textId="138FFDA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_Toc153797471 \h </w:instrText>
      </w:r>
      <w:r>
        <w:rPr>
          <w:noProof/>
        </w:rPr>
      </w:r>
      <w:r>
        <w:rPr>
          <w:noProof/>
        </w:rPr>
        <w:fldChar w:fldCharType="separate"/>
      </w:r>
      <w:r>
        <w:rPr>
          <w:noProof/>
        </w:rPr>
        <w:t>395</w:t>
      </w:r>
      <w:r>
        <w:rPr>
          <w:noProof/>
        </w:rPr>
        <w:fldChar w:fldCharType="end"/>
      </w:r>
    </w:p>
    <w:p w14:paraId="46E706B5" w14:textId="19BF8F8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_Toc153797472 \h </w:instrText>
      </w:r>
      <w:r>
        <w:rPr>
          <w:noProof/>
        </w:rPr>
      </w:r>
      <w:r>
        <w:rPr>
          <w:noProof/>
        </w:rPr>
        <w:fldChar w:fldCharType="separate"/>
      </w:r>
      <w:r>
        <w:rPr>
          <w:noProof/>
        </w:rPr>
        <w:t>396</w:t>
      </w:r>
      <w:r>
        <w:rPr>
          <w:noProof/>
        </w:rPr>
        <w:fldChar w:fldCharType="end"/>
      </w:r>
    </w:p>
    <w:p w14:paraId="27F91A2F" w14:textId="00E1946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_Toc153797473 \h </w:instrText>
      </w:r>
      <w:r>
        <w:rPr>
          <w:noProof/>
        </w:rPr>
      </w:r>
      <w:r>
        <w:rPr>
          <w:noProof/>
        </w:rPr>
        <w:fldChar w:fldCharType="separate"/>
      </w:r>
      <w:r>
        <w:rPr>
          <w:noProof/>
        </w:rPr>
        <w:t>396</w:t>
      </w:r>
      <w:r>
        <w:rPr>
          <w:noProof/>
        </w:rPr>
        <w:fldChar w:fldCharType="end"/>
      </w:r>
    </w:p>
    <w:p w14:paraId="1A6E3B0B" w14:textId="1AAEE6DC"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_Toc153797474 \h </w:instrText>
      </w:r>
      <w:r>
        <w:rPr>
          <w:noProof/>
        </w:rPr>
      </w:r>
      <w:r>
        <w:rPr>
          <w:noProof/>
        </w:rPr>
        <w:fldChar w:fldCharType="separate"/>
      </w:r>
      <w:r>
        <w:rPr>
          <w:noProof/>
        </w:rPr>
        <w:t>396</w:t>
      </w:r>
      <w:r>
        <w:rPr>
          <w:noProof/>
        </w:rPr>
        <w:fldChar w:fldCharType="end"/>
      </w:r>
    </w:p>
    <w:p w14:paraId="11DBD0CB" w14:textId="084EB79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_Toc153797475 \h </w:instrText>
      </w:r>
      <w:r>
        <w:rPr>
          <w:noProof/>
        </w:rPr>
      </w:r>
      <w:r>
        <w:rPr>
          <w:noProof/>
        </w:rPr>
        <w:fldChar w:fldCharType="separate"/>
      </w:r>
      <w:r>
        <w:rPr>
          <w:noProof/>
        </w:rPr>
        <w:t>396</w:t>
      </w:r>
      <w:r>
        <w:rPr>
          <w:noProof/>
        </w:rPr>
        <w:fldChar w:fldCharType="end"/>
      </w:r>
    </w:p>
    <w:p w14:paraId="38E5AD46" w14:textId="4859E89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_Toc153797476 \h </w:instrText>
      </w:r>
      <w:r>
        <w:rPr>
          <w:noProof/>
        </w:rPr>
      </w:r>
      <w:r>
        <w:rPr>
          <w:noProof/>
        </w:rPr>
        <w:fldChar w:fldCharType="separate"/>
      </w:r>
      <w:r>
        <w:rPr>
          <w:noProof/>
        </w:rPr>
        <w:t>397</w:t>
      </w:r>
      <w:r>
        <w:rPr>
          <w:noProof/>
        </w:rPr>
        <w:fldChar w:fldCharType="end"/>
      </w:r>
    </w:p>
    <w:p w14:paraId="5E3532BD" w14:textId="526F664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_Toc153797477 \h </w:instrText>
      </w:r>
      <w:r>
        <w:rPr>
          <w:noProof/>
        </w:rPr>
      </w:r>
      <w:r>
        <w:rPr>
          <w:noProof/>
        </w:rPr>
        <w:fldChar w:fldCharType="separate"/>
      </w:r>
      <w:r>
        <w:rPr>
          <w:noProof/>
        </w:rPr>
        <w:t>397</w:t>
      </w:r>
      <w:r>
        <w:rPr>
          <w:noProof/>
        </w:rPr>
        <w:fldChar w:fldCharType="end"/>
      </w:r>
    </w:p>
    <w:p w14:paraId="39E87479" w14:textId="4FE6DBD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_Toc153797478 \h </w:instrText>
      </w:r>
      <w:r>
        <w:rPr>
          <w:noProof/>
        </w:rPr>
      </w:r>
      <w:r>
        <w:rPr>
          <w:noProof/>
        </w:rPr>
        <w:fldChar w:fldCharType="separate"/>
      </w:r>
      <w:r>
        <w:rPr>
          <w:noProof/>
        </w:rPr>
        <w:t>397</w:t>
      </w:r>
      <w:r>
        <w:rPr>
          <w:noProof/>
        </w:rPr>
        <w:fldChar w:fldCharType="end"/>
      </w:r>
    </w:p>
    <w:p w14:paraId="25C90A72" w14:textId="6ECBCCD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_Toc153797479 \h </w:instrText>
      </w:r>
      <w:r>
        <w:rPr>
          <w:noProof/>
        </w:rPr>
      </w:r>
      <w:r>
        <w:rPr>
          <w:noProof/>
        </w:rPr>
        <w:fldChar w:fldCharType="separate"/>
      </w:r>
      <w:r>
        <w:rPr>
          <w:noProof/>
        </w:rPr>
        <w:t>397</w:t>
      </w:r>
      <w:r>
        <w:rPr>
          <w:noProof/>
        </w:rPr>
        <w:fldChar w:fldCharType="end"/>
      </w:r>
    </w:p>
    <w:p w14:paraId="2CA26BA4" w14:textId="1DB4DCF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_Toc153797480 \h </w:instrText>
      </w:r>
      <w:r>
        <w:rPr>
          <w:noProof/>
        </w:rPr>
      </w:r>
      <w:r>
        <w:rPr>
          <w:noProof/>
        </w:rPr>
        <w:fldChar w:fldCharType="separate"/>
      </w:r>
      <w:r>
        <w:rPr>
          <w:noProof/>
        </w:rPr>
        <w:t>398</w:t>
      </w:r>
      <w:r>
        <w:rPr>
          <w:noProof/>
        </w:rPr>
        <w:fldChar w:fldCharType="end"/>
      </w:r>
    </w:p>
    <w:p w14:paraId="6E083D34" w14:textId="792B67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_Toc153797481 \h </w:instrText>
      </w:r>
      <w:r>
        <w:rPr>
          <w:noProof/>
        </w:rPr>
      </w:r>
      <w:r>
        <w:rPr>
          <w:noProof/>
        </w:rPr>
        <w:fldChar w:fldCharType="separate"/>
      </w:r>
      <w:r>
        <w:rPr>
          <w:noProof/>
        </w:rPr>
        <w:t>398</w:t>
      </w:r>
      <w:r>
        <w:rPr>
          <w:noProof/>
        </w:rPr>
        <w:fldChar w:fldCharType="end"/>
      </w:r>
    </w:p>
    <w:p w14:paraId="4D20F0CC" w14:textId="219ECF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_Toc153797482 \h </w:instrText>
      </w:r>
      <w:r>
        <w:rPr>
          <w:noProof/>
        </w:rPr>
      </w:r>
      <w:r>
        <w:rPr>
          <w:noProof/>
        </w:rPr>
        <w:fldChar w:fldCharType="separate"/>
      </w:r>
      <w:r>
        <w:rPr>
          <w:noProof/>
        </w:rPr>
        <w:t>399</w:t>
      </w:r>
      <w:r>
        <w:rPr>
          <w:noProof/>
        </w:rPr>
        <w:fldChar w:fldCharType="end"/>
      </w:r>
    </w:p>
    <w:p w14:paraId="03C29429" w14:textId="2AE7EB6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_Toc153797483 \h </w:instrText>
      </w:r>
      <w:r>
        <w:rPr>
          <w:noProof/>
        </w:rPr>
      </w:r>
      <w:r>
        <w:rPr>
          <w:noProof/>
        </w:rPr>
        <w:fldChar w:fldCharType="separate"/>
      </w:r>
      <w:r>
        <w:rPr>
          <w:noProof/>
        </w:rPr>
        <w:t>399</w:t>
      </w:r>
      <w:r>
        <w:rPr>
          <w:noProof/>
        </w:rPr>
        <w:fldChar w:fldCharType="end"/>
      </w:r>
    </w:p>
    <w:p w14:paraId="5ABA9866" w14:textId="2089679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_Toc153797484 \h </w:instrText>
      </w:r>
      <w:r>
        <w:rPr>
          <w:noProof/>
        </w:rPr>
      </w:r>
      <w:r>
        <w:rPr>
          <w:noProof/>
        </w:rPr>
        <w:fldChar w:fldCharType="separate"/>
      </w:r>
      <w:r>
        <w:rPr>
          <w:noProof/>
        </w:rPr>
        <w:t>399</w:t>
      </w:r>
      <w:r>
        <w:rPr>
          <w:noProof/>
        </w:rPr>
        <w:fldChar w:fldCharType="end"/>
      </w:r>
    </w:p>
    <w:p w14:paraId="4375610A" w14:textId="51EDE34A" w:rsidR="00DF2416" w:rsidRDefault="00DF2416">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_Toc153797485 \h </w:instrText>
      </w:r>
      <w:r>
        <w:rPr>
          <w:noProof/>
        </w:rPr>
      </w:r>
      <w:r>
        <w:rPr>
          <w:noProof/>
        </w:rPr>
        <w:fldChar w:fldCharType="separate"/>
      </w:r>
      <w:r>
        <w:rPr>
          <w:noProof/>
        </w:rPr>
        <w:t>399</w:t>
      </w:r>
      <w:r>
        <w:rPr>
          <w:noProof/>
        </w:rPr>
        <w:fldChar w:fldCharType="end"/>
      </w:r>
    </w:p>
    <w:p w14:paraId="09188A43" w14:textId="04EE374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_Toc153797486 \h </w:instrText>
      </w:r>
      <w:r>
        <w:rPr>
          <w:noProof/>
        </w:rPr>
      </w:r>
      <w:r>
        <w:rPr>
          <w:noProof/>
        </w:rPr>
        <w:fldChar w:fldCharType="separate"/>
      </w:r>
      <w:r>
        <w:rPr>
          <w:noProof/>
        </w:rPr>
        <w:t>399</w:t>
      </w:r>
      <w:r>
        <w:rPr>
          <w:noProof/>
        </w:rPr>
        <w:fldChar w:fldCharType="end"/>
      </w:r>
    </w:p>
    <w:p w14:paraId="0D7CE6B6" w14:textId="165C8AE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_Toc153797487 \h </w:instrText>
      </w:r>
      <w:r>
        <w:rPr>
          <w:noProof/>
        </w:rPr>
      </w:r>
      <w:r>
        <w:rPr>
          <w:noProof/>
        </w:rPr>
        <w:fldChar w:fldCharType="separate"/>
      </w:r>
      <w:r>
        <w:rPr>
          <w:noProof/>
        </w:rPr>
        <w:t>399</w:t>
      </w:r>
      <w:r>
        <w:rPr>
          <w:noProof/>
        </w:rPr>
        <w:fldChar w:fldCharType="end"/>
      </w:r>
    </w:p>
    <w:p w14:paraId="0BAB9AB4" w14:textId="59CB3A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_Toc153797488 \h </w:instrText>
      </w:r>
      <w:r>
        <w:rPr>
          <w:noProof/>
        </w:rPr>
      </w:r>
      <w:r>
        <w:rPr>
          <w:noProof/>
        </w:rPr>
        <w:fldChar w:fldCharType="separate"/>
      </w:r>
      <w:r>
        <w:rPr>
          <w:noProof/>
        </w:rPr>
        <w:t>399</w:t>
      </w:r>
      <w:r>
        <w:rPr>
          <w:noProof/>
        </w:rPr>
        <w:fldChar w:fldCharType="end"/>
      </w:r>
    </w:p>
    <w:p w14:paraId="515AA2E9" w14:textId="74B6AFF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_Toc153797489 \h </w:instrText>
      </w:r>
      <w:r>
        <w:rPr>
          <w:noProof/>
        </w:rPr>
      </w:r>
      <w:r>
        <w:rPr>
          <w:noProof/>
        </w:rPr>
        <w:fldChar w:fldCharType="separate"/>
      </w:r>
      <w:r>
        <w:rPr>
          <w:noProof/>
        </w:rPr>
        <w:t>399</w:t>
      </w:r>
      <w:r>
        <w:rPr>
          <w:noProof/>
        </w:rPr>
        <w:fldChar w:fldCharType="end"/>
      </w:r>
    </w:p>
    <w:p w14:paraId="1D28B557" w14:textId="7F9632F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_Toc153797490 \h </w:instrText>
      </w:r>
      <w:r>
        <w:rPr>
          <w:noProof/>
        </w:rPr>
      </w:r>
      <w:r>
        <w:rPr>
          <w:noProof/>
        </w:rPr>
        <w:fldChar w:fldCharType="separate"/>
      </w:r>
      <w:r>
        <w:rPr>
          <w:noProof/>
        </w:rPr>
        <w:t>400</w:t>
      </w:r>
      <w:r>
        <w:rPr>
          <w:noProof/>
        </w:rPr>
        <w:fldChar w:fldCharType="end"/>
      </w:r>
    </w:p>
    <w:p w14:paraId="3DC18546" w14:textId="1389EF6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_Toc153797491 \h </w:instrText>
      </w:r>
      <w:r>
        <w:rPr>
          <w:noProof/>
        </w:rPr>
      </w:r>
      <w:r>
        <w:rPr>
          <w:noProof/>
        </w:rPr>
        <w:fldChar w:fldCharType="separate"/>
      </w:r>
      <w:r>
        <w:rPr>
          <w:noProof/>
        </w:rPr>
        <w:t>401</w:t>
      </w:r>
      <w:r>
        <w:rPr>
          <w:noProof/>
        </w:rPr>
        <w:fldChar w:fldCharType="end"/>
      </w:r>
    </w:p>
    <w:p w14:paraId="4422B0E3" w14:textId="6A529FE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_Toc153797492 \h </w:instrText>
      </w:r>
      <w:r>
        <w:rPr>
          <w:noProof/>
        </w:rPr>
      </w:r>
      <w:r>
        <w:rPr>
          <w:noProof/>
        </w:rPr>
        <w:fldChar w:fldCharType="separate"/>
      </w:r>
      <w:r>
        <w:rPr>
          <w:noProof/>
        </w:rPr>
        <w:t>401</w:t>
      </w:r>
      <w:r>
        <w:rPr>
          <w:noProof/>
        </w:rPr>
        <w:fldChar w:fldCharType="end"/>
      </w:r>
    </w:p>
    <w:p w14:paraId="01E8C1DF" w14:textId="63CD31F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_Toc153797493 \h </w:instrText>
      </w:r>
      <w:r>
        <w:rPr>
          <w:noProof/>
        </w:rPr>
      </w:r>
      <w:r>
        <w:rPr>
          <w:noProof/>
        </w:rPr>
        <w:fldChar w:fldCharType="separate"/>
      </w:r>
      <w:r>
        <w:rPr>
          <w:noProof/>
        </w:rPr>
        <w:t>401</w:t>
      </w:r>
      <w:r>
        <w:rPr>
          <w:noProof/>
        </w:rPr>
        <w:fldChar w:fldCharType="end"/>
      </w:r>
    </w:p>
    <w:p w14:paraId="59622D7A" w14:textId="5978991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_Toc153797494 \h </w:instrText>
      </w:r>
      <w:r>
        <w:rPr>
          <w:noProof/>
        </w:rPr>
      </w:r>
      <w:r>
        <w:rPr>
          <w:noProof/>
        </w:rPr>
        <w:fldChar w:fldCharType="separate"/>
      </w:r>
      <w:r>
        <w:rPr>
          <w:noProof/>
        </w:rPr>
        <w:t>403</w:t>
      </w:r>
      <w:r>
        <w:rPr>
          <w:noProof/>
        </w:rPr>
        <w:fldChar w:fldCharType="end"/>
      </w:r>
    </w:p>
    <w:p w14:paraId="26777445" w14:textId="1AE8CE6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_Toc153797495 \h </w:instrText>
      </w:r>
      <w:r>
        <w:rPr>
          <w:noProof/>
        </w:rPr>
      </w:r>
      <w:r>
        <w:rPr>
          <w:noProof/>
        </w:rPr>
        <w:fldChar w:fldCharType="separate"/>
      </w:r>
      <w:r>
        <w:rPr>
          <w:noProof/>
        </w:rPr>
        <w:t>403</w:t>
      </w:r>
      <w:r>
        <w:rPr>
          <w:noProof/>
        </w:rPr>
        <w:fldChar w:fldCharType="end"/>
      </w:r>
    </w:p>
    <w:p w14:paraId="4FB44877" w14:textId="22F2EDC8"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_Toc153797496 \h </w:instrText>
      </w:r>
      <w:r>
        <w:rPr>
          <w:noProof/>
        </w:rPr>
      </w:r>
      <w:r>
        <w:rPr>
          <w:noProof/>
        </w:rPr>
        <w:fldChar w:fldCharType="separate"/>
      </w:r>
      <w:r>
        <w:rPr>
          <w:noProof/>
        </w:rPr>
        <w:t>404</w:t>
      </w:r>
      <w:r>
        <w:rPr>
          <w:noProof/>
        </w:rPr>
        <w:fldChar w:fldCharType="end"/>
      </w:r>
    </w:p>
    <w:p w14:paraId="524CEF6C" w14:textId="6F8794E1"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_Toc153797497 \h </w:instrText>
      </w:r>
      <w:r>
        <w:rPr>
          <w:noProof/>
        </w:rPr>
      </w:r>
      <w:r>
        <w:rPr>
          <w:noProof/>
        </w:rPr>
        <w:fldChar w:fldCharType="separate"/>
      </w:r>
      <w:r>
        <w:rPr>
          <w:noProof/>
        </w:rPr>
        <w:t>404</w:t>
      </w:r>
      <w:r>
        <w:rPr>
          <w:noProof/>
        </w:rPr>
        <w:fldChar w:fldCharType="end"/>
      </w:r>
    </w:p>
    <w:p w14:paraId="6C89D52D" w14:textId="0FAF2C6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_Toc153797498 \h </w:instrText>
      </w:r>
      <w:r>
        <w:rPr>
          <w:noProof/>
        </w:rPr>
      </w:r>
      <w:r>
        <w:rPr>
          <w:noProof/>
        </w:rPr>
        <w:fldChar w:fldCharType="separate"/>
      </w:r>
      <w:r>
        <w:rPr>
          <w:noProof/>
        </w:rPr>
        <w:t>404</w:t>
      </w:r>
      <w:r>
        <w:rPr>
          <w:noProof/>
        </w:rPr>
        <w:fldChar w:fldCharType="end"/>
      </w:r>
    </w:p>
    <w:p w14:paraId="7EC42278" w14:textId="262CF29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_Toc153797499 \h </w:instrText>
      </w:r>
      <w:r>
        <w:rPr>
          <w:noProof/>
        </w:rPr>
      </w:r>
      <w:r>
        <w:rPr>
          <w:noProof/>
        </w:rPr>
        <w:fldChar w:fldCharType="separate"/>
      </w:r>
      <w:r>
        <w:rPr>
          <w:noProof/>
        </w:rPr>
        <w:t>404</w:t>
      </w:r>
      <w:r>
        <w:rPr>
          <w:noProof/>
        </w:rPr>
        <w:fldChar w:fldCharType="end"/>
      </w:r>
    </w:p>
    <w:p w14:paraId="456B5100" w14:textId="538BF82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_Toc153797500 \h </w:instrText>
      </w:r>
      <w:r>
        <w:rPr>
          <w:noProof/>
        </w:rPr>
      </w:r>
      <w:r>
        <w:rPr>
          <w:noProof/>
        </w:rPr>
        <w:fldChar w:fldCharType="separate"/>
      </w:r>
      <w:r>
        <w:rPr>
          <w:noProof/>
        </w:rPr>
        <w:t>405</w:t>
      </w:r>
      <w:r>
        <w:rPr>
          <w:noProof/>
        </w:rPr>
        <w:fldChar w:fldCharType="end"/>
      </w:r>
    </w:p>
    <w:p w14:paraId="410F4D22" w14:textId="2B9275B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_Toc153797501 \h </w:instrText>
      </w:r>
      <w:r>
        <w:rPr>
          <w:noProof/>
        </w:rPr>
      </w:r>
      <w:r>
        <w:rPr>
          <w:noProof/>
        </w:rPr>
        <w:fldChar w:fldCharType="separate"/>
      </w:r>
      <w:r>
        <w:rPr>
          <w:noProof/>
        </w:rPr>
        <w:t>406</w:t>
      </w:r>
      <w:r>
        <w:rPr>
          <w:noProof/>
        </w:rPr>
        <w:fldChar w:fldCharType="end"/>
      </w:r>
    </w:p>
    <w:p w14:paraId="030EECEB" w14:textId="2186F0D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_Toc153797502 \h </w:instrText>
      </w:r>
      <w:r>
        <w:rPr>
          <w:noProof/>
        </w:rPr>
      </w:r>
      <w:r>
        <w:rPr>
          <w:noProof/>
        </w:rPr>
        <w:fldChar w:fldCharType="separate"/>
      </w:r>
      <w:r>
        <w:rPr>
          <w:noProof/>
        </w:rPr>
        <w:t>406</w:t>
      </w:r>
      <w:r>
        <w:rPr>
          <w:noProof/>
        </w:rPr>
        <w:fldChar w:fldCharType="end"/>
      </w:r>
    </w:p>
    <w:p w14:paraId="6EA3A57F" w14:textId="79591E7F"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_Toc153797503 \h </w:instrText>
      </w:r>
      <w:r>
        <w:rPr>
          <w:noProof/>
        </w:rPr>
      </w:r>
      <w:r>
        <w:rPr>
          <w:noProof/>
        </w:rPr>
        <w:fldChar w:fldCharType="separate"/>
      </w:r>
      <w:r>
        <w:rPr>
          <w:noProof/>
        </w:rPr>
        <w:t>406</w:t>
      </w:r>
      <w:r>
        <w:rPr>
          <w:noProof/>
        </w:rPr>
        <w:fldChar w:fldCharType="end"/>
      </w:r>
    </w:p>
    <w:p w14:paraId="1710E6D6" w14:textId="60350057"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_Toc153797504 \h </w:instrText>
      </w:r>
      <w:r>
        <w:rPr>
          <w:noProof/>
        </w:rPr>
      </w:r>
      <w:r>
        <w:rPr>
          <w:noProof/>
        </w:rPr>
        <w:fldChar w:fldCharType="separate"/>
      </w:r>
      <w:r>
        <w:rPr>
          <w:noProof/>
        </w:rPr>
        <w:t>408</w:t>
      </w:r>
      <w:r>
        <w:rPr>
          <w:noProof/>
        </w:rPr>
        <w:fldChar w:fldCharType="end"/>
      </w:r>
    </w:p>
    <w:p w14:paraId="7E74674C" w14:textId="71304CA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_Toc153797505 \h </w:instrText>
      </w:r>
      <w:r>
        <w:rPr>
          <w:noProof/>
        </w:rPr>
      </w:r>
      <w:r>
        <w:rPr>
          <w:noProof/>
        </w:rPr>
        <w:fldChar w:fldCharType="separate"/>
      </w:r>
      <w:r>
        <w:rPr>
          <w:noProof/>
        </w:rPr>
        <w:t>408</w:t>
      </w:r>
      <w:r>
        <w:rPr>
          <w:noProof/>
        </w:rPr>
        <w:fldChar w:fldCharType="end"/>
      </w:r>
    </w:p>
    <w:p w14:paraId="52ABBA5B" w14:textId="3404433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_Toc153797506 \h </w:instrText>
      </w:r>
      <w:r>
        <w:rPr>
          <w:noProof/>
        </w:rPr>
      </w:r>
      <w:r>
        <w:rPr>
          <w:noProof/>
        </w:rPr>
        <w:fldChar w:fldCharType="separate"/>
      </w:r>
      <w:r>
        <w:rPr>
          <w:noProof/>
        </w:rPr>
        <w:t>408</w:t>
      </w:r>
      <w:r>
        <w:rPr>
          <w:noProof/>
        </w:rPr>
        <w:fldChar w:fldCharType="end"/>
      </w:r>
    </w:p>
    <w:p w14:paraId="211916B1" w14:textId="2B53D16A"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_Toc153797507 \h </w:instrText>
      </w:r>
      <w:r>
        <w:rPr>
          <w:noProof/>
        </w:rPr>
      </w:r>
      <w:r>
        <w:rPr>
          <w:noProof/>
        </w:rPr>
        <w:fldChar w:fldCharType="separate"/>
      </w:r>
      <w:r>
        <w:rPr>
          <w:noProof/>
        </w:rPr>
        <w:t>409</w:t>
      </w:r>
      <w:r>
        <w:rPr>
          <w:noProof/>
        </w:rPr>
        <w:fldChar w:fldCharType="end"/>
      </w:r>
    </w:p>
    <w:p w14:paraId="5A8851C6" w14:textId="2E1263B8" w:rsidR="00DF2416" w:rsidRDefault="00DF2416">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_Toc153797508 \h </w:instrText>
      </w:r>
      <w:r>
        <w:rPr>
          <w:noProof/>
        </w:rPr>
      </w:r>
      <w:r>
        <w:rPr>
          <w:noProof/>
        </w:rPr>
        <w:fldChar w:fldCharType="separate"/>
      </w:r>
      <w:r>
        <w:rPr>
          <w:noProof/>
        </w:rPr>
        <w:t>410</w:t>
      </w:r>
      <w:r>
        <w:rPr>
          <w:noProof/>
        </w:rPr>
        <w:fldChar w:fldCharType="end"/>
      </w:r>
    </w:p>
    <w:p w14:paraId="3AB61217" w14:textId="1165B04A"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_Toc153797509 \h </w:instrText>
      </w:r>
      <w:r>
        <w:rPr>
          <w:noProof/>
        </w:rPr>
      </w:r>
      <w:r>
        <w:rPr>
          <w:noProof/>
        </w:rPr>
        <w:fldChar w:fldCharType="separate"/>
      </w:r>
      <w:r>
        <w:rPr>
          <w:noProof/>
        </w:rPr>
        <w:t>412</w:t>
      </w:r>
      <w:r>
        <w:rPr>
          <w:noProof/>
        </w:rPr>
        <w:fldChar w:fldCharType="end"/>
      </w:r>
    </w:p>
    <w:p w14:paraId="75E0CB2D" w14:textId="07D55DD6"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_Toc153797510 \h </w:instrText>
      </w:r>
      <w:r>
        <w:rPr>
          <w:noProof/>
        </w:rPr>
      </w:r>
      <w:r>
        <w:rPr>
          <w:noProof/>
        </w:rPr>
        <w:fldChar w:fldCharType="separate"/>
      </w:r>
      <w:r>
        <w:rPr>
          <w:noProof/>
        </w:rPr>
        <w:t>413</w:t>
      </w:r>
      <w:r>
        <w:rPr>
          <w:noProof/>
        </w:rPr>
        <w:fldChar w:fldCharType="end"/>
      </w:r>
    </w:p>
    <w:p w14:paraId="4BDF80D9" w14:textId="3091B753"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_Toc153797511 \h </w:instrText>
      </w:r>
      <w:r>
        <w:rPr>
          <w:noProof/>
        </w:rPr>
      </w:r>
      <w:r>
        <w:rPr>
          <w:noProof/>
        </w:rPr>
        <w:fldChar w:fldCharType="separate"/>
      </w:r>
      <w:r>
        <w:rPr>
          <w:noProof/>
        </w:rPr>
        <w:t>414</w:t>
      </w:r>
      <w:r>
        <w:rPr>
          <w:noProof/>
        </w:rPr>
        <w:fldChar w:fldCharType="end"/>
      </w:r>
    </w:p>
    <w:p w14:paraId="585ED647" w14:textId="265E4770" w:rsidR="00DF2416" w:rsidRDefault="00DF2416">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_Toc153797512 \h </w:instrText>
      </w:r>
      <w:r>
        <w:rPr>
          <w:noProof/>
        </w:rPr>
      </w:r>
      <w:r>
        <w:rPr>
          <w:noProof/>
        </w:rPr>
        <w:fldChar w:fldCharType="separate"/>
      </w:r>
      <w:r>
        <w:rPr>
          <w:noProof/>
        </w:rPr>
        <w:t>414</w:t>
      </w:r>
      <w:r>
        <w:rPr>
          <w:noProof/>
        </w:rPr>
        <w:fldChar w:fldCharType="end"/>
      </w:r>
    </w:p>
    <w:p w14:paraId="494F4CA4" w14:textId="1656E44A" w:rsidR="00DF2416" w:rsidRDefault="00DF2416">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_Toc153797513 \h </w:instrText>
      </w:r>
      <w:r>
        <w:rPr>
          <w:noProof/>
        </w:rPr>
      </w:r>
      <w:r>
        <w:rPr>
          <w:noProof/>
        </w:rPr>
        <w:fldChar w:fldCharType="separate"/>
      </w:r>
      <w:r>
        <w:rPr>
          <w:noProof/>
        </w:rPr>
        <w:t>414</w:t>
      </w:r>
      <w:r>
        <w:rPr>
          <w:noProof/>
        </w:rPr>
        <w:fldChar w:fldCharType="end"/>
      </w:r>
    </w:p>
    <w:p w14:paraId="023C0A2C" w14:textId="557AA52D" w:rsidR="00DF2416" w:rsidRDefault="00DF2416">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_Toc153797514 \h </w:instrText>
      </w:r>
      <w:r>
        <w:rPr>
          <w:noProof/>
        </w:rPr>
      </w:r>
      <w:r>
        <w:rPr>
          <w:noProof/>
        </w:rPr>
        <w:fldChar w:fldCharType="separate"/>
      </w:r>
      <w:r>
        <w:rPr>
          <w:noProof/>
        </w:rPr>
        <w:t>415</w:t>
      </w:r>
      <w:r>
        <w:rPr>
          <w:noProof/>
        </w:rPr>
        <w:fldChar w:fldCharType="end"/>
      </w:r>
    </w:p>
    <w:p w14:paraId="545EDE40" w14:textId="6EC4FCD5" w:rsidR="00DF2416" w:rsidRDefault="00DF2416">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_Toc153797515 \h </w:instrText>
      </w:r>
      <w:r>
        <w:rPr>
          <w:noProof/>
        </w:rPr>
      </w:r>
      <w:r>
        <w:rPr>
          <w:noProof/>
        </w:rPr>
        <w:fldChar w:fldCharType="separate"/>
      </w:r>
      <w:r>
        <w:rPr>
          <w:noProof/>
        </w:rPr>
        <w:t>416</w:t>
      </w:r>
      <w:r>
        <w:rPr>
          <w:noProof/>
        </w:rPr>
        <w:fldChar w:fldCharType="end"/>
      </w:r>
    </w:p>
    <w:p w14:paraId="568113CB" w14:textId="7296E322"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_Toc153797516 \h </w:instrText>
      </w:r>
      <w:r>
        <w:rPr>
          <w:noProof/>
        </w:rPr>
      </w:r>
      <w:r>
        <w:rPr>
          <w:noProof/>
        </w:rPr>
        <w:fldChar w:fldCharType="separate"/>
      </w:r>
      <w:r>
        <w:rPr>
          <w:noProof/>
        </w:rPr>
        <w:t>417</w:t>
      </w:r>
      <w:r>
        <w:rPr>
          <w:noProof/>
        </w:rPr>
        <w:fldChar w:fldCharType="end"/>
      </w:r>
    </w:p>
    <w:p w14:paraId="30E13BB9" w14:textId="327999EC" w:rsidR="00DF2416" w:rsidRDefault="00DF2416">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_Toc153797517 \h </w:instrText>
      </w:r>
      <w:r>
        <w:rPr>
          <w:noProof/>
        </w:rPr>
      </w:r>
      <w:r>
        <w:rPr>
          <w:noProof/>
        </w:rPr>
        <w:fldChar w:fldCharType="separate"/>
      </w:r>
      <w:r>
        <w:rPr>
          <w:noProof/>
        </w:rPr>
        <w:t>417</w:t>
      </w:r>
      <w:r>
        <w:rPr>
          <w:noProof/>
        </w:rPr>
        <w:fldChar w:fldCharType="end"/>
      </w:r>
    </w:p>
    <w:p w14:paraId="4BBCEE0A" w14:textId="5B038FF4"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_Toc153797518 \h </w:instrText>
      </w:r>
      <w:r>
        <w:rPr>
          <w:noProof/>
        </w:rPr>
      </w:r>
      <w:r>
        <w:rPr>
          <w:noProof/>
        </w:rPr>
        <w:fldChar w:fldCharType="separate"/>
      </w:r>
      <w:r>
        <w:rPr>
          <w:noProof/>
        </w:rPr>
        <w:t>419</w:t>
      </w:r>
      <w:r>
        <w:rPr>
          <w:noProof/>
        </w:rPr>
        <w:fldChar w:fldCharType="end"/>
      </w:r>
    </w:p>
    <w:p w14:paraId="2A04DA90" w14:textId="1A329D97"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_Toc153797519 \h </w:instrText>
      </w:r>
      <w:r>
        <w:rPr>
          <w:noProof/>
        </w:rPr>
      </w:r>
      <w:r>
        <w:rPr>
          <w:noProof/>
        </w:rPr>
        <w:fldChar w:fldCharType="separate"/>
      </w:r>
      <w:r>
        <w:rPr>
          <w:noProof/>
        </w:rPr>
        <w:t>422</w:t>
      </w:r>
      <w:r>
        <w:rPr>
          <w:noProof/>
        </w:rPr>
        <w:fldChar w:fldCharType="end"/>
      </w:r>
    </w:p>
    <w:p w14:paraId="1741937E" w14:textId="1305DED4"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_Toc153797520 \h </w:instrText>
      </w:r>
      <w:r>
        <w:rPr>
          <w:noProof/>
        </w:rPr>
      </w:r>
      <w:r>
        <w:rPr>
          <w:noProof/>
        </w:rPr>
        <w:fldChar w:fldCharType="separate"/>
      </w:r>
      <w:r>
        <w:rPr>
          <w:noProof/>
        </w:rPr>
        <w:t>422</w:t>
      </w:r>
      <w:r>
        <w:rPr>
          <w:noProof/>
        </w:rPr>
        <w:fldChar w:fldCharType="end"/>
      </w:r>
    </w:p>
    <w:p w14:paraId="49C3FFB2" w14:textId="3D57B5D3"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_Toc153797521 \h </w:instrText>
      </w:r>
      <w:r>
        <w:rPr>
          <w:noProof/>
        </w:rPr>
      </w:r>
      <w:r>
        <w:rPr>
          <w:noProof/>
        </w:rPr>
        <w:fldChar w:fldCharType="separate"/>
      </w:r>
      <w:r>
        <w:rPr>
          <w:noProof/>
        </w:rPr>
        <w:t>422</w:t>
      </w:r>
      <w:r>
        <w:rPr>
          <w:noProof/>
        </w:rPr>
        <w:fldChar w:fldCharType="end"/>
      </w:r>
    </w:p>
    <w:p w14:paraId="7F352EF8" w14:textId="09509F9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_Toc153797522 \h </w:instrText>
      </w:r>
      <w:r>
        <w:rPr>
          <w:noProof/>
        </w:rPr>
      </w:r>
      <w:r>
        <w:rPr>
          <w:noProof/>
        </w:rPr>
        <w:fldChar w:fldCharType="separate"/>
      </w:r>
      <w:r>
        <w:rPr>
          <w:noProof/>
        </w:rPr>
        <w:t>422</w:t>
      </w:r>
      <w:r>
        <w:rPr>
          <w:noProof/>
        </w:rPr>
        <w:fldChar w:fldCharType="end"/>
      </w:r>
    </w:p>
    <w:p w14:paraId="3657E218" w14:textId="03724EC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_Toc153797523 \h </w:instrText>
      </w:r>
      <w:r>
        <w:rPr>
          <w:noProof/>
        </w:rPr>
      </w:r>
      <w:r>
        <w:rPr>
          <w:noProof/>
        </w:rPr>
        <w:fldChar w:fldCharType="separate"/>
      </w:r>
      <w:r>
        <w:rPr>
          <w:noProof/>
        </w:rPr>
        <w:t>423</w:t>
      </w:r>
      <w:r>
        <w:rPr>
          <w:noProof/>
        </w:rPr>
        <w:fldChar w:fldCharType="end"/>
      </w:r>
    </w:p>
    <w:p w14:paraId="64899240" w14:textId="35354186"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_Toc153797524 \h </w:instrText>
      </w:r>
      <w:r>
        <w:rPr>
          <w:noProof/>
        </w:rPr>
      </w:r>
      <w:r>
        <w:rPr>
          <w:noProof/>
        </w:rPr>
        <w:fldChar w:fldCharType="separate"/>
      </w:r>
      <w:r>
        <w:rPr>
          <w:noProof/>
        </w:rPr>
        <w:t>424</w:t>
      </w:r>
      <w:r>
        <w:rPr>
          <w:noProof/>
        </w:rPr>
        <w:fldChar w:fldCharType="end"/>
      </w:r>
    </w:p>
    <w:p w14:paraId="0CBC91CC" w14:textId="339D1189" w:rsidR="00DF2416" w:rsidRDefault="00DF2416">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_Toc153797525 \h </w:instrText>
      </w:r>
      <w:r>
        <w:rPr>
          <w:noProof/>
        </w:rPr>
      </w:r>
      <w:r>
        <w:rPr>
          <w:noProof/>
        </w:rPr>
        <w:fldChar w:fldCharType="separate"/>
      </w:r>
      <w:r>
        <w:rPr>
          <w:noProof/>
        </w:rPr>
        <w:t>425</w:t>
      </w:r>
      <w:r>
        <w:rPr>
          <w:noProof/>
        </w:rPr>
        <w:fldChar w:fldCharType="end"/>
      </w:r>
    </w:p>
    <w:p w14:paraId="3931EBD8" w14:textId="24B2077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_Toc153797526 \h </w:instrText>
      </w:r>
      <w:r>
        <w:rPr>
          <w:noProof/>
        </w:rPr>
      </w:r>
      <w:r>
        <w:rPr>
          <w:noProof/>
        </w:rPr>
        <w:fldChar w:fldCharType="separate"/>
      </w:r>
      <w:r>
        <w:rPr>
          <w:noProof/>
        </w:rPr>
        <w:t>425</w:t>
      </w:r>
      <w:r>
        <w:rPr>
          <w:noProof/>
        </w:rPr>
        <w:fldChar w:fldCharType="end"/>
      </w:r>
    </w:p>
    <w:p w14:paraId="4B3181CE" w14:textId="35B2A860"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_Toc153797527 \h </w:instrText>
      </w:r>
      <w:r>
        <w:rPr>
          <w:noProof/>
        </w:rPr>
      </w:r>
      <w:r>
        <w:rPr>
          <w:noProof/>
        </w:rPr>
        <w:fldChar w:fldCharType="separate"/>
      </w:r>
      <w:r>
        <w:rPr>
          <w:noProof/>
        </w:rPr>
        <w:t>426</w:t>
      </w:r>
      <w:r>
        <w:rPr>
          <w:noProof/>
        </w:rPr>
        <w:fldChar w:fldCharType="end"/>
      </w:r>
    </w:p>
    <w:p w14:paraId="454D887D" w14:textId="10028D9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_Toc153797528 \h </w:instrText>
      </w:r>
      <w:r>
        <w:rPr>
          <w:noProof/>
        </w:rPr>
      </w:r>
      <w:r>
        <w:rPr>
          <w:noProof/>
        </w:rPr>
        <w:fldChar w:fldCharType="separate"/>
      </w:r>
      <w:r>
        <w:rPr>
          <w:noProof/>
        </w:rPr>
        <w:t>427</w:t>
      </w:r>
      <w:r>
        <w:rPr>
          <w:noProof/>
        </w:rPr>
        <w:fldChar w:fldCharType="end"/>
      </w:r>
    </w:p>
    <w:p w14:paraId="4A79F648" w14:textId="5BBDEB0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_Toc153797529 \h </w:instrText>
      </w:r>
      <w:r>
        <w:rPr>
          <w:noProof/>
        </w:rPr>
      </w:r>
      <w:r>
        <w:rPr>
          <w:noProof/>
        </w:rPr>
        <w:fldChar w:fldCharType="separate"/>
      </w:r>
      <w:r>
        <w:rPr>
          <w:noProof/>
        </w:rPr>
        <w:t>427</w:t>
      </w:r>
      <w:r>
        <w:rPr>
          <w:noProof/>
        </w:rPr>
        <w:fldChar w:fldCharType="end"/>
      </w:r>
    </w:p>
    <w:p w14:paraId="43E9FDF3" w14:textId="4946A974"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TSN usage guidelines</w:t>
      </w:r>
      <w:r>
        <w:rPr>
          <w:noProof/>
        </w:rPr>
        <w:tab/>
      </w:r>
      <w:r>
        <w:rPr>
          <w:noProof/>
        </w:rPr>
        <w:fldChar w:fldCharType="begin" w:fldLock="1"/>
      </w:r>
      <w:r>
        <w:rPr>
          <w:noProof/>
        </w:rPr>
        <w:instrText xml:space="preserve"> PAGEREF _Toc153797530 \h </w:instrText>
      </w:r>
      <w:r>
        <w:rPr>
          <w:noProof/>
        </w:rPr>
      </w:r>
      <w:r>
        <w:rPr>
          <w:noProof/>
        </w:rPr>
        <w:fldChar w:fldCharType="separate"/>
      </w:r>
      <w:r>
        <w:rPr>
          <w:noProof/>
        </w:rPr>
        <w:t>428</w:t>
      </w:r>
      <w:r>
        <w:rPr>
          <w:noProof/>
        </w:rPr>
        <w:fldChar w:fldCharType="end"/>
      </w:r>
    </w:p>
    <w:p w14:paraId="02C02C4C" w14:textId="0FF06D6E" w:rsidR="00DF2416" w:rsidRDefault="00DF2416">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_Toc153797531 \h </w:instrText>
      </w:r>
      <w:r>
        <w:rPr>
          <w:noProof/>
        </w:rPr>
      </w:r>
      <w:r>
        <w:rPr>
          <w:noProof/>
        </w:rPr>
        <w:fldChar w:fldCharType="separate"/>
      </w:r>
      <w:r>
        <w:rPr>
          <w:noProof/>
        </w:rPr>
        <w:t>428</w:t>
      </w:r>
      <w:r>
        <w:rPr>
          <w:noProof/>
        </w:rPr>
        <w:fldChar w:fldCharType="end"/>
      </w:r>
    </w:p>
    <w:p w14:paraId="21700AFF" w14:textId="4B84DA6E" w:rsidR="00DF2416" w:rsidRDefault="00DF2416">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_Toc153797532 \h </w:instrText>
      </w:r>
      <w:r>
        <w:rPr>
          <w:noProof/>
        </w:rPr>
      </w:r>
      <w:r>
        <w:rPr>
          <w:noProof/>
        </w:rPr>
        <w:fldChar w:fldCharType="separate"/>
      </w:r>
      <w:r>
        <w:rPr>
          <w:noProof/>
        </w:rPr>
        <w:t>428</w:t>
      </w:r>
      <w:r>
        <w:rPr>
          <w:noProof/>
        </w:rPr>
        <w:fldChar w:fldCharType="end"/>
      </w:r>
    </w:p>
    <w:p w14:paraId="626292A2" w14:textId="2D760CD4" w:rsidR="00DF2416" w:rsidRDefault="00DF2416">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Signalling for Announce message</w:t>
      </w:r>
      <w:r>
        <w:rPr>
          <w:noProof/>
        </w:rPr>
        <w:tab/>
      </w:r>
      <w:r>
        <w:rPr>
          <w:noProof/>
        </w:rPr>
        <w:fldChar w:fldCharType="begin" w:fldLock="1"/>
      </w:r>
      <w:r>
        <w:rPr>
          <w:noProof/>
        </w:rPr>
        <w:instrText xml:space="preserve"> PAGEREF _Toc153797533 \h </w:instrText>
      </w:r>
      <w:r>
        <w:rPr>
          <w:noProof/>
        </w:rPr>
      </w:r>
      <w:r>
        <w:rPr>
          <w:noProof/>
        </w:rPr>
        <w:fldChar w:fldCharType="separate"/>
      </w:r>
      <w:r>
        <w:rPr>
          <w:noProof/>
        </w:rPr>
        <w:t>428</w:t>
      </w:r>
      <w:r>
        <w:rPr>
          <w:noProof/>
        </w:rPr>
        <w:fldChar w:fldCharType="end"/>
      </w:r>
    </w:p>
    <w:p w14:paraId="7AA031F5" w14:textId="3DCA9C5D"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_Toc153797534 \h </w:instrText>
      </w:r>
      <w:r>
        <w:rPr>
          <w:noProof/>
        </w:rPr>
      </w:r>
      <w:r>
        <w:rPr>
          <w:noProof/>
        </w:rPr>
        <w:fldChar w:fldCharType="separate"/>
      </w:r>
      <w:r>
        <w:rPr>
          <w:noProof/>
        </w:rPr>
        <w:t>429</w:t>
      </w:r>
      <w:r>
        <w:rPr>
          <w:noProof/>
        </w:rPr>
        <w:fldChar w:fldCharType="end"/>
      </w:r>
    </w:p>
    <w:p w14:paraId="6EA96D6D" w14:textId="6B3CB14A" w:rsidR="00DF2416" w:rsidRDefault="00DF2416">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_Toc153797535 \h </w:instrText>
      </w:r>
      <w:r>
        <w:rPr>
          <w:noProof/>
        </w:rPr>
      </w:r>
      <w:r>
        <w:rPr>
          <w:noProof/>
        </w:rPr>
        <w:fldChar w:fldCharType="separate"/>
      </w:r>
      <w:r>
        <w:rPr>
          <w:noProof/>
        </w:rPr>
        <w:t>429</w:t>
      </w:r>
      <w:r>
        <w:rPr>
          <w:noProof/>
        </w:rPr>
        <w:fldChar w:fldCharType="end"/>
      </w:r>
    </w:p>
    <w:p w14:paraId="74D7DE50" w14:textId="68D1457F"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_Toc153797536 \h </w:instrText>
      </w:r>
      <w:r>
        <w:rPr>
          <w:noProof/>
        </w:rPr>
      </w:r>
      <w:r>
        <w:rPr>
          <w:noProof/>
        </w:rPr>
        <w:fldChar w:fldCharType="separate"/>
      </w:r>
      <w:r>
        <w:rPr>
          <w:noProof/>
        </w:rPr>
        <w:t>431</w:t>
      </w:r>
      <w:r>
        <w:rPr>
          <w:noProof/>
        </w:rPr>
        <w:fldChar w:fldCharType="end"/>
      </w:r>
    </w:p>
    <w:p w14:paraId="18789CAD" w14:textId="7B55B0FE"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_Toc153797537 \h </w:instrText>
      </w:r>
      <w:r>
        <w:rPr>
          <w:noProof/>
        </w:rPr>
      </w:r>
      <w:r>
        <w:rPr>
          <w:noProof/>
        </w:rPr>
        <w:fldChar w:fldCharType="separate"/>
      </w:r>
      <w:r>
        <w:rPr>
          <w:noProof/>
        </w:rPr>
        <w:t>433</w:t>
      </w:r>
      <w:r>
        <w:rPr>
          <w:noProof/>
        </w:rPr>
        <w:fldChar w:fldCharType="end"/>
      </w:r>
    </w:p>
    <w:p w14:paraId="5B6892B9" w14:textId="661F44D4" w:rsidR="00D40151" w:rsidRPr="00DC56AE" w:rsidRDefault="00FA1F66" w:rsidP="00D40151">
      <w:r w:rsidRPr="00DC56AE">
        <w:rPr>
          <w:noProof/>
          <w:sz w:val="22"/>
        </w:rPr>
        <w:fldChar w:fldCharType="end"/>
      </w:r>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53796788"/>
      <w:r w:rsidRPr="00DC56AE">
        <w:lastRenderedPageBreak/>
        <w:t>Foreword</w:t>
      </w:r>
      <w:bookmarkEnd w:id="9"/>
      <w:bookmarkEnd w:id="10"/>
      <w:bookmarkEnd w:id="11"/>
      <w:bookmarkEnd w:id="12"/>
      <w:bookmarkEnd w:id="13"/>
      <w:bookmarkEnd w:id="14"/>
      <w:bookmarkEnd w:id="15"/>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53796789"/>
      <w:r w:rsidRPr="00DC56AE">
        <w:lastRenderedPageBreak/>
        <w:t>1</w:t>
      </w:r>
      <w:r w:rsidRPr="00DC56AE">
        <w:tab/>
        <w:t>Scope</w:t>
      </w:r>
      <w:bookmarkEnd w:id="16"/>
      <w:bookmarkEnd w:id="17"/>
      <w:bookmarkEnd w:id="18"/>
      <w:bookmarkEnd w:id="19"/>
      <w:bookmarkEnd w:id="20"/>
      <w:bookmarkEnd w:id="21"/>
      <w:bookmarkEnd w:id="22"/>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53796790"/>
      <w:r w:rsidRPr="00DC56AE">
        <w:t>2</w:t>
      </w:r>
      <w:r w:rsidRPr="00DC56AE">
        <w:tab/>
        <w:t>References</w:t>
      </w:r>
      <w:bookmarkEnd w:id="23"/>
      <w:bookmarkEnd w:id="24"/>
      <w:bookmarkEnd w:id="25"/>
      <w:bookmarkEnd w:id="26"/>
      <w:bookmarkEnd w:id="27"/>
      <w:bookmarkEnd w:id="28"/>
      <w:bookmarkEnd w:id="29"/>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lastRenderedPageBreak/>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lastRenderedPageBreak/>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lastRenderedPageBreak/>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lastRenderedPageBreak/>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0"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1"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32"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33" w:name="_Toc45183444"/>
      <w:bookmarkStart w:id="34" w:name="_Toc47342286"/>
      <w:bookmarkStart w:id="35"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36" w:name="_Toc153796791"/>
      <w:r w:rsidRPr="00DC56AE">
        <w:lastRenderedPageBreak/>
        <w:t>3</w:t>
      </w:r>
      <w:r w:rsidRPr="00DC56AE">
        <w:tab/>
        <w:t>Definitions and abbreviations</w:t>
      </w:r>
      <w:bookmarkEnd w:id="30"/>
      <w:bookmarkEnd w:id="31"/>
      <w:bookmarkEnd w:id="32"/>
      <w:bookmarkEnd w:id="33"/>
      <w:bookmarkEnd w:id="34"/>
      <w:bookmarkEnd w:id="35"/>
      <w:bookmarkEnd w:id="36"/>
    </w:p>
    <w:p w14:paraId="57D5901D" w14:textId="77777777" w:rsidR="00D40151" w:rsidRPr="00DC56AE"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53796792"/>
      <w:r w:rsidRPr="00DC56AE">
        <w:t>3.1</w:t>
      </w:r>
      <w:r w:rsidRPr="00DC56AE">
        <w:tab/>
        <w:t>Definitions</w:t>
      </w:r>
      <w:bookmarkEnd w:id="37"/>
      <w:bookmarkEnd w:id="38"/>
      <w:bookmarkEnd w:id="39"/>
      <w:bookmarkEnd w:id="40"/>
      <w:bookmarkEnd w:id="41"/>
      <w:bookmarkEnd w:id="42"/>
      <w:bookmarkEnd w:id="43"/>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lastRenderedPageBreak/>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lastRenderedPageBreak/>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lastRenderedPageBreak/>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lastRenderedPageBreak/>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44"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53796793"/>
      <w:r w:rsidRPr="00DC56AE">
        <w:t>3.2</w:t>
      </w:r>
      <w:r w:rsidRPr="00DC56AE">
        <w:tab/>
        <w:t>Abbreviations</w:t>
      </w:r>
      <w:bookmarkEnd w:id="44"/>
      <w:bookmarkEnd w:id="45"/>
      <w:bookmarkEnd w:id="46"/>
      <w:bookmarkEnd w:id="47"/>
      <w:bookmarkEnd w:id="48"/>
      <w:bookmarkEnd w:id="49"/>
      <w:bookmarkEnd w:id="50"/>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lastRenderedPageBreak/>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lastRenderedPageBreak/>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lastRenderedPageBreak/>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53796794"/>
      <w:r w:rsidRPr="00DC56AE">
        <w:t>4</w:t>
      </w:r>
      <w:r w:rsidRPr="00DC56AE">
        <w:tab/>
        <w:t>Architecture model and concepts</w:t>
      </w:r>
      <w:bookmarkEnd w:id="51"/>
      <w:bookmarkEnd w:id="52"/>
      <w:bookmarkEnd w:id="53"/>
      <w:bookmarkEnd w:id="54"/>
      <w:bookmarkEnd w:id="55"/>
      <w:bookmarkEnd w:id="56"/>
      <w:bookmarkEnd w:id="57"/>
    </w:p>
    <w:p w14:paraId="0A549CE0" w14:textId="77777777" w:rsidR="00D40151" w:rsidRPr="00DC56AE"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53796795"/>
      <w:r w:rsidRPr="00DC56AE">
        <w:t>4.1</w:t>
      </w:r>
      <w:r w:rsidRPr="00DC56AE">
        <w:tab/>
        <w:t>General concepts</w:t>
      </w:r>
      <w:bookmarkEnd w:id="58"/>
      <w:bookmarkEnd w:id="59"/>
      <w:bookmarkEnd w:id="60"/>
      <w:bookmarkEnd w:id="61"/>
      <w:bookmarkEnd w:id="62"/>
      <w:bookmarkEnd w:id="63"/>
      <w:bookmarkEnd w:id="64"/>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53796796"/>
      <w:r w:rsidRPr="00DC56AE">
        <w:t>4.2</w:t>
      </w:r>
      <w:r w:rsidRPr="00DC56AE">
        <w:tab/>
        <w:t>Architecture reference model</w:t>
      </w:r>
      <w:bookmarkEnd w:id="65"/>
      <w:bookmarkEnd w:id="66"/>
      <w:bookmarkEnd w:id="67"/>
      <w:bookmarkEnd w:id="68"/>
      <w:bookmarkEnd w:id="69"/>
      <w:bookmarkEnd w:id="70"/>
      <w:bookmarkEnd w:id="71"/>
    </w:p>
    <w:p w14:paraId="64076A66" w14:textId="77777777" w:rsidR="00D40151" w:rsidRPr="00DC56AE"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53796797"/>
      <w:r w:rsidRPr="00DC56AE">
        <w:t>4.2.1</w:t>
      </w:r>
      <w:r w:rsidRPr="00DC56AE">
        <w:tab/>
        <w:t>General</w:t>
      </w:r>
      <w:bookmarkEnd w:id="72"/>
      <w:bookmarkEnd w:id="73"/>
      <w:bookmarkEnd w:id="74"/>
      <w:bookmarkEnd w:id="75"/>
      <w:bookmarkEnd w:id="76"/>
      <w:bookmarkEnd w:id="77"/>
      <w:bookmarkEnd w:id="78"/>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53796798"/>
      <w:r w:rsidRPr="00DC56AE">
        <w:t>4.2.2</w:t>
      </w:r>
      <w:r w:rsidRPr="00DC56AE">
        <w:tab/>
        <w:t>Network Functions and entities</w:t>
      </w:r>
      <w:bookmarkEnd w:id="79"/>
      <w:bookmarkEnd w:id="80"/>
      <w:bookmarkEnd w:id="81"/>
      <w:bookmarkEnd w:id="82"/>
      <w:bookmarkEnd w:id="83"/>
      <w:bookmarkEnd w:id="84"/>
      <w:bookmarkEnd w:id="85"/>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lastRenderedPageBreak/>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86" w:name="_Toc20149633"/>
      <w:bookmarkStart w:id="87" w:name="_Toc27846424"/>
      <w:r w:rsidRPr="00DC56AE">
        <w:t>-</w:t>
      </w:r>
      <w:r w:rsidRPr="00DC56AE">
        <w:tab/>
        <w:t>Trusted WLAN Interworking Function (TWIF).</w:t>
      </w:r>
    </w:p>
    <w:p w14:paraId="73FE126F" w14:textId="77777777" w:rsidR="00D40151" w:rsidRPr="00DC56AE" w:rsidRDefault="00D40151" w:rsidP="00D40151">
      <w:pPr>
        <w:pStyle w:val="Heading3"/>
      </w:pPr>
      <w:bookmarkStart w:id="88" w:name="_Toc36187548"/>
      <w:bookmarkStart w:id="89" w:name="_Toc45183452"/>
      <w:bookmarkStart w:id="90" w:name="_Toc47342294"/>
      <w:bookmarkStart w:id="91" w:name="_Toc51768992"/>
      <w:bookmarkStart w:id="92" w:name="_Toc153796799"/>
      <w:r w:rsidRPr="00DC56AE">
        <w:t>4.2.3</w:t>
      </w:r>
      <w:r w:rsidRPr="00DC56AE">
        <w:rPr>
          <w:lang w:eastAsia="zh-CN"/>
        </w:rPr>
        <w:tab/>
      </w:r>
      <w:r w:rsidRPr="00DC56AE">
        <w:t>Non-roaming reference architecture</w:t>
      </w:r>
      <w:bookmarkEnd w:id="86"/>
      <w:bookmarkEnd w:id="87"/>
      <w:bookmarkEnd w:id="88"/>
      <w:bookmarkEnd w:id="89"/>
      <w:bookmarkEnd w:id="90"/>
      <w:bookmarkEnd w:id="91"/>
      <w:bookmarkEnd w:id="92"/>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1.9pt;height:193.45pt" o:ole="">
            <v:imagedata r:id="rId13" o:title=""/>
          </v:shape>
          <o:OLEObject Type="Embed" ProgID="Word.Picture.8" ShapeID="_x0000_i1027" DrawAspect="Content" ObjectID="_1764411600" r:id="rId14"/>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25pt;height:279.85pt" o:ole="">
            <v:imagedata r:id="rId15" o:title=""/>
          </v:shape>
          <o:OLEObject Type="Embed" ProgID="Visio.Drawing.11" ShapeID="_x0000_i1028" DrawAspect="Content" ObjectID="_1764411601" r:id="rId16"/>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05pt;height:258.55pt" o:ole="">
            <v:imagedata r:id="rId17" o:title=""/>
          </v:shape>
          <o:OLEObject Type="Embed" ProgID="Visio.Drawing.11" ShapeID="_x0000_i1029" DrawAspect="Content" ObjectID="_1764411602" r:id="rId18"/>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0.75pt;height:256.7pt" o:ole="">
            <v:imagedata r:id="rId19" o:title=""/>
          </v:shape>
          <o:OLEObject Type="Embed" ProgID="Visio.Drawing.11" ShapeID="_x0000_i1030" DrawAspect="Content" ObjectID="_1764411603" r:id="rId20"/>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5pt;height:277.35pt" o:ole="">
            <v:imagedata r:id="rId21" o:title=""/>
          </v:shape>
          <o:OLEObject Type="Embed" ProgID="Visio.Drawing.15" ShapeID="_x0000_i1031" DrawAspect="Content" ObjectID="_1764411604" r:id="rId22"/>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53796800"/>
      <w:r w:rsidRPr="00DC56AE">
        <w:t>4.2.4</w:t>
      </w:r>
      <w:r w:rsidRPr="00DC56AE">
        <w:rPr>
          <w:lang w:eastAsia="zh-CN"/>
        </w:rPr>
        <w:tab/>
      </w:r>
      <w:r w:rsidRPr="00DC56AE">
        <w:t>Roaming reference architectures</w:t>
      </w:r>
      <w:bookmarkEnd w:id="93"/>
      <w:bookmarkEnd w:id="94"/>
      <w:bookmarkEnd w:id="95"/>
      <w:bookmarkEnd w:id="96"/>
      <w:bookmarkEnd w:id="97"/>
      <w:bookmarkEnd w:id="98"/>
      <w:bookmarkEnd w:id="99"/>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35pt;height:197.2pt" o:ole="">
            <v:imagedata r:id="rId23" o:title=""/>
          </v:shape>
          <o:OLEObject Type="Embed" ProgID="Visio.Drawing.11" ShapeID="_x0000_i1032" DrawAspect="Content" ObjectID="_1764411605" r:id="rId24"/>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lastRenderedPageBreak/>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6pt;height:189.1pt" o:ole="">
            <v:imagedata r:id="rId25" o:title=""/>
          </v:shape>
          <o:OLEObject Type="Embed" ProgID="Visio.Drawing.11" ShapeID="_x0000_i1033" DrawAspect="Content" ObjectID="_1764411606" r:id="rId26"/>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55pt;height:245.45pt" o:ole="">
            <v:imagedata r:id="rId27" o:title=""/>
          </v:shape>
          <o:OLEObject Type="Embed" ProgID="Visio.Drawing.11" ShapeID="_x0000_i1034" DrawAspect="Content" ObjectID="_1764411607" r:id="rId28"/>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95pt;height:261.7pt" o:ole="">
            <v:imagedata r:id="rId29" o:title=""/>
          </v:shape>
          <o:OLEObject Type="Embed" ProgID="Visio.Drawing.11" ShapeID="_x0000_i1035" DrawAspect="Content" ObjectID="_1764411608" r:id="rId30"/>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lastRenderedPageBreak/>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7pt;height:172.8pt" o:ole="">
            <v:imagedata r:id="rId31" o:title=""/>
          </v:shape>
          <o:OLEObject Type="Embed" ProgID="Visio.Drawing.11" ShapeID="_x0000_i1036" DrawAspect="Content" ObjectID="_1764411609" r:id="rId32"/>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0" w:name="_Toc20149635"/>
      <w:bookmarkStart w:id="101"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6pt;height:184.7pt" o:ole="">
            <v:imagedata r:id="rId33" o:title=""/>
          </v:shape>
          <o:OLEObject Type="Embed" ProgID="Visio.Drawing.11" ShapeID="_x0000_i1037" DrawAspect="Content" ObjectID="_1764411610" r:id="rId34"/>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02" w:name="_Toc36187550"/>
      <w:bookmarkStart w:id="103" w:name="_Toc45183454"/>
      <w:bookmarkStart w:id="104" w:name="_Toc47342296"/>
      <w:bookmarkStart w:id="105" w:name="_Toc51768994"/>
      <w:bookmarkStart w:id="106" w:name="_Toc153796801"/>
      <w:r w:rsidRPr="00DC56AE">
        <w:lastRenderedPageBreak/>
        <w:t>4.2.5</w:t>
      </w:r>
      <w:r w:rsidRPr="00DC56AE">
        <w:tab/>
        <w:t>Data Storage architectures</w:t>
      </w:r>
      <w:bookmarkEnd w:id="100"/>
      <w:bookmarkEnd w:id="101"/>
      <w:bookmarkEnd w:id="102"/>
      <w:bookmarkEnd w:id="103"/>
      <w:bookmarkEnd w:id="104"/>
      <w:bookmarkEnd w:id="105"/>
      <w:bookmarkEnd w:id="106"/>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pt;height:50.1pt" o:ole="">
            <v:imagedata r:id="rId35" o:title=""/>
          </v:shape>
          <o:OLEObject Type="Embed" ProgID="Visio.Drawing.11" ShapeID="_x0000_i1038" DrawAspect="Content" ObjectID="_1764411611" r:id="rId36"/>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4pt;height:207.85pt" o:ole="">
            <v:imagedata r:id="rId37" o:title=""/>
          </v:shape>
          <o:OLEObject Type="Embed" ProgID="Visio.Drawing.15" ShapeID="_x0000_i1039" DrawAspect="Content" ObjectID="_1764411612" r:id="rId38"/>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53796802"/>
      <w:r w:rsidRPr="00DC56AE">
        <w:t>4.2.5a</w:t>
      </w:r>
      <w:r w:rsidRPr="00DC56AE">
        <w:tab/>
        <w:t>Radio Capabilities Signalling optimisation</w:t>
      </w:r>
      <w:bookmarkEnd w:id="107"/>
      <w:bookmarkEnd w:id="108"/>
      <w:bookmarkEnd w:id="109"/>
      <w:bookmarkEnd w:id="110"/>
      <w:bookmarkEnd w:id="111"/>
      <w:bookmarkEnd w:id="112"/>
      <w:bookmarkEnd w:id="113"/>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3pt;height:175.95pt" o:ole="">
            <v:imagedata r:id="rId39" o:title=""/>
          </v:shape>
          <o:OLEObject Type="Embed" ProgID="Visio.Drawing.11" ShapeID="_x0000_i1040" DrawAspect="Content" ObjectID="_1764411613" r:id="rId40"/>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55pt;height:179.7pt" o:ole="">
            <v:imagedata r:id="rId41" o:title=""/>
          </v:shape>
          <o:OLEObject Type="Embed" ProgID="Visio.Drawing.11" ShapeID="_x0000_i1041" DrawAspect="Content" ObjectID="_1764411614" r:id="rId42"/>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53796803"/>
      <w:r w:rsidRPr="00DC56AE">
        <w:t>4.2.6</w:t>
      </w:r>
      <w:r w:rsidRPr="00DC56AE">
        <w:tab/>
        <w:t>Service-based interfaces</w:t>
      </w:r>
      <w:bookmarkEnd w:id="114"/>
      <w:bookmarkEnd w:id="115"/>
      <w:bookmarkEnd w:id="116"/>
      <w:bookmarkEnd w:id="117"/>
      <w:bookmarkEnd w:id="118"/>
      <w:bookmarkEnd w:id="119"/>
      <w:bookmarkEnd w:id="120"/>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53796804"/>
      <w:r w:rsidRPr="00DC56AE">
        <w:t>4.2.7</w:t>
      </w:r>
      <w:r w:rsidRPr="00DC56AE">
        <w:rPr>
          <w:lang w:eastAsia="zh-CN"/>
        </w:rPr>
        <w:tab/>
      </w:r>
      <w:r w:rsidRPr="00DC56AE">
        <w:t>Reference points</w:t>
      </w:r>
      <w:bookmarkEnd w:id="121"/>
      <w:bookmarkEnd w:id="122"/>
      <w:bookmarkEnd w:id="123"/>
      <w:bookmarkEnd w:id="124"/>
      <w:bookmarkEnd w:id="125"/>
      <w:bookmarkEnd w:id="126"/>
      <w:bookmarkEnd w:id="127"/>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lastRenderedPageBreak/>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lastRenderedPageBreak/>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28"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53796805"/>
      <w:r w:rsidRPr="00DC56AE">
        <w:t>4.2.8</w:t>
      </w:r>
      <w:r w:rsidRPr="00DC56AE">
        <w:tab/>
        <w:t>Support of non-3GPP access</w:t>
      </w:r>
      <w:bookmarkEnd w:id="128"/>
      <w:bookmarkEnd w:id="129"/>
      <w:bookmarkEnd w:id="130"/>
      <w:bookmarkEnd w:id="131"/>
      <w:bookmarkEnd w:id="132"/>
      <w:bookmarkEnd w:id="133"/>
      <w:bookmarkEnd w:id="134"/>
    </w:p>
    <w:p w14:paraId="4A0527A4" w14:textId="77777777" w:rsidR="00D40151" w:rsidRPr="00DC56AE"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53796806"/>
      <w:r w:rsidRPr="00DC56AE">
        <w:t>4.2.8.0</w:t>
      </w:r>
      <w:r w:rsidRPr="00DC56AE">
        <w:tab/>
        <w:t>General</w:t>
      </w:r>
      <w:bookmarkEnd w:id="135"/>
      <w:bookmarkEnd w:id="136"/>
      <w:bookmarkEnd w:id="137"/>
      <w:bookmarkEnd w:id="138"/>
      <w:bookmarkEnd w:id="139"/>
      <w:bookmarkEnd w:id="140"/>
      <w:bookmarkEnd w:id="141"/>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53796807"/>
      <w:r w:rsidRPr="00DC56AE">
        <w:t>4.2.8.1</w:t>
      </w:r>
      <w:r w:rsidRPr="00DC56AE">
        <w:tab/>
        <w:t xml:space="preserve">General </w:t>
      </w:r>
      <w:r w:rsidRPr="00DC56AE">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lastRenderedPageBreak/>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53796808"/>
      <w:r w:rsidRPr="00DC56AE">
        <w:lastRenderedPageBreak/>
        <w:t>4.2.8.1A</w:t>
      </w:r>
      <w:r w:rsidRPr="00DC56AE">
        <w:tab/>
        <w:t>General Concepts to support Wireline Access</w:t>
      </w:r>
      <w:bookmarkEnd w:id="149"/>
      <w:bookmarkEnd w:id="150"/>
      <w:bookmarkEnd w:id="151"/>
      <w:bookmarkEnd w:id="152"/>
      <w:bookmarkEnd w:id="153"/>
      <w:bookmarkEnd w:id="154"/>
      <w:bookmarkEnd w:id="155"/>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53796809"/>
      <w:r w:rsidRPr="00DC56AE">
        <w:t>4.2.8.2</w:t>
      </w:r>
      <w:r w:rsidRPr="00DC56AE">
        <w:tab/>
      </w:r>
      <w:r w:rsidRPr="00DC56AE">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DC56AE"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53796810"/>
      <w:r w:rsidRPr="00DC56AE">
        <w:t>4.2.8.2.1</w:t>
      </w:r>
      <w:r w:rsidRPr="00DC56AE">
        <w:tab/>
        <w:t>Non-roaming Architecture</w:t>
      </w:r>
      <w:bookmarkEnd w:id="163"/>
      <w:bookmarkEnd w:id="164"/>
      <w:bookmarkEnd w:id="165"/>
      <w:bookmarkEnd w:id="166"/>
      <w:bookmarkEnd w:id="167"/>
      <w:bookmarkEnd w:id="168"/>
      <w:bookmarkEnd w:id="169"/>
    </w:p>
    <w:p w14:paraId="73E5EC82" w14:textId="77777777" w:rsidR="00D40151" w:rsidRPr="00DC56AE" w:rsidRDefault="00D40151" w:rsidP="00D40151">
      <w:pPr>
        <w:pStyle w:val="TH"/>
      </w:pPr>
      <w:r w:rsidRPr="00DC56AE">
        <w:object w:dxaOrig="11593" w:dyaOrig="4660" w14:anchorId="18E8A0E4">
          <v:shape id="_x0000_i1042" type="#_x0000_t75" style="width:481.45pt;height:193.45pt" o:ole="">
            <v:imagedata r:id="rId43" o:title=""/>
          </v:shape>
          <o:OLEObject Type="Embed" ProgID="Visio.Drawing.11" ShapeID="_x0000_i1042" DrawAspect="Content" ObjectID="_1764411615" r:id="rId44"/>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4pt;height:234.8pt" o:ole="">
            <v:imagedata r:id="rId45" o:title=""/>
          </v:shape>
          <o:OLEObject Type="Embed" ProgID="Visio.Drawing.11" ShapeID="_x0000_i1043" DrawAspect="Content" ObjectID="_1764411616" r:id="rId46"/>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53796811"/>
      <w:r w:rsidRPr="00DC56AE">
        <w:t>4.2.8.2.2</w:t>
      </w:r>
      <w:r w:rsidRPr="00DC56AE">
        <w:tab/>
        <w:t xml:space="preserve">LBO </w:t>
      </w:r>
      <w:r w:rsidRPr="00DC56AE">
        <w:rPr>
          <w:lang w:eastAsia="ko-KR"/>
        </w:rPr>
        <w:t>R</w:t>
      </w:r>
      <w:r w:rsidRPr="00DC56AE">
        <w:t>oaming Architecture</w:t>
      </w:r>
      <w:bookmarkEnd w:id="170"/>
      <w:bookmarkEnd w:id="171"/>
      <w:bookmarkEnd w:id="172"/>
      <w:bookmarkEnd w:id="173"/>
      <w:bookmarkEnd w:id="174"/>
      <w:bookmarkEnd w:id="175"/>
      <w:bookmarkEnd w:id="176"/>
    </w:p>
    <w:p w14:paraId="4AA41E29" w14:textId="77777777" w:rsidR="00D40151" w:rsidRPr="00DC56AE" w:rsidRDefault="00D40151" w:rsidP="00D40151">
      <w:pPr>
        <w:pStyle w:val="TH"/>
      </w:pPr>
      <w:r w:rsidRPr="00DC56AE">
        <w:object w:dxaOrig="11593" w:dyaOrig="4660" w14:anchorId="1C884BA2">
          <v:shape id="_x0000_i1044" type="#_x0000_t75" style="width:481.45pt;height:193.45pt" o:ole="">
            <v:imagedata r:id="rId47" o:title=""/>
          </v:shape>
          <o:OLEObject Type="Embed" ProgID="Visio.Drawing.11" ShapeID="_x0000_i1044" DrawAspect="Content" ObjectID="_1764411617" r:id="rId48"/>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2pt;height:301.75pt" o:ole="">
            <v:imagedata r:id="rId49" o:title=""/>
          </v:shape>
          <o:OLEObject Type="Embed" ProgID="Visio.Drawing.11" ShapeID="_x0000_i1045" DrawAspect="Content" ObjectID="_1764411618" r:id="rId50"/>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3pt;height:242.3pt" o:ole="">
            <v:imagedata r:id="rId51" o:title=""/>
          </v:shape>
          <o:OLEObject Type="Embed" ProgID="Visio.Drawing.11" ShapeID="_x0000_i1046" DrawAspect="Content" ObjectID="_1764411619" r:id="rId52"/>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7pt;height:284.85pt" o:ole="">
            <v:imagedata r:id="rId53" o:title=""/>
          </v:shape>
          <o:OLEObject Type="Embed" ProgID="Visio.Drawing.11" ShapeID="_x0000_i1047" DrawAspect="Content" ObjectID="_1764411620" r:id="rId54"/>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53796812"/>
      <w:r w:rsidRPr="00DC56AE">
        <w:lastRenderedPageBreak/>
        <w:t>4.2.8.2.3</w:t>
      </w:r>
      <w:r w:rsidRPr="00DC56AE">
        <w:tab/>
        <w:t xml:space="preserve">Home-routed </w:t>
      </w:r>
      <w:r w:rsidRPr="00DC56AE">
        <w:rPr>
          <w:lang w:eastAsia="ko-KR"/>
        </w:rPr>
        <w:t>R</w:t>
      </w:r>
      <w:r w:rsidRPr="00DC56AE">
        <w:t>oaming Architecture</w:t>
      </w:r>
      <w:bookmarkEnd w:id="177"/>
      <w:bookmarkEnd w:id="178"/>
      <w:bookmarkEnd w:id="179"/>
      <w:bookmarkEnd w:id="180"/>
      <w:bookmarkEnd w:id="181"/>
      <w:bookmarkEnd w:id="182"/>
      <w:bookmarkEnd w:id="183"/>
    </w:p>
    <w:bookmarkStart w:id="184" w:name="_MON_1274251218"/>
    <w:bookmarkEnd w:id="184"/>
    <w:bookmarkStart w:id="185" w:name="_MON_1274250813"/>
    <w:bookmarkEnd w:id="185"/>
    <w:p w14:paraId="4F734CCF" w14:textId="77777777" w:rsidR="00D40151" w:rsidRPr="00DC56AE" w:rsidRDefault="00D40151" w:rsidP="00D40151">
      <w:pPr>
        <w:pStyle w:val="TH"/>
      </w:pPr>
      <w:r w:rsidRPr="00DC56AE">
        <w:object w:dxaOrig="9210" w:dyaOrig="6347" w14:anchorId="7F8D59E8">
          <v:shape id="_x0000_i1048" type="#_x0000_t75" style="width:437.65pt;height:301.15pt" o:ole="">
            <v:imagedata r:id="rId55" o:title=""/>
          </v:shape>
          <o:OLEObject Type="Embed" ProgID="Word.Picture.8" ShapeID="_x0000_i1048" DrawAspect="Content" ObjectID="_1764411621" r:id="rId56"/>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20.1pt;height:288.65pt" o:ole="">
            <v:imagedata r:id="rId57" o:title=""/>
          </v:shape>
          <o:OLEObject Type="Embed" ProgID="Word.Picture.8" ShapeID="_x0000_i1049" DrawAspect="Content" ObjectID="_1764411622" r:id="rId58"/>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30.1pt;height:294.9pt" o:ole="">
            <v:imagedata r:id="rId59" o:title=""/>
          </v:shape>
          <o:OLEObject Type="Embed" ProgID="Word.Picture.8" ShapeID="_x0000_i1050" DrawAspect="Content" ObjectID="_1764411623" r:id="rId60"/>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05pt;height:225.4pt" o:ole="">
            <v:imagedata r:id="rId61" o:title=""/>
          </v:shape>
          <o:OLEObject Type="Embed" ProgID="Visio.Drawing.11" ShapeID="_x0000_i1051" DrawAspect="Content" ObjectID="_1764411624" r:id="rId62"/>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53796813"/>
      <w:r w:rsidRPr="00DC56AE">
        <w:lastRenderedPageBreak/>
        <w:t>4.2.8.3</w:t>
      </w:r>
      <w:r w:rsidRPr="00DC56AE">
        <w:tab/>
      </w:r>
      <w:r w:rsidRPr="00DC56AE">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DC56AE"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53796814"/>
      <w:r w:rsidRPr="00DC56AE">
        <w:t>4.2.8.3.1</w:t>
      </w:r>
      <w:r w:rsidRPr="00DC56AE">
        <w:tab/>
        <w:t>Overview</w:t>
      </w:r>
      <w:bookmarkEnd w:id="193"/>
      <w:bookmarkEnd w:id="194"/>
      <w:bookmarkEnd w:id="195"/>
      <w:bookmarkEnd w:id="196"/>
      <w:bookmarkEnd w:id="197"/>
      <w:bookmarkEnd w:id="198"/>
      <w:bookmarkEnd w:id="199"/>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53796815"/>
      <w:r w:rsidRPr="00DC56AE">
        <w:t>4.2.8.3.2</w:t>
      </w:r>
      <w:r w:rsidRPr="00DC56AE">
        <w:tab/>
        <w:t>Requirements on Ta</w:t>
      </w:r>
      <w:bookmarkEnd w:id="200"/>
      <w:bookmarkEnd w:id="201"/>
      <w:bookmarkEnd w:id="202"/>
      <w:bookmarkEnd w:id="203"/>
      <w:bookmarkEnd w:id="204"/>
      <w:bookmarkEnd w:id="205"/>
      <w:bookmarkEnd w:id="206"/>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53796816"/>
      <w:r w:rsidRPr="00DC56AE">
        <w:lastRenderedPageBreak/>
        <w:t>4.2.8.4</w:t>
      </w:r>
      <w:r w:rsidRPr="00DC56AE">
        <w:tab/>
        <w:t>Architecture Reference Model for Wireline Access network</w:t>
      </w:r>
      <w:bookmarkEnd w:id="207"/>
      <w:bookmarkEnd w:id="208"/>
      <w:bookmarkEnd w:id="209"/>
      <w:bookmarkEnd w:id="210"/>
      <w:bookmarkEnd w:id="211"/>
      <w:bookmarkEnd w:id="212"/>
      <w:bookmarkEnd w:id="213"/>
    </w:p>
    <w:p w14:paraId="169318AB" w14:textId="77777777" w:rsidR="00D40151" w:rsidRPr="00DC56AE" w:rsidRDefault="00D40151" w:rsidP="00D40151">
      <w:pPr>
        <w:pStyle w:val="TH"/>
      </w:pPr>
      <w:r w:rsidRPr="00DC56AE">
        <w:object w:dxaOrig="10140" w:dyaOrig="5280" w14:anchorId="6C48FE8B">
          <v:shape id="_x0000_i1052" type="#_x0000_t75" style="width:448.9pt;height:234.15pt" o:ole="">
            <v:imagedata r:id="rId63" o:title=""/>
          </v:shape>
          <o:OLEObject Type="Embed" ProgID="Visio.Drawing.11" ShapeID="_x0000_i1052" DrawAspect="Content" ObjectID="_1764411625" r:id="rId64"/>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8.9pt;height:234.15pt" o:ole="">
            <v:imagedata r:id="rId65" o:title=""/>
          </v:shape>
          <o:OLEObject Type="Embed" ProgID="Visio.Drawing.11" ShapeID="_x0000_i1053" DrawAspect="Content" ObjectID="_1764411626" r:id="rId66"/>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53796817"/>
      <w:r w:rsidRPr="00DC56AE">
        <w:t>4.2.8.5</w:t>
      </w:r>
      <w:r w:rsidRPr="00DC56AE">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DC56AE"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53796818"/>
      <w:r w:rsidRPr="00DC56AE">
        <w:t>4.2.8.5.1</w:t>
      </w:r>
      <w:r w:rsidRPr="00DC56AE">
        <w:tab/>
        <w:t>General</w:t>
      </w:r>
      <w:bookmarkEnd w:id="221"/>
      <w:bookmarkEnd w:id="222"/>
      <w:bookmarkEnd w:id="223"/>
      <w:bookmarkEnd w:id="224"/>
      <w:bookmarkEnd w:id="225"/>
      <w:bookmarkEnd w:id="226"/>
      <w:bookmarkEnd w:id="227"/>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53796819"/>
      <w:r w:rsidRPr="00DC56AE">
        <w:lastRenderedPageBreak/>
        <w:t>4.2.8.5.2</w:t>
      </w:r>
      <w:r w:rsidRPr="00DC56AE">
        <w:tab/>
        <w:t>Reference Architecture</w:t>
      </w:r>
      <w:bookmarkEnd w:id="228"/>
      <w:bookmarkEnd w:id="229"/>
      <w:bookmarkEnd w:id="230"/>
      <w:bookmarkEnd w:id="231"/>
      <w:bookmarkEnd w:id="232"/>
      <w:bookmarkEnd w:id="233"/>
      <w:bookmarkEnd w:id="234"/>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5.85pt;height:237.3pt" o:ole="">
            <v:imagedata r:id="rId67" o:title=""/>
          </v:shape>
          <o:OLEObject Type="Embed" ProgID="Visio.Drawing.11" ShapeID="_x0000_i1054" DrawAspect="Content" ObjectID="_1764411627" r:id="rId68"/>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53796820"/>
      <w:r w:rsidRPr="00DC56AE">
        <w:t>4.2.8.5.3</w:t>
      </w:r>
      <w:r w:rsidRPr="00DC56AE">
        <w:tab/>
        <w:t>Network Functions</w:t>
      </w:r>
      <w:bookmarkEnd w:id="235"/>
      <w:bookmarkEnd w:id="236"/>
      <w:bookmarkEnd w:id="237"/>
      <w:bookmarkEnd w:id="238"/>
      <w:bookmarkEnd w:id="239"/>
      <w:bookmarkEnd w:id="240"/>
      <w:bookmarkEnd w:id="241"/>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53796821"/>
      <w:r w:rsidRPr="00DC56AE">
        <w:t>4.2.8.5.4</w:t>
      </w:r>
      <w:r w:rsidRPr="00DC56AE">
        <w:tab/>
        <w:t>Reference Points</w:t>
      </w:r>
      <w:bookmarkEnd w:id="242"/>
      <w:bookmarkEnd w:id="243"/>
      <w:bookmarkEnd w:id="244"/>
      <w:bookmarkEnd w:id="245"/>
      <w:bookmarkEnd w:id="246"/>
      <w:bookmarkEnd w:id="247"/>
      <w:bookmarkEnd w:id="248"/>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lastRenderedPageBreak/>
        <w:t>The N1, N2 and N3 reference points are the same reference points defined in clause 4.2.7.</w:t>
      </w:r>
    </w:p>
    <w:p w14:paraId="1CAC73AB" w14:textId="77777777" w:rsidR="00D40151" w:rsidRPr="00DC56AE"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53796822"/>
      <w:r w:rsidRPr="00DC56AE">
        <w:t>4.2.9</w:t>
      </w:r>
      <w:r w:rsidRPr="00DC56AE">
        <w:tab/>
        <w:t>Network Analytics architecture</w:t>
      </w:r>
      <w:bookmarkEnd w:id="249"/>
      <w:bookmarkEnd w:id="250"/>
      <w:bookmarkEnd w:id="251"/>
      <w:bookmarkEnd w:id="252"/>
      <w:bookmarkEnd w:id="253"/>
      <w:bookmarkEnd w:id="254"/>
      <w:bookmarkEnd w:id="255"/>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53796823"/>
      <w:r w:rsidRPr="00DC56AE">
        <w:t>4.2.10</w:t>
      </w:r>
      <w:r w:rsidRPr="00DC56AE">
        <w:tab/>
        <w:t>Architecture Reference Model for ATSSS Support</w:t>
      </w:r>
      <w:bookmarkEnd w:id="256"/>
      <w:bookmarkEnd w:id="257"/>
      <w:bookmarkEnd w:id="258"/>
      <w:bookmarkEnd w:id="259"/>
      <w:bookmarkEnd w:id="260"/>
      <w:bookmarkEnd w:id="261"/>
      <w:bookmarkEnd w:id="262"/>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75pt;height:185.3pt" o:ole="">
            <v:imagedata r:id="rId69" o:title=""/>
          </v:shape>
          <o:OLEObject Type="Embed" ProgID="Visio.Drawing.11" ShapeID="_x0000_i1055" DrawAspect="Content" ObjectID="_1764411628" r:id="rId70"/>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85pt;height:199.1pt" o:ole="">
            <v:imagedata r:id="rId71" o:title=""/>
          </v:shape>
          <o:OLEObject Type="Embed" ProgID="Visio.Drawing.11" ShapeID="_x0000_i1056" DrawAspect="Content" ObjectID="_1764411629" r:id="rId72"/>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85pt;height:230.4pt" o:ole="">
            <v:imagedata r:id="rId73" o:title=""/>
          </v:shape>
          <o:OLEObject Type="Embed" ProgID="Visio.Drawing.11" ShapeID="_x0000_i1057" DrawAspect="Content" ObjectID="_1764411630" r:id="rId74"/>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53796824"/>
      <w:r w:rsidRPr="00DC56AE">
        <w:t>4.3</w:t>
      </w:r>
      <w:r w:rsidRPr="00DC56AE">
        <w:tab/>
        <w:t>Interworking with EPC</w:t>
      </w:r>
      <w:bookmarkEnd w:id="263"/>
      <w:bookmarkEnd w:id="264"/>
      <w:bookmarkEnd w:id="265"/>
      <w:bookmarkEnd w:id="266"/>
      <w:bookmarkEnd w:id="267"/>
      <w:bookmarkEnd w:id="268"/>
      <w:bookmarkEnd w:id="269"/>
    </w:p>
    <w:p w14:paraId="252C955F" w14:textId="77777777" w:rsidR="00D40151" w:rsidRPr="00DC56AE"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53796825"/>
      <w:r w:rsidRPr="00DC56AE">
        <w:t>4.3.1</w:t>
      </w:r>
      <w:r w:rsidRPr="00DC56AE">
        <w:tab/>
        <w:t>Non-roaming architecture</w:t>
      </w:r>
      <w:bookmarkEnd w:id="270"/>
      <w:bookmarkEnd w:id="271"/>
      <w:bookmarkEnd w:id="272"/>
      <w:bookmarkEnd w:id="273"/>
      <w:bookmarkEnd w:id="274"/>
      <w:bookmarkEnd w:id="275"/>
      <w:bookmarkEnd w:id="276"/>
    </w:p>
    <w:p w14:paraId="3A6B1256" w14:textId="77777777" w:rsidR="00D40151" w:rsidRPr="00DC56AE" w:rsidRDefault="00D40151" w:rsidP="00D40151">
      <w:r w:rsidRPr="00DC56AE">
        <w:t>Figure 4.3.1-1 represents the non-roaming architecture for interworking between 5GS and EPC/E-UTRAN.</w:t>
      </w:r>
    </w:p>
    <w:bookmarkStart w:id="277" w:name="_MON_1600414475"/>
    <w:bookmarkEnd w:id="277"/>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9.55pt;height:294.25pt" o:ole="">
            <v:imagedata r:id="rId75" o:title=""/>
          </v:shape>
          <o:OLEObject Type="Embed" ProgID="Word.Picture.8" ShapeID="_x0000_i1058" DrawAspect="Content" ObjectID="_1764411631" r:id="rId76"/>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53796826"/>
      <w:r w:rsidRPr="00DC56AE">
        <w:t>4.3.2</w:t>
      </w:r>
      <w:r w:rsidRPr="00DC56AE">
        <w:tab/>
        <w:t>Roaming architecture</w:t>
      </w:r>
      <w:bookmarkEnd w:id="278"/>
      <w:bookmarkEnd w:id="279"/>
      <w:bookmarkEnd w:id="280"/>
      <w:bookmarkEnd w:id="281"/>
      <w:bookmarkEnd w:id="282"/>
      <w:bookmarkEnd w:id="283"/>
      <w:bookmarkEnd w:id="284"/>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6.4pt;height:332.45pt" o:ole="">
            <v:imagedata r:id="rId77" o:title=""/>
          </v:shape>
          <o:OLEObject Type="Embed" ProgID="Word.Picture.8" ShapeID="_x0000_i1059" DrawAspect="Content" ObjectID="_1764411632" r:id="rId78"/>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85pt;height:400.05pt" o:ole="">
            <v:imagedata r:id="rId79" o:title=""/>
          </v:shape>
          <o:OLEObject Type="Embed" ProgID="Word.Picture.8" ShapeID="_x0000_i1060" DrawAspect="Content" ObjectID="_1764411633" r:id="rId80"/>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53796827"/>
      <w:r w:rsidRPr="00DC56AE">
        <w:t>4.3.3</w:t>
      </w:r>
      <w:r w:rsidRPr="00DC56AE">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DC56AE"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53796828"/>
      <w:r w:rsidRPr="00DC56AE">
        <w:t>4.3.3.1</w:t>
      </w:r>
      <w:r w:rsidRPr="00DC56AE">
        <w:tab/>
        <w:t>Non-roaming architecture</w:t>
      </w:r>
      <w:bookmarkEnd w:id="293"/>
      <w:bookmarkEnd w:id="294"/>
      <w:bookmarkEnd w:id="295"/>
      <w:bookmarkEnd w:id="296"/>
      <w:bookmarkEnd w:id="297"/>
      <w:bookmarkEnd w:id="298"/>
      <w:bookmarkEnd w:id="299"/>
    </w:p>
    <w:p w14:paraId="0C0BFC37" w14:textId="77777777" w:rsidR="00D40151" w:rsidRPr="00DC56AE" w:rsidRDefault="00D40151" w:rsidP="00D40151">
      <w:r w:rsidRPr="00DC56AE">
        <w:t>Figure 4.3.3-1 represents the non-roaming architecture for interworking between 5GC via non-3GPP access and EPC/E-UTRAN.</w:t>
      </w:r>
    </w:p>
    <w:bookmarkStart w:id="300" w:name="_MON_1631681159"/>
    <w:bookmarkEnd w:id="300"/>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9.55pt;height:294.25pt" o:ole="">
            <v:imagedata r:id="rId81" o:title=""/>
          </v:shape>
          <o:OLEObject Type="Embed" ProgID="Word.Picture.8" ShapeID="_x0000_i1061" DrawAspect="Content" ObjectID="_1764411634" r:id="rId82"/>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53796829"/>
      <w:r w:rsidRPr="00DC56AE">
        <w:t>4.3.3.2</w:t>
      </w:r>
      <w:r w:rsidRPr="00DC56AE">
        <w:tab/>
        <w:t>Roaming architecture</w:t>
      </w:r>
      <w:bookmarkEnd w:id="301"/>
      <w:bookmarkEnd w:id="302"/>
      <w:bookmarkEnd w:id="303"/>
      <w:bookmarkEnd w:id="304"/>
      <w:bookmarkEnd w:id="305"/>
      <w:bookmarkEnd w:id="306"/>
      <w:bookmarkEnd w:id="307"/>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6.4pt;height:332.45pt" o:ole="">
            <v:imagedata r:id="rId83" o:title=""/>
          </v:shape>
          <o:OLEObject Type="Embed" ProgID="Word.Picture.8" ShapeID="_x0000_i1062" DrawAspect="Content" ObjectID="_1764411635" r:id="rId84"/>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85pt;height:400.05pt" o:ole="">
            <v:imagedata r:id="rId85" o:title=""/>
          </v:shape>
          <o:OLEObject Type="Embed" ProgID="Word.Picture.8" ShapeID="_x0000_i1063" DrawAspect="Content" ObjectID="_1764411636" r:id="rId86"/>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53796830"/>
      <w:r w:rsidRPr="00DC56AE">
        <w:t>4.3.4</w:t>
      </w:r>
      <w:r w:rsidRPr="00DC56AE">
        <w:tab/>
        <w:t>Interworking between ePDG connected to EPC and 5GS</w:t>
      </w:r>
      <w:bookmarkEnd w:id="310"/>
      <w:bookmarkEnd w:id="311"/>
      <w:bookmarkEnd w:id="312"/>
      <w:bookmarkEnd w:id="313"/>
      <w:bookmarkEnd w:id="314"/>
      <w:bookmarkEnd w:id="315"/>
      <w:bookmarkEnd w:id="316"/>
    </w:p>
    <w:p w14:paraId="71D07A96" w14:textId="77777777" w:rsidR="00D40151" w:rsidRPr="00DC56AE"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53796831"/>
      <w:r w:rsidRPr="00DC56AE">
        <w:t>4.3.4.1</w:t>
      </w:r>
      <w:r w:rsidRPr="00DC56AE">
        <w:tab/>
        <w:t>Non-roaming architecture</w:t>
      </w:r>
      <w:bookmarkEnd w:id="317"/>
      <w:bookmarkEnd w:id="318"/>
      <w:bookmarkEnd w:id="319"/>
      <w:bookmarkEnd w:id="320"/>
      <w:bookmarkEnd w:id="321"/>
      <w:bookmarkEnd w:id="322"/>
      <w:bookmarkEnd w:id="323"/>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7.7pt;height:303.65pt" o:ole="">
            <v:imagedata r:id="rId87" o:title=""/>
          </v:shape>
          <o:OLEObject Type="Embed" ProgID="Word.Picture.8" ShapeID="_x0000_i1064" DrawAspect="Content" ObjectID="_1764411637" r:id="rId88"/>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53796832"/>
      <w:r w:rsidRPr="00DC56AE">
        <w:t>4.3.4.2</w:t>
      </w:r>
      <w:r w:rsidRPr="00DC56AE">
        <w:tab/>
        <w:t>Roaming architectures</w:t>
      </w:r>
      <w:bookmarkEnd w:id="324"/>
      <w:bookmarkEnd w:id="325"/>
      <w:bookmarkEnd w:id="326"/>
      <w:bookmarkEnd w:id="327"/>
      <w:bookmarkEnd w:id="328"/>
      <w:bookmarkEnd w:id="329"/>
      <w:bookmarkEnd w:id="330"/>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7.7pt;height:356.25pt" o:ole="">
            <v:imagedata r:id="rId89" o:title=""/>
          </v:shape>
          <o:OLEObject Type="Embed" ProgID="Word.Picture.8" ShapeID="_x0000_i1065" DrawAspect="Content" ObjectID="_1764411638" r:id="rId90"/>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85pt;height:411.35pt" o:ole="">
            <v:imagedata r:id="rId91" o:title=""/>
          </v:shape>
          <o:OLEObject Type="Embed" ProgID="Word.Picture.8" ShapeID="_x0000_i1066" DrawAspect="Content" ObjectID="_1764411639" r:id="rId92"/>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53796833"/>
      <w:r w:rsidRPr="00DC56AE">
        <w:t>4.3.5</w:t>
      </w:r>
      <w:r w:rsidRPr="00DC56AE">
        <w:tab/>
        <w:t>Service Exposure in Interworking Scenarios</w:t>
      </w:r>
      <w:bookmarkEnd w:id="331"/>
      <w:bookmarkEnd w:id="332"/>
      <w:bookmarkEnd w:id="333"/>
      <w:bookmarkEnd w:id="334"/>
      <w:bookmarkEnd w:id="335"/>
      <w:bookmarkEnd w:id="336"/>
      <w:bookmarkEnd w:id="337"/>
    </w:p>
    <w:p w14:paraId="0E7B4D1D" w14:textId="77777777" w:rsidR="00D40151" w:rsidRPr="00DC56AE"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53796834"/>
      <w:r w:rsidRPr="00DC56AE">
        <w:t>4.3.5.1</w:t>
      </w:r>
      <w:r w:rsidRPr="00DC56AE">
        <w:tab/>
        <w:t>Non-roaming architecture</w:t>
      </w:r>
      <w:bookmarkEnd w:id="338"/>
      <w:bookmarkEnd w:id="339"/>
      <w:bookmarkEnd w:id="340"/>
      <w:bookmarkEnd w:id="341"/>
      <w:bookmarkEnd w:id="342"/>
      <w:bookmarkEnd w:id="343"/>
      <w:bookmarkEnd w:id="344"/>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2pt;height:217.25pt" o:ole="">
            <v:imagedata r:id="rId93" o:title=""/>
          </v:shape>
          <o:OLEObject Type="Embed" ProgID="Visio.Drawing.11" ShapeID="_x0000_i1067" DrawAspect="Content" ObjectID="_1764411640" r:id="rId94"/>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53796835"/>
      <w:r w:rsidRPr="00DC56AE">
        <w:t>4.3.5.2</w:t>
      </w:r>
      <w:r w:rsidRPr="00DC56AE">
        <w:tab/>
        <w:t>Roaming architectures</w:t>
      </w:r>
      <w:bookmarkEnd w:id="345"/>
      <w:bookmarkEnd w:id="346"/>
      <w:bookmarkEnd w:id="347"/>
      <w:bookmarkEnd w:id="348"/>
      <w:bookmarkEnd w:id="349"/>
      <w:bookmarkEnd w:id="350"/>
      <w:bookmarkEnd w:id="351"/>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1pt;height:254.2pt" o:ole="">
            <v:imagedata r:id="rId95" o:title=""/>
          </v:shape>
          <o:OLEObject Type="Embed" ProgID="Visio.Drawing.11" ShapeID="_x0000_i1068" DrawAspect="Content" ObjectID="_1764411641" r:id="rId96"/>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53796836"/>
      <w:r w:rsidRPr="00DC56AE">
        <w:t>4.4</w:t>
      </w:r>
      <w:r w:rsidRPr="00DC56AE">
        <w:tab/>
        <w:t>Specific services</w:t>
      </w:r>
      <w:bookmarkEnd w:id="352"/>
      <w:bookmarkEnd w:id="353"/>
      <w:bookmarkEnd w:id="354"/>
      <w:bookmarkEnd w:id="355"/>
      <w:bookmarkEnd w:id="356"/>
      <w:bookmarkEnd w:id="357"/>
      <w:bookmarkEnd w:id="358"/>
    </w:p>
    <w:p w14:paraId="7CBBB367" w14:textId="77777777" w:rsidR="00D40151" w:rsidRPr="00DC56AE"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53796837"/>
      <w:r w:rsidRPr="00DC56AE">
        <w:t>4.4.1</w:t>
      </w:r>
      <w:r w:rsidRPr="00DC56AE">
        <w:tab/>
        <w:t>Public Warning System</w:t>
      </w:r>
      <w:bookmarkEnd w:id="359"/>
      <w:bookmarkEnd w:id="360"/>
      <w:bookmarkEnd w:id="361"/>
      <w:bookmarkEnd w:id="362"/>
      <w:bookmarkEnd w:id="363"/>
      <w:bookmarkEnd w:id="364"/>
      <w:bookmarkEnd w:id="365"/>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53796838"/>
      <w:r w:rsidRPr="00DC56AE">
        <w:t>4.4.2</w:t>
      </w:r>
      <w:r w:rsidRPr="00DC56AE">
        <w:tab/>
        <w:t>SMS over NAS</w:t>
      </w:r>
      <w:bookmarkEnd w:id="366"/>
      <w:bookmarkEnd w:id="367"/>
      <w:bookmarkEnd w:id="368"/>
      <w:bookmarkEnd w:id="369"/>
      <w:bookmarkEnd w:id="370"/>
      <w:bookmarkEnd w:id="371"/>
      <w:bookmarkEnd w:id="372"/>
    </w:p>
    <w:p w14:paraId="38CCC8C3" w14:textId="77777777" w:rsidR="00D40151" w:rsidRPr="00DC56AE"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53796839"/>
      <w:r w:rsidRPr="00DC56AE">
        <w:t>4.4.2.1</w:t>
      </w:r>
      <w:r w:rsidRPr="00DC56AE">
        <w:tab/>
        <w:t>Architecture to support SMS over NAS</w:t>
      </w:r>
      <w:bookmarkEnd w:id="373"/>
      <w:bookmarkEnd w:id="374"/>
      <w:bookmarkEnd w:id="375"/>
      <w:bookmarkEnd w:id="376"/>
      <w:bookmarkEnd w:id="377"/>
      <w:bookmarkEnd w:id="378"/>
      <w:bookmarkEnd w:id="379"/>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7.9pt;height:139pt" o:ole="">
            <v:imagedata r:id="rId97" o:title=""/>
          </v:shape>
          <o:OLEObject Type="Embed" ProgID="Word.Picture.8" ShapeID="_x0000_i1069" DrawAspect="Content" ObjectID="_1764411642" r:id="rId98"/>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4.3pt;height:137.1pt" o:ole="">
            <v:imagedata r:id="rId99" o:title=""/>
          </v:shape>
          <o:OLEObject Type="Embed" ProgID="Word.Picture.8" ShapeID="_x0000_i1070" DrawAspect="Content" ObjectID="_1764411643" r:id="rId100"/>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45pt;height:164.65pt" o:ole="">
            <v:imagedata r:id="rId101" o:title=""/>
          </v:shape>
          <o:OLEObject Type="Embed" ProgID="Word.Picture.8" ShapeID="_x0000_i1071" DrawAspect="Content" ObjectID="_1764411644" r:id="rId102"/>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7.95pt;height:139pt" o:ole="">
            <v:imagedata r:id="rId103" o:title=""/>
          </v:shape>
          <o:OLEObject Type="Embed" ProgID="Word.Picture.8" ShapeID="_x0000_i1072" DrawAspect="Content" ObjectID="_1764411645" r:id="rId104"/>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53796840"/>
      <w:r w:rsidRPr="00DC56AE">
        <w:t>4.4.2.2</w:t>
      </w:r>
      <w:r w:rsidRPr="00DC56AE">
        <w:tab/>
        <w:t>Reference point to support SMS over NAS</w:t>
      </w:r>
      <w:bookmarkEnd w:id="380"/>
      <w:bookmarkEnd w:id="381"/>
      <w:bookmarkEnd w:id="382"/>
      <w:bookmarkEnd w:id="383"/>
      <w:bookmarkEnd w:id="384"/>
      <w:bookmarkEnd w:id="385"/>
      <w:bookmarkEnd w:id="386"/>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53796841"/>
      <w:r w:rsidRPr="00DC56AE">
        <w:t>4.4.2.3</w:t>
      </w:r>
      <w:r w:rsidRPr="00DC56AE">
        <w:tab/>
        <w:t>Service based interface to support SMS over NAS</w:t>
      </w:r>
      <w:bookmarkEnd w:id="387"/>
      <w:bookmarkEnd w:id="388"/>
      <w:bookmarkEnd w:id="389"/>
      <w:bookmarkEnd w:id="390"/>
      <w:bookmarkEnd w:id="391"/>
      <w:bookmarkEnd w:id="392"/>
      <w:bookmarkEnd w:id="393"/>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53796842"/>
      <w:r w:rsidRPr="00DC56AE">
        <w:t>4.4.3</w:t>
      </w:r>
      <w:r w:rsidRPr="00DC56AE">
        <w:tab/>
        <w:t>IMS support</w:t>
      </w:r>
      <w:bookmarkEnd w:id="394"/>
      <w:bookmarkEnd w:id="395"/>
      <w:bookmarkEnd w:id="396"/>
      <w:bookmarkEnd w:id="397"/>
      <w:bookmarkEnd w:id="398"/>
      <w:bookmarkEnd w:id="399"/>
      <w:bookmarkEnd w:id="400"/>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53796843"/>
      <w:r w:rsidRPr="00DC56AE">
        <w:t>4.4.4</w:t>
      </w:r>
      <w:r w:rsidRPr="00DC56AE">
        <w:tab/>
        <w:t>Location services</w:t>
      </w:r>
      <w:bookmarkEnd w:id="401"/>
      <w:bookmarkEnd w:id="402"/>
      <w:bookmarkEnd w:id="403"/>
      <w:bookmarkEnd w:id="404"/>
      <w:bookmarkEnd w:id="405"/>
      <w:bookmarkEnd w:id="406"/>
      <w:bookmarkEnd w:id="407"/>
    </w:p>
    <w:p w14:paraId="22FAAA95" w14:textId="77777777" w:rsidR="00D40151" w:rsidRPr="00DC56AE"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53796844"/>
      <w:r w:rsidRPr="00DC56AE">
        <w:t>4.4.4.1</w:t>
      </w:r>
      <w:r w:rsidRPr="00DC56AE">
        <w:tab/>
        <w:t>Architecture to support Location Services</w:t>
      </w:r>
      <w:bookmarkEnd w:id="408"/>
      <w:bookmarkEnd w:id="409"/>
      <w:bookmarkEnd w:id="410"/>
      <w:bookmarkEnd w:id="411"/>
      <w:bookmarkEnd w:id="412"/>
      <w:bookmarkEnd w:id="413"/>
      <w:bookmarkEnd w:id="414"/>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53796845"/>
      <w:r w:rsidRPr="00DC56AE">
        <w:t>4.4.4.2</w:t>
      </w:r>
      <w:r w:rsidRPr="00DC56AE">
        <w:tab/>
        <w:t>Reference point to support Location Services</w:t>
      </w:r>
      <w:bookmarkEnd w:id="415"/>
      <w:bookmarkEnd w:id="416"/>
      <w:bookmarkEnd w:id="417"/>
      <w:bookmarkEnd w:id="418"/>
      <w:bookmarkEnd w:id="419"/>
      <w:bookmarkEnd w:id="420"/>
      <w:bookmarkEnd w:id="421"/>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53796846"/>
      <w:r w:rsidRPr="00DC56AE">
        <w:t>4.4.4.3</w:t>
      </w:r>
      <w:r w:rsidRPr="00DC56AE">
        <w:tab/>
        <w:t>Service Based Interfaces to support Location Services</w:t>
      </w:r>
      <w:bookmarkEnd w:id="422"/>
      <w:bookmarkEnd w:id="423"/>
      <w:bookmarkEnd w:id="424"/>
      <w:bookmarkEnd w:id="425"/>
      <w:bookmarkEnd w:id="426"/>
      <w:bookmarkEnd w:id="427"/>
      <w:bookmarkEnd w:id="428"/>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53796847"/>
      <w:r w:rsidRPr="00DC56AE">
        <w:lastRenderedPageBreak/>
        <w:t>4.4.5</w:t>
      </w:r>
      <w:r w:rsidRPr="00DC56AE">
        <w:tab/>
        <w:t>Application Triggering Services</w:t>
      </w:r>
      <w:bookmarkEnd w:id="429"/>
      <w:bookmarkEnd w:id="430"/>
      <w:bookmarkEnd w:id="431"/>
      <w:bookmarkEnd w:id="432"/>
      <w:bookmarkEnd w:id="433"/>
      <w:bookmarkEnd w:id="434"/>
      <w:bookmarkEnd w:id="435"/>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53796848"/>
      <w:r w:rsidRPr="00DC56AE">
        <w:t>4.4.6</w:t>
      </w:r>
      <w:r w:rsidRPr="00DC56AE">
        <w:tab/>
        <w:t>5G LAN-type Services</w:t>
      </w:r>
      <w:bookmarkEnd w:id="436"/>
      <w:bookmarkEnd w:id="437"/>
      <w:bookmarkEnd w:id="438"/>
      <w:bookmarkEnd w:id="439"/>
      <w:bookmarkEnd w:id="440"/>
      <w:bookmarkEnd w:id="441"/>
      <w:bookmarkEnd w:id="442"/>
    </w:p>
    <w:p w14:paraId="706C323E" w14:textId="77777777" w:rsidR="00D40151" w:rsidRPr="00DC56AE"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53796849"/>
      <w:r w:rsidRPr="00DC56AE">
        <w:t>4.4.6.1</w:t>
      </w:r>
      <w:r w:rsidRPr="00DC56AE">
        <w:tab/>
        <w:t>User plane architecture to support 5G LAN-type service</w:t>
      </w:r>
      <w:bookmarkEnd w:id="443"/>
      <w:bookmarkEnd w:id="444"/>
      <w:bookmarkEnd w:id="445"/>
      <w:bookmarkEnd w:id="446"/>
      <w:bookmarkEnd w:id="447"/>
      <w:bookmarkEnd w:id="448"/>
      <w:bookmarkEnd w:id="449"/>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53796850"/>
      <w:r w:rsidRPr="00DC56AE">
        <w:t>4.4.6.2</w:t>
      </w:r>
      <w:r w:rsidRPr="00DC56AE">
        <w:tab/>
        <w:t>Reference points to support 5G LAN-type service</w:t>
      </w:r>
      <w:bookmarkEnd w:id="450"/>
      <w:bookmarkEnd w:id="451"/>
      <w:bookmarkEnd w:id="452"/>
      <w:bookmarkEnd w:id="453"/>
      <w:bookmarkEnd w:id="454"/>
      <w:bookmarkEnd w:id="455"/>
      <w:bookmarkEnd w:id="456"/>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53796851"/>
      <w:r w:rsidRPr="00DC56AE">
        <w:t>4.4.7</w:t>
      </w:r>
      <w:r w:rsidRPr="00DC56AE">
        <w:tab/>
        <w:t>MSISDN-less MO SMS Service</w:t>
      </w:r>
      <w:bookmarkEnd w:id="457"/>
      <w:bookmarkEnd w:id="458"/>
      <w:bookmarkEnd w:id="459"/>
      <w:bookmarkEnd w:id="460"/>
      <w:bookmarkEnd w:id="461"/>
      <w:bookmarkEnd w:id="462"/>
      <w:bookmarkEnd w:id="463"/>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53796852"/>
      <w:r w:rsidRPr="00DC56AE">
        <w:t>4.4.8</w:t>
      </w:r>
      <w:r w:rsidRPr="00DC56AE">
        <w:tab/>
        <w:t>Time Sensitive Communication</w:t>
      </w:r>
      <w:bookmarkEnd w:id="464"/>
      <w:bookmarkEnd w:id="465"/>
      <w:bookmarkEnd w:id="466"/>
      <w:bookmarkEnd w:id="467"/>
      <w:bookmarkEnd w:id="468"/>
      <w:bookmarkEnd w:id="469"/>
      <w:bookmarkEnd w:id="470"/>
    </w:p>
    <w:p w14:paraId="424D7584" w14:textId="77777777" w:rsidR="00D40151" w:rsidRPr="00DC56AE"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53796853"/>
      <w:r w:rsidRPr="00DC56AE">
        <w:t>4.4.8.1</w:t>
      </w:r>
      <w:r w:rsidRPr="00DC56AE">
        <w:tab/>
        <w:t>General</w:t>
      </w:r>
      <w:bookmarkEnd w:id="471"/>
      <w:bookmarkEnd w:id="472"/>
      <w:bookmarkEnd w:id="473"/>
      <w:bookmarkEnd w:id="474"/>
      <w:bookmarkEnd w:id="475"/>
      <w:bookmarkEnd w:id="476"/>
      <w:bookmarkEnd w:id="477"/>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53796854"/>
      <w:r w:rsidRPr="00DC56AE">
        <w:t>4.4.8.2</w:t>
      </w:r>
      <w:r w:rsidRPr="00DC56AE">
        <w:tab/>
        <w:t>Architecture to support Time Sensitive Communication</w:t>
      </w:r>
      <w:bookmarkEnd w:id="478"/>
      <w:bookmarkEnd w:id="479"/>
      <w:bookmarkEnd w:id="480"/>
      <w:bookmarkEnd w:id="481"/>
      <w:bookmarkEnd w:id="482"/>
      <w:bookmarkEnd w:id="483"/>
      <w:bookmarkEnd w:id="484"/>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45pt;height:257.95pt" o:ole="">
            <v:imagedata r:id="rId107" o:title=""/>
          </v:shape>
          <o:OLEObject Type="Embed" ProgID="Word.Picture.8" ShapeID="_x0000_i1073" DrawAspect="Content" ObjectID="_1764411646" r:id="rId108"/>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1" w:name="_Toc153796855"/>
      <w:r w:rsidRPr="00DC56AE">
        <w:t>5</w:t>
      </w:r>
      <w:r w:rsidRPr="00DC56AE">
        <w:tab/>
        <w:t>High level features</w:t>
      </w:r>
      <w:bookmarkEnd w:id="485"/>
      <w:bookmarkEnd w:id="486"/>
      <w:bookmarkEnd w:id="487"/>
      <w:bookmarkEnd w:id="488"/>
      <w:bookmarkEnd w:id="489"/>
      <w:bookmarkEnd w:id="490"/>
      <w:bookmarkEnd w:id="491"/>
    </w:p>
    <w:p w14:paraId="32472D0B" w14:textId="77777777" w:rsidR="00D40151" w:rsidRPr="00DC56AE"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53796856"/>
      <w:r w:rsidRPr="00DC56AE">
        <w:t>5.1</w:t>
      </w:r>
      <w:r w:rsidRPr="00DC56AE">
        <w:tab/>
        <w:t>General</w:t>
      </w:r>
      <w:bookmarkEnd w:id="492"/>
      <w:bookmarkEnd w:id="493"/>
      <w:bookmarkEnd w:id="494"/>
      <w:bookmarkEnd w:id="495"/>
      <w:bookmarkEnd w:id="496"/>
      <w:bookmarkEnd w:id="497"/>
      <w:bookmarkEnd w:id="498"/>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53796857"/>
      <w:r w:rsidRPr="00DC56AE">
        <w:t>5.2</w:t>
      </w:r>
      <w:r w:rsidRPr="00DC56AE">
        <w:tab/>
        <w:t>Network Access Control</w:t>
      </w:r>
      <w:bookmarkEnd w:id="499"/>
      <w:bookmarkEnd w:id="500"/>
      <w:bookmarkEnd w:id="501"/>
      <w:bookmarkEnd w:id="502"/>
      <w:bookmarkEnd w:id="503"/>
      <w:bookmarkEnd w:id="504"/>
      <w:bookmarkEnd w:id="505"/>
    </w:p>
    <w:p w14:paraId="716B8B03" w14:textId="77777777" w:rsidR="00D40151" w:rsidRPr="00DC56AE"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53796858"/>
      <w:r w:rsidRPr="00DC56AE">
        <w:rPr>
          <w:rFonts w:eastAsia="MS Mincho"/>
        </w:rPr>
        <w:t>5.2.1</w:t>
      </w:r>
      <w:r w:rsidRPr="00DC56AE">
        <w:rPr>
          <w:rFonts w:eastAsia="MS Mincho"/>
        </w:rPr>
        <w:tab/>
        <w:t>General</w:t>
      </w:r>
      <w:bookmarkEnd w:id="506"/>
      <w:bookmarkEnd w:id="507"/>
      <w:bookmarkEnd w:id="508"/>
      <w:bookmarkEnd w:id="509"/>
      <w:bookmarkEnd w:id="510"/>
      <w:bookmarkEnd w:id="511"/>
      <w:bookmarkEnd w:id="512"/>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53796859"/>
      <w:r w:rsidRPr="00DC56AE">
        <w:rPr>
          <w:rFonts w:eastAsia="MS Mincho"/>
        </w:rPr>
        <w:lastRenderedPageBreak/>
        <w:t>5.2.2</w:t>
      </w:r>
      <w:r w:rsidRPr="00DC56AE">
        <w:rPr>
          <w:rFonts w:eastAsia="MS Mincho"/>
        </w:rPr>
        <w:tab/>
        <w:t>Network selection</w:t>
      </w:r>
      <w:bookmarkEnd w:id="513"/>
      <w:bookmarkEnd w:id="514"/>
      <w:bookmarkEnd w:id="515"/>
      <w:bookmarkEnd w:id="516"/>
      <w:bookmarkEnd w:id="517"/>
      <w:bookmarkEnd w:id="518"/>
      <w:bookmarkEnd w:id="519"/>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53796860"/>
      <w:r w:rsidRPr="00DC56AE">
        <w:rPr>
          <w:rFonts w:eastAsia="MS Mincho"/>
        </w:rPr>
        <w:t>5.2.3</w:t>
      </w:r>
      <w:r w:rsidRPr="00DC56AE">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53796861"/>
      <w:r w:rsidRPr="00DC56AE">
        <w:rPr>
          <w:rFonts w:eastAsia="MS Mincho"/>
        </w:rPr>
        <w:t>5.2.4</w:t>
      </w:r>
      <w:r w:rsidRPr="00DC56AE">
        <w:rPr>
          <w:rFonts w:eastAsia="MS Mincho"/>
        </w:rPr>
        <w:tab/>
        <w:t>Authorisation</w:t>
      </w:r>
      <w:bookmarkEnd w:id="527"/>
      <w:bookmarkEnd w:id="528"/>
      <w:bookmarkEnd w:id="529"/>
      <w:bookmarkEnd w:id="530"/>
      <w:bookmarkEnd w:id="531"/>
      <w:bookmarkEnd w:id="532"/>
      <w:bookmarkEnd w:id="533"/>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53796862"/>
      <w:r w:rsidRPr="00DC56AE">
        <w:rPr>
          <w:rFonts w:eastAsia="MS Mincho"/>
        </w:rPr>
        <w:t>5.2.5</w:t>
      </w:r>
      <w:r w:rsidRPr="00DC56AE">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53796863"/>
      <w:r w:rsidRPr="00DC56AE">
        <w:rPr>
          <w:rFonts w:eastAsia="MS Mincho"/>
        </w:rPr>
        <w:t>5.2.6</w:t>
      </w:r>
      <w:r w:rsidRPr="00DC56AE">
        <w:rPr>
          <w:rFonts w:eastAsia="MS Mincho"/>
        </w:rPr>
        <w:tab/>
        <w:t>Policy control</w:t>
      </w:r>
      <w:bookmarkEnd w:id="541"/>
      <w:bookmarkEnd w:id="542"/>
      <w:bookmarkEnd w:id="543"/>
      <w:bookmarkEnd w:id="544"/>
      <w:bookmarkEnd w:id="545"/>
      <w:bookmarkEnd w:id="546"/>
      <w:bookmarkEnd w:id="547"/>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53796864"/>
      <w:r w:rsidRPr="00DC56AE">
        <w:rPr>
          <w:rFonts w:eastAsia="MS Mincho"/>
        </w:rPr>
        <w:t>5.2.7</w:t>
      </w:r>
      <w:r w:rsidRPr="00DC56AE">
        <w:rPr>
          <w:rFonts w:eastAsia="MS Mincho"/>
        </w:rPr>
        <w:tab/>
        <w:t>Lawful Interception</w:t>
      </w:r>
      <w:bookmarkEnd w:id="548"/>
      <w:bookmarkEnd w:id="549"/>
      <w:bookmarkEnd w:id="550"/>
      <w:bookmarkEnd w:id="551"/>
      <w:bookmarkEnd w:id="552"/>
      <w:bookmarkEnd w:id="553"/>
      <w:bookmarkEnd w:id="554"/>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53796865"/>
      <w:r w:rsidRPr="00DC56AE">
        <w:t>5.3</w:t>
      </w:r>
      <w:r w:rsidRPr="00DC56AE">
        <w:tab/>
        <w:t>Registration and Connection Management</w:t>
      </w:r>
      <w:bookmarkEnd w:id="555"/>
      <w:bookmarkEnd w:id="556"/>
      <w:bookmarkEnd w:id="557"/>
      <w:bookmarkEnd w:id="558"/>
      <w:bookmarkEnd w:id="559"/>
      <w:bookmarkEnd w:id="560"/>
      <w:bookmarkEnd w:id="561"/>
    </w:p>
    <w:p w14:paraId="54B7246A" w14:textId="77777777" w:rsidR="00D40151" w:rsidRPr="00DC56AE"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53796866"/>
      <w:r w:rsidRPr="00DC56AE">
        <w:t>5.3.1</w:t>
      </w:r>
      <w:r w:rsidRPr="00DC56AE">
        <w:tab/>
        <w:t>General</w:t>
      </w:r>
      <w:bookmarkEnd w:id="562"/>
      <w:bookmarkEnd w:id="563"/>
      <w:bookmarkEnd w:id="564"/>
      <w:bookmarkEnd w:id="565"/>
      <w:bookmarkEnd w:id="566"/>
      <w:bookmarkEnd w:id="567"/>
      <w:bookmarkEnd w:id="568"/>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53796867"/>
      <w:r w:rsidRPr="00DC56AE">
        <w:t>5.3.2</w:t>
      </w:r>
      <w:r w:rsidRPr="00DC56AE">
        <w:tab/>
        <w:t>Registration Management</w:t>
      </w:r>
      <w:bookmarkEnd w:id="569"/>
      <w:bookmarkEnd w:id="570"/>
      <w:bookmarkEnd w:id="571"/>
      <w:bookmarkEnd w:id="572"/>
      <w:bookmarkEnd w:id="573"/>
      <w:bookmarkEnd w:id="574"/>
      <w:bookmarkEnd w:id="575"/>
    </w:p>
    <w:p w14:paraId="09A4DC70" w14:textId="77777777" w:rsidR="00D40151" w:rsidRPr="00DC56AE"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53796868"/>
      <w:r w:rsidRPr="00DC56AE">
        <w:t>5.3.2.1</w:t>
      </w:r>
      <w:r w:rsidRPr="00DC56AE">
        <w:tab/>
        <w:t>General</w:t>
      </w:r>
      <w:bookmarkEnd w:id="576"/>
      <w:bookmarkEnd w:id="577"/>
      <w:bookmarkEnd w:id="578"/>
      <w:bookmarkEnd w:id="579"/>
      <w:bookmarkEnd w:id="580"/>
      <w:bookmarkEnd w:id="581"/>
      <w:bookmarkEnd w:id="582"/>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53796869"/>
      <w:r w:rsidRPr="00DC56AE">
        <w:t>5.3.2.2</w:t>
      </w:r>
      <w:r w:rsidRPr="00DC56AE">
        <w:tab/>
        <w:t>5GS Registration Management states</w:t>
      </w:r>
      <w:bookmarkEnd w:id="583"/>
      <w:bookmarkEnd w:id="584"/>
      <w:bookmarkEnd w:id="585"/>
      <w:bookmarkEnd w:id="586"/>
      <w:bookmarkEnd w:id="587"/>
      <w:bookmarkEnd w:id="588"/>
      <w:bookmarkEnd w:id="589"/>
    </w:p>
    <w:p w14:paraId="5EACE5A0" w14:textId="77777777" w:rsidR="00D40151" w:rsidRPr="00DC56AE"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53796870"/>
      <w:r w:rsidRPr="00DC56AE">
        <w:t>5.3.2.2.1</w:t>
      </w:r>
      <w:r w:rsidRPr="00DC56AE">
        <w:tab/>
        <w:t>General</w:t>
      </w:r>
      <w:bookmarkEnd w:id="590"/>
      <w:bookmarkEnd w:id="591"/>
      <w:bookmarkEnd w:id="592"/>
      <w:bookmarkEnd w:id="593"/>
      <w:bookmarkEnd w:id="594"/>
      <w:bookmarkEnd w:id="595"/>
      <w:bookmarkEnd w:id="596"/>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53796871"/>
      <w:r w:rsidRPr="00DC56AE">
        <w:t>5.3.2.2.2</w:t>
      </w:r>
      <w:r w:rsidRPr="00DC56AE">
        <w:tab/>
        <w:t>RM-DEREGISTERED state</w:t>
      </w:r>
      <w:bookmarkEnd w:id="597"/>
      <w:bookmarkEnd w:id="598"/>
      <w:bookmarkEnd w:id="599"/>
      <w:bookmarkEnd w:id="600"/>
      <w:bookmarkEnd w:id="601"/>
      <w:bookmarkEnd w:id="602"/>
      <w:bookmarkEnd w:id="603"/>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lastRenderedPageBreak/>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53796872"/>
      <w:r w:rsidRPr="00DC56AE">
        <w:t>5.3.2.2.3</w:t>
      </w:r>
      <w:r w:rsidRPr="00DC56AE">
        <w:tab/>
        <w:t>RM-REGISTERED state</w:t>
      </w:r>
      <w:bookmarkEnd w:id="604"/>
      <w:bookmarkEnd w:id="605"/>
      <w:bookmarkEnd w:id="606"/>
      <w:bookmarkEnd w:id="607"/>
      <w:bookmarkEnd w:id="608"/>
      <w:bookmarkEnd w:id="609"/>
      <w:bookmarkEnd w:id="610"/>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53796873"/>
      <w:r w:rsidRPr="00DC56AE">
        <w:lastRenderedPageBreak/>
        <w:t>5.3.2.2.4</w:t>
      </w:r>
      <w:r w:rsidRPr="00DC56AE">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DC56AE" w:rsidRDefault="00D40151" w:rsidP="00D40151">
      <w:pPr>
        <w:pStyle w:val="TH"/>
      </w:pPr>
      <w:r w:rsidRPr="00DC56AE">
        <w:object w:dxaOrig="7076" w:dyaOrig="2171" w14:anchorId="781C75F0">
          <v:shape id="_x0000_i1074" type="#_x0000_t75" style="width:354.35pt;height:108.95pt" o:ole="">
            <v:imagedata r:id="rId109" o:title=""/>
          </v:shape>
          <o:OLEObject Type="Embed" ProgID="Word.Picture.8" ShapeID="_x0000_i1074" DrawAspect="Content" ObjectID="_1764411647" r:id="rId110"/>
        </w:object>
      </w:r>
    </w:p>
    <w:p w14:paraId="338B1227" w14:textId="77777777" w:rsidR="00D40151" w:rsidRPr="00DC56AE" w:rsidRDefault="00D40151" w:rsidP="00D40151">
      <w:pPr>
        <w:pStyle w:val="TF"/>
      </w:pPr>
      <w:r w:rsidRPr="00DC56AE">
        <w:t>Figure 5.3.2.2.4-1: RM state model in UE</w:t>
      </w:r>
    </w:p>
    <w:bookmarkStart w:id="619" w:name="_MON_1551624961"/>
    <w:bookmarkEnd w:id="619"/>
    <w:p w14:paraId="794421C7" w14:textId="77777777" w:rsidR="00D40151" w:rsidRPr="00DC56AE" w:rsidRDefault="00D40151" w:rsidP="00D40151">
      <w:pPr>
        <w:pStyle w:val="TH"/>
      </w:pPr>
      <w:r w:rsidRPr="00DC56AE">
        <w:object w:dxaOrig="7076" w:dyaOrig="2171" w14:anchorId="76E5825A">
          <v:shape id="_x0000_i1075" type="#_x0000_t75" style="width:354.35pt;height:108.95pt" o:ole="">
            <v:imagedata r:id="rId111" o:title=""/>
          </v:shape>
          <o:OLEObject Type="Embed" ProgID="Word.Picture.8" ShapeID="_x0000_i1075" DrawAspect="Content" ObjectID="_1764411648" r:id="rId112"/>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53796874"/>
      <w:r w:rsidRPr="00DC56AE">
        <w:rPr>
          <w:lang w:eastAsia="zh-CN"/>
        </w:rPr>
        <w:t>5.3.2.3</w:t>
      </w:r>
      <w:r w:rsidRPr="00DC56AE">
        <w:rPr>
          <w:lang w:eastAsia="zh-CN"/>
        </w:rPr>
        <w:tab/>
        <w:t>Registration Area management</w:t>
      </w:r>
      <w:bookmarkEnd w:id="620"/>
      <w:bookmarkEnd w:id="621"/>
      <w:bookmarkEnd w:id="622"/>
      <w:bookmarkEnd w:id="623"/>
      <w:bookmarkEnd w:id="624"/>
      <w:bookmarkEnd w:id="625"/>
      <w:bookmarkEnd w:id="626"/>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27" w:name="_Toc20149709"/>
      <w:bookmarkStart w:id="628"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53796875"/>
      <w:r w:rsidRPr="00DC56AE">
        <w:rPr>
          <w:lang w:eastAsia="zh-CN"/>
        </w:rPr>
        <w:t>5.3.2.4</w:t>
      </w:r>
      <w:r w:rsidRPr="00DC56AE">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lastRenderedPageBreak/>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53796876"/>
      <w:r w:rsidRPr="00DC56AE">
        <w:t>5.3.3</w:t>
      </w:r>
      <w:r w:rsidRPr="00DC56AE">
        <w:tab/>
        <w:t>Connection Management</w:t>
      </w:r>
      <w:bookmarkEnd w:id="634"/>
      <w:bookmarkEnd w:id="635"/>
      <w:bookmarkEnd w:id="636"/>
      <w:bookmarkEnd w:id="637"/>
      <w:bookmarkEnd w:id="638"/>
      <w:bookmarkEnd w:id="639"/>
      <w:bookmarkEnd w:id="640"/>
    </w:p>
    <w:p w14:paraId="6F65C566" w14:textId="77777777" w:rsidR="00D40151" w:rsidRPr="00DC56AE"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53796877"/>
      <w:r w:rsidRPr="00DC56AE">
        <w:rPr>
          <w:lang w:eastAsia="zh-CN"/>
        </w:rPr>
        <w:t>5.3.3.1</w:t>
      </w:r>
      <w:r w:rsidRPr="00DC56AE">
        <w:rPr>
          <w:lang w:eastAsia="zh-CN"/>
        </w:rPr>
        <w:tab/>
        <w:t>General</w:t>
      </w:r>
      <w:bookmarkEnd w:id="641"/>
      <w:bookmarkEnd w:id="642"/>
      <w:bookmarkEnd w:id="643"/>
      <w:bookmarkEnd w:id="644"/>
      <w:bookmarkEnd w:id="645"/>
      <w:bookmarkEnd w:id="646"/>
      <w:bookmarkEnd w:id="647"/>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53796878"/>
      <w:r w:rsidRPr="00DC56AE">
        <w:rPr>
          <w:lang w:eastAsia="zh-CN"/>
        </w:rPr>
        <w:t>5.3.3.2</w:t>
      </w:r>
      <w:r w:rsidRPr="00DC56AE">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DC56AE"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53796879"/>
      <w:r w:rsidRPr="00DC56AE">
        <w:rPr>
          <w:lang w:eastAsia="zh-CN"/>
        </w:rPr>
        <w:t>5.3.3.2.1</w:t>
      </w:r>
      <w:r w:rsidRPr="00DC56AE">
        <w:rPr>
          <w:lang w:eastAsia="zh-CN"/>
        </w:rPr>
        <w:tab/>
        <w:t>General</w:t>
      </w:r>
      <w:bookmarkEnd w:id="655"/>
      <w:bookmarkEnd w:id="656"/>
      <w:bookmarkEnd w:id="657"/>
      <w:bookmarkEnd w:id="658"/>
      <w:bookmarkEnd w:id="659"/>
      <w:bookmarkEnd w:id="660"/>
      <w:bookmarkEnd w:id="661"/>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53796880"/>
      <w:r w:rsidRPr="00DC56AE">
        <w:t>5.3.3.2.2</w:t>
      </w:r>
      <w:r w:rsidRPr="00DC56AE">
        <w:tab/>
        <w:t>CM-IDLE state</w:t>
      </w:r>
      <w:bookmarkEnd w:id="662"/>
      <w:bookmarkEnd w:id="663"/>
      <w:bookmarkEnd w:id="664"/>
      <w:bookmarkEnd w:id="665"/>
      <w:bookmarkEnd w:id="666"/>
      <w:bookmarkEnd w:id="667"/>
      <w:bookmarkEnd w:id="668"/>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lastRenderedPageBreak/>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53796881"/>
      <w:r w:rsidRPr="00DC56AE">
        <w:rPr>
          <w:lang w:eastAsia="zh-CN"/>
        </w:rPr>
        <w:t>5.3.3.2.3</w:t>
      </w:r>
      <w:r w:rsidRPr="00DC56AE">
        <w:rPr>
          <w:lang w:eastAsia="zh-CN"/>
        </w:rPr>
        <w:tab/>
        <w:t>CM-CONNECTED state</w:t>
      </w:r>
      <w:bookmarkEnd w:id="669"/>
      <w:bookmarkEnd w:id="670"/>
      <w:bookmarkEnd w:id="671"/>
      <w:bookmarkEnd w:id="672"/>
      <w:bookmarkEnd w:id="673"/>
      <w:bookmarkEnd w:id="674"/>
      <w:bookmarkEnd w:id="675"/>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53796882"/>
      <w:r w:rsidRPr="00DC56AE">
        <w:rPr>
          <w:lang w:eastAsia="zh-CN"/>
        </w:rPr>
        <w:t>5.3.3.2.4</w:t>
      </w:r>
      <w:r w:rsidRPr="00DC56AE">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DC56AE" w:rsidRDefault="00D40151" w:rsidP="00D40151">
      <w:pPr>
        <w:pStyle w:val="TH"/>
      </w:pPr>
      <w:r w:rsidRPr="00DC56AE">
        <w:object w:dxaOrig="6633" w:dyaOrig="1415" w14:anchorId="5DC6B4CC">
          <v:shape id="_x0000_i1076" type="#_x0000_t75" style="width:332.45pt;height:71.35pt" o:ole="">
            <v:imagedata r:id="rId113" o:title=""/>
          </v:shape>
          <o:OLEObject Type="Embed" ProgID="Word.Picture.8" ShapeID="_x0000_i1076" DrawAspect="Content" ObjectID="_1764411649" r:id="rId114"/>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83" w:name="_MON_1554662594"/>
    <w:bookmarkEnd w:id="683"/>
    <w:p w14:paraId="41E3D0D7" w14:textId="77777777" w:rsidR="00D40151" w:rsidRPr="00DC56AE" w:rsidRDefault="00D40151" w:rsidP="00D40151">
      <w:pPr>
        <w:pStyle w:val="TH"/>
      </w:pPr>
      <w:r w:rsidRPr="00DC56AE">
        <w:object w:dxaOrig="6633" w:dyaOrig="1319" w14:anchorId="2B12EAED">
          <v:shape id="_x0000_i1077" type="#_x0000_t75" style="width:332.45pt;height:66.35pt" o:ole="">
            <v:imagedata r:id="rId115" o:title=""/>
          </v:shape>
          <o:OLEObject Type="Embed" ProgID="Word.Picture.8" ShapeID="_x0000_i1077" DrawAspect="Content" ObjectID="_1764411650" r:id="rId116"/>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lastRenderedPageBreak/>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53796883"/>
      <w:r w:rsidRPr="00DC56AE">
        <w:t>5.3.3.2.5</w:t>
      </w:r>
      <w:r w:rsidRPr="00DC56AE">
        <w:tab/>
        <w:t>CM-CONNECTED with RRC Inactive state</w:t>
      </w:r>
      <w:bookmarkEnd w:id="684"/>
      <w:bookmarkEnd w:id="685"/>
      <w:bookmarkEnd w:id="686"/>
      <w:bookmarkEnd w:id="687"/>
      <w:bookmarkEnd w:id="688"/>
      <w:bookmarkEnd w:id="689"/>
      <w:bookmarkEnd w:id="690"/>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lastRenderedPageBreak/>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DC56AE">
        <w:rPr>
          <w:lang w:eastAsia="zh-CN"/>
        </w:rPr>
        <w:lastRenderedPageBreak/>
        <w:t>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53796884"/>
      <w:r w:rsidRPr="00DC56AE">
        <w:rPr>
          <w:lang w:eastAsia="zh-CN"/>
        </w:rPr>
        <w:t>5.3.3.3</w:t>
      </w:r>
      <w:r w:rsidRPr="00DC56AE">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DC56AE"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53796885"/>
      <w:r w:rsidRPr="00DC56AE">
        <w:rPr>
          <w:lang w:eastAsia="zh-CN"/>
        </w:rPr>
        <w:t>5.3.3.3.1</w:t>
      </w:r>
      <w:r w:rsidRPr="00DC56AE">
        <w:rPr>
          <w:lang w:eastAsia="zh-CN"/>
        </w:rPr>
        <w:tab/>
        <w:t>General</w:t>
      </w:r>
      <w:bookmarkEnd w:id="698"/>
      <w:bookmarkEnd w:id="699"/>
      <w:bookmarkEnd w:id="700"/>
      <w:bookmarkEnd w:id="701"/>
      <w:bookmarkEnd w:id="702"/>
      <w:bookmarkEnd w:id="703"/>
      <w:bookmarkEnd w:id="704"/>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53796886"/>
      <w:r w:rsidRPr="00DC56AE">
        <w:rPr>
          <w:lang w:eastAsia="zh-CN"/>
        </w:rPr>
        <w:t>5.3.3.3.2</w:t>
      </w:r>
      <w:r w:rsidRPr="00DC56AE">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53796887"/>
      <w:r w:rsidRPr="00DC56AE">
        <w:rPr>
          <w:lang w:eastAsia="zh-CN"/>
        </w:rPr>
        <w:t>5.3.3.3.3</w:t>
      </w:r>
      <w:r w:rsidRPr="00DC56AE">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53796888"/>
      <w:r w:rsidRPr="00DC56AE">
        <w:rPr>
          <w:lang w:eastAsia="zh-CN"/>
        </w:rPr>
        <w:t>5.3.3.4</w:t>
      </w:r>
      <w:r w:rsidRPr="00DC56AE">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53796889"/>
      <w:r w:rsidRPr="00DC56AE">
        <w:rPr>
          <w:lang w:eastAsia="zh-CN"/>
        </w:rPr>
        <w:lastRenderedPageBreak/>
        <w:t>5.3.4</w:t>
      </w:r>
      <w:r w:rsidRPr="00DC56AE">
        <w:rPr>
          <w:lang w:eastAsia="zh-CN"/>
        </w:rPr>
        <w:tab/>
        <w:t>UE Mobility</w:t>
      </w:r>
      <w:bookmarkEnd w:id="726"/>
      <w:bookmarkEnd w:id="727"/>
      <w:bookmarkEnd w:id="728"/>
      <w:bookmarkEnd w:id="729"/>
      <w:bookmarkEnd w:id="730"/>
      <w:bookmarkEnd w:id="731"/>
      <w:bookmarkEnd w:id="732"/>
    </w:p>
    <w:p w14:paraId="29AEEC94" w14:textId="77777777" w:rsidR="00D40151" w:rsidRPr="00DC56AE"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53796890"/>
      <w:r w:rsidRPr="00DC56AE">
        <w:t>5.3.4.1</w:t>
      </w:r>
      <w:r w:rsidRPr="00DC56AE">
        <w:tab/>
        <w:t>Mobility Restrictions</w:t>
      </w:r>
      <w:bookmarkEnd w:id="733"/>
      <w:bookmarkEnd w:id="734"/>
      <w:bookmarkEnd w:id="735"/>
      <w:bookmarkEnd w:id="736"/>
      <w:bookmarkEnd w:id="737"/>
      <w:bookmarkEnd w:id="738"/>
      <w:bookmarkEnd w:id="739"/>
    </w:p>
    <w:p w14:paraId="36B6B6CB" w14:textId="77777777" w:rsidR="00D40151" w:rsidRPr="00DC56AE"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53796891"/>
      <w:r w:rsidRPr="00DC56AE">
        <w:t>5.3.4.1.1</w:t>
      </w:r>
      <w:r w:rsidRPr="00DC56AE">
        <w:tab/>
        <w:t>General</w:t>
      </w:r>
      <w:bookmarkEnd w:id="740"/>
      <w:bookmarkEnd w:id="741"/>
      <w:bookmarkEnd w:id="742"/>
      <w:bookmarkEnd w:id="743"/>
      <w:bookmarkEnd w:id="744"/>
      <w:bookmarkEnd w:id="745"/>
      <w:bookmarkEnd w:id="746"/>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47"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lastRenderedPageBreak/>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53796892"/>
      <w:r w:rsidRPr="00DC56AE">
        <w:t>5.3.4.1.2</w:t>
      </w:r>
      <w:r w:rsidRPr="00DC56AE">
        <w:tab/>
        <w:t>Management of Service Area Restrictions</w:t>
      </w:r>
      <w:bookmarkEnd w:id="747"/>
      <w:bookmarkEnd w:id="748"/>
      <w:bookmarkEnd w:id="749"/>
      <w:bookmarkEnd w:id="750"/>
      <w:bookmarkEnd w:id="751"/>
      <w:bookmarkEnd w:id="752"/>
      <w:bookmarkEnd w:id="753"/>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 xml:space="preserve">During registration, if the Service Area Restrictions of the UE is not present in the AMF, the AMF fetches from the UDM the Service Area Restrictions of the UE that may be further adjusted by the PCF. The serving AMF shall enforce </w:t>
      </w:r>
      <w:r w:rsidRPr="00DC56AE">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53796893"/>
      <w:r w:rsidRPr="00DC56AE">
        <w:rPr>
          <w:lang w:eastAsia="ko-KR"/>
        </w:rPr>
        <w:t>5.3.4.2</w:t>
      </w:r>
      <w:r w:rsidRPr="00DC56AE">
        <w:rPr>
          <w:lang w:eastAsia="ko-KR"/>
        </w:rPr>
        <w:tab/>
        <w:t>Mobility Pattern</w:t>
      </w:r>
      <w:bookmarkEnd w:id="754"/>
      <w:bookmarkEnd w:id="755"/>
      <w:bookmarkEnd w:id="756"/>
      <w:bookmarkEnd w:id="757"/>
      <w:bookmarkEnd w:id="758"/>
      <w:bookmarkEnd w:id="759"/>
      <w:bookmarkEnd w:id="760"/>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53796894"/>
      <w:r w:rsidRPr="00DC56AE">
        <w:t>5.3.4.3</w:t>
      </w:r>
      <w:r w:rsidRPr="00DC56AE">
        <w:tab/>
        <w:t>Radio Resource Management functions</w:t>
      </w:r>
      <w:bookmarkEnd w:id="761"/>
      <w:bookmarkEnd w:id="762"/>
      <w:bookmarkEnd w:id="763"/>
      <w:bookmarkEnd w:id="764"/>
      <w:bookmarkEnd w:id="765"/>
      <w:bookmarkEnd w:id="766"/>
      <w:bookmarkEnd w:id="767"/>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lastRenderedPageBreak/>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53796895"/>
      <w:r w:rsidRPr="00DC56AE">
        <w:t>5.3.4.4</w:t>
      </w:r>
      <w:r w:rsidRPr="00DC56AE">
        <w:tab/>
        <w:t>UE mobility event notification</w:t>
      </w:r>
      <w:bookmarkEnd w:id="768"/>
      <w:bookmarkEnd w:id="769"/>
      <w:bookmarkEnd w:id="770"/>
      <w:bookmarkEnd w:id="771"/>
      <w:bookmarkEnd w:id="772"/>
      <w:bookmarkEnd w:id="773"/>
      <w:bookmarkEnd w:id="774"/>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75" w:name="_Toc20149730"/>
      <w:bookmarkStart w:id="776"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77" w:name="_Toc36187645"/>
      <w:bookmarkStart w:id="778" w:name="_Toc45183549"/>
      <w:bookmarkStart w:id="779" w:name="_Toc47342391"/>
      <w:bookmarkStart w:id="780" w:name="_Toc51769089"/>
      <w:bookmarkStart w:id="781" w:name="_Toc153796896"/>
      <w:r w:rsidRPr="00DC56AE">
        <w:t>5.4</w:t>
      </w:r>
      <w:r w:rsidRPr="00DC56AE">
        <w:tab/>
        <w:t>3GPP access specific aspects</w:t>
      </w:r>
      <w:bookmarkEnd w:id="775"/>
      <w:bookmarkEnd w:id="776"/>
      <w:bookmarkEnd w:id="777"/>
      <w:bookmarkEnd w:id="778"/>
      <w:bookmarkEnd w:id="779"/>
      <w:bookmarkEnd w:id="780"/>
      <w:bookmarkEnd w:id="781"/>
    </w:p>
    <w:p w14:paraId="2D3B670B" w14:textId="77777777" w:rsidR="00D40151" w:rsidRPr="00DC56AE"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53796897"/>
      <w:r w:rsidRPr="00DC56AE">
        <w:rPr>
          <w:lang w:eastAsia="zh-CN"/>
        </w:rPr>
        <w:t>5.4.1</w:t>
      </w:r>
      <w:r w:rsidRPr="00DC56AE">
        <w:rPr>
          <w:lang w:eastAsia="zh-CN"/>
        </w:rPr>
        <w:tab/>
        <w:t>UE reachability in CM-IDLE</w:t>
      </w:r>
      <w:bookmarkEnd w:id="782"/>
      <w:bookmarkEnd w:id="783"/>
      <w:bookmarkEnd w:id="784"/>
      <w:bookmarkEnd w:id="785"/>
      <w:bookmarkEnd w:id="786"/>
      <w:bookmarkEnd w:id="787"/>
      <w:bookmarkEnd w:id="788"/>
    </w:p>
    <w:p w14:paraId="5AECED88" w14:textId="77777777" w:rsidR="00D40151" w:rsidRPr="00DC56AE"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53796898"/>
      <w:r w:rsidRPr="00DC56AE">
        <w:rPr>
          <w:lang w:eastAsia="zh-CN"/>
        </w:rPr>
        <w:t>5.4.1.1</w:t>
      </w:r>
      <w:r w:rsidRPr="00DC56AE">
        <w:rPr>
          <w:lang w:eastAsia="zh-CN"/>
        </w:rPr>
        <w:tab/>
        <w:t>General</w:t>
      </w:r>
      <w:bookmarkEnd w:id="789"/>
      <w:bookmarkEnd w:id="790"/>
      <w:bookmarkEnd w:id="791"/>
      <w:bookmarkEnd w:id="792"/>
      <w:bookmarkEnd w:id="793"/>
      <w:bookmarkEnd w:id="794"/>
      <w:bookmarkEnd w:id="795"/>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lastRenderedPageBreak/>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53796899"/>
      <w:r w:rsidRPr="00DC56AE">
        <w:rPr>
          <w:lang w:eastAsia="zh-CN"/>
        </w:rPr>
        <w:t>5.4.1.2</w:t>
      </w:r>
      <w:r w:rsidRPr="00DC56AE">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53796900"/>
      <w:r w:rsidRPr="00DC56AE">
        <w:rPr>
          <w:lang w:eastAsia="zh-CN"/>
        </w:rPr>
        <w:t>5.4.1.3</w:t>
      </w:r>
      <w:r w:rsidRPr="00DC56AE">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 xml:space="preserve">ervices is completed successfully. The UE and the AMF shall not enable MICO mode until the AMF accepts the use of MICO mode in the next registration procedure. To enable an emergency </w:t>
      </w:r>
      <w:r w:rsidRPr="00DC56AE">
        <w:lastRenderedPageBreak/>
        <w:t>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53796901"/>
      <w:r w:rsidRPr="00DC56AE">
        <w:rPr>
          <w:lang w:eastAsia="zh-CN"/>
        </w:rPr>
        <w:t>5.4.2</w:t>
      </w:r>
      <w:r w:rsidRPr="00DC56AE">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53796902"/>
      <w:r w:rsidRPr="00DC56AE">
        <w:t>5.4.3</w:t>
      </w:r>
      <w:r w:rsidRPr="00DC56AE">
        <w:tab/>
        <w:t>Paging strategy handling</w:t>
      </w:r>
      <w:bookmarkEnd w:id="817"/>
      <w:bookmarkEnd w:id="818"/>
      <w:bookmarkEnd w:id="819"/>
      <w:bookmarkEnd w:id="820"/>
      <w:bookmarkEnd w:id="821"/>
      <w:bookmarkEnd w:id="822"/>
      <w:bookmarkEnd w:id="823"/>
    </w:p>
    <w:p w14:paraId="6A30E780" w14:textId="77777777" w:rsidR="00D40151" w:rsidRPr="00DC56AE"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53796903"/>
      <w:r w:rsidRPr="00DC56AE">
        <w:t>5.4.3.1</w:t>
      </w:r>
      <w:r w:rsidRPr="00DC56AE">
        <w:tab/>
        <w:t>General</w:t>
      </w:r>
      <w:bookmarkEnd w:id="824"/>
      <w:bookmarkEnd w:id="825"/>
      <w:bookmarkEnd w:id="826"/>
      <w:bookmarkEnd w:id="827"/>
      <w:bookmarkEnd w:id="828"/>
      <w:bookmarkEnd w:id="829"/>
      <w:bookmarkEnd w:id="830"/>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53796904"/>
      <w:r w:rsidRPr="00DC56AE">
        <w:lastRenderedPageBreak/>
        <w:t>5.4.3.2</w:t>
      </w:r>
      <w:r w:rsidRPr="00DC56AE">
        <w:tab/>
        <w:t>Paging Policy Differentiation</w:t>
      </w:r>
      <w:bookmarkEnd w:id="831"/>
      <w:bookmarkEnd w:id="832"/>
      <w:bookmarkEnd w:id="833"/>
      <w:bookmarkEnd w:id="834"/>
      <w:bookmarkEnd w:id="835"/>
      <w:bookmarkEnd w:id="836"/>
      <w:bookmarkEnd w:id="837"/>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53796905"/>
      <w:r w:rsidRPr="00DC56AE">
        <w:t>5.4.3.3</w:t>
      </w:r>
      <w:r w:rsidRPr="00DC56AE">
        <w:tab/>
        <w:t>Paging Priority</w:t>
      </w:r>
      <w:bookmarkEnd w:id="838"/>
      <w:bookmarkEnd w:id="839"/>
      <w:bookmarkEnd w:id="840"/>
      <w:bookmarkEnd w:id="841"/>
      <w:bookmarkEnd w:id="842"/>
      <w:bookmarkEnd w:id="843"/>
      <w:bookmarkEnd w:id="844"/>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53796906"/>
      <w:r w:rsidRPr="00DC56AE">
        <w:lastRenderedPageBreak/>
        <w:t>5.4.4</w:t>
      </w:r>
      <w:r w:rsidRPr="00DC56AE">
        <w:tab/>
        <w:t>UE Radio Capability handling</w:t>
      </w:r>
      <w:bookmarkEnd w:id="845"/>
      <w:bookmarkEnd w:id="846"/>
      <w:bookmarkEnd w:id="847"/>
      <w:bookmarkEnd w:id="848"/>
      <w:bookmarkEnd w:id="849"/>
      <w:bookmarkEnd w:id="850"/>
      <w:bookmarkEnd w:id="851"/>
    </w:p>
    <w:p w14:paraId="2B289B79" w14:textId="77777777" w:rsidR="00D40151" w:rsidRPr="00DC56AE"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53796907"/>
      <w:r w:rsidRPr="00DC56AE">
        <w:t>5.4.4.1</w:t>
      </w:r>
      <w:r w:rsidRPr="00DC56AE">
        <w:tab/>
        <w:t>UE radio capability information storage in the AMF</w:t>
      </w:r>
      <w:bookmarkEnd w:id="852"/>
      <w:bookmarkEnd w:id="853"/>
      <w:bookmarkEnd w:id="854"/>
      <w:bookmarkEnd w:id="855"/>
      <w:bookmarkEnd w:id="856"/>
      <w:bookmarkEnd w:id="857"/>
      <w:bookmarkEnd w:id="858"/>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lastRenderedPageBreak/>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53796908"/>
      <w:r w:rsidRPr="00DC56AE">
        <w:t>5.4.4.1a</w:t>
      </w:r>
      <w:r w:rsidRPr="00DC56AE">
        <w:tab/>
        <w:t>UE radio capability signalling optimisation (RACS)</w:t>
      </w:r>
      <w:bookmarkEnd w:id="859"/>
      <w:bookmarkEnd w:id="860"/>
      <w:bookmarkEnd w:id="861"/>
      <w:bookmarkEnd w:id="862"/>
      <w:bookmarkEnd w:id="863"/>
      <w:bookmarkEnd w:id="864"/>
      <w:bookmarkEnd w:id="865"/>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lastRenderedPageBreak/>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lastRenderedPageBreak/>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53796909"/>
      <w:r w:rsidRPr="00DC56AE">
        <w:t>5.4.4.2</w:t>
      </w:r>
      <w:r w:rsidRPr="00DC56AE">
        <w:tab/>
        <w:t>Void</w:t>
      </w:r>
      <w:bookmarkEnd w:id="866"/>
      <w:bookmarkEnd w:id="867"/>
      <w:bookmarkEnd w:id="868"/>
      <w:bookmarkEnd w:id="869"/>
      <w:bookmarkEnd w:id="870"/>
      <w:bookmarkEnd w:id="871"/>
      <w:bookmarkEnd w:id="872"/>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53796910"/>
      <w:r w:rsidRPr="00DC56AE">
        <w:rPr>
          <w:lang w:eastAsia="zh-CN"/>
        </w:rPr>
        <w:t>5.4.4.2a</w:t>
      </w:r>
      <w:r w:rsidRPr="00DC56AE">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0" w:name="_Toc20149745"/>
      <w:bookmarkStart w:id="881" w:name="_Toc27846536"/>
      <w:r w:rsidRPr="00DC56AE">
        <w:lastRenderedPageBreak/>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53796911"/>
      <w:r w:rsidRPr="00DC56AE">
        <w:rPr>
          <w:lang w:eastAsia="zh-CN"/>
        </w:rPr>
        <w:t>5.4.4.3</w:t>
      </w:r>
      <w:r w:rsidRPr="00DC56AE">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53796912"/>
      <w:r w:rsidRPr="00DC56AE">
        <w:rPr>
          <w:lang w:eastAsia="zh-CN"/>
        </w:rPr>
        <w:t>5.4.4a</w:t>
      </w:r>
      <w:r w:rsidRPr="00DC56AE">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lastRenderedPageBreak/>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894" w:name="_Toc20149747"/>
      <w:bookmarkStart w:id="895"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896"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897" w:name="_Toc45183566"/>
      <w:bookmarkStart w:id="898" w:name="_Toc47342408"/>
      <w:bookmarkStart w:id="899" w:name="_Toc51769106"/>
      <w:bookmarkStart w:id="900" w:name="_Toc153796913"/>
      <w:r w:rsidRPr="00DC56AE">
        <w:rPr>
          <w:lang w:eastAsia="zh-CN"/>
        </w:rPr>
        <w:t>5.4.4b</w:t>
      </w:r>
      <w:r w:rsidRPr="00DC56AE">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53796914"/>
      <w:r w:rsidRPr="00DC56AE">
        <w:rPr>
          <w:lang w:eastAsia="zh-CN"/>
        </w:rPr>
        <w:t>5.4.5</w:t>
      </w:r>
      <w:r w:rsidRPr="00DC56AE">
        <w:rPr>
          <w:lang w:eastAsia="zh-CN"/>
        </w:rPr>
        <w:tab/>
        <w:t>DRX (</w:t>
      </w:r>
      <w:r w:rsidRPr="00DC56AE">
        <w:t>Discontinuous Reception) framework</w:t>
      </w:r>
      <w:bookmarkEnd w:id="901"/>
      <w:bookmarkEnd w:id="902"/>
      <w:bookmarkEnd w:id="903"/>
      <w:bookmarkEnd w:id="904"/>
      <w:bookmarkEnd w:id="905"/>
      <w:bookmarkEnd w:id="906"/>
      <w:bookmarkEnd w:id="907"/>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DC56AE">
        <w:rPr>
          <w:lang w:eastAsia="ko-KR"/>
        </w:rPr>
        <w:lastRenderedPageBreak/>
        <w:t xml:space="preserve">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53796915"/>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DC56AE"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53796916"/>
      <w:r w:rsidRPr="00DC56AE">
        <w:t>5.4.6.1</w:t>
      </w:r>
      <w:r w:rsidRPr="00DC56AE">
        <w:tab/>
        <w:t>General</w:t>
      </w:r>
      <w:bookmarkEnd w:id="915"/>
      <w:bookmarkEnd w:id="916"/>
      <w:bookmarkEnd w:id="917"/>
      <w:bookmarkEnd w:id="918"/>
      <w:bookmarkEnd w:id="919"/>
      <w:bookmarkEnd w:id="920"/>
      <w:bookmarkEnd w:id="921"/>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53796917"/>
      <w:r w:rsidRPr="00DC56AE">
        <w:t>5.4.6.2</w:t>
      </w:r>
      <w:r w:rsidRPr="00DC56AE">
        <w:tab/>
        <w:t>Core Network assisted RAN parameters tuning</w:t>
      </w:r>
      <w:bookmarkEnd w:id="922"/>
      <w:bookmarkEnd w:id="923"/>
      <w:bookmarkEnd w:id="924"/>
      <w:bookmarkEnd w:id="925"/>
      <w:bookmarkEnd w:id="926"/>
      <w:bookmarkEnd w:id="927"/>
      <w:bookmarkEnd w:id="928"/>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lastRenderedPageBreak/>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53796918"/>
      <w:r w:rsidRPr="00DC56AE">
        <w:t>5.4.6.3</w:t>
      </w:r>
      <w:r w:rsidRPr="00DC56AE">
        <w:tab/>
        <w:t>Core Network assisted RAN paging information</w:t>
      </w:r>
      <w:bookmarkEnd w:id="929"/>
      <w:bookmarkEnd w:id="930"/>
      <w:bookmarkEnd w:id="931"/>
      <w:bookmarkEnd w:id="932"/>
      <w:bookmarkEnd w:id="933"/>
      <w:bookmarkEnd w:id="934"/>
      <w:bookmarkEnd w:id="935"/>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53796919"/>
      <w:r w:rsidRPr="00DC56AE">
        <w:t>5.4.7</w:t>
      </w:r>
      <w:r w:rsidRPr="00DC56AE">
        <w:tab/>
        <w:t>NG-RAN location reporting</w:t>
      </w:r>
      <w:bookmarkEnd w:id="936"/>
      <w:bookmarkEnd w:id="937"/>
      <w:bookmarkEnd w:id="938"/>
      <w:bookmarkEnd w:id="939"/>
      <w:bookmarkEnd w:id="940"/>
      <w:bookmarkEnd w:id="941"/>
      <w:bookmarkEnd w:id="942"/>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53796920"/>
      <w:r w:rsidRPr="00DC56AE">
        <w:lastRenderedPageBreak/>
        <w:t>5.4.8</w:t>
      </w:r>
      <w:r w:rsidRPr="00DC56AE">
        <w:tab/>
        <w:t>Support for identification and restriction of using unlicensed spectrum</w:t>
      </w:r>
      <w:bookmarkEnd w:id="943"/>
      <w:bookmarkEnd w:id="944"/>
      <w:bookmarkEnd w:id="945"/>
      <w:bookmarkEnd w:id="946"/>
      <w:bookmarkEnd w:id="947"/>
      <w:bookmarkEnd w:id="949"/>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53796921"/>
      <w:r w:rsidRPr="00DC56AE">
        <w:lastRenderedPageBreak/>
        <w:t>5.4.9</w:t>
      </w:r>
      <w:r w:rsidRPr="00DC56AE">
        <w:tab/>
        <w:t>Wake Up Signal Assistance</w:t>
      </w:r>
      <w:bookmarkEnd w:id="950"/>
      <w:bookmarkEnd w:id="951"/>
      <w:bookmarkEnd w:id="952"/>
      <w:bookmarkEnd w:id="953"/>
      <w:bookmarkEnd w:id="955"/>
    </w:p>
    <w:p w14:paraId="34EDAC6C" w14:textId="77777777" w:rsidR="00D40151" w:rsidRPr="00DC56AE" w:rsidRDefault="00D40151" w:rsidP="00D40151">
      <w:pPr>
        <w:pStyle w:val="Heading4"/>
      </w:pPr>
      <w:bookmarkStart w:id="956" w:name="_Toc51769115"/>
      <w:bookmarkStart w:id="957" w:name="_Toc153796922"/>
      <w:r w:rsidRPr="00DC56AE">
        <w:t>5.4.9.1</w:t>
      </w:r>
      <w:r w:rsidRPr="00DC56AE">
        <w:tab/>
        <w:t>General</w:t>
      </w:r>
      <w:bookmarkEnd w:id="956"/>
      <w:bookmarkEnd w:id="957"/>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58" w:name="_Toc51769116"/>
      <w:bookmarkStart w:id="959" w:name="_Toc153796923"/>
      <w:r w:rsidRPr="00DC56AE">
        <w:t>5.4.9.2</w:t>
      </w:r>
      <w:r w:rsidRPr="00DC56AE">
        <w:tab/>
        <w:t>Group Wake Up Signal</w:t>
      </w:r>
      <w:bookmarkEnd w:id="958"/>
      <w:bookmarkEnd w:id="959"/>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0" w:name="_Toc36187671"/>
      <w:bookmarkStart w:id="961" w:name="_Toc45183575"/>
      <w:bookmarkStart w:id="962" w:name="_Toc47342417"/>
      <w:bookmarkStart w:id="963" w:name="_Toc51769117"/>
      <w:bookmarkStart w:id="964" w:name="_Toc153796924"/>
      <w:r w:rsidRPr="00DC56AE">
        <w:t>5.5</w:t>
      </w:r>
      <w:r w:rsidRPr="00DC56AE">
        <w:tab/>
        <w:t>Non-3GPP access specific aspects</w:t>
      </w:r>
      <w:bookmarkEnd w:id="948"/>
      <w:bookmarkEnd w:id="954"/>
      <w:bookmarkEnd w:id="960"/>
      <w:bookmarkEnd w:id="961"/>
      <w:bookmarkEnd w:id="962"/>
      <w:bookmarkEnd w:id="963"/>
      <w:bookmarkEnd w:id="964"/>
    </w:p>
    <w:p w14:paraId="0858CE2B" w14:textId="77777777" w:rsidR="00D40151" w:rsidRPr="00DC56AE"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53796925"/>
      <w:r w:rsidRPr="00DC56AE">
        <w:t>5.5.0</w:t>
      </w:r>
      <w:r w:rsidRPr="00DC56AE">
        <w:tab/>
        <w:t>General</w:t>
      </w:r>
      <w:bookmarkEnd w:id="965"/>
      <w:bookmarkEnd w:id="966"/>
      <w:bookmarkEnd w:id="967"/>
      <w:bookmarkEnd w:id="968"/>
      <w:bookmarkEnd w:id="969"/>
      <w:bookmarkEnd w:id="970"/>
      <w:bookmarkEnd w:id="971"/>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53796926"/>
      <w:r w:rsidRPr="00DC56AE">
        <w:lastRenderedPageBreak/>
        <w:t>5.5.1</w:t>
      </w:r>
      <w:r w:rsidRPr="00DC56AE">
        <w:tab/>
        <w:t>Registration Management</w:t>
      </w:r>
      <w:bookmarkEnd w:id="972"/>
      <w:bookmarkEnd w:id="973"/>
      <w:bookmarkEnd w:id="974"/>
      <w:bookmarkEnd w:id="975"/>
      <w:bookmarkEnd w:id="976"/>
      <w:bookmarkEnd w:id="977"/>
      <w:bookmarkEnd w:id="978"/>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53796927"/>
      <w:r w:rsidRPr="00DC56AE">
        <w:t>5.5.2</w:t>
      </w:r>
      <w:r w:rsidRPr="00DC56AE">
        <w:tab/>
        <w:t>Connection Management</w:t>
      </w:r>
      <w:bookmarkEnd w:id="979"/>
      <w:bookmarkEnd w:id="980"/>
      <w:bookmarkEnd w:id="981"/>
      <w:bookmarkEnd w:id="982"/>
      <w:bookmarkEnd w:id="983"/>
      <w:bookmarkEnd w:id="984"/>
      <w:bookmarkEnd w:id="985"/>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lastRenderedPageBreak/>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53796928"/>
      <w:r w:rsidRPr="00DC56AE">
        <w:rPr>
          <w:lang w:eastAsia="zh-CN"/>
        </w:rPr>
        <w:t>5.5.3</w:t>
      </w:r>
      <w:r w:rsidRPr="00DC56AE">
        <w:rPr>
          <w:lang w:eastAsia="zh-CN"/>
        </w:rPr>
        <w:tab/>
        <w:t>UE Reachability</w:t>
      </w:r>
      <w:bookmarkEnd w:id="986"/>
      <w:bookmarkEnd w:id="987"/>
      <w:bookmarkEnd w:id="988"/>
      <w:bookmarkEnd w:id="989"/>
      <w:bookmarkEnd w:id="990"/>
      <w:bookmarkEnd w:id="991"/>
      <w:bookmarkEnd w:id="992"/>
    </w:p>
    <w:p w14:paraId="527C7EEE" w14:textId="77777777" w:rsidR="00D40151" w:rsidRPr="00DC56AE"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53796929"/>
      <w:r w:rsidRPr="00DC56AE">
        <w:rPr>
          <w:lang w:eastAsia="zh-CN"/>
        </w:rPr>
        <w:t>5.5.3.1</w:t>
      </w:r>
      <w:r w:rsidRPr="00DC56AE">
        <w:rPr>
          <w:lang w:eastAsia="zh-CN"/>
        </w:rPr>
        <w:tab/>
        <w:t>UE reachability in CM-IDLE</w:t>
      </w:r>
      <w:bookmarkEnd w:id="993"/>
      <w:bookmarkEnd w:id="994"/>
      <w:bookmarkEnd w:id="995"/>
      <w:bookmarkEnd w:id="996"/>
      <w:bookmarkEnd w:id="997"/>
      <w:bookmarkEnd w:id="998"/>
      <w:bookmarkEnd w:id="999"/>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DC56AE">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53796930"/>
      <w:r w:rsidRPr="00DC56AE">
        <w:rPr>
          <w:lang w:eastAsia="zh-CN"/>
        </w:rPr>
        <w:t>5.5.3.2</w:t>
      </w:r>
      <w:r w:rsidRPr="00DC56AE">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53796931"/>
      <w:r w:rsidRPr="00DC56AE">
        <w:t>5.6</w:t>
      </w:r>
      <w:r w:rsidRPr="00DC56AE">
        <w:tab/>
        <w:t>Session Management</w:t>
      </w:r>
      <w:bookmarkEnd w:id="1007"/>
      <w:bookmarkEnd w:id="1008"/>
      <w:bookmarkEnd w:id="1009"/>
      <w:bookmarkEnd w:id="1010"/>
      <w:bookmarkEnd w:id="1011"/>
      <w:bookmarkEnd w:id="1012"/>
      <w:bookmarkEnd w:id="1013"/>
    </w:p>
    <w:p w14:paraId="34194B52" w14:textId="77777777" w:rsidR="00D40151" w:rsidRPr="00DC56AE"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53796932"/>
      <w:r w:rsidRPr="00DC56AE">
        <w:t>5.6.1</w:t>
      </w:r>
      <w:r w:rsidRPr="00DC56AE">
        <w:tab/>
        <w:t>Overview</w:t>
      </w:r>
      <w:bookmarkEnd w:id="1014"/>
      <w:bookmarkEnd w:id="1015"/>
      <w:bookmarkEnd w:id="1016"/>
      <w:bookmarkEnd w:id="1017"/>
      <w:bookmarkEnd w:id="1018"/>
      <w:bookmarkEnd w:id="1019"/>
      <w:bookmarkEnd w:id="1020"/>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DC56AE">
        <w:lastRenderedPageBreak/>
        <w:t xml:space="preserve">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1" w:name="historyclause"/>
      <w:r w:rsidRPr="00DC56AE">
        <w:t xml:space="preserve">User Plane resources for </w:t>
      </w:r>
      <w:bookmarkEnd w:id="1021"/>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22"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53796933"/>
      <w:r w:rsidRPr="00DC56AE">
        <w:rPr>
          <w:lang w:eastAsia="ko-KR"/>
        </w:rPr>
        <w:t>5.6.2</w:t>
      </w:r>
      <w:r w:rsidRPr="00DC56AE">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lastRenderedPageBreak/>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lastRenderedPageBreak/>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53796934"/>
      <w:r w:rsidRPr="00DC56AE">
        <w:t>5.6.3</w:t>
      </w:r>
      <w:r w:rsidRPr="00DC56AE">
        <w:tab/>
        <w:t>Roaming</w:t>
      </w:r>
      <w:bookmarkEnd w:id="1029"/>
      <w:bookmarkEnd w:id="1030"/>
      <w:bookmarkEnd w:id="1031"/>
      <w:bookmarkEnd w:id="1032"/>
      <w:bookmarkEnd w:id="1033"/>
      <w:bookmarkEnd w:id="1034"/>
      <w:bookmarkEnd w:id="1035"/>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w:t>
      </w:r>
      <w:r w:rsidRPr="00DC56AE">
        <w:rPr>
          <w:noProof/>
        </w:rPr>
        <w:lastRenderedPageBreak/>
        <w:t xml:space="preserve">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53796935"/>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DC56AE"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53796936"/>
      <w:r w:rsidRPr="00DC56AE">
        <w:rPr>
          <w:rFonts w:eastAsia="SimSun"/>
        </w:rPr>
        <w:t>5.6.4.1</w:t>
      </w:r>
      <w:r w:rsidRPr="00DC56AE">
        <w:rPr>
          <w:rFonts w:eastAsia="SimSun"/>
        </w:rPr>
        <w:tab/>
        <w:t>General</w:t>
      </w:r>
      <w:bookmarkEnd w:id="1043"/>
      <w:bookmarkEnd w:id="1044"/>
      <w:bookmarkEnd w:id="1045"/>
      <w:bookmarkEnd w:id="1046"/>
      <w:bookmarkEnd w:id="1047"/>
      <w:bookmarkEnd w:id="1048"/>
      <w:bookmarkEnd w:id="1049"/>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53796937"/>
      <w:r w:rsidRPr="00DC56AE">
        <w:rPr>
          <w:rFonts w:eastAsia="SimSun"/>
        </w:rPr>
        <w:lastRenderedPageBreak/>
        <w:t>5.6.4.2</w:t>
      </w:r>
      <w:r w:rsidRPr="00DC56AE">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57" w:name="_MON_1569397320"/>
    <w:bookmarkEnd w:id="1057"/>
    <w:p w14:paraId="63E0C3BD" w14:textId="77777777" w:rsidR="00D40151" w:rsidRPr="00DC56AE" w:rsidRDefault="00D40151" w:rsidP="00D40151">
      <w:pPr>
        <w:pStyle w:val="TH"/>
      </w:pPr>
      <w:r w:rsidRPr="00DC56AE">
        <w:object w:dxaOrig="7655" w:dyaOrig="3683" w14:anchorId="0FCB4065">
          <v:shape id="_x0000_i1078" type="#_x0000_t75" style="width:381.9pt;height:185.3pt" o:ole="">
            <v:imagedata r:id="rId117" o:title=""/>
          </v:shape>
          <o:OLEObject Type="Embed" ProgID="Word.Picture.8" ShapeID="_x0000_i1078" DrawAspect="Content" ObjectID="_1764411651" r:id="rId118"/>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53796938"/>
      <w:r w:rsidRPr="00DC56AE">
        <w:rPr>
          <w:rFonts w:eastAsia="SimSun"/>
        </w:rPr>
        <w:t>5.6.4.3</w:t>
      </w:r>
      <w:r w:rsidRPr="00DC56AE">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lastRenderedPageBreak/>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DC56AE" w:rsidRDefault="00D40151" w:rsidP="00D40151">
      <w:pPr>
        <w:pStyle w:val="TH"/>
      </w:pPr>
      <w:r w:rsidRPr="00DC56AE">
        <w:object w:dxaOrig="7655" w:dyaOrig="3116" w14:anchorId="0372224F">
          <v:shape id="_x0000_i1079" type="#_x0000_t75" style="width:381.9pt;height:156.5pt" o:ole="">
            <v:imagedata r:id="rId119" o:title=""/>
          </v:shape>
          <o:OLEObject Type="Embed" ProgID="Word.Picture.8" ShapeID="_x0000_i1079" DrawAspect="Content" ObjectID="_1764411652" r:id="rId120"/>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66" w:name="_MON_1566805957"/>
    <w:bookmarkEnd w:id="1066"/>
    <w:p w14:paraId="199AA319" w14:textId="77777777" w:rsidR="00D40151" w:rsidRPr="00DC56AE" w:rsidRDefault="00D40151" w:rsidP="00D40151">
      <w:pPr>
        <w:pStyle w:val="TH"/>
      </w:pPr>
      <w:r w:rsidRPr="00DC56AE">
        <w:object w:dxaOrig="7655" w:dyaOrig="3683" w14:anchorId="4C9AEC57">
          <v:shape id="_x0000_i1080" type="#_x0000_t75" style="width:381.9pt;height:185.3pt" o:ole="">
            <v:imagedata r:id="rId121" o:title=""/>
          </v:shape>
          <o:OLEObject Type="Embed" ProgID="Word.Picture.8" ShapeID="_x0000_i1080" DrawAspect="Content" ObjectID="_1764411653" r:id="rId122"/>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lastRenderedPageBreak/>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53796939"/>
      <w:r w:rsidRPr="00DC56AE">
        <w:rPr>
          <w:lang w:eastAsia="ko-KR"/>
        </w:rPr>
        <w:t>5.6.5</w:t>
      </w:r>
      <w:r w:rsidRPr="00DC56AE">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lastRenderedPageBreak/>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53796940"/>
      <w:r w:rsidRPr="00DC56AE">
        <w:t>5.6.6</w:t>
      </w:r>
      <w:r w:rsidRPr="00DC56AE">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lastRenderedPageBreak/>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53796941"/>
      <w:r w:rsidRPr="00DC56AE">
        <w:t>5.6.7</w:t>
      </w:r>
      <w:r w:rsidRPr="00DC56AE">
        <w:tab/>
        <w:t>Application Function influence on traffic routing</w:t>
      </w:r>
      <w:bookmarkEnd w:id="1081"/>
      <w:bookmarkEnd w:id="1082"/>
      <w:bookmarkEnd w:id="1083"/>
      <w:bookmarkEnd w:id="1084"/>
      <w:bookmarkEnd w:id="1085"/>
      <w:bookmarkEnd w:id="1086"/>
      <w:bookmarkEnd w:id="1087"/>
    </w:p>
    <w:p w14:paraId="6C21AF90" w14:textId="77777777" w:rsidR="00D40151" w:rsidRPr="00DC56AE"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53796942"/>
      <w:r w:rsidRPr="00DC56AE">
        <w:t>5.6.7.1</w:t>
      </w:r>
      <w:r w:rsidRPr="00DC56AE">
        <w:tab/>
        <w:t>General</w:t>
      </w:r>
      <w:bookmarkEnd w:id="1088"/>
      <w:bookmarkEnd w:id="1089"/>
      <w:bookmarkEnd w:id="1090"/>
      <w:bookmarkEnd w:id="1091"/>
      <w:bookmarkEnd w:id="1092"/>
      <w:bookmarkEnd w:id="1093"/>
      <w:bookmarkEnd w:id="1094"/>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DC56AE">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lastRenderedPageBreak/>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lastRenderedPageBreak/>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 xml:space="preserve">When the AF interacts with the PCF via the NEF, the NEF maps the AF transaction identifier to an AF transaction internal identifier, which is generated by the NEF and used within the 5GC to identify the </w:t>
      </w:r>
      <w:r w:rsidRPr="00DC56AE">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 xml:space="preserve">PDU Session Modification procedure. When initiating a PDU Session set-up or PDU Session Modification procedure, the PCF considers the latest </w:t>
      </w:r>
      <w:r w:rsidRPr="00DC56AE">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53796943"/>
      <w:r w:rsidRPr="00DC56AE">
        <w:t>5.6.7.2</w:t>
      </w:r>
      <w:r w:rsidRPr="00DC56AE">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lastRenderedPageBreak/>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53796944"/>
      <w:r w:rsidRPr="00DC56AE">
        <w:rPr>
          <w:lang w:eastAsia="ko-KR"/>
        </w:rPr>
        <w:t>5.6.8</w:t>
      </w:r>
      <w:r w:rsidRPr="00DC56AE">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DC56AE">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53796945"/>
      <w:r w:rsidRPr="00DC56AE">
        <w:t>5.6.9</w:t>
      </w:r>
      <w:r w:rsidRPr="00DC56AE">
        <w:tab/>
        <w:t>Session and Service Continuity</w:t>
      </w:r>
      <w:bookmarkEnd w:id="1109"/>
      <w:bookmarkEnd w:id="1110"/>
      <w:bookmarkEnd w:id="1111"/>
      <w:bookmarkEnd w:id="1112"/>
      <w:bookmarkEnd w:id="1113"/>
      <w:bookmarkEnd w:id="1114"/>
      <w:bookmarkEnd w:id="1115"/>
    </w:p>
    <w:p w14:paraId="6ACB8A79" w14:textId="77777777" w:rsidR="00D40151" w:rsidRPr="00DC56AE"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53796946"/>
      <w:r w:rsidRPr="00DC56AE">
        <w:t>5.6.9.1</w:t>
      </w:r>
      <w:r w:rsidRPr="00DC56AE">
        <w:tab/>
        <w:t>General</w:t>
      </w:r>
      <w:bookmarkEnd w:id="1116"/>
      <w:bookmarkEnd w:id="1117"/>
      <w:bookmarkEnd w:id="1118"/>
      <w:bookmarkEnd w:id="1119"/>
      <w:bookmarkEnd w:id="1120"/>
      <w:bookmarkEnd w:id="1121"/>
      <w:bookmarkEnd w:id="1122"/>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53796947"/>
      <w:r w:rsidRPr="00DC56AE">
        <w:t>5.6.9.2</w:t>
      </w:r>
      <w:r w:rsidRPr="00DC56AE">
        <w:tab/>
        <w:t>SSC mode</w:t>
      </w:r>
      <w:bookmarkEnd w:id="1123"/>
      <w:bookmarkEnd w:id="1124"/>
      <w:bookmarkEnd w:id="1125"/>
      <w:bookmarkEnd w:id="1126"/>
      <w:bookmarkEnd w:id="1127"/>
      <w:bookmarkEnd w:id="1128"/>
      <w:bookmarkEnd w:id="1129"/>
    </w:p>
    <w:p w14:paraId="5008C7DD" w14:textId="77777777" w:rsidR="00D40151" w:rsidRPr="00DC56AE"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53796948"/>
      <w:r w:rsidRPr="00DC56AE">
        <w:t>5.6.9.2.1</w:t>
      </w:r>
      <w:r w:rsidRPr="00DC56AE">
        <w:tab/>
        <w:t>SSC Mode 1</w:t>
      </w:r>
      <w:bookmarkEnd w:id="1130"/>
      <w:bookmarkEnd w:id="1131"/>
      <w:bookmarkEnd w:id="1132"/>
      <w:bookmarkEnd w:id="1133"/>
      <w:bookmarkEnd w:id="1134"/>
      <w:bookmarkEnd w:id="1135"/>
      <w:bookmarkEnd w:id="1136"/>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DC56AE">
        <w:t>A UE supporting PDU Connectivity shall support SSC mode 1.</w:t>
      </w:r>
    </w:p>
    <w:p w14:paraId="7C40A313" w14:textId="77777777" w:rsidR="00D40151" w:rsidRPr="00DC56AE" w:rsidRDefault="00D40151" w:rsidP="00D40151">
      <w:pPr>
        <w:pStyle w:val="Heading5"/>
      </w:pPr>
      <w:bookmarkStart w:id="1143" w:name="_Toc153796949"/>
      <w:r w:rsidRPr="00DC56AE">
        <w:t>5.6.9.2</w:t>
      </w:r>
      <w:r w:rsidRPr="00DC56AE">
        <w:rPr>
          <w:lang w:eastAsia="zh-CN"/>
        </w:rPr>
        <w:t>.2</w:t>
      </w:r>
      <w:r w:rsidRPr="00DC56AE">
        <w:tab/>
        <w:t>SSC Mode 2</w:t>
      </w:r>
      <w:bookmarkEnd w:id="1137"/>
      <w:bookmarkEnd w:id="1138"/>
      <w:bookmarkEnd w:id="1139"/>
      <w:bookmarkEnd w:id="1140"/>
      <w:bookmarkEnd w:id="1141"/>
      <w:bookmarkEnd w:id="1142"/>
      <w:bookmarkEnd w:id="1143"/>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53796950"/>
      <w:r w:rsidRPr="00DC56AE">
        <w:t>5.6.9.</w:t>
      </w:r>
      <w:r w:rsidRPr="00DC56AE">
        <w:rPr>
          <w:lang w:eastAsia="zh-CN"/>
        </w:rPr>
        <w:t>2.</w:t>
      </w:r>
      <w:r w:rsidRPr="00DC56AE">
        <w:t>3</w:t>
      </w:r>
      <w:r w:rsidRPr="00DC56AE">
        <w:tab/>
        <w:t>SSC Mode 3</w:t>
      </w:r>
      <w:bookmarkEnd w:id="1144"/>
      <w:bookmarkEnd w:id="1145"/>
      <w:bookmarkEnd w:id="1146"/>
      <w:bookmarkEnd w:id="1147"/>
      <w:bookmarkEnd w:id="1148"/>
      <w:bookmarkEnd w:id="1149"/>
      <w:bookmarkEnd w:id="1150"/>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57" w:name="_Toc153796951"/>
      <w:r w:rsidRPr="00DC56AE">
        <w:t>5.</w:t>
      </w:r>
      <w:r w:rsidRPr="00DC56AE">
        <w:rPr>
          <w:lang w:eastAsia="zh-CN"/>
        </w:rPr>
        <w:t>6.9.3</w:t>
      </w:r>
      <w:r w:rsidRPr="00DC56AE">
        <w:tab/>
        <w:t>SSC mode selection</w:t>
      </w:r>
      <w:bookmarkEnd w:id="1151"/>
      <w:bookmarkEnd w:id="1152"/>
      <w:bookmarkEnd w:id="1153"/>
      <w:bookmarkEnd w:id="1154"/>
      <w:bookmarkEnd w:id="1155"/>
      <w:bookmarkEnd w:id="1156"/>
      <w:bookmarkEnd w:id="1157"/>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lastRenderedPageBreak/>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64" w:name="_Toc153796952"/>
      <w:r w:rsidRPr="00DC56AE">
        <w:t>5.6.10</w:t>
      </w:r>
      <w:r w:rsidRPr="00DC56AE">
        <w:tab/>
        <w:t>Specific aspects of different PDU Session types</w:t>
      </w:r>
      <w:bookmarkEnd w:id="1158"/>
      <w:bookmarkEnd w:id="1159"/>
      <w:bookmarkEnd w:id="1160"/>
      <w:bookmarkEnd w:id="1161"/>
      <w:bookmarkEnd w:id="1162"/>
      <w:bookmarkEnd w:id="1163"/>
      <w:bookmarkEnd w:id="1164"/>
    </w:p>
    <w:p w14:paraId="1CEFEF1C" w14:textId="77777777" w:rsidR="00D40151" w:rsidRPr="00DC56AE"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53796953"/>
      <w:r w:rsidRPr="00DC56AE">
        <w:t>5.6.10.1</w:t>
      </w:r>
      <w:r w:rsidRPr="00DC56AE">
        <w:tab/>
        <w:t>Support of IP PDU Session type</w:t>
      </w:r>
      <w:bookmarkEnd w:id="1165"/>
      <w:bookmarkEnd w:id="1166"/>
      <w:bookmarkEnd w:id="1167"/>
      <w:bookmarkEnd w:id="1168"/>
      <w:bookmarkEnd w:id="1169"/>
      <w:bookmarkEnd w:id="1170"/>
      <w:bookmarkEnd w:id="1171"/>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72" w:name="_Toc20149784"/>
      <w:r w:rsidRPr="00DC56AE">
        <w:lastRenderedPageBreak/>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53796954"/>
      <w:r w:rsidRPr="00DC56AE">
        <w:t>5.6.10.2</w:t>
      </w:r>
      <w:r w:rsidRPr="00DC56AE">
        <w:tab/>
        <w:t>Support of Ethernet PDU Session type</w:t>
      </w:r>
      <w:bookmarkEnd w:id="1172"/>
      <w:bookmarkEnd w:id="1173"/>
      <w:bookmarkEnd w:id="1174"/>
      <w:bookmarkEnd w:id="1175"/>
      <w:bookmarkEnd w:id="1176"/>
      <w:bookmarkEnd w:id="1177"/>
      <w:bookmarkEnd w:id="1178"/>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lastRenderedPageBreak/>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53796955"/>
      <w:r w:rsidRPr="00DC56AE">
        <w:t>5.6.10.3</w:t>
      </w:r>
      <w:r w:rsidRPr="00DC56AE">
        <w:tab/>
        <w:t>Support of Unstructured PDU Session type</w:t>
      </w:r>
      <w:bookmarkEnd w:id="1179"/>
      <w:bookmarkEnd w:id="1180"/>
      <w:bookmarkEnd w:id="1181"/>
      <w:bookmarkEnd w:id="1182"/>
      <w:bookmarkEnd w:id="1183"/>
      <w:bookmarkEnd w:id="1184"/>
      <w:bookmarkEnd w:id="1185"/>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53796956"/>
      <w:r w:rsidRPr="00DC56AE">
        <w:t>5.6.10.4</w:t>
      </w:r>
      <w:r w:rsidRPr="00DC56AE">
        <w:tab/>
        <w:t>Maximum Transfer Unit size considerations</w:t>
      </w:r>
      <w:bookmarkEnd w:id="1186"/>
      <w:bookmarkEnd w:id="1187"/>
      <w:bookmarkEnd w:id="1188"/>
      <w:bookmarkEnd w:id="1189"/>
      <w:bookmarkEnd w:id="1192"/>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lastRenderedPageBreak/>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53796957"/>
      <w:r w:rsidRPr="00DC56AE">
        <w:t>5.6.11</w:t>
      </w:r>
      <w:r w:rsidRPr="00DC56AE">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lastRenderedPageBreak/>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53796958"/>
      <w:r w:rsidRPr="00DC56AE">
        <w:t>5.6.12</w:t>
      </w:r>
      <w:r w:rsidRPr="00DC56AE">
        <w:tab/>
        <w:t>Use of Network Instance</w:t>
      </w:r>
      <w:bookmarkEnd w:id="1198"/>
      <w:bookmarkEnd w:id="1199"/>
      <w:bookmarkEnd w:id="1200"/>
      <w:bookmarkEnd w:id="1201"/>
      <w:bookmarkEnd w:id="1202"/>
      <w:bookmarkEnd w:id="1203"/>
      <w:bookmarkEnd w:id="1204"/>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53796959"/>
      <w:r w:rsidRPr="00DC56AE">
        <w:rPr>
          <w:lang w:eastAsia="ko-KR"/>
        </w:rPr>
        <w:lastRenderedPageBreak/>
        <w:t>5.6.</w:t>
      </w:r>
      <w:r w:rsidRPr="00DC56AE">
        <w:rPr>
          <w:lang w:eastAsia="zh-CN"/>
        </w:rPr>
        <w:t>13</w:t>
      </w:r>
      <w:r w:rsidRPr="00DC56AE">
        <w:rPr>
          <w:lang w:eastAsia="ko-KR"/>
        </w:rPr>
        <w:tab/>
      </w:r>
      <w:r w:rsidRPr="00DC56AE">
        <w:rPr>
          <w:lang w:eastAsia="zh-CN"/>
        </w:rPr>
        <w:t>Always-on PDU session</w:t>
      </w:r>
      <w:bookmarkEnd w:id="1205"/>
      <w:bookmarkEnd w:id="1206"/>
      <w:bookmarkEnd w:id="1207"/>
      <w:bookmarkEnd w:id="1208"/>
      <w:bookmarkEnd w:id="1209"/>
      <w:bookmarkEnd w:id="1210"/>
      <w:bookmarkEnd w:id="1211"/>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53796960"/>
      <w:r w:rsidRPr="00DC56AE">
        <w:rPr>
          <w:lang w:eastAsia="zh-CN"/>
        </w:rPr>
        <w:t>5.6.14</w:t>
      </w:r>
      <w:r w:rsidRPr="00DC56AE">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19" w:name="_Toc20149790"/>
      <w:bookmarkStart w:id="1220" w:name="_Toc27846582"/>
      <w:bookmarkStart w:id="1221"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22" w:name="_Toc45183612"/>
      <w:bookmarkStart w:id="1223" w:name="_Toc47342454"/>
      <w:bookmarkStart w:id="1224" w:name="_Toc51769154"/>
      <w:bookmarkStart w:id="1225" w:name="_Toc153796961"/>
      <w:r w:rsidRPr="00DC56AE">
        <w:lastRenderedPageBreak/>
        <w:t>5.7</w:t>
      </w:r>
      <w:r w:rsidRPr="00DC56AE">
        <w:tab/>
        <w:t>QoS model</w:t>
      </w:r>
      <w:bookmarkEnd w:id="1219"/>
      <w:bookmarkEnd w:id="1220"/>
      <w:bookmarkEnd w:id="1221"/>
      <w:bookmarkEnd w:id="1222"/>
      <w:bookmarkEnd w:id="1223"/>
      <w:bookmarkEnd w:id="1224"/>
      <w:bookmarkEnd w:id="1225"/>
    </w:p>
    <w:p w14:paraId="2A89F9DA" w14:textId="77777777" w:rsidR="00D40151" w:rsidRPr="00DC56AE"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53796962"/>
      <w:r w:rsidRPr="00DC56AE">
        <w:t>5.7.1</w:t>
      </w:r>
      <w:r w:rsidRPr="00DC56AE">
        <w:tab/>
        <w:t>General Overview</w:t>
      </w:r>
      <w:bookmarkEnd w:id="1226"/>
      <w:bookmarkEnd w:id="1227"/>
      <w:bookmarkEnd w:id="1228"/>
      <w:bookmarkEnd w:id="1229"/>
      <w:bookmarkEnd w:id="1230"/>
      <w:bookmarkEnd w:id="1231"/>
      <w:bookmarkEnd w:id="1232"/>
    </w:p>
    <w:p w14:paraId="0A42F159" w14:textId="77777777" w:rsidR="00D40151" w:rsidRPr="00DC56AE"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53796963"/>
      <w:r w:rsidRPr="00DC56AE">
        <w:t>5.7.1.1</w:t>
      </w:r>
      <w:r w:rsidRPr="00DC56AE">
        <w:tab/>
        <w:t>QoS Flow</w:t>
      </w:r>
      <w:bookmarkEnd w:id="1233"/>
      <w:bookmarkEnd w:id="1234"/>
      <w:bookmarkEnd w:id="1235"/>
      <w:bookmarkEnd w:id="1236"/>
      <w:bookmarkEnd w:id="1237"/>
      <w:bookmarkEnd w:id="1238"/>
      <w:bookmarkEnd w:id="1239"/>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53796964"/>
      <w:r w:rsidRPr="00DC56AE">
        <w:t>5.7.1.2</w:t>
      </w:r>
      <w:r w:rsidRPr="00DC56AE">
        <w:tab/>
        <w:t>QoS Profile</w:t>
      </w:r>
      <w:bookmarkEnd w:id="1240"/>
      <w:bookmarkEnd w:id="1241"/>
      <w:bookmarkEnd w:id="1242"/>
      <w:bookmarkEnd w:id="1243"/>
      <w:bookmarkEnd w:id="1244"/>
      <w:bookmarkEnd w:id="1245"/>
      <w:bookmarkEnd w:id="1246"/>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lastRenderedPageBreak/>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53796965"/>
      <w:r w:rsidRPr="00DC56AE">
        <w:t>5.7.1.2a</w:t>
      </w:r>
      <w:r w:rsidRPr="00DC56AE">
        <w:tab/>
        <w:t>Alternative QoS Profile</w:t>
      </w:r>
      <w:bookmarkEnd w:id="1247"/>
      <w:bookmarkEnd w:id="1248"/>
      <w:bookmarkEnd w:id="1249"/>
      <w:bookmarkEnd w:id="1250"/>
      <w:bookmarkEnd w:id="1251"/>
      <w:bookmarkEnd w:id="1252"/>
      <w:bookmarkEnd w:id="1253"/>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0" w:name="_Toc153796966"/>
      <w:r w:rsidRPr="00DC56AE">
        <w:t>5.7.1.3</w:t>
      </w:r>
      <w:r w:rsidRPr="00DC56AE">
        <w:tab/>
        <w:t>Control of QoS Flows</w:t>
      </w:r>
      <w:bookmarkEnd w:id="1254"/>
      <w:bookmarkEnd w:id="1255"/>
      <w:bookmarkEnd w:id="1256"/>
      <w:bookmarkEnd w:id="1257"/>
      <w:bookmarkEnd w:id="1258"/>
      <w:bookmarkEnd w:id="1259"/>
      <w:bookmarkEnd w:id="1260"/>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53796967"/>
      <w:r w:rsidRPr="00DC56AE">
        <w:t>5.7.1.4</w:t>
      </w:r>
      <w:r w:rsidRPr="00DC56AE">
        <w:tab/>
        <w:t>QoS Rules</w:t>
      </w:r>
      <w:bookmarkEnd w:id="1261"/>
      <w:bookmarkEnd w:id="1262"/>
      <w:bookmarkEnd w:id="1263"/>
      <w:bookmarkEnd w:id="1264"/>
      <w:bookmarkEnd w:id="1265"/>
      <w:bookmarkEnd w:id="1266"/>
      <w:bookmarkEnd w:id="1267"/>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 xml:space="preserve">(i.e. explicitly signalled QoS rules </w:t>
      </w:r>
      <w:r w:rsidRPr="00DC56AE">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53796968"/>
      <w:r w:rsidRPr="00DC56AE">
        <w:t>5.7.1.5</w:t>
      </w:r>
      <w:r w:rsidRPr="00DC56AE">
        <w:tab/>
        <w:t>QoS Flow mapping</w:t>
      </w:r>
      <w:bookmarkEnd w:id="1268"/>
      <w:bookmarkEnd w:id="1269"/>
      <w:bookmarkEnd w:id="1270"/>
      <w:bookmarkEnd w:id="1271"/>
      <w:bookmarkEnd w:id="1272"/>
      <w:bookmarkEnd w:id="1273"/>
      <w:bookmarkEnd w:id="1274"/>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lastRenderedPageBreak/>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5pt;height:216.65pt" o:ole="">
            <v:imagedata r:id="rId123" o:title=""/>
          </v:shape>
          <o:OLEObject Type="Embed" ProgID="Word.Picture.8" ShapeID="_x0000_i1081" DrawAspect="Content" ObjectID="_1764411654" r:id="rId124"/>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DC56AE">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53796969"/>
      <w:r w:rsidRPr="00DC56AE">
        <w:t>5.7.1.6</w:t>
      </w:r>
      <w:r w:rsidRPr="00DC56AE">
        <w:tab/>
        <w:t>DL traffic</w:t>
      </w:r>
      <w:bookmarkEnd w:id="1275"/>
      <w:bookmarkEnd w:id="1276"/>
      <w:bookmarkEnd w:id="1277"/>
      <w:bookmarkEnd w:id="1278"/>
      <w:bookmarkEnd w:id="1279"/>
      <w:bookmarkEnd w:id="1280"/>
      <w:bookmarkEnd w:id="1281"/>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53796970"/>
      <w:r w:rsidRPr="00DC56AE">
        <w:t>5.7.1.7</w:t>
      </w:r>
      <w:r w:rsidRPr="00DC56AE">
        <w:tab/>
        <w:t>UL Traffic</w:t>
      </w:r>
      <w:bookmarkEnd w:id="1282"/>
      <w:bookmarkEnd w:id="1283"/>
      <w:bookmarkEnd w:id="1284"/>
      <w:bookmarkEnd w:id="1285"/>
      <w:bookmarkEnd w:id="1286"/>
      <w:bookmarkEnd w:id="1287"/>
      <w:bookmarkEnd w:id="1288"/>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lastRenderedPageBreak/>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53796971"/>
      <w:r w:rsidRPr="00DC56AE">
        <w:t>5.7.1.8</w:t>
      </w:r>
      <w:r w:rsidRPr="00DC56AE">
        <w:tab/>
        <w:t>AMBR/MFBR enforcement and rate limitation</w:t>
      </w:r>
      <w:bookmarkEnd w:id="1289"/>
      <w:bookmarkEnd w:id="1290"/>
      <w:bookmarkEnd w:id="1291"/>
      <w:bookmarkEnd w:id="1292"/>
      <w:bookmarkEnd w:id="1293"/>
      <w:bookmarkEnd w:id="1294"/>
      <w:bookmarkEnd w:id="1295"/>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53796972"/>
      <w:r w:rsidRPr="00DC56AE">
        <w:t>5.7.1.9</w:t>
      </w:r>
      <w:r w:rsidRPr="00DC56AE">
        <w:tab/>
        <w:t>Precedence Value</w:t>
      </w:r>
      <w:bookmarkEnd w:id="1296"/>
      <w:bookmarkEnd w:id="1297"/>
      <w:bookmarkEnd w:id="1298"/>
      <w:bookmarkEnd w:id="1299"/>
      <w:bookmarkEnd w:id="1300"/>
      <w:bookmarkEnd w:id="1301"/>
      <w:bookmarkEnd w:id="1302"/>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53796973"/>
      <w:r w:rsidRPr="00DC56AE">
        <w:t>5.7.2</w:t>
      </w:r>
      <w:r w:rsidRPr="00DC56AE">
        <w:tab/>
        <w:t>5G QoS Parameters</w:t>
      </w:r>
      <w:bookmarkEnd w:id="1303"/>
      <w:bookmarkEnd w:id="1304"/>
      <w:bookmarkEnd w:id="1305"/>
      <w:bookmarkEnd w:id="1306"/>
      <w:bookmarkEnd w:id="1307"/>
      <w:bookmarkEnd w:id="1308"/>
      <w:bookmarkEnd w:id="1309"/>
    </w:p>
    <w:p w14:paraId="791DADD4" w14:textId="77777777" w:rsidR="00D40151" w:rsidRPr="00DC56AE"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53796974"/>
      <w:r w:rsidRPr="00DC56AE">
        <w:t>5.7.2.1</w:t>
      </w:r>
      <w:r w:rsidRPr="00DC56AE">
        <w:tab/>
        <w:t>5QI</w:t>
      </w:r>
      <w:bookmarkEnd w:id="1310"/>
      <w:bookmarkEnd w:id="1311"/>
      <w:bookmarkEnd w:id="1312"/>
      <w:bookmarkEnd w:id="1313"/>
      <w:bookmarkEnd w:id="1314"/>
      <w:bookmarkEnd w:id="1315"/>
      <w:bookmarkEnd w:id="1316"/>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lastRenderedPageBreak/>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53796975"/>
      <w:r w:rsidRPr="00DC56AE">
        <w:t>5.7.2.2</w:t>
      </w:r>
      <w:r w:rsidRPr="00DC56AE">
        <w:tab/>
        <w:t>ARP</w:t>
      </w:r>
      <w:bookmarkEnd w:id="1317"/>
      <w:bookmarkEnd w:id="1318"/>
      <w:bookmarkEnd w:id="1319"/>
      <w:bookmarkEnd w:id="1320"/>
      <w:bookmarkEnd w:id="1321"/>
      <w:bookmarkEnd w:id="1322"/>
      <w:bookmarkEnd w:id="1323"/>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53796976"/>
      <w:r w:rsidRPr="00DC56AE">
        <w:t>5.7.2.3</w:t>
      </w:r>
      <w:r w:rsidRPr="00DC56AE">
        <w:tab/>
        <w:t>RQA</w:t>
      </w:r>
      <w:bookmarkEnd w:id="1324"/>
      <w:bookmarkEnd w:id="1325"/>
      <w:bookmarkEnd w:id="1326"/>
      <w:bookmarkEnd w:id="1327"/>
      <w:bookmarkEnd w:id="1328"/>
      <w:bookmarkEnd w:id="1329"/>
      <w:bookmarkEnd w:id="1330"/>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53796977"/>
      <w:r w:rsidRPr="00DC56AE">
        <w:t>5.7.2.4</w:t>
      </w:r>
      <w:r w:rsidRPr="00DC56AE">
        <w:tab/>
        <w:t>Notification control</w:t>
      </w:r>
      <w:bookmarkEnd w:id="1331"/>
      <w:bookmarkEnd w:id="1332"/>
      <w:bookmarkEnd w:id="1333"/>
      <w:bookmarkEnd w:id="1334"/>
      <w:bookmarkEnd w:id="1335"/>
      <w:bookmarkEnd w:id="1336"/>
      <w:bookmarkEnd w:id="1337"/>
    </w:p>
    <w:p w14:paraId="3694F195" w14:textId="77777777" w:rsidR="00D40151" w:rsidRPr="00DC56AE"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53796978"/>
      <w:r w:rsidRPr="00DC56AE">
        <w:t>5.7.2.4.1</w:t>
      </w:r>
      <w:r w:rsidRPr="00DC56AE">
        <w:tab/>
        <w:t>General</w:t>
      </w:r>
      <w:bookmarkEnd w:id="1338"/>
      <w:bookmarkEnd w:id="1339"/>
      <w:bookmarkEnd w:id="1340"/>
      <w:bookmarkEnd w:id="1341"/>
      <w:bookmarkEnd w:id="1342"/>
      <w:bookmarkEnd w:id="1343"/>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44" w:name="_Toc36187726"/>
      <w:bookmarkStart w:id="1345" w:name="_Toc45183630"/>
      <w:bookmarkStart w:id="1346" w:name="_Toc47342472"/>
      <w:bookmarkStart w:id="1347" w:name="_Toc51769172"/>
      <w:bookmarkStart w:id="1348" w:name="_Toc153796979"/>
      <w:r w:rsidRPr="00DC56AE">
        <w:t>5.7.2.4.1a</w:t>
      </w:r>
      <w:r w:rsidRPr="00DC56AE">
        <w:tab/>
        <w:t>Notification Control without Alternative QoS Profiles</w:t>
      </w:r>
      <w:bookmarkEnd w:id="1344"/>
      <w:bookmarkEnd w:id="1345"/>
      <w:bookmarkEnd w:id="1346"/>
      <w:bookmarkEnd w:id="1347"/>
      <w:bookmarkEnd w:id="1348"/>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w:t>
      </w:r>
      <w:r w:rsidRPr="00DC56AE">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49"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0" w:name="_Toc36187727"/>
      <w:bookmarkStart w:id="1351" w:name="_Toc45183631"/>
      <w:bookmarkStart w:id="1352" w:name="_Toc47342473"/>
      <w:bookmarkStart w:id="1353" w:name="_Toc51769173"/>
      <w:bookmarkStart w:id="1354" w:name="_Toc153796980"/>
      <w:r w:rsidRPr="00DC56AE">
        <w:t>5.7.2.4.1b</w:t>
      </w:r>
      <w:r w:rsidRPr="00DC56AE">
        <w:tab/>
        <w:t>Notification control with Alternative QoS Profiles</w:t>
      </w:r>
      <w:bookmarkEnd w:id="1350"/>
      <w:bookmarkEnd w:id="1351"/>
      <w:bookmarkEnd w:id="1352"/>
      <w:bookmarkEnd w:id="1353"/>
      <w:bookmarkEnd w:id="1354"/>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lastRenderedPageBreak/>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55" w:name="_Toc36187728"/>
      <w:bookmarkStart w:id="1356" w:name="_Toc45183632"/>
      <w:bookmarkStart w:id="1357" w:name="_Toc47342474"/>
      <w:bookmarkStart w:id="1358" w:name="_Toc51769174"/>
      <w:bookmarkStart w:id="1359" w:name="_Toc153796981"/>
      <w:r w:rsidRPr="00DC56AE">
        <w:t>5.7.2.4.2</w:t>
      </w:r>
      <w:r w:rsidRPr="00DC56AE">
        <w:tab/>
        <w:t>Usage of Notification control with Alternative QoS Profiles at handover</w:t>
      </w:r>
      <w:bookmarkEnd w:id="1349"/>
      <w:bookmarkEnd w:id="1355"/>
      <w:bookmarkEnd w:id="1356"/>
      <w:bookmarkEnd w:id="1357"/>
      <w:bookmarkEnd w:id="1358"/>
      <w:bookmarkEnd w:id="1359"/>
    </w:p>
    <w:p w14:paraId="5D1307FD" w14:textId="77777777" w:rsidR="00D40151" w:rsidRPr="00DC56AE" w:rsidRDefault="00D40151" w:rsidP="00D40151">
      <w:bookmarkStart w:id="1360"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1"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62" w:name="_Toc36187729"/>
      <w:bookmarkStart w:id="1363" w:name="_Toc45183633"/>
      <w:bookmarkStart w:id="1364" w:name="_Toc47342475"/>
      <w:bookmarkStart w:id="1365" w:name="_Toc51769175"/>
      <w:bookmarkStart w:id="1366" w:name="_Toc153796982"/>
      <w:r w:rsidRPr="00DC56AE">
        <w:lastRenderedPageBreak/>
        <w:t>5.7.2.4.3</w:t>
      </w:r>
      <w:r w:rsidRPr="00DC56AE">
        <w:tab/>
        <w:t>Usage of Notification control with Alternative QoS Profiles during QoS Flow establishment and modification</w:t>
      </w:r>
      <w:bookmarkEnd w:id="1366"/>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67" w:name="_Toc153796983"/>
      <w:r w:rsidRPr="00DC56AE">
        <w:t>5.7.2.5</w:t>
      </w:r>
      <w:r w:rsidRPr="00DC56AE">
        <w:tab/>
        <w:t>Flow Bit Rates</w:t>
      </w:r>
      <w:bookmarkEnd w:id="1360"/>
      <w:bookmarkEnd w:id="1361"/>
      <w:bookmarkEnd w:id="1362"/>
      <w:bookmarkEnd w:id="1363"/>
      <w:bookmarkEnd w:id="1364"/>
      <w:bookmarkEnd w:id="1365"/>
      <w:bookmarkEnd w:id="1367"/>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53796984"/>
      <w:r w:rsidRPr="00DC56AE">
        <w:t>5.7.2.6</w:t>
      </w:r>
      <w:r w:rsidRPr="00DC56AE">
        <w:tab/>
        <w:t>Aggregate Bit Rates</w:t>
      </w:r>
      <w:bookmarkEnd w:id="1368"/>
      <w:bookmarkEnd w:id="1369"/>
      <w:bookmarkEnd w:id="1370"/>
      <w:bookmarkEnd w:id="1371"/>
      <w:bookmarkEnd w:id="1372"/>
      <w:bookmarkEnd w:id="1373"/>
      <w:bookmarkEnd w:id="1374"/>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lastRenderedPageBreak/>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53796985"/>
      <w:r w:rsidRPr="00DC56AE">
        <w:t>5.7.2.7</w:t>
      </w:r>
      <w:r w:rsidRPr="00DC56AE">
        <w:tab/>
        <w:t>Default values</w:t>
      </w:r>
      <w:bookmarkEnd w:id="1375"/>
      <w:bookmarkEnd w:id="1376"/>
      <w:bookmarkEnd w:id="1377"/>
      <w:bookmarkEnd w:id="1378"/>
      <w:bookmarkEnd w:id="1379"/>
      <w:bookmarkEnd w:id="1380"/>
      <w:bookmarkEnd w:id="1381"/>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82"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53796986"/>
      <w:r w:rsidRPr="00DC56AE">
        <w:t>5.7.2.8</w:t>
      </w:r>
      <w:r w:rsidRPr="00DC56AE">
        <w:tab/>
        <w:t>Maximum Packet Loss Rate</w:t>
      </w:r>
      <w:bookmarkEnd w:id="1382"/>
      <w:bookmarkEnd w:id="1383"/>
      <w:bookmarkEnd w:id="1384"/>
      <w:bookmarkEnd w:id="1385"/>
      <w:bookmarkEnd w:id="1386"/>
      <w:bookmarkEnd w:id="1387"/>
      <w:bookmarkEnd w:id="1388"/>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53796987"/>
      <w:r w:rsidRPr="00DC56AE">
        <w:t>5.7.2.9</w:t>
      </w:r>
      <w:r w:rsidRPr="00DC56AE">
        <w:tab/>
        <w:t>Wireline access network specific 5G QoS parameters</w:t>
      </w:r>
      <w:bookmarkEnd w:id="1389"/>
      <w:bookmarkEnd w:id="1390"/>
      <w:bookmarkEnd w:id="1391"/>
      <w:bookmarkEnd w:id="1392"/>
      <w:bookmarkEnd w:id="1393"/>
      <w:bookmarkEnd w:id="1394"/>
      <w:bookmarkEnd w:id="1395"/>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53796988"/>
      <w:r w:rsidRPr="00DC56AE">
        <w:lastRenderedPageBreak/>
        <w:t>5.7.3</w:t>
      </w:r>
      <w:r w:rsidRPr="00DC56AE">
        <w:tab/>
        <w:t>5G QoS characteristics</w:t>
      </w:r>
      <w:bookmarkEnd w:id="1396"/>
      <w:bookmarkEnd w:id="1397"/>
      <w:bookmarkEnd w:id="1398"/>
      <w:bookmarkEnd w:id="1399"/>
      <w:bookmarkEnd w:id="1400"/>
      <w:bookmarkEnd w:id="1401"/>
      <w:bookmarkEnd w:id="1402"/>
    </w:p>
    <w:p w14:paraId="01281F29" w14:textId="77777777" w:rsidR="00D40151" w:rsidRPr="00DC56AE"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53796989"/>
      <w:r w:rsidRPr="00DC56AE">
        <w:t>5.7.3.1</w:t>
      </w:r>
      <w:r w:rsidRPr="00DC56AE">
        <w:tab/>
        <w:t>General</w:t>
      </w:r>
      <w:bookmarkEnd w:id="1403"/>
      <w:bookmarkEnd w:id="1404"/>
      <w:bookmarkEnd w:id="1405"/>
      <w:bookmarkEnd w:id="1406"/>
      <w:bookmarkEnd w:id="1407"/>
      <w:bookmarkEnd w:id="1408"/>
      <w:bookmarkEnd w:id="1409"/>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53796990"/>
      <w:r w:rsidRPr="00DC56AE">
        <w:t>5.7.3.2</w:t>
      </w:r>
      <w:r w:rsidRPr="00DC56AE">
        <w:tab/>
        <w:t>Resource Type</w:t>
      </w:r>
      <w:bookmarkEnd w:id="1410"/>
      <w:bookmarkEnd w:id="1411"/>
      <w:bookmarkEnd w:id="1412"/>
      <w:bookmarkEnd w:id="1413"/>
      <w:bookmarkEnd w:id="1414"/>
      <w:bookmarkEnd w:id="1415"/>
      <w:bookmarkEnd w:id="1416"/>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53796991"/>
      <w:r w:rsidRPr="00DC56AE">
        <w:t>5.7.3.3</w:t>
      </w:r>
      <w:r w:rsidRPr="00DC56AE">
        <w:tab/>
        <w:t>Priority Level</w:t>
      </w:r>
      <w:bookmarkEnd w:id="1417"/>
      <w:bookmarkEnd w:id="1418"/>
      <w:bookmarkEnd w:id="1419"/>
      <w:bookmarkEnd w:id="1420"/>
      <w:bookmarkEnd w:id="1421"/>
      <w:bookmarkEnd w:id="1422"/>
      <w:bookmarkEnd w:id="1423"/>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lastRenderedPageBreak/>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53796992"/>
      <w:r w:rsidRPr="00DC56AE">
        <w:t>5.7.3.4</w:t>
      </w:r>
      <w:r w:rsidRPr="00DC56AE">
        <w:tab/>
        <w:t>Packet Delay Budget</w:t>
      </w:r>
      <w:bookmarkEnd w:id="1424"/>
      <w:bookmarkEnd w:id="1425"/>
      <w:bookmarkEnd w:id="1426"/>
      <w:bookmarkEnd w:id="1427"/>
      <w:bookmarkEnd w:id="1428"/>
      <w:bookmarkEnd w:id="1429"/>
      <w:bookmarkEnd w:id="1430"/>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 xml:space="preserve">The PDB for Non-GBR and GBR resource types denotes a "soft upper bound" in the sense that an "expired" packet, e.g. a link layer SDU that has exceeded the PDB, does not need to be discarded and is not added to the PER. However, for a </w:t>
      </w:r>
      <w:r w:rsidRPr="00DC56AE">
        <w:lastRenderedPageBreak/>
        <w:t>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53796993"/>
      <w:r w:rsidRPr="00DC56AE">
        <w:t>5.7.3.5</w:t>
      </w:r>
      <w:r w:rsidRPr="00DC56AE">
        <w:tab/>
        <w:t>Packet Error Rate</w:t>
      </w:r>
      <w:bookmarkEnd w:id="1431"/>
      <w:bookmarkEnd w:id="1432"/>
      <w:bookmarkEnd w:id="1433"/>
      <w:bookmarkEnd w:id="1434"/>
      <w:bookmarkEnd w:id="1435"/>
      <w:bookmarkEnd w:id="1436"/>
      <w:bookmarkEnd w:id="1437"/>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53796994"/>
      <w:r w:rsidRPr="00DC56AE">
        <w:t>5.7.3.6</w:t>
      </w:r>
      <w:r w:rsidRPr="00DC56AE">
        <w:tab/>
        <w:t>Averaging Window</w:t>
      </w:r>
      <w:bookmarkEnd w:id="1438"/>
      <w:bookmarkEnd w:id="1439"/>
      <w:bookmarkEnd w:id="1440"/>
      <w:bookmarkEnd w:id="1441"/>
      <w:bookmarkEnd w:id="1442"/>
      <w:bookmarkEnd w:id="1443"/>
      <w:bookmarkEnd w:id="1444"/>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53796995"/>
      <w:r w:rsidRPr="00DC56AE">
        <w:t>5.7.3.7</w:t>
      </w:r>
      <w:r w:rsidRPr="00DC56AE">
        <w:tab/>
        <w:t>Maximum Data Burst Volume</w:t>
      </w:r>
      <w:bookmarkEnd w:id="1445"/>
      <w:bookmarkEnd w:id="1446"/>
      <w:bookmarkEnd w:id="1447"/>
      <w:bookmarkEnd w:id="1448"/>
      <w:bookmarkEnd w:id="1449"/>
      <w:bookmarkEnd w:id="1450"/>
      <w:bookmarkEnd w:id="1451"/>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53796996"/>
      <w:r w:rsidRPr="00DC56AE">
        <w:t>5.7.4</w:t>
      </w:r>
      <w:r w:rsidRPr="00DC56AE">
        <w:tab/>
        <w:t>Standardized 5QI to QoS characteristics mapping</w:t>
      </w:r>
      <w:bookmarkEnd w:id="1452"/>
      <w:bookmarkEnd w:id="1453"/>
      <w:bookmarkEnd w:id="1454"/>
      <w:bookmarkEnd w:id="1455"/>
      <w:bookmarkEnd w:id="1456"/>
      <w:bookmarkEnd w:id="1457"/>
      <w:bookmarkEnd w:id="1458"/>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lastRenderedPageBreak/>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lastRenderedPageBreak/>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lastRenderedPageBreak/>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53796997"/>
      <w:r w:rsidRPr="00DC56AE">
        <w:t>5.7.5</w:t>
      </w:r>
      <w:r w:rsidRPr="00DC56AE">
        <w:tab/>
        <w:t>Reflective QoS</w:t>
      </w:r>
      <w:bookmarkEnd w:id="1459"/>
      <w:bookmarkEnd w:id="1460"/>
      <w:bookmarkEnd w:id="1461"/>
      <w:bookmarkEnd w:id="1462"/>
      <w:bookmarkEnd w:id="1463"/>
      <w:bookmarkEnd w:id="1464"/>
      <w:bookmarkEnd w:id="1465"/>
    </w:p>
    <w:p w14:paraId="5330B702" w14:textId="77777777" w:rsidR="00D40151" w:rsidRPr="00DC56AE"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53796998"/>
      <w:r w:rsidRPr="00DC56AE">
        <w:t>5.7.5.1</w:t>
      </w:r>
      <w:r w:rsidRPr="00DC56AE">
        <w:tab/>
        <w:t>General</w:t>
      </w:r>
      <w:bookmarkEnd w:id="1466"/>
      <w:bookmarkEnd w:id="1467"/>
      <w:bookmarkEnd w:id="1468"/>
      <w:bookmarkEnd w:id="1469"/>
      <w:bookmarkEnd w:id="1470"/>
      <w:bookmarkEnd w:id="1471"/>
      <w:bookmarkEnd w:id="1472"/>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lastRenderedPageBreak/>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53796999"/>
      <w:r w:rsidRPr="00DC56AE">
        <w:t>5.7.5.2</w:t>
      </w:r>
      <w:r w:rsidRPr="00DC56AE">
        <w:tab/>
        <w:t xml:space="preserve">UE Derived QoS </w:t>
      </w:r>
      <w:r w:rsidRPr="00DC56AE">
        <w:rPr>
          <w:lang w:eastAsia="zh-CN"/>
        </w:rPr>
        <w:t>R</w:t>
      </w:r>
      <w:r w:rsidRPr="00DC56AE">
        <w:t>ule</w:t>
      </w:r>
      <w:bookmarkEnd w:id="1473"/>
      <w:bookmarkEnd w:id="1474"/>
      <w:bookmarkEnd w:id="1475"/>
      <w:bookmarkEnd w:id="1476"/>
      <w:bookmarkEnd w:id="1477"/>
      <w:bookmarkEnd w:id="1478"/>
      <w:bookmarkEnd w:id="1479"/>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53797000"/>
      <w:r w:rsidRPr="00DC56AE">
        <w:lastRenderedPageBreak/>
        <w:t>5.7.5.3</w:t>
      </w:r>
      <w:r w:rsidRPr="00DC56AE">
        <w:tab/>
        <w:t>Reflective QoS Control</w:t>
      </w:r>
      <w:bookmarkEnd w:id="1480"/>
      <w:bookmarkEnd w:id="1481"/>
      <w:bookmarkEnd w:id="1482"/>
      <w:bookmarkEnd w:id="1483"/>
      <w:bookmarkEnd w:id="1484"/>
      <w:bookmarkEnd w:id="1485"/>
      <w:bookmarkEnd w:id="1486"/>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lastRenderedPageBreak/>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87" w:name="_Toc20149825"/>
      <w:bookmarkStart w:id="1488" w:name="_Toc27846619"/>
      <w:bookmarkStart w:id="1489"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0" w:name="_Toc45183651"/>
      <w:bookmarkStart w:id="1491" w:name="_Toc47342493"/>
      <w:bookmarkStart w:id="1492" w:name="_Toc51769193"/>
      <w:bookmarkStart w:id="1493" w:name="_Toc153797001"/>
      <w:r w:rsidRPr="00DC56AE">
        <w:t>5.7.6</w:t>
      </w:r>
      <w:r w:rsidRPr="00DC56AE">
        <w:tab/>
        <w:t>Packet Filter Set</w:t>
      </w:r>
      <w:bookmarkEnd w:id="1487"/>
      <w:bookmarkEnd w:id="1488"/>
      <w:bookmarkEnd w:id="1489"/>
      <w:bookmarkEnd w:id="1490"/>
      <w:bookmarkEnd w:id="1491"/>
      <w:bookmarkEnd w:id="1492"/>
      <w:bookmarkEnd w:id="1493"/>
    </w:p>
    <w:p w14:paraId="3AF5AB22" w14:textId="77777777" w:rsidR="00D40151" w:rsidRPr="00DC56AE"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53797002"/>
      <w:r w:rsidRPr="00DC56AE">
        <w:t>5.7.6.1</w:t>
      </w:r>
      <w:r w:rsidRPr="00DC56AE">
        <w:tab/>
        <w:t>General</w:t>
      </w:r>
      <w:bookmarkEnd w:id="1494"/>
      <w:bookmarkEnd w:id="1495"/>
      <w:bookmarkEnd w:id="1496"/>
      <w:bookmarkEnd w:id="1497"/>
      <w:bookmarkEnd w:id="1498"/>
      <w:bookmarkEnd w:id="1499"/>
      <w:bookmarkEnd w:id="1500"/>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53797003"/>
      <w:r w:rsidRPr="00DC56AE">
        <w:t>5.7.6.2</w:t>
      </w:r>
      <w:r w:rsidRPr="00DC56AE">
        <w:tab/>
        <w:t>IP Packet Filter Set</w:t>
      </w:r>
      <w:bookmarkEnd w:id="1501"/>
      <w:bookmarkEnd w:id="1502"/>
      <w:bookmarkEnd w:id="1503"/>
      <w:bookmarkEnd w:id="1504"/>
      <w:bookmarkEnd w:id="1505"/>
      <w:bookmarkEnd w:id="1506"/>
      <w:bookmarkEnd w:id="1507"/>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53797004"/>
      <w:r w:rsidRPr="00DC56AE">
        <w:t>5.7.6.3</w:t>
      </w:r>
      <w:r w:rsidRPr="00DC56AE">
        <w:tab/>
        <w:t>Ethernet Packet Filter Set</w:t>
      </w:r>
      <w:bookmarkEnd w:id="1508"/>
      <w:bookmarkEnd w:id="1509"/>
      <w:bookmarkEnd w:id="1510"/>
      <w:bookmarkEnd w:id="1511"/>
      <w:bookmarkEnd w:id="1512"/>
      <w:bookmarkEnd w:id="1513"/>
      <w:bookmarkEnd w:id="1514"/>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lastRenderedPageBreak/>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53797005"/>
      <w:r w:rsidRPr="00DC56AE">
        <w:t>5.8</w:t>
      </w:r>
      <w:r w:rsidRPr="00DC56AE">
        <w:tab/>
        <w:t>User Plane Management</w:t>
      </w:r>
      <w:bookmarkEnd w:id="1515"/>
      <w:bookmarkEnd w:id="1516"/>
      <w:bookmarkEnd w:id="1517"/>
      <w:bookmarkEnd w:id="1518"/>
      <w:bookmarkEnd w:id="1519"/>
      <w:bookmarkEnd w:id="1520"/>
      <w:bookmarkEnd w:id="1521"/>
    </w:p>
    <w:p w14:paraId="204792CB" w14:textId="77777777" w:rsidR="00D40151" w:rsidRPr="00DC56AE"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53797006"/>
      <w:r w:rsidRPr="00DC56AE">
        <w:rPr>
          <w:lang w:eastAsia="ko-KR"/>
        </w:rPr>
        <w:t>5.8.1</w:t>
      </w:r>
      <w:r w:rsidRPr="00DC56AE">
        <w:rPr>
          <w:lang w:eastAsia="ko-KR"/>
        </w:rPr>
        <w:tab/>
        <w:t>General</w:t>
      </w:r>
      <w:bookmarkEnd w:id="1522"/>
      <w:bookmarkEnd w:id="1523"/>
      <w:bookmarkEnd w:id="1524"/>
      <w:bookmarkEnd w:id="1525"/>
      <w:bookmarkEnd w:id="1526"/>
      <w:bookmarkEnd w:id="1527"/>
      <w:bookmarkEnd w:id="1528"/>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53797007"/>
      <w:r w:rsidRPr="00DC56AE">
        <w:rPr>
          <w:lang w:eastAsia="ko-KR"/>
        </w:rPr>
        <w:t>5.8.2</w:t>
      </w:r>
      <w:r w:rsidRPr="00DC56AE">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DC56AE"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53797008"/>
      <w:r w:rsidRPr="00DC56AE">
        <w:rPr>
          <w:lang w:eastAsia="ko-KR"/>
        </w:rPr>
        <w:t>5.8.2.1</w:t>
      </w:r>
      <w:r w:rsidRPr="00DC56AE">
        <w:rPr>
          <w:lang w:eastAsia="ko-KR"/>
        </w:rPr>
        <w:tab/>
        <w:t>General</w:t>
      </w:r>
      <w:bookmarkEnd w:id="1536"/>
      <w:bookmarkEnd w:id="1537"/>
      <w:bookmarkEnd w:id="1538"/>
      <w:bookmarkEnd w:id="1539"/>
      <w:bookmarkEnd w:id="1540"/>
      <w:bookmarkEnd w:id="1541"/>
      <w:bookmarkEnd w:id="1542"/>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53797009"/>
      <w:r w:rsidRPr="00DC56AE">
        <w:rPr>
          <w:lang w:eastAsia="ko-KR"/>
        </w:rPr>
        <w:t>5.8.2.2</w:t>
      </w:r>
      <w:r w:rsidRPr="00DC56AE">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DC56AE"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53797010"/>
      <w:r w:rsidRPr="00DC56AE">
        <w:rPr>
          <w:lang w:eastAsia="ko-KR"/>
        </w:rPr>
        <w:t>5.8.2.2.1</w:t>
      </w:r>
      <w:r w:rsidRPr="00DC56AE">
        <w:rPr>
          <w:lang w:eastAsia="ko-KR"/>
        </w:rPr>
        <w:tab/>
        <w:t>General</w:t>
      </w:r>
      <w:bookmarkEnd w:id="1550"/>
      <w:bookmarkEnd w:id="1551"/>
      <w:bookmarkEnd w:id="1552"/>
      <w:bookmarkEnd w:id="1553"/>
      <w:bookmarkEnd w:id="1554"/>
      <w:bookmarkEnd w:id="1555"/>
      <w:bookmarkEnd w:id="1556"/>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lastRenderedPageBreak/>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lastRenderedPageBreak/>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lastRenderedPageBreak/>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53797011"/>
      <w:r w:rsidRPr="00DC56AE">
        <w:rPr>
          <w:lang w:eastAsia="ko-KR"/>
        </w:rPr>
        <w:t>5.8.2.2.2</w:t>
      </w:r>
      <w:r w:rsidRPr="00DC56AE">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53797012"/>
      <w:r w:rsidRPr="00DC56AE">
        <w:rPr>
          <w:rFonts w:eastAsia="SimSun"/>
          <w:lang w:eastAsia="zh-CN"/>
        </w:rPr>
        <w:t>5.8.2.2.3</w:t>
      </w:r>
      <w:r w:rsidRPr="00DC56AE">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53797013"/>
      <w:r w:rsidRPr="00DC56AE">
        <w:rPr>
          <w:lang w:eastAsia="ko-KR"/>
        </w:rPr>
        <w:lastRenderedPageBreak/>
        <w:t>5.8.2.3</w:t>
      </w:r>
      <w:r w:rsidRPr="00DC56AE">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DC56AE"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53797014"/>
      <w:r w:rsidRPr="00DC56AE">
        <w:t>5.8.2.3.1</w:t>
      </w:r>
      <w:r w:rsidRPr="00DC56AE">
        <w:tab/>
        <w:t>General</w:t>
      </w:r>
      <w:bookmarkEnd w:id="1578"/>
      <w:bookmarkEnd w:id="1579"/>
      <w:bookmarkEnd w:id="1580"/>
      <w:bookmarkEnd w:id="1581"/>
      <w:bookmarkEnd w:id="1582"/>
      <w:bookmarkEnd w:id="1583"/>
      <w:bookmarkEnd w:id="1584"/>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53797015"/>
      <w:r w:rsidRPr="00DC56AE">
        <w:t>5.8.2.3.2</w:t>
      </w:r>
      <w:r w:rsidRPr="00DC56AE">
        <w:tab/>
        <w:t>Void</w:t>
      </w:r>
      <w:bookmarkEnd w:id="1585"/>
      <w:bookmarkEnd w:id="1586"/>
      <w:bookmarkEnd w:id="1587"/>
      <w:bookmarkEnd w:id="1588"/>
      <w:bookmarkEnd w:id="1589"/>
      <w:bookmarkEnd w:id="1590"/>
      <w:bookmarkEnd w:id="1591"/>
    </w:p>
    <w:p w14:paraId="4F37C854" w14:textId="77777777" w:rsidR="00D40151" w:rsidRPr="00DC56AE" w:rsidRDefault="00D40151" w:rsidP="00D40151"/>
    <w:p w14:paraId="2A0D2BCD" w14:textId="77777777" w:rsidR="00D40151" w:rsidRPr="00DC56AE"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53797016"/>
      <w:r w:rsidRPr="00DC56AE">
        <w:t>5.8.2.3.3</w:t>
      </w:r>
      <w:r w:rsidRPr="00DC56AE">
        <w:tab/>
        <w:t>Management of CN Tunnel Info in the UPF</w:t>
      </w:r>
      <w:bookmarkEnd w:id="1592"/>
      <w:bookmarkEnd w:id="1593"/>
      <w:bookmarkEnd w:id="1594"/>
      <w:bookmarkEnd w:id="1595"/>
      <w:bookmarkEnd w:id="1596"/>
      <w:bookmarkEnd w:id="1597"/>
      <w:bookmarkEnd w:id="1598"/>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53797017"/>
      <w:r w:rsidRPr="00DC56AE">
        <w:rPr>
          <w:lang w:eastAsia="ko-KR"/>
        </w:rPr>
        <w:t>5.8.2.4</w:t>
      </w:r>
      <w:r w:rsidRPr="00DC56AE">
        <w:rPr>
          <w:lang w:eastAsia="ko-KR"/>
        </w:rPr>
        <w:tab/>
        <w:t>Traffic Detection</w:t>
      </w:r>
      <w:bookmarkEnd w:id="1599"/>
      <w:bookmarkEnd w:id="1600"/>
      <w:bookmarkEnd w:id="1601"/>
      <w:bookmarkEnd w:id="1602"/>
      <w:bookmarkEnd w:id="1603"/>
      <w:bookmarkEnd w:id="1604"/>
      <w:bookmarkEnd w:id="1605"/>
    </w:p>
    <w:p w14:paraId="09754EF2" w14:textId="77777777" w:rsidR="00D40151" w:rsidRPr="00DC56AE"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53797018"/>
      <w:r w:rsidRPr="00DC56AE">
        <w:rPr>
          <w:lang w:eastAsia="zh-CN"/>
        </w:rPr>
        <w:t>5.8.2.4.1</w:t>
      </w:r>
      <w:r w:rsidRPr="00DC56AE">
        <w:rPr>
          <w:lang w:eastAsia="zh-CN"/>
        </w:rPr>
        <w:tab/>
        <w:t>General</w:t>
      </w:r>
      <w:bookmarkEnd w:id="1606"/>
      <w:bookmarkEnd w:id="1607"/>
      <w:bookmarkEnd w:id="1608"/>
      <w:bookmarkEnd w:id="1609"/>
      <w:bookmarkEnd w:id="1610"/>
      <w:bookmarkEnd w:id="1611"/>
      <w:bookmarkEnd w:id="1612"/>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53797019"/>
      <w:r w:rsidRPr="00DC56AE">
        <w:t>5.8.2.4.2</w:t>
      </w:r>
      <w:r w:rsidRPr="00DC56AE">
        <w:tab/>
        <w:t>Traffic Detection Information</w:t>
      </w:r>
      <w:bookmarkEnd w:id="1613"/>
      <w:bookmarkEnd w:id="1614"/>
      <w:bookmarkEnd w:id="1615"/>
      <w:bookmarkEnd w:id="1616"/>
      <w:bookmarkEnd w:id="1617"/>
      <w:bookmarkEnd w:id="1618"/>
      <w:bookmarkEnd w:id="1619"/>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lastRenderedPageBreak/>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53797020"/>
      <w:r w:rsidRPr="00DC56AE">
        <w:rPr>
          <w:lang w:eastAsia="ko-KR"/>
        </w:rPr>
        <w:t>5.8.2.5</w:t>
      </w:r>
      <w:r w:rsidRPr="00DC56AE">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DC56AE"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53797021"/>
      <w:r w:rsidRPr="00DC56AE">
        <w:t>5.8.2.5.1</w:t>
      </w:r>
      <w:r w:rsidRPr="00DC56AE">
        <w:tab/>
        <w:t>General</w:t>
      </w:r>
      <w:bookmarkEnd w:id="1627"/>
      <w:bookmarkEnd w:id="1628"/>
      <w:bookmarkEnd w:id="1629"/>
      <w:bookmarkEnd w:id="1630"/>
      <w:bookmarkEnd w:id="1631"/>
      <w:bookmarkEnd w:id="1632"/>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53797022"/>
      <w:r w:rsidRPr="00DC56AE">
        <w:t>5.8.2.5.2</w:t>
      </w:r>
      <w:r w:rsidRPr="00DC56AE">
        <w:tab/>
        <w:t>Data forwarding between the SMF and UPF</w:t>
      </w:r>
      <w:bookmarkEnd w:id="1633"/>
      <w:bookmarkEnd w:id="1634"/>
      <w:bookmarkEnd w:id="1635"/>
      <w:bookmarkEnd w:id="1636"/>
      <w:bookmarkEnd w:id="1637"/>
      <w:bookmarkEnd w:id="1638"/>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53797023"/>
      <w:r w:rsidRPr="00DC56AE">
        <w:t>5.8.2.5.3</w:t>
      </w:r>
      <w:r w:rsidRPr="00DC56AE">
        <w:tab/>
        <w:t>Support of Ethernet PDU Session type</w:t>
      </w:r>
      <w:bookmarkEnd w:id="1639"/>
      <w:bookmarkEnd w:id="1640"/>
      <w:bookmarkEnd w:id="1641"/>
      <w:bookmarkEnd w:id="1642"/>
      <w:bookmarkEnd w:id="1643"/>
      <w:bookmarkEnd w:id="1644"/>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lastRenderedPageBreak/>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45"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53797024"/>
      <w:r w:rsidRPr="00DC56AE">
        <w:rPr>
          <w:lang w:eastAsia="ko-KR"/>
        </w:rPr>
        <w:t>5.8.2.6</w:t>
      </w:r>
      <w:r w:rsidRPr="00DC56AE">
        <w:rPr>
          <w:lang w:eastAsia="ko-KR"/>
        </w:rPr>
        <w:tab/>
      </w:r>
      <w:r w:rsidRPr="00DC56AE">
        <w:t>Charging and Usage Monitoring Handling</w:t>
      </w:r>
      <w:bookmarkEnd w:id="1645"/>
      <w:bookmarkEnd w:id="1646"/>
      <w:bookmarkEnd w:id="1647"/>
      <w:bookmarkEnd w:id="1648"/>
      <w:bookmarkEnd w:id="1649"/>
      <w:bookmarkEnd w:id="1650"/>
      <w:bookmarkEnd w:id="1651"/>
    </w:p>
    <w:p w14:paraId="08A1AECA" w14:textId="77777777" w:rsidR="00D40151" w:rsidRPr="00DC56AE"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53797025"/>
      <w:r w:rsidRPr="00DC56AE">
        <w:t>5.8.2.6.1</w:t>
      </w:r>
      <w:r w:rsidRPr="00DC56AE">
        <w:tab/>
        <w:t>General</w:t>
      </w:r>
      <w:bookmarkEnd w:id="1652"/>
      <w:bookmarkEnd w:id="1653"/>
      <w:bookmarkEnd w:id="1654"/>
      <w:bookmarkEnd w:id="1655"/>
      <w:bookmarkEnd w:id="1656"/>
      <w:bookmarkEnd w:id="1657"/>
      <w:bookmarkEnd w:id="1658"/>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lastRenderedPageBreak/>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53797026"/>
      <w:r w:rsidRPr="00DC56AE">
        <w:t>5.8.2.6.2</w:t>
      </w:r>
      <w:r w:rsidRPr="00DC56AE">
        <w:tab/>
        <w:t>Activation of Usage Reporting in UPF</w:t>
      </w:r>
      <w:bookmarkEnd w:id="1659"/>
      <w:bookmarkEnd w:id="1660"/>
      <w:bookmarkEnd w:id="1661"/>
      <w:bookmarkEnd w:id="1662"/>
      <w:bookmarkEnd w:id="1663"/>
      <w:bookmarkEnd w:id="1664"/>
      <w:bookmarkEnd w:id="1665"/>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53797027"/>
      <w:r w:rsidRPr="00DC56AE">
        <w:t>5.8.2.6.3</w:t>
      </w:r>
      <w:r w:rsidRPr="00DC56AE">
        <w:tab/>
        <w:t>Reporting of Usage Information towards SMF</w:t>
      </w:r>
      <w:bookmarkEnd w:id="1666"/>
      <w:bookmarkEnd w:id="1667"/>
      <w:bookmarkEnd w:id="1668"/>
      <w:bookmarkEnd w:id="1669"/>
      <w:bookmarkEnd w:id="1670"/>
      <w:bookmarkEnd w:id="1671"/>
      <w:bookmarkEnd w:id="1672"/>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lastRenderedPageBreak/>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53797028"/>
      <w:r w:rsidRPr="00DC56AE">
        <w:rPr>
          <w:lang w:eastAsia="ko-KR"/>
        </w:rPr>
        <w:t>5.8.2.7</w:t>
      </w:r>
      <w:r w:rsidRPr="00DC56AE">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53797029"/>
      <w:r w:rsidRPr="00DC56AE">
        <w:rPr>
          <w:lang w:eastAsia="ko-KR"/>
        </w:rPr>
        <w:t>5.8.2.8</w:t>
      </w:r>
      <w:r w:rsidRPr="00DC56AE">
        <w:rPr>
          <w:lang w:eastAsia="ko-KR"/>
        </w:rPr>
        <w:tab/>
      </w:r>
      <w:r w:rsidRPr="00DC56AE">
        <w:t>PCC Related Functions</w:t>
      </w:r>
      <w:bookmarkEnd w:id="1680"/>
      <w:bookmarkEnd w:id="1681"/>
      <w:bookmarkEnd w:id="1682"/>
      <w:bookmarkEnd w:id="1683"/>
      <w:bookmarkEnd w:id="1684"/>
      <w:bookmarkEnd w:id="1685"/>
      <w:bookmarkEnd w:id="1686"/>
    </w:p>
    <w:p w14:paraId="09514109" w14:textId="77777777" w:rsidR="00D40151" w:rsidRPr="00DC56AE"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53797030"/>
      <w:r w:rsidRPr="00DC56AE">
        <w:rPr>
          <w:lang w:eastAsia="zh-CN"/>
        </w:rPr>
        <w:t>5.8.2.8.1</w:t>
      </w:r>
      <w:r w:rsidRPr="00DC56AE">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53797031"/>
      <w:r w:rsidRPr="00DC56AE">
        <w:rPr>
          <w:lang w:eastAsia="zh-CN"/>
        </w:rPr>
        <w:t>5.8.2.8.2</w:t>
      </w:r>
      <w:r w:rsidRPr="00DC56AE">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lastRenderedPageBreak/>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53797032"/>
      <w:r w:rsidRPr="00DC56AE">
        <w:rPr>
          <w:lang w:eastAsia="zh-CN"/>
        </w:rPr>
        <w:t>5.8.2.8.3</w:t>
      </w:r>
      <w:r w:rsidRPr="00DC56AE">
        <w:rPr>
          <w:lang w:eastAsia="zh-CN"/>
        </w:rPr>
        <w:tab/>
        <w:t>Redirection</w:t>
      </w:r>
      <w:bookmarkEnd w:id="1701"/>
      <w:bookmarkEnd w:id="1702"/>
      <w:bookmarkEnd w:id="1703"/>
      <w:bookmarkEnd w:id="1704"/>
      <w:bookmarkEnd w:id="1705"/>
      <w:bookmarkEnd w:id="1706"/>
      <w:bookmarkEnd w:id="1707"/>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53797033"/>
      <w:r w:rsidRPr="00DC56AE">
        <w:t>5.8.2.8.4</w:t>
      </w:r>
      <w:r w:rsidRPr="00DC56AE">
        <w:tab/>
        <w:t>Support of PFD Management</w:t>
      </w:r>
      <w:bookmarkEnd w:id="1708"/>
      <w:bookmarkEnd w:id="1709"/>
      <w:bookmarkEnd w:id="1710"/>
      <w:bookmarkEnd w:id="1711"/>
      <w:bookmarkEnd w:id="1712"/>
      <w:bookmarkEnd w:id="1713"/>
      <w:bookmarkEnd w:id="1714"/>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53797034"/>
      <w:r w:rsidRPr="00DC56AE">
        <w:rPr>
          <w:lang w:eastAsia="ko-KR"/>
        </w:rPr>
        <w:lastRenderedPageBreak/>
        <w:t>5.8.2.9</w:t>
      </w:r>
      <w:r w:rsidRPr="00DC56AE">
        <w:rPr>
          <w:lang w:eastAsia="ko-KR"/>
        </w:rPr>
        <w:tab/>
        <w:t>Functionality of Sending of "</w:t>
      </w:r>
      <w:r w:rsidRPr="00DC56AE">
        <w:rPr>
          <w:lang w:eastAsia="zh-CN"/>
        </w:rPr>
        <w:t>E</w:t>
      </w:r>
      <w:r w:rsidRPr="00DC56AE">
        <w:rPr>
          <w:lang w:eastAsia="ko-KR"/>
        </w:rPr>
        <w:t>nd marker"</w:t>
      </w:r>
      <w:bookmarkEnd w:id="1715"/>
      <w:bookmarkEnd w:id="1716"/>
      <w:bookmarkEnd w:id="1717"/>
      <w:bookmarkEnd w:id="1718"/>
      <w:bookmarkEnd w:id="1719"/>
      <w:bookmarkEnd w:id="1720"/>
      <w:bookmarkEnd w:id="1721"/>
    </w:p>
    <w:p w14:paraId="5399DF82" w14:textId="77777777" w:rsidR="00D40151" w:rsidRPr="00DC56AE"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53797035"/>
      <w:r w:rsidRPr="00DC56AE">
        <w:rPr>
          <w:lang w:eastAsia="zh-CN"/>
        </w:rPr>
        <w:t>5.8.2.9.0</w:t>
      </w:r>
      <w:r w:rsidRPr="00DC56AE">
        <w:rPr>
          <w:lang w:eastAsia="zh-CN"/>
        </w:rPr>
        <w:tab/>
        <w:t>Introduction</w:t>
      </w:r>
      <w:bookmarkEnd w:id="1722"/>
      <w:bookmarkEnd w:id="1723"/>
      <w:bookmarkEnd w:id="1724"/>
      <w:bookmarkEnd w:id="1725"/>
      <w:bookmarkEnd w:id="1726"/>
      <w:bookmarkEnd w:id="1727"/>
      <w:bookmarkEnd w:id="1728"/>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53797036"/>
      <w:r w:rsidRPr="00DC56AE">
        <w:rPr>
          <w:lang w:eastAsia="zh-CN"/>
        </w:rPr>
        <w:t>5.8.2.9.1</w:t>
      </w:r>
      <w:r w:rsidRPr="00DC56AE">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53797037"/>
      <w:r w:rsidRPr="00DC56AE">
        <w:rPr>
          <w:lang w:eastAsia="zh-CN"/>
        </w:rPr>
        <w:t>5.8.2.9.2</w:t>
      </w:r>
      <w:r w:rsidRPr="00DC56AE">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53797038"/>
      <w:r w:rsidRPr="00DC56AE">
        <w:rPr>
          <w:lang w:eastAsia="ko-KR"/>
        </w:rPr>
        <w:t>5.8.2.10</w:t>
      </w:r>
      <w:r w:rsidRPr="00DC56AE">
        <w:rPr>
          <w:lang w:eastAsia="ko-KR"/>
        </w:rPr>
        <w:tab/>
        <w:t>UP Tunnel Management</w:t>
      </w:r>
      <w:bookmarkEnd w:id="1743"/>
      <w:bookmarkEnd w:id="1744"/>
      <w:bookmarkEnd w:id="1745"/>
      <w:bookmarkEnd w:id="1746"/>
      <w:bookmarkEnd w:id="1747"/>
      <w:bookmarkEnd w:id="1748"/>
      <w:bookmarkEnd w:id="1749"/>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lastRenderedPageBreak/>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53797039"/>
      <w:r w:rsidRPr="00DC56AE">
        <w:rPr>
          <w:lang w:eastAsia="ko-KR"/>
        </w:rPr>
        <w:t>5.8.2.11</w:t>
      </w:r>
      <w:r w:rsidRPr="00DC56AE">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DC56AE"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53797040"/>
      <w:r w:rsidRPr="00DC56AE">
        <w:t>5.8.2.11.1</w:t>
      </w:r>
      <w:r w:rsidRPr="00DC56AE">
        <w:tab/>
        <w:t>General</w:t>
      </w:r>
      <w:bookmarkEnd w:id="1757"/>
      <w:bookmarkEnd w:id="1758"/>
      <w:bookmarkEnd w:id="1759"/>
      <w:bookmarkEnd w:id="1760"/>
      <w:bookmarkEnd w:id="1761"/>
      <w:bookmarkEnd w:id="1762"/>
      <w:bookmarkEnd w:id="1763"/>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 xml:space="preserve">For the MA PDU Session, the SMF may add an additional access tunnel information during an N4 Session Modification procedure by updating MAR with addition of an FAR ID which refers to an FAR containing the additional access </w:t>
      </w:r>
      <w:r w:rsidRPr="00DC56AE">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64"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53797041"/>
      <w:r w:rsidRPr="00DC56AE">
        <w:t>5.8.2.11.2</w:t>
      </w:r>
      <w:r w:rsidRPr="00DC56AE">
        <w:tab/>
        <w:t>N4 Session Context</w:t>
      </w:r>
      <w:bookmarkEnd w:id="1764"/>
      <w:bookmarkEnd w:id="1765"/>
      <w:bookmarkEnd w:id="1766"/>
      <w:bookmarkEnd w:id="1767"/>
      <w:bookmarkEnd w:id="1768"/>
      <w:bookmarkEnd w:id="1769"/>
      <w:bookmarkEnd w:id="1770"/>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53797042"/>
      <w:r w:rsidRPr="00DC56AE">
        <w:t>5.8.2.11.3</w:t>
      </w:r>
      <w:r w:rsidRPr="00DC56AE">
        <w:tab/>
        <w:t>Packet Detection Rule</w:t>
      </w:r>
      <w:bookmarkEnd w:id="1771"/>
      <w:bookmarkEnd w:id="1772"/>
      <w:bookmarkEnd w:id="1773"/>
      <w:bookmarkEnd w:id="1774"/>
      <w:bookmarkEnd w:id="1775"/>
      <w:bookmarkEnd w:id="1776"/>
      <w:bookmarkEnd w:id="1777"/>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lastRenderedPageBreak/>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53797043"/>
      <w:r w:rsidRPr="00DC56AE">
        <w:t>5.8.2.11.4</w:t>
      </w:r>
      <w:r w:rsidRPr="00DC56AE">
        <w:tab/>
        <w:t>QoS Enforcement Rule</w:t>
      </w:r>
      <w:bookmarkEnd w:id="1778"/>
      <w:bookmarkEnd w:id="1779"/>
      <w:bookmarkEnd w:id="1780"/>
      <w:bookmarkEnd w:id="1781"/>
      <w:bookmarkEnd w:id="1782"/>
      <w:bookmarkEnd w:id="1783"/>
      <w:bookmarkEnd w:id="1784"/>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lastRenderedPageBreak/>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bookmarkStart w:id="1788" w:name="_PERM_MCCTEMPBM_CRPT78030000___2" w:colFirst="2" w:colLast="2"/>
            <w:bookmarkStart w:id="1789" w:name="_PERM_MCCTEMPBM_CRPT95270000___2" w:colFirst="2" w:colLast="2"/>
            <w:bookmarkStart w:id="1790" w:name="_PERM_MCCTEMPBM_CRPT58500000___2" w:colFirst="2" w:colLast="2"/>
            <w:bookmarkStart w:id="1791" w:name="_PERM_MCCTEMPBM_CRPT5979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792" w:name="_PERM_MCCTEMPBM_CRPT52390001___2" w:colFirst="2" w:colLast="2"/>
            <w:bookmarkStart w:id="1793" w:name="_PERM_MCCTEMPBM_CRPT30770001___2" w:colFirst="2" w:colLast="2"/>
            <w:bookmarkStart w:id="1794" w:name="_PERM_MCCTEMPBM_CRPT41650001___2" w:colFirst="2" w:colLast="2"/>
            <w:bookmarkStart w:id="1795" w:name="_PERM_MCCTEMPBM_CRPT78030001___2" w:colFirst="2" w:colLast="2"/>
            <w:bookmarkStart w:id="1796" w:name="_PERM_MCCTEMPBM_CRPT95270001___2" w:colFirst="2" w:colLast="2"/>
            <w:bookmarkStart w:id="1797" w:name="_PERM_MCCTEMPBM_CRPT58500001___2" w:colFirst="2" w:colLast="2"/>
            <w:bookmarkStart w:id="1798" w:name="_PERM_MCCTEMPBM_CRPT59790001___2" w:colFirst="2" w:colLast="2"/>
            <w:bookmarkEnd w:id="1785"/>
            <w:bookmarkEnd w:id="1786"/>
            <w:bookmarkEnd w:id="1787"/>
            <w:bookmarkEnd w:id="1788"/>
            <w:bookmarkEnd w:id="1789"/>
            <w:bookmarkEnd w:id="1790"/>
            <w:bookmarkEnd w:id="1791"/>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792"/>
      <w:bookmarkEnd w:id="1793"/>
      <w:bookmarkEnd w:id="1794"/>
      <w:bookmarkEnd w:id="1795"/>
      <w:bookmarkEnd w:id="1796"/>
      <w:bookmarkEnd w:id="1797"/>
      <w:bookmarkEnd w:id="1798"/>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799" w:name="_PERM_MCCTEMPBM_CRPT52390002___2" w:colFirst="2" w:colLast="2"/>
            <w:bookmarkStart w:id="1800" w:name="_PERM_MCCTEMPBM_CRPT30770002___2" w:colFirst="2" w:colLast="2"/>
            <w:bookmarkStart w:id="1801" w:name="_PERM_MCCTEMPBM_CRPT41650002___2" w:colFirst="2" w:colLast="2"/>
            <w:bookmarkStart w:id="1802" w:name="_PERM_MCCTEMPBM_CRPT78030002___2" w:colFirst="2" w:colLast="2"/>
            <w:bookmarkStart w:id="1803" w:name="_PERM_MCCTEMPBM_CRPT95270002___2" w:colFirst="2" w:colLast="2"/>
            <w:bookmarkStart w:id="1804" w:name="_PERM_MCCTEMPBM_CRPT58500002___2" w:colFirst="2" w:colLast="2"/>
            <w:bookmarkStart w:id="1805" w:name="_PERM_MCCTEMPBM_CRPT59790002___2" w:colFirst="2" w:colLast="2"/>
            <w:r w:rsidRPr="00DC56AE">
              <w:lastRenderedPageBreak/>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799"/>
      <w:bookmarkEnd w:id="1800"/>
      <w:bookmarkEnd w:id="1801"/>
      <w:bookmarkEnd w:id="1802"/>
      <w:bookmarkEnd w:id="1803"/>
      <w:bookmarkEnd w:id="1804"/>
      <w:bookmarkEnd w:id="1805"/>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06" w:name="_Toc20149865"/>
      <w:bookmarkStart w:id="1807" w:name="_Toc27846662"/>
      <w:bookmarkStart w:id="1808" w:name="_Toc36187790"/>
      <w:bookmarkStart w:id="1809" w:name="_Toc45183694"/>
      <w:bookmarkStart w:id="1810" w:name="_Toc47342536"/>
      <w:bookmarkStart w:id="1811" w:name="_Toc51769236"/>
      <w:bookmarkStart w:id="1812" w:name="_Toc153797044"/>
      <w:r w:rsidRPr="00DC56AE">
        <w:t>5.8.2.11.5</w:t>
      </w:r>
      <w:r w:rsidRPr="00DC56AE">
        <w:tab/>
        <w:t>Usage Reporting Rule</w:t>
      </w:r>
      <w:bookmarkEnd w:id="1806"/>
      <w:bookmarkEnd w:id="1807"/>
      <w:bookmarkEnd w:id="1808"/>
      <w:bookmarkEnd w:id="1809"/>
      <w:bookmarkEnd w:id="1810"/>
      <w:bookmarkEnd w:id="1811"/>
      <w:bookmarkEnd w:id="1812"/>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lastRenderedPageBreak/>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13"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13"/>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lastRenderedPageBreak/>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14" w:name="_Toc20149866"/>
      <w:bookmarkStart w:id="1815" w:name="_Toc27846663"/>
    </w:p>
    <w:p w14:paraId="494E6DC0" w14:textId="77777777" w:rsidR="00D40151" w:rsidRPr="00DC56AE" w:rsidRDefault="00D40151" w:rsidP="00D40151">
      <w:pPr>
        <w:pStyle w:val="Heading5"/>
      </w:pPr>
      <w:bookmarkStart w:id="1816" w:name="_Toc36187791"/>
      <w:bookmarkStart w:id="1817" w:name="_Toc45183695"/>
      <w:bookmarkStart w:id="1818" w:name="_Toc47342537"/>
      <w:bookmarkStart w:id="1819" w:name="_Toc51769237"/>
      <w:bookmarkStart w:id="1820" w:name="_Toc153797045"/>
      <w:r w:rsidRPr="00DC56AE">
        <w:t>5.8.2.11.6</w:t>
      </w:r>
      <w:r w:rsidRPr="00DC56AE">
        <w:tab/>
        <w:t>Forwarding Action Rule</w:t>
      </w:r>
      <w:bookmarkEnd w:id="1814"/>
      <w:bookmarkEnd w:id="1815"/>
      <w:bookmarkEnd w:id="1816"/>
      <w:bookmarkEnd w:id="1817"/>
      <w:bookmarkEnd w:id="1818"/>
      <w:bookmarkEnd w:id="1819"/>
      <w:bookmarkEnd w:id="1820"/>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lastRenderedPageBreak/>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21"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21"/>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lastRenderedPageBreak/>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22" w:name="_Toc20149867"/>
      <w:bookmarkStart w:id="1823" w:name="_Toc27846664"/>
      <w:bookmarkStart w:id="1824" w:name="_Toc36187792"/>
      <w:bookmarkStart w:id="1825" w:name="_Toc45183696"/>
      <w:bookmarkStart w:id="1826" w:name="_Toc47342538"/>
      <w:bookmarkStart w:id="1827" w:name="_Toc51769238"/>
      <w:bookmarkStart w:id="1828" w:name="_Toc153797046"/>
      <w:r w:rsidRPr="00DC56AE">
        <w:t>5.8.2.11.7</w:t>
      </w:r>
      <w:r w:rsidRPr="00DC56AE">
        <w:tab/>
        <w:t>Usage Report generated by UPF</w:t>
      </w:r>
      <w:bookmarkEnd w:id="1822"/>
      <w:bookmarkEnd w:id="1823"/>
      <w:bookmarkEnd w:id="1824"/>
      <w:bookmarkEnd w:id="1825"/>
      <w:bookmarkEnd w:id="1826"/>
      <w:bookmarkEnd w:id="1827"/>
      <w:bookmarkEnd w:id="1828"/>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29" w:name="_Toc20149868"/>
      <w:bookmarkStart w:id="1830" w:name="_Toc27846665"/>
    </w:p>
    <w:p w14:paraId="7992DA51" w14:textId="77777777" w:rsidR="00D40151" w:rsidRPr="00DC56AE" w:rsidRDefault="00D40151" w:rsidP="00D40151">
      <w:pPr>
        <w:pStyle w:val="Heading5"/>
      </w:pPr>
      <w:bookmarkStart w:id="1831" w:name="_Toc36187793"/>
      <w:bookmarkStart w:id="1832" w:name="_Toc45183697"/>
      <w:bookmarkStart w:id="1833" w:name="_Toc47342539"/>
      <w:bookmarkStart w:id="1834" w:name="_Toc51769239"/>
      <w:bookmarkStart w:id="1835" w:name="_Toc153797047"/>
      <w:r w:rsidRPr="00DC56AE">
        <w:t>5.8.2.11.8</w:t>
      </w:r>
      <w:r w:rsidRPr="00DC56AE">
        <w:tab/>
        <w:t>Multi-Access Rule</w:t>
      </w:r>
      <w:bookmarkEnd w:id="1829"/>
      <w:bookmarkEnd w:id="1830"/>
      <w:bookmarkEnd w:id="1831"/>
      <w:bookmarkEnd w:id="1832"/>
      <w:bookmarkEnd w:id="1833"/>
      <w:bookmarkEnd w:id="1834"/>
      <w:bookmarkEnd w:id="1835"/>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36" w:name="_Toc27846666"/>
      <w:bookmarkStart w:id="1837" w:name="_Toc36187794"/>
      <w:bookmarkStart w:id="1838" w:name="_Toc45183698"/>
      <w:bookmarkStart w:id="1839" w:name="_Toc47342540"/>
      <w:bookmarkStart w:id="1840" w:name="_Toc51769240"/>
      <w:bookmarkStart w:id="1841" w:name="_Toc20149869"/>
      <w:bookmarkStart w:id="1842" w:name="_Toc153797048"/>
      <w:r w:rsidRPr="00DC56AE">
        <w:t>5.8.2.11.9</w:t>
      </w:r>
      <w:r w:rsidRPr="00DC56AE">
        <w:tab/>
        <w:t>Bridge Information</w:t>
      </w:r>
      <w:bookmarkEnd w:id="1836"/>
      <w:bookmarkEnd w:id="1837"/>
      <w:bookmarkEnd w:id="1838"/>
      <w:bookmarkEnd w:id="1839"/>
      <w:bookmarkEnd w:id="1840"/>
      <w:bookmarkEnd w:id="1842"/>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43" w:name="_Toc27846667"/>
      <w:bookmarkStart w:id="1844" w:name="_Toc36187795"/>
      <w:bookmarkStart w:id="1845" w:name="_Toc45183699"/>
      <w:bookmarkStart w:id="1846" w:name="_Toc47342541"/>
      <w:bookmarkStart w:id="1847" w:name="_Toc51769241"/>
      <w:bookmarkStart w:id="1848" w:name="_Toc153797049"/>
      <w:r w:rsidRPr="00DC56AE">
        <w:t>5.8.2.11.10</w:t>
      </w:r>
      <w:r w:rsidR="00CD64F1" w:rsidRPr="00DC56AE">
        <w:tab/>
        <w:t>Void</w:t>
      </w:r>
      <w:bookmarkEnd w:id="1843"/>
      <w:bookmarkEnd w:id="1844"/>
      <w:bookmarkEnd w:id="1845"/>
      <w:bookmarkEnd w:id="1846"/>
      <w:bookmarkEnd w:id="1847"/>
      <w:bookmarkEnd w:id="1848"/>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49" w:name="_Toc36187796"/>
      <w:bookmarkStart w:id="1850" w:name="_Toc45183700"/>
      <w:bookmarkStart w:id="1851" w:name="_Toc47342542"/>
      <w:bookmarkStart w:id="1852" w:name="_Toc51769242"/>
      <w:bookmarkStart w:id="1853" w:name="_Toc27846668"/>
      <w:bookmarkStart w:id="1854" w:name="_Toc153797050"/>
      <w:r w:rsidRPr="00DC56AE">
        <w:t>5.8.2.11.11</w:t>
      </w:r>
      <w:r w:rsidRPr="00DC56AE">
        <w:tab/>
        <w:t>Session Reporting Rule</w:t>
      </w:r>
      <w:bookmarkEnd w:id="1849"/>
      <w:bookmarkEnd w:id="1850"/>
      <w:bookmarkEnd w:id="1851"/>
      <w:bookmarkEnd w:id="1852"/>
      <w:bookmarkEnd w:id="1854"/>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55" w:name="_Toc36187797"/>
      <w:bookmarkStart w:id="1856" w:name="_Toc45183701"/>
      <w:bookmarkStart w:id="1857" w:name="_Toc47342543"/>
      <w:bookmarkStart w:id="1858" w:name="_Toc51769243"/>
      <w:bookmarkStart w:id="1859" w:name="_Toc153797051"/>
      <w:r w:rsidRPr="00DC56AE">
        <w:t>5.8.2.11.12</w:t>
      </w:r>
      <w:r w:rsidRPr="00DC56AE">
        <w:tab/>
        <w:t>Session reporting generated by UPF</w:t>
      </w:r>
      <w:bookmarkEnd w:id="1855"/>
      <w:bookmarkEnd w:id="1856"/>
      <w:bookmarkEnd w:id="1857"/>
      <w:bookmarkEnd w:id="1858"/>
      <w:bookmarkEnd w:id="1859"/>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60" w:name="_Toc51769244"/>
      <w:bookmarkStart w:id="1861" w:name="_Toc36187798"/>
      <w:bookmarkStart w:id="1862" w:name="_Toc45183702"/>
      <w:bookmarkStart w:id="1863" w:name="_Toc47342544"/>
      <w:bookmarkStart w:id="1864" w:name="_Toc153797052"/>
      <w:r w:rsidRPr="00DC56AE">
        <w:t>5.8.2.11.13</w:t>
      </w:r>
      <w:r w:rsidR="00CD64F1" w:rsidRPr="00DC56AE">
        <w:tab/>
        <w:t>Void</w:t>
      </w:r>
      <w:bookmarkEnd w:id="1860"/>
      <w:bookmarkEnd w:id="1864"/>
    </w:p>
    <w:p w14:paraId="1D0CAAF9" w14:textId="77777777" w:rsidR="00D40151" w:rsidRPr="00DC56AE" w:rsidRDefault="00D40151" w:rsidP="00D40151"/>
    <w:p w14:paraId="17277C5B" w14:textId="196D10F3" w:rsidR="00CD64F1" w:rsidRPr="00DC56AE" w:rsidRDefault="00CD64F1" w:rsidP="00CD64F1">
      <w:pPr>
        <w:pStyle w:val="Heading5"/>
      </w:pPr>
      <w:bookmarkStart w:id="1865" w:name="_Toc51769245"/>
      <w:bookmarkStart w:id="1866" w:name="_Toc153797053"/>
      <w:r w:rsidRPr="00DC56AE">
        <w:t>5.8.2.11.14</w:t>
      </w:r>
      <w:r w:rsidRPr="00DC56AE">
        <w:tab/>
        <w:t>TSC Management Information</w:t>
      </w:r>
      <w:bookmarkEnd w:id="1866"/>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67" w:name="_Toc153797054"/>
      <w:r w:rsidRPr="00DC56AE">
        <w:t>5.8.2.11.15</w:t>
      </w:r>
      <w:r w:rsidRPr="00DC56AE">
        <w:tab/>
        <w:t>Downlink Data Report generated by UPF</w:t>
      </w:r>
      <w:bookmarkEnd w:id="1867"/>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68" w:name="_Toc153797055"/>
      <w:r w:rsidRPr="00DC56AE">
        <w:t>5.8.2.12</w:t>
      </w:r>
      <w:r w:rsidRPr="00DC56AE">
        <w:tab/>
        <w:t>Reporting of the UE MAC addresses used in a PDU Session</w:t>
      </w:r>
      <w:bookmarkEnd w:id="1841"/>
      <w:bookmarkEnd w:id="1853"/>
      <w:bookmarkEnd w:id="1861"/>
      <w:bookmarkEnd w:id="1862"/>
      <w:bookmarkEnd w:id="1863"/>
      <w:bookmarkEnd w:id="1865"/>
      <w:bookmarkEnd w:id="1868"/>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69" w:name="_Toc20149870"/>
      <w:bookmarkStart w:id="1870" w:name="_Toc27846669"/>
      <w:bookmarkStart w:id="1871" w:name="_Toc36187799"/>
      <w:bookmarkStart w:id="1872" w:name="_Toc45183703"/>
      <w:bookmarkStart w:id="1873" w:name="_Toc47342545"/>
      <w:bookmarkStart w:id="1874" w:name="_Toc51769246"/>
      <w:bookmarkStart w:id="1875" w:name="_Toc153797056"/>
      <w:r w:rsidRPr="00DC56AE">
        <w:t>5.8.2.13</w:t>
      </w:r>
      <w:r w:rsidRPr="00DC56AE">
        <w:tab/>
        <w:t>Support for 5G VN group communication</w:t>
      </w:r>
      <w:bookmarkEnd w:id="1869"/>
      <w:bookmarkEnd w:id="1870"/>
      <w:bookmarkEnd w:id="1871"/>
      <w:bookmarkEnd w:id="1872"/>
      <w:bookmarkEnd w:id="1873"/>
      <w:bookmarkEnd w:id="1874"/>
      <w:bookmarkEnd w:id="1875"/>
    </w:p>
    <w:p w14:paraId="5E9F9FBD" w14:textId="77777777" w:rsidR="00D40151" w:rsidRPr="00DC56AE" w:rsidRDefault="00D40151" w:rsidP="00D40151">
      <w:pPr>
        <w:pStyle w:val="Heading5"/>
      </w:pPr>
      <w:bookmarkStart w:id="1876" w:name="_Toc20149871"/>
      <w:bookmarkStart w:id="1877" w:name="_Toc27846670"/>
      <w:bookmarkStart w:id="1878" w:name="_Toc36187800"/>
      <w:bookmarkStart w:id="1879" w:name="_Toc45183704"/>
      <w:bookmarkStart w:id="1880" w:name="_Toc47342546"/>
      <w:bookmarkStart w:id="1881" w:name="_Toc51769247"/>
      <w:bookmarkStart w:id="1882" w:name="_Toc153797057"/>
      <w:r w:rsidRPr="00DC56AE">
        <w:t>5.8.2.13.0</w:t>
      </w:r>
      <w:r w:rsidRPr="00DC56AE">
        <w:tab/>
        <w:t>General</w:t>
      </w:r>
      <w:bookmarkEnd w:id="1876"/>
      <w:bookmarkEnd w:id="1877"/>
      <w:bookmarkEnd w:id="1878"/>
      <w:bookmarkEnd w:id="1879"/>
      <w:bookmarkEnd w:id="1880"/>
      <w:bookmarkEnd w:id="1881"/>
      <w:bookmarkEnd w:id="1882"/>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 xml:space="preserve">If 5G VN group members' PDU Sessions are served by different PSA UPFs and N19-based forwarding is applied, the SMF creates a group-level N4 Session with each involved UPF to enable N19-based forwarding and N6-based </w:t>
      </w:r>
      <w:r w:rsidRPr="00DC56AE">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83" w:name="_Toc20149872"/>
      <w:bookmarkStart w:id="1884" w:name="_Toc27846671"/>
      <w:bookmarkStart w:id="1885" w:name="_Toc36187801"/>
      <w:bookmarkStart w:id="1886" w:name="_Toc45183705"/>
      <w:bookmarkStart w:id="1887" w:name="_Toc47342547"/>
      <w:bookmarkStart w:id="1888" w:name="_Toc51769248"/>
      <w:bookmarkStart w:id="1889" w:name="_Toc153797058"/>
      <w:r w:rsidRPr="00DC56AE">
        <w:t>5.8.2.13.1</w:t>
      </w:r>
      <w:r w:rsidRPr="00DC56AE">
        <w:tab/>
        <w:t>Support for unicast traffic forwarding of a 5G VN</w:t>
      </w:r>
      <w:bookmarkEnd w:id="1883"/>
      <w:bookmarkEnd w:id="1884"/>
      <w:bookmarkEnd w:id="1885"/>
      <w:bookmarkEnd w:id="1886"/>
      <w:bookmarkEnd w:id="1887"/>
      <w:bookmarkEnd w:id="1888"/>
      <w:bookmarkEnd w:id="1889"/>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lastRenderedPageBreak/>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90"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91" w:name="_Toc27846672"/>
      <w:bookmarkStart w:id="1892" w:name="_Toc36187802"/>
      <w:bookmarkStart w:id="1893" w:name="_Toc45183706"/>
      <w:bookmarkStart w:id="1894" w:name="_Toc47342548"/>
      <w:bookmarkStart w:id="1895" w:name="_Toc51769249"/>
      <w:bookmarkStart w:id="1896" w:name="_Toc153797059"/>
      <w:r w:rsidRPr="00DC56AE">
        <w:t>5.8.2.13.2</w:t>
      </w:r>
      <w:r w:rsidRPr="00DC56AE">
        <w:tab/>
        <w:t>Support for unicast traffic forwarding update due to UE mobility</w:t>
      </w:r>
      <w:bookmarkEnd w:id="1890"/>
      <w:bookmarkEnd w:id="1891"/>
      <w:bookmarkEnd w:id="1892"/>
      <w:bookmarkEnd w:id="1893"/>
      <w:bookmarkEnd w:id="1894"/>
      <w:bookmarkEnd w:id="1895"/>
      <w:bookmarkEnd w:id="1896"/>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897" w:name="_Toc27846673"/>
      <w:bookmarkStart w:id="1898" w:name="_Toc36187803"/>
      <w:bookmarkStart w:id="1899" w:name="_Toc45183707"/>
      <w:bookmarkStart w:id="1900" w:name="_Toc47342549"/>
      <w:bookmarkStart w:id="1901" w:name="_Toc51769250"/>
      <w:bookmarkStart w:id="1902" w:name="_Toc153797060"/>
      <w:r w:rsidRPr="00DC56AE">
        <w:lastRenderedPageBreak/>
        <w:t>5.8.2.13.3</w:t>
      </w:r>
      <w:r w:rsidRPr="00DC56AE">
        <w:tab/>
        <w:t>Support for user plane traffic replication in a 5G VN</w:t>
      </w:r>
      <w:bookmarkEnd w:id="1897"/>
      <w:bookmarkEnd w:id="1898"/>
      <w:bookmarkEnd w:id="1899"/>
      <w:bookmarkEnd w:id="1900"/>
      <w:bookmarkEnd w:id="1901"/>
      <w:bookmarkEnd w:id="1902"/>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 xml:space="preserve">The SMF provides group-level N4 Session and each 5G VN group member' N4 Session with the PDR that detect the broadcast packet sent via "internal interface". When UPF receives the broadcast packets sent via "internal </w:t>
      </w:r>
      <w:r w:rsidRPr="00DC56AE">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903"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904" w:name="_Toc36187804"/>
      <w:bookmarkStart w:id="1905" w:name="_Toc45183708"/>
      <w:bookmarkStart w:id="1906" w:name="_Toc47342550"/>
      <w:bookmarkStart w:id="1907" w:name="_Toc27846674"/>
      <w:r w:rsidRPr="00DC56AE">
        <w:t>-</w:t>
      </w:r>
      <w:r w:rsidRPr="00DC56AE">
        <w:tab/>
        <w:t xml:space="preserve">In addition, the SMF installs the PDR identifying IGMP/MLD signalling for each 5G VN group member' N4 Session and a URR with a Reporting Trigger set to "IGMP reporting" for IGMP or set to "MLD reporting" for </w:t>
      </w:r>
      <w:r w:rsidRPr="00DC56AE">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08" w:name="_Toc51769251"/>
      <w:bookmarkStart w:id="1909" w:name="_Toc153797061"/>
      <w:r w:rsidRPr="00DC56AE">
        <w:t>5.8.2.14</w:t>
      </w:r>
      <w:r w:rsidRPr="00DC56AE">
        <w:tab/>
        <w:t>Inter PLMN User Plane Security functionality</w:t>
      </w:r>
      <w:bookmarkEnd w:id="1904"/>
      <w:bookmarkEnd w:id="1905"/>
      <w:bookmarkEnd w:id="1906"/>
      <w:bookmarkEnd w:id="1908"/>
      <w:bookmarkEnd w:id="1909"/>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10" w:name="_Toc36187805"/>
      <w:bookmarkStart w:id="1911" w:name="_Toc45183709"/>
      <w:bookmarkStart w:id="1912" w:name="_Toc47342551"/>
      <w:bookmarkStart w:id="1913" w:name="_Toc51769252"/>
      <w:bookmarkStart w:id="1914" w:name="_Toc153797062"/>
      <w:r w:rsidRPr="00DC56AE">
        <w:t>5.8.3</w:t>
      </w:r>
      <w:r w:rsidRPr="00DC56AE">
        <w:tab/>
        <w:t>Explicit Buffer Management</w:t>
      </w:r>
      <w:bookmarkEnd w:id="1903"/>
      <w:bookmarkEnd w:id="1907"/>
      <w:bookmarkEnd w:id="1910"/>
      <w:bookmarkEnd w:id="1911"/>
      <w:bookmarkEnd w:id="1912"/>
      <w:bookmarkEnd w:id="1913"/>
      <w:bookmarkEnd w:id="1914"/>
    </w:p>
    <w:p w14:paraId="38D12D9E" w14:textId="77777777" w:rsidR="00D40151" w:rsidRPr="00DC56AE" w:rsidRDefault="00D40151" w:rsidP="00D40151">
      <w:pPr>
        <w:pStyle w:val="Heading4"/>
      </w:pPr>
      <w:bookmarkStart w:id="1915" w:name="_Toc20149876"/>
      <w:bookmarkStart w:id="1916" w:name="_Toc27846675"/>
      <w:bookmarkStart w:id="1917" w:name="_Toc36187806"/>
      <w:bookmarkStart w:id="1918" w:name="_Toc45183710"/>
      <w:bookmarkStart w:id="1919" w:name="_Toc47342552"/>
      <w:bookmarkStart w:id="1920" w:name="_Toc51769253"/>
      <w:bookmarkStart w:id="1921" w:name="_Toc153797063"/>
      <w:r w:rsidRPr="00DC56AE">
        <w:t>5.8.3.1</w:t>
      </w:r>
      <w:r w:rsidRPr="00DC56AE">
        <w:tab/>
        <w:t>General</w:t>
      </w:r>
      <w:bookmarkEnd w:id="1915"/>
      <w:bookmarkEnd w:id="1916"/>
      <w:bookmarkEnd w:id="1917"/>
      <w:bookmarkEnd w:id="1918"/>
      <w:bookmarkEnd w:id="1919"/>
      <w:bookmarkEnd w:id="1920"/>
      <w:bookmarkEnd w:id="1921"/>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22" w:name="_Toc20149877"/>
      <w:bookmarkStart w:id="1923" w:name="_Toc27846676"/>
      <w:bookmarkStart w:id="1924" w:name="_Toc36187807"/>
      <w:bookmarkStart w:id="1925" w:name="_Toc45183711"/>
      <w:bookmarkStart w:id="1926" w:name="_Toc47342553"/>
      <w:bookmarkStart w:id="1927"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28" w:name="_Toc153797064"/>
      <w:r w:rsidRPr="00DC56AE">
        <w:t>5.8.3.2</w:t>
      </w:r>
      <w:r w:rsidRPr="00DC56AE">
        <w:tab/>
        <w:t>Buffering at UPF</w:t>
      </w:r>
      <w:bookmarkEnd w:id="1922"/>
      <w:bookmarkEnd w:id="1923"/>
      <w:bookmarkEnd w:id="1924"/>
      <w:bookmarkEnd w:id="1925"/>
      <w:bookmarkEnd w:id="1926"/>
      <w:bookmarkEnd w:id="1927"/>
      <w:bookmarkEnd w:id="1928"/>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lastRenderedPageBreak/>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29" w:name="_Toc20149878"/>
      <w:bookmarkStart w:id="1930" w:name="_Toc27846677"/>
      <w:bookmarkStart w:id="1931" w:name="_Toc36187808"/>
      <w:bookmarkStart w:id="1932" w:name="_Toc45183712"/>
      <w:bookmarkStart w:id="1933" w:name="_Toc47342554"/>
      <w:bookmarkStart w:id="1934" w:name="_Toc51769255"/>
      <w:bookmarkStart w:id="1935" w:name="_Toc153797065"/>
      <w:r w:rsidRPr="00DC56AE">
        <w:rPr>
          <w:rFonts w:eastAsia="SimSun"/>
          <w:lang w:eastAsia="zh-CN"/>
        </w:rPr>
        <w:t>5.8.3.3</w:t>
      </w:r>
      <w:r w:rsidRPr="00DC56AE">
        <w:rPr>
          <w:rFonts w:eastAsia="SimSun"/>
          <w:lang w:eastAsia="zh-CN"/>
        </w:rPr>
        <w:tab/>
        <w:t>Buffering at SMF</w:t>
      </w:r>
      <w:bookmarkEnd w:id="1929"/>
      <w:bookmarkEnd w:id="1930"/>
      <w:bookmarkEnd w:id="1931"/>
      <w:bookmarkEnd w:id="1932"/>
      <w:bookmarkEnd w:id="1933"/>
      <w:bookmarkEnd w:id="1934"/>
      <w:bookmarkEnd w:id="1935"/>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36" w:name="_Toc20149879"/>
      <w:bookmarkStart w:id="1937" w:name="_Toc27846678"/>
      <w:bookmarkStart w:id="1938" w:name="_Toc36187809"/>
      <w:bookmarkStart w:id="1939" w:name="_Toc45183713"/>
      <w:bookmarkStart w:id="1940" w:name="_Toc47342555"/>
      <w:bookmarkStart w:id="1941" w:name="_Toc51769256"/>
      <w:bookmarkStart w:id="1942" w:name="_Toc153797066"/>
      <w:r w:rsidRPr="00DC56AE">
        <w:t>5.8.4</w:t>
      </w:r>
      <w:r w:rsidRPr="00DC56AE">
        <w:tab/>
        <w:t>SMF Pause of Charging</w:t>
      </w:r>
      <w:bookmarkEnd w:id="1936"/>
      <w:bookmarkEnd w:id="1937"/>
      <w:bookmarkEnd w:id="1938"/>
      <w:bookmarkEnd w:id="1939"/>
      <w:bookmarkEnd w:id="1940"/>
      <w:bookmarkEnd w:id="1941"/>
      <w:bookmarkEnd w:id="1942"/>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43" w:name="_Toc20149880"/>
      <w:bookmarkStart w:id="1944" w:name="_Toc27846679"/>
      <w:bookmarkStart w:id="1945" w:name="_Toc36187810"/>
      <w:bookmarkStart w:id="1946" w:name="_Toc45183714"/>
      <w:bookmarkStart w:id="1947" w:name="_Toc47342556"/>
      <w:bookmarkStart w:id="1948" w:name="_Toc51769257"/>
      <w:bookmarkStart w:id="1949" w:name="_Toc153797067"/>
      <w:r w:rsidRPr="00DC56AE">
        <w:t>5.9</w:t>
      </w:r>
      <w:r w:rsidRPr="00DC56AE">
        <w:tab/>
        <w:t>Identifiers</w:t>
      </w:r>
      <w:bookmarkEnd w:id="1943"/>
      <w:bookmarkEnd w:id="1944"/>
      <w:bookmarkEnd w:id="1945"/>
      <w:bookmarkEnd w:id="1946"/>
      <w:bookmarkEnd w:id="1947"/>
      <w:bookmarkEnd w:id="1948"/>
      <w:bookmarkEnd w:id="1949"/>
    </w:p>
    <w:p w14:paraId="58185FED" w14:textId="77777777" w:rsidR="00D40151" w:rsidRPr="00DC56AE" w:rsidRDefault="00D40151" w:rsidP="00D40151">
      <w:pPr>
        <w:pStyle w:val="Heading3"/>
      </w:pPr>
      <w:bookmarkStart w:id="1950" w:name="_Toc20149881"/>
      <w:bookmarkStart w:id="1951" w:name="_Toc27846680"/>
      <w:bookmarkStart w:id="1952" w:name="_Toc36187811"/>
      <w:bookmarkStart w:id="1953" w:name="_Toc45183715"/>
      <w:bookmarkStart w:id="1954" w:name="_Toc47342557"/>
      <w:bookmarkStart w:id="1955" w:name="_Toc51769258"/>
      <w:bookmarkStart w:id="1956" w:name="_Toc153797068"/>
      <w:r w:rsidRPr="00DC56AE">
        <w:t>5.9.1</w:t>
      </w:r>
      <w:r w:rsidRPr="00DC56AE">
        <w:tab/>
        <w:t>General</w:t>
      </w:r>
      <w:bookmarkEnd w:id="1950"/>
      <w:bookmarkEnd w:id="1951"/>
      <w:bookmarkEnd w:id="1952"/>
      <w:bookmarkEnd w:id="1953"/>
      <w:bookmarkEnd w:id="1954"/>
      <w:bookmarkEnd w:id="1955"/>
      <w:bookmarkEnd w:id="1956"/>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57" w:name="_Toc20149882"/>
      <w:bookmarkStart w:id="1958" w:name="_Toc27846681"/>
      <w:bookmarkStart w:id="1959" w:name="_Toc36187812"/>
      <w:bookmarkStart w:id="1960" w:name="_Toc45183716"/>
      <w:bookmarkStart w:id="1961" w:name="_Toc47342558"/>
      <w:bookmarkStart w:id="1962" w:name="_Toc51769259"/>
      <w:bookmarkStart w:id="1963" w:name="_Toc153797069"/>
      <w:r w:rsidRPr="00DC56AE">
        <w:t>5.9.2</w:t>
      </w:r>
      <w:r w:rsidRPr="00DC56AE">
        <w:tab/>
        <w:t>Subscription Permanent Identifier</w:t>
      </w:r>
      <w:bookmarkEnd w:id="1957"/>
      <w:bookmarkEnd w:id="1958"/>
      <w:bookmarkEnd w:id="1959"/>
      <w:bookmarkEnd w:id="1960"/>
      <w:bookmarkEnd w:id="1961"/>
      <w:bookmarkEnd w:id="1962"/>
      <w:bookmarkEnd w:id="1963"/>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lastRenderedPageBreak/>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64" w:name="_Toc20149883"/>
      <w:bookmarkStart w:id="1965" w:name="_Toc27846682"/>
      <w:bookmarkStart w:id="1966" w:name="_Toc36187813"/>
      <w:bookmarkStart w:id="1967" w:name="_Toc45183717"/>
      <w:bookmarkStart w:id="1968" w:name="_Toc47342559"/>
      <w:bookmarkStart w:id="1969" w:name="_Toc51769260"/>
      <w:bookmarkStart w:id="1970" w:name="_Toc153797070"/>
      <w:r w:rsidRPr="00DC56AE">
        <w:t>5.9.2a</w:t>
      </w:r>
      <w:r w:rsidRPr="00DC56AE">
        <w:tab/>
        <w:t>Subscription Concealed Identifier</w:t>
      </w:r>
      <w:bookmarkEnd w:id="1964"/>
      <w:bookmarkEnd w:id="1965"/>
      <w:bookmarkEnd w:id="1966"/>
      <w:bookmarkEnd w:id="1967"/>
      <w:bookmarkEnd w:id="1968"/>
      <w:bookmarkEnd w:id="1969"/>
      <w:bookmarkEnd w:id="1970"/>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71" w:name="_Toc20149884"/>
      <w:bookmarkStart w:id="1972" w:name="_Toc27846683"/>
      <w:bookmarkStart w:id="1973" w:name="_Toc36187814"/>
      <w:bookmarkStart w:id="1974" w:name="_Toc45183718"/>
      <w:bookmarkStart w:id="1975" w:name="_Toc47342560"/>
      <w:bookmarkStart w:id="1976" w:name="_Toc51769261"/>
      <w:bookmarkStart w:id="1977" w:name="_Toc153797071"/>
      <w:r w:rsidRPr="00DC56AE">
        <w:t>5.9.3</w:t>
      </w:r>
      <w:r w:rsidRPr="00DC56AE">
        <w:tab/>
        <w:t>Permanent Equipment Identifier</w:t>
      </w:r>
      <w:bookmarkEnd w:id="1971"/>
      <w:bookmarkEnd w:id="1972"/>
      <w:bookmarkEnd w:id="1973"/>
      <w:bookmarkEnd w:id="1974"/>
      <w:bookmarkEnd w:id="1975"/>
      <w:bookmarkEnd w:id="1976"/>
      <w:bookmarkEnd w:id="1977"/>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78" w:name="_Toc20149885"/>
      <w:bookmarkStart w:id="1979" w:name="_Toc27846684"/>
      <w:bookmarkStart w:id="1980" w:name="_Toc36187815"/>
      <w:bookmarkStart w:id="1981" w:name="_Toc45183719"/>
      <w:bookmarkStart w:id="1982" w:name="_Toc47342561"/>
      <w:bookmarkStart w:id="1983" w:name="_Toc51769262"/>
      <w:bookmarkStart w:id="1984" w:name="_Toc153797072"/>
      <w:r w:rsidRPr="00DC56AE">
        <w:t>5.9.4</w:t>
      </w:r>
      <w:r w:rsidRPr="00DC56AE">
        <w:tab/>
        <w:t xml:space="preserve">5G </w:t>
      </w:r>
      <w:r w:rsidRPr="00DC56AE">
        <w:rPr>
          <w:rFonts w:eastAsia="DengXian"/>
          <w:bCs/>
        </w:rPr>
        <w:t xml:space="preserve">Globally Unique </w:t>
      </w:r>
      <w:r w:rsidRPr="00DC56AE">
        <w:t>Temporary Identifier</w:t>
      </w:r>
      <w:bookmarkEnd w:id="1978"/>
      <w:bookmarkEnd w:id="1979"/>
      <w:bookmarkEnd w:id="1980"/>
      <w:bookmarkEnd w:id="1981"/>
      <w:bookmarkEnd w:id="1982"/>
      <w:bookmarkEnd w:id="1983"/>
      <w:bookmarkEnd w:id="1984"/>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lastRenderedPageBreak/>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85" w:name="_Toc20149886"/>
      <w:bookmarkStart w:id="1986" w:name="_Toc27846685"/>
      <w:bookmarkStart w:id="1987" w:name="_Toc36187816"/>
      <w:bookmarkStart w:id="1988" w:name="_Toc45183720"/>
      <w:bookmarkStart w:id="1989" w:name="_Toc47342562"/>
      <w:bookmarkStart w:id="1990" w:name="_Toc51769263"/>
      <w:bookmarkStart w:id="1991" w:name="_Toc153797073"/>
      <w:r w:rsidRPr="00DC56AE">
        <w:rPr>
          <w:lang w:eastAsia="zh-CN"/>
        </w:rPr>
        <w:t>5.9.5</w:t>
      </w:r>
      <w:r w:rsidRPr="00DC56AE">
        <w:rPr>
          <w:lang w:eastAsia="zh-CN"/>
        </w:rPr>
        <w:tab/>
        <w:t>AMF Name</w:t>
      </w:r>
      <w:bookmarkEnd w:id="1985"/>
      <w:bookmarkEnd w:id="1986"/>
      <w:bookmarkEnd w:id="1987"/>
      <w:bookmarkEnd w:id="1988"/>
      <w:bookmarkEnd w:id="1989"/>
      <w:bookmarkEnd w:id="1990"/>
      <w:bookmarkEnd w:id="1991"/>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1992" w:name="_Toc20149887"/>
      <w:bookmarkStart w:id="1993" w:name="_Toc27846686"/>
      <w:bookmarkStart w:id="1994" w:name="_Toc36187817"/>
      <w:bookmarkStart w:id="1995" w:name="_Toc45183721"/>
      <w:bookmarkStart w:id="1996" w:name="_Toc47342563"/>
      <w:bookmarkStart w:id="1997" w:name="_Toc51769264"/>
      <w:bookmarkStart w:id="1998" w:name="_Toc153797074"/>
      <w:r w:rsidRPr="00DC56AE">
        <w:t>5.9.6</w:t>
      </w:r>
      <w:r w:rsidRPr="00DC56AE">
        <w:tab/>
        <w:t>Data Network Name (DNN)</w:t>
      </w:r>
      <w:bookmarkEnd w:id="1992"/>
      <w:bookmarkEnd w:id="1993"/>
      <w:bookmarkEnd w:id="1994"/>
      <w:bookmarkEnd w:id="1995"/>
      <w:bookmarkEnd w:id="1996"/>
      <w:bookmarkEnd w:id="1997"/>
      <w:bookmarkEnd w:id="1998"/>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1999" w:name="_Toc20149888"/>
      <w:bookmarkStart w:id="2000" w:name="_Toc27846687"/>
      <w:bookmarkStart w:id="2001" w:name="_Toc36187818"/>
      <w:bookmarkStart w:id="2002" w:name="_Toc45183722"/>
      <w:bookmarkStart w:id="2003" w:name="_Toc47342564"/>
      <w:bookmarkStart w:id="2004" w:name="_Toc51769265"/>
      <w:bookmarkStart w:id="2005" w:name="_Toc153797075"/>
      <w:r w:rsidRPr="00DC56AE">
        <w:t>5.9.7</w:t>
      </w:r>
      <w:r w:rsidRPr="00DC56AE">
        <w:tab/>
        <w:t>Internal-Group Identifier</w:t>
      </w:r>
      <w:bookmarkEnd w:id="1999"/>
      <w:bookmarkEnd w:id="2000"/>
      <w:bookmarkEnd w:id="2001"/>
      <w:bookmarkEnd w:id="2002"/>
      <w:bookmarkEnd w:id="2003"/>
      <w:bookmarkEnd w:id="2004"/>
      <w:bookmarkEnd w:id="2005"/>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lastRenderedPageBreak/>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06" w:name="_Toc20149889"/>
      <w:bookmarkStart w:id="2007" w:name="_Toc27846688"/>
      <w:bookmarkStart w:id="2008" w:name="_Toc36187819"/>
      <w:bookmarkStart w:id="2009" w:name="_Toc45183723"/>
      <w:bookmarkStart w:id="2010" w:name="_Toc47342565"/>
      <w:bookmarkStart w:id="2011" w:name="_Toc51769266"/>
      <w:bookmarkStart w:id="2012" w:name="_Toc153797076"/>
      <w:r w:rsidRPr="00DC56AE">
        <w:t>5.9.8</w:t>
      </w:r>
      <w:r w:rsidRPr="00DC56AE">
        <w:tab/>
        <w:t>Generic Public Subscription Identifier</w:t>
      </w:r>
      <w:bookmarkEnd w:id="2006"/>
      <w:bookmarkEnd w:id="2007"/>
      <w:bookmarkEnd w:id="2008"/>
      <w:bookmarkEnd w:id="2009"/>
      <w:bookmarkEnd w:id="2010"/>
      <w:bookmarkEnd w:id="2011"/>
      <w:bookmarkEnd w:id="2012"/>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13" w:name="_Toc20149890"/>
      <w:bookmarkStart w:id="2014" w:name="_Toc27846689"/>
      <w:bookmarkStart w:id="2015" w:name="_Toc36187820"/>
      <w:bookmarkStart w:id="2016" w:name="_Toc45183724"/>
      <w:bookmarkStart w:id="2017" w:name="_Toc47342566"/>
      <w:bookmarkStart w:id="2018" w:name="_Toc51769267"/>
      <w:bookmarkStart w:id="2019" w:name="_Toc153797077"/>
      <w:r w:rsidRPr="00DC56AE">
        <w:t>5.9.9</w:t>
      </w:r>
      <w:r w:rsidRPr="00DC56AE">
        <w:tab/>
        <w:t>AMF UE NGAP ID</w:t>
      </w:r>
      <w:bookmarkEnd w:id="2013"/>
      <w:bookmarkEnd w:id="2014"/>
      <w:bookmarkEnd w:id="2015"/>
      <w:bookmarkEnd w:id="2016"/>
      <w:bookmarkEnd w:id="2017"/>
      <w:bookmarkEnd w:id="2018"/>
      <w:bookmarkEnd w:id="2019"/>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20" w:name="_Toc20149891"/>
      <w:bookmarkStart w:id="2021" w:name="_Toc27846690"/>
      <w:bookmarkStart w:id="2022" w:name="_Toc36187821"/>
      <w:bookmarkStart w:id="2023" w:name="_Toc45183725"/>
      <w:bookmarkStart w:id="2024" w:name="_Toc47342567"/>
      <w:bookmarkStart w:id="2025" w:name="_Toc51769268"/>
      <w:bookmarkStart w:id="2026" w:name="_Toc153797078"/>
      <w:r w:rsidRPr="00DC56AE">
        <w:t>5.9.10</w:t>
      </w:r>
      <w:r w:rsidRPr="00DC56AE">
        <w:tab/>
        <w:t>UE Radio Capability ID</w:t>
      </w:r>
      <w:bookmarkEnd w:id="2020"/>
      <w:bookmarkEnd w:id="2021"/>
      <w:bookmarkEnd w:id="2022"/>
      <w:bookmarkEnd w:id="2023"/>
      <w:bookmarkEnd w:id="2024"/>
      <w:bookmarkEnd w:id="2025"/>
      <w:bookmarkEnd w:id="2026"/>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27" w:name="_Toc20149892"/>
      <w:bookmarkStart w:id="2028" w:name="_Toc27846691"/>
      <w:bookmarkStart w:id="2029" w:name="_Toc36187822"/>
      <w:bookmarkStart w:id="2030" w:name="_Toc45183726"/>
      <w:bookmarkStart w:id="2031" w:name="_Toc47342568"/>
      <w:bookmarkStart w:id="2032" w:name="_Toc51769269"/>
      <w:bookmarkStart w:id="2033" w:name="_Toc153797079"/>
      <w:r w:rsidRPr="00DC56AE">
        <w:lastRenderedPageBreak/>
        <w:t>5.10</w:t>
      </w:r>
      <w:r w:rsidRPr="00DC56AE">
        <w:tab/>
        <w:t>Security aspects</w:t>
      </w:r>
      <w:bookmarkEnd w:id="2027"/>
      <w:bookmarkEnd w:id="2028"/>
      <w:bookmarkEnd w:id="2029"/>
      <w:bookmarkEnd w:id="2030"/>
      <w:bookmarkEnd w:id="2031"/>
      <w:bookmarkEnd w:id="2032"/>
      <w:bookmarkEnd w:id="2033"/>
    </w:p>
    <w:p w14:paraId="380DCDF6" w14:textId="77777777" w:rsidR="00D40151" w:rsidRPr="00DC56AE" w:rsidRDefault="00D40151" w:rsidP="00D40151">
      <w:pPr>
        <w:pStyle w:val="Heading3"/>
        <w:rPr>
          <w:lang w:eastAsia="zh-CN"/>
        </w:rPr>
      </w:pPr>
      <w:bookmarkStart w:id="2034" w:name="_Toc20149893"/>
      <w:bookmarkStart w:id="2035" w:name="_Toc27846692"/>
      <w:bookmarkStart w:id="2036" w:name="_Toc36187823"/>
      <w:bookmarkStart w:id="2037" w:name="_Toc45183727"/>
      <w:bookmarkStart w:id="2038" w:name="_Toc47342569"/>
      <w:bookmarkStart w:id="2039" w:name="_Toc51769270"/>
      <w:bookmarkStart w:id="2040" w:name="_Toc153797080"/>
      <w:r w:rsidRPr="00DC56AE">
        <w:rPr>
          <w:lang w:eastAsia="zh-CN"/>
        </w:rPr>
        <w:t>5.10.1</w:t>
      </w:r>
      <w:r w:rsidRPr="00DC56AE">
        <w:rPr>
          <w:lang w:eastAsia="zh-CN"/>
        </w:rPr>
        <w:tab/>
        <w:t>General</w:t>
      </w:r>
      <w:bookmarkEnd w:id="2034"/>
      <w:bookmarkEnd w:id="2035"/>
      <w:bookmarkEnd w:id="2036"/>
      <w:bookmarkEnd w:id="2037"/>
      <w:bookmarkEnd w:id="2038"/>
      <w:bookmarkEnd w:id="2039"/>
      <w:bookmarkEnd w:id="2040"/>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41" w:name="_Toc20149894"/>
      <w:bookmarkStart w:id="2042" w:name="_Toc27846693"/>
      <w:bookmarkStart w:id="2043" w:name="_Toc36187824"/>
      <w:bookmarkStart w:id="2044" w:name="_Toc45183728"/>
      <w:bookmarkStart w:id="2045" w:name="_Toc47342570"/>
      <w:bookmarkStart w:id="2046" w:name="_Toc51769271"/>
      <w:bookmarkStart w:id="2047" w:name="_Toc153797081"/>
      <w:r w:rsidRPr="00DC56AE">
        <w:rPr>
          <w:lang w:eastAsia="zh-CN"/>
        </w:rPr>
        <w:t>5.10.2</w:t>
      </w:r>
      <w:r w:rsidRPr="00DC56AE">
        <w:rPr>
          <w:lang w:eastAsia="zh-CN"/>
        </w:rPr>
        <w:tab/>
        <w:t>Security Model for non-3GPP access</w:t>
      </w:r>
      <w:bookmarkEnd w:id="2041"/>
      <w:bookmarkEnd w:id="2042"/>
      <w:bookmarkEnd w:id="2043"/>
      <w:bookmarkEnd w:id="2044"/>
      <w:bookmarkEnd w:id="2045"/>
      <w:bookmarkEnd w:id="2046"/>
      <w:bookmarkEnd w:id="2047"/>
    </w:p>
    <w:p w14:paraId="4AA51B20" w14:textId="77777777" w:rsidR="00D40151" w:rsidRPr="00DC56AE" w:rsidRDefault="00D40151" w:rsidP="00D40151">
      <w:pPr>
        <w:pStyle w:val="Heading4"/>
      </w:pPr>
      <w:bookmarkStart w:id="2048" w:name="_Toc20149895"/>
      <w:bookmarkStart w:id="2049" w:name="_Toc27846694"/>
      <w:bookmarkStart w:id="2050" w:name="_Toc36187825"/>
      <w:bookmarkStart w:id="2051" w:name="_Toc45183729"/>
      <w:bookmarkStart w:id="2052" w:name="_Toc47342571"/>
      <w:bookmarkStart w:id="2053" w:name="_Toc51769272"/>
      <w:bookmarkStart w:id="2054" w:name="_Toc153797082"/>
      <w:r w:rsidRPr="00DC56AE">
        <w:t>5.10.2.1</w:t>
      </w:r>
      <w:r w:rsidRPr="00DC56AE">
        <w:tab/>
        <w:t>Signalling Security</w:t>
      </w:r>
      <w:bookmarkEnd w:id="2048"/>
      <w:bookmarkEnd w:id="2049"/>
      <w:bookmarkEnd w:id="2050"/>
      <w:bookmarkEnd w:id="2051"/>
      <w:bookmarkEnd w:id="2052"/>
      <w:bookmarkEnd w:id="2053"/>
      <w:bookmarkEnd w:id="2054"/>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55" w:name="_Toc20149896"/>
      <w:bookmarkStart w:id="2056" w:name="_Toc27846695"/>
      <w:bookmarkStart w:id="2057" w:name="_Toc36187826"/>
      <w:bookmarkStart w:id="2058" w:name="_Toc45183730"/>
      <w:bookmarkStart w:id="2059" w:name="_Toc47342572"/>
      <w:bookmarkStart w:id="2060" w:name="_Toc51769273"/>
      <w:bookmarkStart w:id="2061" w:name="_Toc153797083"/>
      <w:r w:rsidRPr="00DC56AE">
        <w:t>5.10.3</w:t>
      </w:r>
      <w:r w:rsidRPr="00DC56AE">
        <w:tab/>
        <w:t>PDU Session User Plane Security</w:t>
      </w:r>
      <w:bookmarkEnd w:id="2055"/>
      <w:bookmarkEnd w:id="2056"/>
      <w:bookmarkEnd w:id="2057"/>
      <w:bookmarkEnd w:id="2058"/>
      <w:bookmarkEnd w:id="2059"/>
      <w:bookmarkEnd w:id="2060"/>
      <w:bookmarkEnd w:id="2061"/>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lastRenderedPageBreak/>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lastRenderedPageBreak/>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62" w:name="_Toc20149897"/>
      <w:bookmarkStart w:id="2063" w:name="_Toc27846696"/>
      <w:bookmarkStart w:id="2064" w:name="_Toc36187827"/>
      <w:bookmarkStart w:id="2065" w:name="_Toc45183731"/>
      <w:bookmarkStart w:id="2066" w:name="_Toc47342573"/>
      <w:bookmarkStart w:id="2067" w:name="_Toc51769274"/>
      <w:bookmarkStart w:id="2068" w:name="_Toc153797084"/>
      <w:r w:rsidRPr="00DC56AE">
        <w:t>5.11</w:t>
      </w:r>
      <w:r w:rsidRPr="00DC56AE">
        <w:tab/>
        <w:t>Support for Dual Connectivity, Multi-Connectivity</w:t>
      </w:r>
      <w:bookmarkEnd w:id="2062"/>
      <w:bookmarkEnd w:id="2063"/>
      <w:bookmarkEnd w:id="2064"/>
      <w:bookmarkEnd w:id="2065"/>
      <w:bookmarkEnd w:id="2066"/>
      <w:bookmarkEnd w:id="2067"/>
      <w:bookmarkEnd w:id="2068"/>
    </w:p>
    <w:p w14:paraId="6EE5502C" w14:textId="77777777" w:rsidR="00D40151" w:rsidRPr="00DC56AE" w:rsidRDefault="00D40151" w:rsidP="00D40151">
      <w:pPr>
        <w:pStyle w:val="Heading3"/>
      </w:pPr>
      <w:bookmarkStart w:id="2069" w:name="_Toc20149898"/>
      <w:bookmarkStart w:id="2070" w:name="_Toc27846697"/>
      <w:bookmarkStart w:id="2071" w:name="_Toc36187828"/>
      <w:bookmarkStart w:id="2072" w:name="_Toc45183732"/>
      <w:bookmarkStart w:id="2073" w:name="_Toc47342574"/>
      <w:bookmarkStart w:id="2074" w:name="_Toc51769275"/>
      <w:bookmarkStart w:id="2075" w:name="_Toc153797085"/>
      <w:r w:rsidRPr="00DC56AE">
        <w:t>5.11.1</w:t>
      </w:r>
      <w:r w:rsidRPr="00DC56AE">
        <w:tab/>
        <w:t>Support for Dual Connectivity</w:t>
      </w:r>
      <w:bookmarkEnd w:id="2069"/>
      <w:bookmarkEnd w:id="2070"/>
      <w:bookmarkEnd w:id="2071"/>
      <w:bookmarkEnd w:id="2072"/>
      <w:bookmarkEnd w:id="2073"/>
      <w:bookmarkEnd w:id="2074"/>
      <w:bookmarkEnd w:id="2075"/>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76" w:name="_Toc20149899"/>
      <w:bookmarkStart w:id="2077" w:name="_Toc27846698"/>
      <w:bookmarkStart w:id="2078" w:name="_Toc36187829"/>
      <w:bookmarkStart w:id="2079" w:name="_Toc45183733"/>
      <w:bookmarkStart w:id="2080" w:name="_Toc47342575"/>
      <w:bookmarkStart w:id="2081" w:name="_Toc51769276"/>
      <w:bookmarkStart w:id="2082" w:name="_Toc153797086"/>
      <w:r w:rsidRPr="00DC56AE">
        <w:t>5.12</w:t>
      </w:r>
      <w:r w:rsidRPr="00DC56AE">
        <w:tab/>
        <w:t>Charging</w:t>
      </w:r>
      <w:bookmarkEnd w:id="2076"/>
      <w:bookmarkEnd w:id="2077"/>
      <w:bookmarkEnd w:id="2078"/>
      <w:bookmarkEnd w:id="2079"/>
      <w:bookmarkEnd w:id="2080"/>
      <w:bookmarkEnd w:id="2081"/>
      <w:bookmarkEnd w:id="2082"/>
    </w:p>
    <w:p w14:paraId="5AE27174" w14:textId="77777777" w:rsidR="00D40151" w:rsidRPr="00DC56AE" w:rsidRDefault="00D40151" w:rsidP="00D40151">
      <w:pPr>
        <w:pStyle w:val="Heading3"/>
      </w:pPr>
      <w:bookmarkStart w:id="2083" w:name="_Toc20149900"/>
      <w:bookmarkStart w:id="2084" w:name="_Toc27846699"/>
      <w:bookmarkStart w:id="2085" w:name="_Toc36187830"/>
      <w:bookmarkStart w:id="2086" w:name="_Toc45183734"/>
      <w:bookmarkStart w:id="2087" w:name="_Toc47342576"/>
      <w:bookmarkStart w:id="2088" w:name="_Toc51769277"/>
      <w:bookmarkStart w:id="2089" w:name="_Toc153797087"/>
      <w:r w:rsidRPr="00DC56AE">
        <w:t>5.12.1</w:t>
      </w:r>
      <w:r w:rsidRPr="00DC56AE">
        <w:tab/>
        <w:t>General</w:t>
      </w:r>
      <w:bookmarkEnd w:id="2083"/>
      <w:bookmarkEnd w:id="2084"/>
      <w:bookmarkEnd w:id="2085"/>
      <w:bookmarkEnd w:id="2086"/>
      <w:bookmarkEnd w:id="2087"/>
      <w:bookmarkEnd w:id="2088"/>
      <w:bookmarkEnd w:id="2089"/>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lastRenderedPageBreak/>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90" w:name="_Toc20149901"/>
      <w:bookmarkStart w:id="2091" w:name="_Toc27846700"/>
      <w:bookmarkStart w:id="2092" w:name="_Toc36187831"/>
      <w:bookmarkStart w:id="2093" w:name="_Toc45183735"/>
      <w:bookmarkStart w:id="2094" w:name="_Toc47342577"/>
      <w:bookmarkStart w:id="2095"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096" w:name="_Toc153797088"/>
      <w:r w:rsidRPr="00DC56AE">
        <w:t>5.12.2</w:t>
      </w:r>
      <w:r w:rsidRPr="00DC56AE">
        <w:tab/>
        <w:t>Usage Data Reporting for Secondary RAT</w:t>
      </w:r>
      <w:bookmarkEnd w:id="2090"/>
      <w:bookmarkEnd w:id="2091"/>
      <w:bookmarkEnd w:id="2092"/>
      <w:bookmarkEnd w:id="2093"/>
      <w:bookmarkEnd w:id="2094"/>
      <w:bookmarkEnd w:id="2095"/>
      <w:bookmarkEnd w:id="2096"/>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097" w:name="_Toc20149902"/>
      <w:bookmarkStart w:id="2098" w:name="_Toc27846701"/>
      <w:bookmarkStart w:id="2099" w:name="_Toc36187832"/>
      <w:bookmarkStart w:id="2100" w:name="_Toc45183736"/>
      <w:bookmarkStart w:id="2101" w:name="_Toc47342578"/>
      <w:bookmarkStart w:id="2102" w:name="_Toc51769279"/>
      <w:bookmarkStart w:id="2103" w:name="_Toc153797089"/>
      <w:r w:rsidRPr="00DC56AE">
        <w:t>5.12.3</w:t>
      </w:r>
      <w:r w:rsidRPr="00DC56AE">
        <w:tab/>
        <w:t>Secondary RAT Periodic Usage Data Reporting Procedure</w:t>
      </w:r>
      <w:bookmarkEnd w:id="2097"/>
      <w:bookmarkEnd w:id="2098"/>
      <w:bookmarkEnd w:id="2099"/>
      <w:bookmarkEnd w:id="2100"/>
      <w:bookmarkEnd w:id="2101"/>
      <w:bookmarkEnd w:id="2102"/>
      <w:bookmarkEnd w:id="2103"/>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104" w:name="_Toc20149903"/>
      <w:bookmarkStart w:id="2105" w:name="_Toc27846702"/>
      <w:bookmarkStart w:id="2106" w:name="_Toc36187833"/>
      <w:bookmarkStart w:id="2107" w:name="_Toc45183737"/>
      <w:bookmarkStart w:id="2108" w:name="_Toc47342579"/>
      <w:bookmarkStart w:id="2109" w:name="_Toc51769280"/>
      <w:bookmarkStart w:id="2110" w:name="_Toc153797090"/>
      <w:r w:rsidRPr="00DC56AE">
        <w:t>5.13</w:t>
      </w:r>
      <w:r w:rsidRPr="00DC56AE">
        <w:tab/>
        <w:t>Support for Edge Computing</w:t>
      </w:r>
      <w:bookmarkEnd w:id="2104"/>
      <w:bookmarkEnd w:id="2105"/>
      <w:bookmarkEnd w:id="2106"/>
      <w:bookmarkEnd w:id="2107"/>
      <w:bookmarkEnd w:id="2108"/>
      <w:bookmarkEnd w:id="2109"/>
      <w:bookmarkEnd w:id="2110"/>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lastRenderedPageBreak/>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11" w:name="_Toc20149904"/>
      <w:bookmarkStart w:id="2112" w:name="_Toc27846703"/>
      <w:bookmarkStart w:id="2113" w:name="_Toc36187834"/>
      <w:bookmarkStart w:id="2114" w:name="_Toc45183738"/>
      <w:bookmarkStart w:id="2115" w:name="_Toc47342580"/>
      <w:bookmarkStart w:id="2116" w:name="_Toc51769281"/>
      <w:bookmarkStart w:id="2117" w:name="_Toc153797091"/>
      <w:r w:rsidRPr="00DC56AE">
        <w:t>5.14</w:t>
      </w:r>
      <w:r w:rsidRPr="00DC56AE">
        <w:tab/>
        <w:t>Policy Control</w:t>
      </w:r>
      <w:bookmarkEnd w:id="2111"/>
      <w:bookmarkEnd w:id="2112"/>
      <w:bookmarkEnd w:id="2113"/>
      <w:bookmarkEnd w:id="2114"/>
      <w:bookmarkEnd w:id="2115"/>
      <w:bookmarkEnd w:id="2116"/>
      <w:bookmarkEnd w:id="2117"/>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18" w:name="_Toc20149905"/>
      <w:bookmarkStart w:id="2119" w:name="_Toc27846704"/>
      <w:bookmarkStart w:id="2120" w:name="_Toc36187835"/>
      <w:bookmarkStart w:id="2121" w:name="_Toc45183739"/>
      <w:bookmarkStart w:id="2122" w:name="_Toc47342581"/>
      <w:bookmarkStart w:id="2123" w:name="_Toc51769282"/>
      <w:bookmarkStart w:id="2124" w:name="_Toc153797092"/>
      <w:r w:rsidRPr="00DC56AE">
        <w:t>5.15</w:t>
      </w:r>
      <w:r w:rsidRPr="00DC56AE">
        <w:tab/>
        <w:t>Network slicing</w:t>
      </w:r>
      <w:bookmarkEnd w:id="2118"/>
      <w:bookmarkEnd w:id="2119"/>
      <w:bookmarkEnd w:id="2120"/>
      <w:bookmarkEnd w:id="2121"/>
      <w:bookmarkEnd w:id="2122"/>
      <w:bookmarkEnd w:id="2123"/>
      <w:bookmarkEnd w:id="2124"/>
    </w:p>
    <w:p w14:paraId="1405E6EF" w14:textId="77777777" w:rsidR="00D40151" w:rsidRPr="00DC56AE" w:rsidRDefault="00D40151" w:rsidP="00D40151">
      <w:pPr>
        <w:pStyle w:val="Heading3"/>
      </w:pPr>
      <w:bookmarkStart w:id="2125" w:name="_Toc20149906"/>
      <w:bookmarkStart w:id="2126" w:name="_Toc27846705"/>
      <w:bookmarkStart w:id="2127" w:name="_Toc36187836"/>
      <w:bookmarkStart w:id="2128" w:name="_Toc45183740"/>
      <w:bookmarkStart w:id="2129" w:name="_Toc47342582"/>
      <w:bookmarkStart w:id="2130" w:name="_Toc51769283"/>
      <w:bookmarkStart w:id="2131" w:name="_Toc153797093"/>
      <w:r w:rsidRPr="00DC56AE">
        <w:t>5.15.1</w:t>
      </w:r>
      <w:r w:rsidRPr="00DC56AE">
        <w:tab/>
        <w:t>General</w:t>
      </w:r>
      <w:bookmarkEnd w:id="2125"/>
      <w:bookmarkEnd w:id="2126"/>
      <w:bookmarkEnd w:id="2127"/>
      <w:bookmarkEnd w:id="2128"/>
      <w:bookmarkEnd w:id="2129"/>
      <w:bookmarkEnd w:id="2130"/>
      <w:bookmarkEnd w:id="2131"/>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DC56AE">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32" w:name="_Toc20149907"/>
      <w:bookmarkStart w:id="2133" w:name="_Toc27846706"/>
      <w:bookmarkStart w:id="2134" w:name="_Toc36187837"/>
      <w:bookmarkStart w:id="2135" w:name="_Toc45183741"/>
      <w:bookmarkStart w:id="2136" w:name="_Toc47342583"/>
      <w:bookmarkStart w:id="2137" w:name="_Toc51769284"/>
      <w:bookmarkStart w:id="2138" w:name="_Toc153797094"/>
      <w:r w:rsidRPr="00DC56AE">
        <w:t>5.15.2</w:t>
      </w:r>
      <w:r w:rsidRPr="00DC56AE">
        <w:tab/>
        <w:t>Identification and selection of a Network Slice: the S-NSSAI and the NSSAI</w:t>
      </w:r>
      <w:bookmarkEnd w:id="2132"/>
      <w:bookmarkEnd w:id="2133"/>
      <w:bookmarkEnd w:id="2134"/>
      <w:bookmarkEnd w:id="2135"/>
      <w:bookmarkEnd w:id="2136"/>
      <w:bookmarkEnd w:id="2137"/>
      <w:bookmarkEnd w:id="2138"/>
    </w:p>
    <w:p w14:paraId="56A6794D" w14:textId="77777777" w:rsidR="00D40151" w:rsidRPr="00DC56AE" w:rsidRDefault="00D40151" w:rsidP="00D40151">
      <w:pPr>
        <w:pStyle w:val="Heading4"/>
      </w:pPr>
      <w:bookmarkStart w:id="2139" w:name="_Toc20149908"/>
      <w:bookmarkStart w:id="2140" w:name="_Toc27846707"/>
      <w:bookmarkStart w:id="2141" w:name="_Toc36187838"/>
      <w:bookmarkStart w:id="2142" w:name="_Toc45183742"/>
      <w:bookmarkStart w:id="2143" w:name="_Toc47342584"/>
      <w:bookmarkStart w:id="2144" w:name="_Toc51769285"/>
      <w:bookmarkStart w:id="2145" w:name="_Toc153797095"/>
      <w:r w:rsidRPr="00DC56AE">
        <w:t>5.15.2.1</w:t>
      </w:r>
      <w:r w:rsidRPr="00DC56AE">
        <w:tab/>
        <w:t>General</w:t>
      </w:r>
      <w:bookmarkEnd w:id="2139"/>
      <w:bookmarkEnd w:id="2140"/>
      <w:bookmarkEnd w:id="2141"/>
      <w:bookmarkEnd w:id="2142"/>
      <w:bookmarkEnd w:id="2143"/>
      <w:bookmarkEnd w:id="2144"/>
      <w:bookmarkEnd w:id="2145"/>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lastRenderedPageBreak/>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46" w:name="_Toc20149909"/>
      <w:bookmarkStart w:id="2147" w:name="_Toc27846708"/>
      <w:bookmarkStart w:id="2148" w:name="_Toc36187839"/>
      <w:bookmarkStart w:id="2149" w:name="_Toc45183743"/>
      <w:bookmarkStart w:id="2150" w:name="_Toc47342585"/>
      <w:bookmarkStart w:id="2151" w:name="_Toc51769286"/>
      <w:bookmarkStart w:id="2152" w:name="_Toc153797096"/>
      <w:r w:rsidRPr="00DC56AE">
        <w:t>5.15.2.2</w:t>
      </w:r>
      <w:r w:rsidRPr="00DC56AE">
        <w:tab/>
        <w:t>Standardised SST values</w:t>
      </w:r>
      <w:bookmarkEnd w:id="2146"/>
      <w:bookmarkEnd w:id="2147"/>
      <w:bookmarkEnd w:id="2148"/>
      <w:bookmarkEnd w:id="2149"/>
      <w:bookmarkEnd w:id="2150"/>
      <w:bookmarkEnd w:id="2151"/>
      <w:bookmarkEnd w:id="2152"/>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53" w:name="_Toc20149910"/>
      <w:bookmarkStart w:id="2154" w:name="_Toc27846709"/>
      <w:bookmarkStart w:id="2155" w:name="_Toc36187840"/>
      <w:bookmarkStart w:id="2156" w:name="_Toc45183744"/>
      <w:bookmarkStart w:id="2157" w:name="_Toc47342586"/>
      <w:bookmarkStart w:id="2158" w:name="_Toc51769287"/>
      <w:bookmarkStart w:id="2159" w:name="_Toc153797097"/>
      <w:r w:rsidRPr="00DC56AE">
        <w:t>5.15.3</w:t>
      </w:r>
      <w:r w:rsidRPr="00DC56AE">
        <w:tab/>
        <w:t>Subscription aspects</w:t>
      </w:r>
      <w:bookmarkEnd w:id="2153"/>
      <w:bookmarkEnd w:id="2154"/>
      <w:bookmarkEnd w:id="2155"/>
      <w:bookmarkEnd w:id="2156"/>
      <w:bookmarkEnd w:id="2157"/>
      <w:bookmarkEnd w:id="2158"/>
      <w:bookmarkEnd w:id="2159"/>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60" w:name="_Toc20149911"/>
      <w:bookmarkStart w:id="2161" w:name="_Toc27846710"/>
      <w:bookmarkStart w:id="2162" w:name="_Toc36187841"/>
      <w:bookmarkStart w:id="2163" w:name="_Toc45183745"/>
      <w:bookmarkStart w:id="2164" w:name="_Toc47342587"/>
      <w:bookmarkStart w:id="2165" w:name="_Toc51769288"/>
      <w:bookmarkStart w:id="2166" w:name="_Toc153797098"/>
      <w:r w:rsidRPr="00DC56AE">
        <w:rPr>
          <w:lang w:eastAsia="zh-CN"/>
        </w:rPr>
        <w:t>5.15.4</w:t>
      </w:r>
      <w:r w:rsidRPr="00DC56AE">
        <w:rPr>
          <w:lang w:eastAsia="zh-CN"/>
        </w:rPr>
        <w:tab/>
        <w:t>UE NSSAI configuration and NSSAI storage aspects</w:t>
      </w:r>
      <w:bookmarkEnd w:id="2160"/>
      <w:bookmarkEnd w:id="2161"/>
      <w:bookmarkEnd w:id="2162"/>
      <w:bookmarkEnd w:id="2163"/>
      <w:bookmarkEnd w:id="2164"/>
      <w:bookmarkEnd w:id="2165"/>
      <w:bookmarkEnd w:id="2166"/>
    </w:p>
    <w:p w14:paraId="7B5C68B2" w14:textId="77777777" w:rsidR="00D40151" w:rsidRPr="00DC56AE" w:rsidRDefault="00D40151" w:rsidP="00D40151">
      <w:pPr>
        <w:pStyle w:val="Heading4"/>
        <w:rPr>
          <w:lang w:eastAsia="zh-CN"/>
        </w:rPr>
      </w:pPr>
      <w:bookmarkStart w:id="2167" w:name="_Toc20149912"/>
      <w:bookmarkStart w:id="2168" w:name="_Toc27846711"/>
      <w:bookmarkStart w:id="2169" w:name="_Toc36187842"/>
      <w:bookmarkStart w:id="2170" w:name="_Toc45183746"/>
      <w:bookmarkStart w:id="2171" w:name="_Toc47342588"/>
      <w:bookmarkStart w:id="2172" w:name="_Toc51769289"/>
      <w:bookmarkStart w:id="2173" w:name="_Toc153797099"/>
      <w:r w:rsidRPr="00DC56AE">
        <w:rPr>
          <w:lang w:eastAsia="zh-CN"/>
        </w:rPr>
        <w:t>5.15.4.1</w:t>
      </w:r>
      <w:r w:rsidRPr="00DC56AE">
        <w:rPr>
          <w:lang w:eastAsia="zh-CN"/>
        </w:rPr>
        <w:tab/>
        <w:t>General</w:t>
      </w:r>
      <w:bookmarkEnd w:id="2167"/>
      <w:bookmarkEnd w:id="2168"/>
      <w:bookmarkEnd w:id="2169"/>
      <w:bookmarkEnd w:id="2170"/>
      <w:bookmarkEnd w:id="2171"/>
      <w:bookmarkEnd w:id="2172"/>
      <w:bookmarkEnd w:id="2173"/>
    </w:p>
    <w:p w14:paraId="23296AD4" w14:textId="77777777" w:rsidR="00D40151" w:rsidRPr="00DC56AE" w:rsidRDefault="00D40151" w:rsidP="00D40151">
      <w:pPr>
        <w:pStyle w:val="Heading5"/>
      </w:pPr>
      <w:bookmarkStart w:id="2174" w:name="_Toc20149913"/>
      <w:bookmarkStart w:id="2175" w:name="_Toc27846712"/>
      <w:bookmarkStart w:id="2176" w:name="_Toc36187843"/>
      <w:bookmarkStart w:id="2177" w:name="_Toc45183747"/>
      <w:bookmarkStart w:id="2178" w:name="_Toc47342589"/>
      <w:bookmarkStart w:id="2179" w:name="_Toc51769290"/>
      <w:bookmarkStart w:id="2180" w:name="_Toc153797100"/>
      <w:r w:rsidRPr="00DC56AE">
        <w:t>5.15.4.1.1</w:t>
      </w:r>
      <w:r w:rsidRPr="00DC56AE">
        <w:tab/>
        <w:t>UE Network Slice configuration</w:t>
      </w:r>
      <w:bookmarkEnd w:id="2174"/>
      <w:bookmarkEnd w:id="2175"/>
      <w:bookmarkEnd w:id="2176"/>
      <w:bookmarkEnd w:id="2177"/>
      <w:bookmarkEnd w:id="2178"/>
      <w:bookmarkEnd w:id="2179"/>
      <w:bookmarkEnd w:id="2180"/>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DC56AE">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DC56AE">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81" w:name="_Toc20149914"/>
      <w:bookmarkStart w:id="2182" w:name="_Toc27846713"/>
      <w:bookmarkStart w:id="2183"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84" w:name="_Toc45183748"/>
      <w:bookmarkStart w:id="2185" w:name="_Toc47342590"/>
      <w:bookmarkStart w:id="2186" w:name="_Toc51769291"/>
      <w:bookmarkStart w:id="2187" w:name="_Toc153797101"/>
      <w:r w:rsidRPr="00DC56AE">
        <w:t>5.15.4.1.2</w:t>
      </w:r>
      <w:r w:rsidRPr="00DC56AE">
        <w:tab/>
        <w:t>Mapping of S-NSSAIs values in the Allowed NSSAI and in the Requested NSSAI to the S-NSSAIs values used in the HPLMN</w:t>
      </w:r>
      <w:bookmarkEnd w:id="2181"/>
      <w:bookmarkEnd w:id="2182"/>
      <w:bookmarkEnd w:id="2183"/>
      <w:bookmarkEnd w:id="2184"/>
      <w:bookmarkEnd w:id="2185"/>
      <w:bookmarkEnd w:id="2186"/>
      <w:bookmarkEnd w:id="2187"/>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88" w:name="_Toc20149915"/>
      <w:bookmarkStart w:id="2189" w:name="_Toc27846714"/>
      <w:bookmarkStart w:id="2190" w:name="_Toc36187845"/>
      <w:bookmarkStart w:id="2191" w:name="_Toc45183749"/>
      <w:bookmarkStart w:id="2192" w:name="_Toc47342591"/>
      <w:bookmarkStart w:id="2193" w:name="_Toc51769292"/>
      <w:bookmarkStart w:id="2194" w:name="_Toc153797102"/>
      <w:r w:rsidRPr="00DC56AE">
        <w:rPr>
          <w:lang w:eastAsia="ko-KR"/>
        </w:rPr>
        <w:t>5.15.4.2</w:t>
      </w:r>
      <w:r w:rsidRPr="00DC56AE">
        <w:rPr>
          <w:lang w:eastAsia="ko-KR"/>
        </w:rPr>
        <w:tab/>
        <w:t>Update of UE Network Slice configuration</w:t>
      </w:r>
      <w:bookmarkEnd w:id="2188"/>
      <w:bookmarkEnd w:id="2189"/>
      <w:bookmarkEnd w:id="2190"/>
      <w:bookmarkEnd w:id="2191"/>
      <w:bookmarkEnd w:id="2192"/>
      <w:bookmarkEnd w:id="2193"/>
      <w:bookmarkEnd w:id="2194"/>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195" w:name="_Toc20149916"/>
      <w:bookmarkStart w:id="2196" w:name="_Toc27846715"/>
      <w:bookmarkStart w:id="2197" w:name="_Toc36187846"/>
      <w:bookmarkStart w:id="2198" w:name="_Toc45183750"/>
      <w:bookmarkStart w:id="2199" w:name="_Toc47342592"/>
      <w:bookmarkStart w:id="2200" w:name="_Toc51769293"/>
      <w:bookmarkStart w:id="2201" w:name="_Toc153797103"/>
      <w:r w:rsidRPr="00DC56AE">
        <w:t>5.15.5</w:t>
      </w:r>
      <w:r w:rsidRPr="00DC56AE">
        <w:tab/>
        <w:t>Detailed Operation Overview</w:t>
      </w:r>
      <w:bookmarkEnd w:id="2195"/>
      <w:bookmarkEnd w:id="2196"/>
      <w:bookmarkEnd w:id="2197"/>
      <w:bookmarkEnd w:id="2198"/>
      <w:bookmarkEnd w:id="2199"/>
      <w:bookmarkEnd w:id="2200"/>
      <w:bookmarkEnd w:id="2201"/>
    </w:p>
    <w:p w14:paraId="000EAFB0" w14:textId="77777777" w:rsidR="00D40151" w:rsidRPr="00DC56AE" w:rsidRDefault="00D40151" w:rsidP="00D40151">
      <w:pPr>
        <w:pStyle w:val="Heading4"/>
      </w:pPr>
      <w:bookmarkStart w:id="2202" w:name="_Toc20149917"/>
      <w:bookmarkStart w:id="2203" w:name="_Toc27846716"/>
      <w:bookmarkStart w:id="2204" w:name="_Toc36187847"/>
      <w:bookmarkStart w:id="2205" w:name="_Toc45183751"/>
      <w:bookmarkStart w:id="2206" w:name="_Toc47342593"/>
      <w:bookmarkStart w:id="2207" w:name="_Toc51769294"/>
      <w:bookmarkStart w:id="2208" w:name="_Toc153797104"/>
      <w:r w:rsidRPr="00DC56AE">
        <w:t>5.15.5.1</w:t>
      </w:r>
      <w:r w:rsidRPr="00DC56AE">
        <w:tab/>
        <w:t>General</w:t>
      </w:r>
      <w:bookmarkEnd w:id="2202"/>
      <w:bookmarkEnd w:id="2203"/>
      <w:bookmarkEnd w:id="2204"/>
      <w:bookmarkEnd w:id="2205"/>
      <w:bookmarkEnd w:id="2206"/>
      <w:bookmarkEnd w:id="2207"/>
      <w:bookmarkEnd w:id="2208"/>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09" w:name="_Toc20149918"/>
      <w:bookmarkStart w:id="2210" w:name="_Toc27846717"/>
      <w:bookmarkStart w:id="2211" w:name="_Toc36187848"/>
      <w:bookmarkStart w:id="2212" w:name="_Toc45183752"/>
      <w:bookmarkStart w:id="2213" w:name="_Toc47342594"/>
      <w:bookmarkStart w:id="2214" w:name="_Toc51769295"/>
      <w:bookmarkStart w:id="2215" w:name="_Toc153797105"/>
      <w:r w:rsidRPr="00DC56AE">
        <w:t>5.15.5.2</w:t>
      </w:r>
      <w:r w:rsidRPr="00DC56AE">
        <w:tab/>
        <w:t>Selection of a Serving AMF supporting the Network Slices</w:t>
      </w:r>
      <w:bookmarkEnd w:id="2209"/>
      <w:bookmarkEnd w:id="2210"/>
      <w:bookmarkEnd w:id="2211"/>
      <w:bookmarkEnd w:id="2212"/>
      <w:bookmarkEnd w:id="2213"/>
      <w:bookmarkEnd w:id="2214"/>
      <w:bookmarkEnd w:id="2215"/>
    </w:p>
    <w:p w14:paraId="3524669D" w14:textId="77777777" w:rsidR="00D40151" w:rsidRPr="00DC56AE" w:rsidRDefault="00D40151" w:rsidP="00D40151">
      <w:pPr>
        <w:pStyle w:val="Heading5"/>
      </w:pPr>
      <w:bookmarkStart w:id="2216" w:name="_Toc20149919"/>
      <w:bookmarkStart w:id="2217" w:name="_Toc27846718"/>
      <w:bookmarkStart w:id="2218" w:name="_Toc36187849"/>
      <w:bookmarkStart w:id="2219" w:name="_Toc45183753"/>
      <w:bookmarkStart w:id="2220" w:name="_Toc47342595"/>
      <w:bookmarkStart w:id="2221" w:name="_Toc51769296"/>
      <w:bookmarkStart w:id="2222" w:name="_Toc153797106"/>
      <w:r w:rsidRPr="00DC56AE">
        <w:t>5.15.5.2.1</w:t>
      </w:r>
      <w:r w:rsidRPr="00DC56AE">
        <w:tab/>
        <w:t>Registration to a set of Network Slices</w:t>
      </w:r>
      <w:bookmarkEnd w:id="2216"/>
      <w:bookmarkEnd w:id="2217"/>
      <w:bookmarkEnd w:id="2218"/>
      <w:bookmarkEnd w:id="2219"/>
      <w:bookmarkEnd w:id="2220"/>
      <w:bookmarkEnd w:id="2221"/>
      <w:bookmarkEnd w:id="2222"/>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DC56AE">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lastRenderedPageBreak/>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695B68BB"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F33AFB">
        <w:t xml:space="preserve"> If the AMF is configured with a local policy to include in the Allowed NSSAI subscribed S-NSSAIs that are not in the Requested NSSAI and some of the Subscribed S-NSSAIs are not supported by the AMF, the AMF queries the NSSF (see (B) below).</w:t>
      </w:r>
    </w:p>
    <w:p w14:paraId="252C8299" w14:textId="4DFD698D" w:rsidR="00D40151" w:rsidRPr="00DC56AE" w:rsidRDefault="00D40151" w:rsidP="00D40151">
      <w:pPr>
        <w:pStyle w:val="B2"/>
      </w:pPr>
      <w:r w:rsidRPr="00DC56AE">
        <w:t>-</w:t>
      </w:r>
      <w:r w:rsidRPr="00DC56AE">
        <w:tab/>
        <w:t>If the AMF can serve the S-NSSAIs in the Requested NSSAI</w:t>
      </w:r>
      <w:r w:rsidR="00F33AFB">
        <w:t xml:space="preserve"> and any additional S-NSSAI added due to local policy as described below</w:t>
      </w:r>
      <w:r w:rsidRPr="00DC56AE">
        <w:t>, the AMF remains the serving AMF for the UE. The Allowed NSSAI is then</w:t>
      </w:r>
      <w:r w:rsidR="00F33AFB">
        <w:t xml:space="preserve"> determined by taking into account</w:t>
      </w:r>
      <w:r w:rsidRPr="00DC56AE">
        <w:t xml:space="preserve"> the list of S-NSSAI(s)</w:t>
      </w:r>
      <w:r w:rsidR="00F33AFB">
        <w:t xml:space="preserve"> in the Requested NSSAI</w:t>
      </w:r>
      <w:r w:rsidRPr="00DC56AE">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The AMF based on local policy may determine to include in Allowed NSSAI additional Subscribed S-NSSAIs e.g. Subscribed S-NSSAIs not marked as default and/or Subscribed S-NSSAIs that were not provided in the Requested NSSAI (See NOTE 4).</w:t>
      </w:r>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2DBD66A5" w14:textId="7AFAE587" w:rsidR="00C32803" w:rsidRPr="00DC56AE" w:rsidRDefault="00C32803" w:rsidP="00C32803">
      <w:pPr>
        <w:pStyle w:val="NO"/>
      </w:pPr>
      <w:r w:rsidRPr="00DC56AE">
        <w:t>NOTE</w:t>
      </w:r>
      <w:r w:rsidRPr="00DC56AE">
        <w:rPr>
          <w:lang w:eastAsia="zh-CN"/>
        </w:rPr>
        <w:t> </w:t>
      </w:r>
      <w:r>
        <w:rPr>
          <w:lang w:eastAsia="zh-CN"/>
        </w:rPr>
        <w:t>4</w:t>
      </w:r>
      <w:r w:rsidRPr="00DC56AE">
        <w:t>:</w:t>
      </w:r>
      <w:r w:rsidRPr="00DC56AE">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35579F41" w:rsidR="00D40151" w:rsidRPr="00DC56AE" w:rsidRDefault="00D40151" w:rsidP="00D40151">
      <w:pPr>
        <w:pStyle w:val="NO"/>
      </w:pPr>
      <w:r w:rsidRPr="00DC56AE">
        <w:lastRenderedPageBreak/>
        <w:t>NOTE </w:t>
      </w:r>
      <w:r w:rsidR="000676E7">
        <w:t>5</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0DC7162D" w:rsidR="00D40151" w:rsidRPr="00DC56AE" w:rsidRDefault="00D40151" w:rsidP="00D40151">
      <w:pPr>
        <w:pStyle w:val="B2"/>
      </w:pPr>
      <w:r w:rsidRPr="00DC56AE">
        <w:t>-</w:t>
      </w:r>
      <w:r w:rsidRPr="00DC56AE">
        <w:tab/>
        <w:t>It determines the Allowed NSSAI(s) for the applicable Access Type,</w:t>
      </w:r>
      <w:r w:rsidR="00F33AFB">
        <w:t xml:space="preserve"> by taking into account</w:t>
      </w:r>
      <w:r w:rsidRPr="00DC56AE">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and taking also into account local policy in the NSSF that may determine to include in Allowed NSSAI additional Subscribed S-NSSAIs e.g. Subscribed S-NSSAIs not marked as default and/or Subscribed S-NSSAIs that were not provided in the Requested NSSAI (see NOTE 6)</w:t>
      </w:r>
      <w:r w:rsidRPr="00DC56AE">
        <w:t>.</w:t>
      </w:r>
    </w:p>
    <w:p w14:paraId="49449D8E" w14:textId="7F3B8B63" w:rsidR="00F33AFB" w:rsidRPr="00DC56AE" w:rsidRDefault="00F33AFB" w:rsidP="00F33AFB">
      <w:pPr>
        <w:pStyle w:val="NO"/>
      </w:pPr>
      <w:r w:rsidRPr="00DC56AE">
        <w:t>NOTE </w:t>
      </w:r>
      <w:r>
        <w:t>6</w:t>
      </w:r>
      <w:r w:rsidRPr="00DC56AE">
        <w:t>:</w:t>
      </w:r>
      <w:r w:rsidRPr="00DC56AE">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7D854B50" w:rsidR="00D40151" w:rsidRPr="00DC56AE" w:rsidRDefault="00D40151" w:rsidP="00D40151">
      <w:pPr>
        <w:pStyle w:val="NO"/>
      </w:pPr>
      <w:r w:rsidRPr="00DC56AE">
        <w:t>NOTE </w:t>
      </w:r>
      <w:r w:rsidR="000676E7">
        <w:t>6</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lastRenderedPageBreak/>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23" w:name="_Toc20149920"/>
      <w:bookmarkStart w:id="2224" w:name="_Toc27846719"/>
      <w:bookmarkStart w:id="2225" w:name="_Toc36187850"/>
      <w:bookmarkStart w:id="2226" w:name="_Toc45183754"/>
      <w:bookmarkStart w:id="2227" w:name="_Toc47342596"/>
      <w:bookmarkStart w:id="2228" w:name="_Toc51769297"/>
      <w:bookmarkStart w:id="2229" w:name="_Toc153797107"/>
      <w:r w:rsidRPr="00DC56AE">
        <w:lastRenderedPageBreak/>
        <w:t>5.15.5.2.2</w:t>
      </w:r>
      <w:r w:rsidRPr="00DC56AE">
        <w:tab/>
        <w:t>Modification of the Set of Network Slice(s) for a UE</w:t>
      </w:r>
      <w:bookmarkEnd w:id="2223"/>
      <w:bookmarkEnd w:id="2224"/>
      <w:bookmarkEnd w:id="2225"/>
      <w:bookmarkEnd w:id="2226"/>
      <w:bookmarkEnd w:id="2227"/>
      <w:bookmarkEnd w:id="2228"/>
      <w:bookmarkEnd w:id="2229"/>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 xml:space="preserve">3]. Then the new AMF modifies the PDU </w:t>
      </w:r>
      <w:r w:rsidRPr="00DC56AE">
        <w:rPr>
          <w:lang w:eastAsia="zh-CN"/>
        </w:rPr>
        <w:lastRenderedPageBreak/>
        <w:t>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30" w:name="_Toc20149921"/>
      <w:bookmarkStart w:id="2231" w:name="_Toc27846720"/>
      <w:bookmarkStart w:id="2232" w:name="_Toc36187851"/>
      <w:bookmarkStart w:id="2233" w:name="_Toc45183755"/>
      <w:bookmarkStart w:id="2234" w:name="_Toc47342597"/>
      <w:bookmarkStart w:id="2235" w:name="_Toc51769298"/>
      <w:bookmarkStart w:id="2236" w:name="_Toc153797108"/>
      <w:r w:rsidRPr="00DC56AE">
        <w:t>5.15.5.2.3</w:t>
      </w:r>
      <w:r w:rsidRPr="00DC56AE">
        <w:tab/>
        <w:t>AMF Re-allocation due to Network Slice(s) Support</w:t>
      </w:r>
      <w:bookmarkEnd w:id="2230"/>
      <w:bookmarkEnd w:id="2231"/>
      <w:bookmarkEnd w:id="2232"/>
      <w:bookmarkEnd w:id="2233"/>
      <w:bookmarkEnd w:id="2234"/>
      <w:bookmarkEnd w:id="2235"/>
      <w:bookmarkEnd w:id="2236"/>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37" w:name="_Toc20149922"/>
      <w:bookmarkStart w:id="2238" w:name="_Toc27846721"/>
      <w:bookmarkStart w:id="2239" w:name="_Toc36187852"/>
      <w:bookmarkStart w:id="2240" w:name="_Toc45183756"/>
      <w:bookmarkStart w:id="2241" w:name="_Toc47342598"/>
      <w:bookmarkStart w:id="2242" w:name="_Toc51769299"/>
      <w:bookmarkStart w:id="2243" w:name="_Toc153797109"/>
      <w:r w:rsidRPr="00DC56AE">
        <w:t>5.15.5.3</w:t>
      </w:r>
      <w:r w:rsidRPr="00DC56AE">
        <w:tab/>
        <w:t>Establishing a PDU Session in a Network Slice</w:t>
      </w:r>
      <w:bookmarkEnd w:id="2237"/>
      <w:bookmarkEnd w:id="2238"/>
      <w:bookmarkEnd w:id="2239"/>
      <w:bookmarkEnd w:id="2240"/>
      <w:bookmarkEnd w:id="2241"/>
      <w:bookmarkEnd w:id="2242"/>
      <w:bookmarkEnd w:id="2243"/>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lastRenderedPageBreak/>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44" w:name="_Toc20149923"/>
      <w:bookmarkStart w:id="2245" w:name="_Toc27846722"/>
      <w:bookmarkStart w:id="2246" w:name="_Toc36187853"/>
      <w:bookmarkStart w:id="2247" w:name="_Toc45183757"/>
      <w:bookmarkStart w:id="2248" w:name="_Toc47342599"/>
      <w:bookmarkStart w:id="2249" w:name="_Toc51769300"/>
      <w:bookmarkStart w:id="2250" w:name="_Toc153797110"/>
      <w:r w:rsidRPr="00DC56AE">
        <w:t>5.15.6</w:t>
      </w:r>
      <w:r w:rsidRPr="00DC56AE">
        <w:tab/>
        <w:t>Network Slicing Support for Roaming</w:t>
      </w:r>
      <w:bookmarkEnd w:id="2244"/>
      <w:bookmarkEnd w:id="2245"/>
      <w:bookmarkEnd w:id="2246"/>
      <w:bookmarkEnd w:id="2247"/>
      <w:bookmarkEnd w:id="2248"/>
      <w:bookmarkEnd w:id="2249"/>
      <w:bookmarkEnd w:id="2250"/>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lastRenderedPageBreak/>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51" w:name="_Toc20149924"/>
      <w:bookmarkStart w:id="2252" w:name="_Toc27846723"/>
      <w:bookmarkStart w:id="2253" w:name="_Toc36187854"/>
      <w:bookmarkStart w:id="2254" w:name="_Toc45183758"/>
      <w:bookmarkStart w:id="2255" w:name="_Toc47342600"/>
      <w:bookmarkStart w:id="2256" w:name="_Toc51769301"/>
      <w:bookmarkStart w:id="2257" w:name="_Toc153797111"/>
      <w:r w:rsidRPr="00DC56AE">
        <w:rPr>
          <w:lang w:eastAsia="ko-KR"/>
        </w:rPr>
        <w:t>5.15.7</w:t>
      </w:r>
      <w:r w:rsidRPr="00DC56AE">
        <w:rPr>
          <w:lang w:eastAsia="ko-KR"/>
        </w:rPr>
        <w:tab/>
        <w:t>Network slicing and Interworking with EPS</w:t>
      </w:r>
      <w:bookmarkEnd w:id="2251"/>
      <w:bookmarkEnd w:id="2252"/>
      <w:bookmarkEnd w:id="2253"/>
      <w:bookmarkEnd w:id="2254"/>
      <w:bookmarkEnd w:id="2255"/>
      <w:bookmarkEnd w:id="2256"/>
      <w:bookmarkEnd w:id="2257"/>
    </w:p>
    <w:p w14:paraId="050DF6FD" w14:textId="77777777" w:rsidR="00D40151" w:rsidRPr="00DC56AE" w:rsidRDefault="00D40151" w:rsidP="00D40151">
      <w:pPr>
        <w:pStyle w:val="Heading4"/>
        <w:rPr>
          <w:lang w:eastAsia="ko-KR"/>
        </w:rPr>
      </w:pPr>
      <w:bookmarkStart w:id="2258" w:name="_Toc20149925"/>
      <w:bookmarkStart w:id="2259" w:name="_Toc27846724"/>
      <w:bookmarkStart w:id="2260" w:name="_Toc36187855"/>
      <w:bookmarkStart w:id="2261" w:name="_Toc45183759"/>
      <w:bookmarkStart w:id="2262" w:name="_Toc47342601"/>
      <w:bookmarkStart w:id="2263" w:name="_Toc51769302"/>
      <w:bookmarkStart w:id="2264" w:name="_Toc153797112"/>
      <w:r w:rsidRPr="00DC56AE">
        <w:t>5.15.7.1</w:t>
      </w:r>
      <w:r w:rsidRPr="00DC56AE">
        <w:tab/>
        <w:t>General</w:t>
      </w:r>
      <w:bookmarkEnd w:id="2258"/>
      <w:bookmarkEnd w:id="2259"/>
      <w:bookmarkEnd w:id="2260"/>
      <w:bookmarkEnd w:id="2261"/>
      <w:bookmarkEnd w:id="2262"/>
      <w:bookmarkEnd w:id="2263"/>
      <w:bookmarkEnd w:id="2264"/>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65" w:name="_Toc20149926"/>
      <w:bookmarkStart w:id="2266" w:name="_Toc27846725"/>
      <w:bookmarkStart w:id="2267" w:name="_Toc36187856"/>
      <w:bookmarkStart w:id="2268" w:name="_Toc45183760"/>
      <w:bookmarkStart w:id="2269" w:name="_Toc47342602"/>
      <w:bookmarkStart w:id="2270"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71" w:name="_Toc153797113"/>
      <w:r w:rsidRPr="00DC56AE">
        <w:t>5.15.7.2</w:t>
      </w:r>
      <w:r w:rsidRPr="00DC56AE">
        <w:tab/>
        <w:t>Idle mode aspects</w:t>
      </w:r>
      <w:bookmarkEnd w:id="2265"/>
      <w:bookmarkEnd w:id="2266"/>
      <w:bookmarkEnd w:id="2267"/>
      <w:bookmarkEnd w:id="2268"/>
      <w:bookmarkEnd w:id="2269"/>
      <w:bookmarkEnd w:id="2270"/>
      <w:bookmarkEnd w:id="2271"/>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lastRenderedPageBreak/>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72" w:name="_Toc20149927"/>
      <w:bookmarkStart w:id="2273" w:name="_Toc27846726"/>
      <w:bookmarkStart w:id="2274" w:name="_Toc36187857"/>
      <w:bookmarkStart w:id="2275" w:name="_Toc45183761"/>
      <w:bookmarkStart w:id="2276" w:name="_Toc47342603"/>
      <w:bookmarkStart w:id="2277" w:name="_Toc51769304"/>
      <w:bookmarkStart w:id="2278" w:name="_Toc153797114"/>
      <w:r w:rsidRPr="00DC56AE">
        <w:t>5.15.7.3</w:t>
      </w:r>
      <w:r w:rsidRPr="00DC56AE">
        <w:tab/>
        <w:t>Connected mode aspects</w:t>
      </w:r>
      <w:bookmarkEnd w:id="2272"/>
      <w:bookmarkEnd w:id="2273"/>
      <w:bookmarkEnd w:id="2274"/>
      <w:bookmarkEnd w:id="2275"/>
      <w:bookmarkEnd w:id="2276"/>
      <w:bookmarkEnd w:id="2277"/>
      <w:bookmarkEnd w:id="2278"/>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79" w:name="_Toc20149928"/>
      <w:bookmarkStart w:id="2280" w:name="_Toc27846727"/>
      <w:bookmarkStart w:id="2281" w:name="_Toc36187858"/>
      <w:bookmarkStart w:id="2282" w:name="_Toc45183762"/>
      <w:bookmarkStart w:id="2283" w:name="_Toc47342604"/>
      <w:bookmarkStart w:id="2284" w:name="_Toc51769305"/>
      <w:bookmarkStart w:id="2285" w:name="_Toc153797115"/>
      <w:r w:rsidRPr="00DC56AE">
        <w:t>5.15.8</w:t>
      </w:r>
      <w:r w:rsidRPr="00DC56AE">
        <w:tab/>
        <w:t>Configuration of Network Slice availability in a PLMN</w:t>
      </w:r>
      <w:bookmarkEnd w:id="2279"/>
      <w:bookmarkEnd w:id="2280"/>
      <w:bookmarkEnd w:id="2281"/>
      <w:bookmarkEnd w:id="2282"/>
      <w:bookmarkEnd w:id="2283"/>
      <w:bookmarkEnd w:id="2284"/>
      <w:bookmarkEnd w:id="2285"/>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lastRenderedPageBreak/>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286" w:name="_Toc20149929"/>
      <w:bookmarkStart w:id="2287" w:name="_Toc27846728"/>
      <w:bookmarkStart w:id="2288" w:name="_Toc36187859"/>
      <w:bookmarkStart w:id="2289" w:name="_Toc45183763"/>
      <w:bookmarkStart w:id="2290" w:name="_Toc47342605"/>
      <w:bookmarkStart w:id="2291" w:name="_Toc51769306"/>
      <w:bookmarkStart w:id="2292" w:name="_Toc153797116"/>
      <w:r w:rsidRPr="00DC56AE">
        <w:t>5.15.9</w:t>
      </w:r>
      <w:r w:rsidRPr="00DC56AE">
        <w:tab/>
        <w:t>Operator-controlled inclusion of NSSAI in Access Stratum Connection Establishment</w:t>
      </w:r>
      <w:bookmarkEnd w:id="2286"/>
      <w:bookmarkEnd w:id="2287"/>
      <w:bookmarkEnd w:id="2288"/>
      <w:bookmarkEnd w:id="2289"/>
      <w:bookmarkEnd w:id="2290"/>
      <w:bookmarkEnd w:id="2291"/>
      <w:bookmarkEnd w:id="2292"/>
    </w:p>
    <w:p w14:paraId="5C2C781F" w14:textId="77777777" w:rsidR="00D40151" w:rsidRPr="00DC56AE" w:rsidRDefault="00D40151" w:rsidP="00D40151">
      <w:r w:rsidRPr="00DC56AE">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lastRenderedPageBreak/>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293"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294" w:name="_Toc27846729"/>
      <w:bookmarkStart w:id="2295" w:name="_Toc36187860"/>
      <w:bookmarkStart w:id="2296" w:name="_Toc45183764"/>
      <w:bookmarkStart w:id="2297" w:name="_Toc47342606"/>
      <w:bookmarkStart w:id="2298" w:name="_Toc51769307"/>
      <w:bookmarkStart w:id="2299" w:name="_Toc153797117"/>
      <w:r w:rsidRPr="00DC56AE">
        <w:t>5.15.10</w:t>
      </w:r>
      <w:r w:rsidRPr="00DC56AE">
        <w:tab/>
        <w:t>Network Slice-Specific Authentication and Authorization</w:t>
      </w:r>
      <w:bookmarkEnd w:id="2293"/>
      <w:bookmarkEnd w:id="2294"/>
      <w:bookmarkEnd w:id="2295"/>
      <w:bookmarkEnd w:id="2296"/>
      <w:bookmarkEnd w:id="2297"/>
      <w:bookmarkEnd w:id="2298"/>
      <w:bookmarkEnd w:id="2299"/>
    </w:p>
    <w:p w14:paraId="538431D5" w14:textId="77777777" w:rsidR="00D40151" w:rsidRPr="00DC56AE" w:rsidRDefault="00D40151" w:rsidP="00D40151">
      <w:r w:rsidRPr="00DC56AE">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lastRenderedPageBreak/>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300" w:name="_Toc20149931"/>
      <w:bookmarkStart w:id="2301" w:name="_Toc27846730"/>
      <w:bookmarkStart w:id="2302" w:name="_Toc36187861"/>
      <w:bookmarkStart w:id="2303" w:name="_Toc45183765"/>
      <w:bookmarkStart w:id="2304" w:name="_Toc47342607"/>
      <w:bookmarkStart w:id="2305" w:name="_Toc51769308"/>
      <w:bookmarkStart w:id="2306" w:name="_Toc153797118"/>
      <w:r w:rsidRPr="00DC56AE">
        <w:t>5.16</w:t>
      </w:r>
      <w:r w:rsidRPr="00DC56AE">
        <w:tab/>
        <w:t>Support for specific services</w:t>
      </w:r>
      <w:bookmarkEnd w:id="2300"/>
      <w:bookmarkEnd w:id="2301"/>
      <w:bookmarkEnd w:id="2302"/>
      <w:bookmarkEnd w:id="2303"/>
      <w:bookmarkEnd w:id="2304"/>
      <w:bookmarkEnd w:id="2305"/>
      <w:bookmarkEnd w:id="2306"/>
    </w:p>
    <w:p w14:paraId="583AC44A" w14:textId="77777777" w:rsidR="00D40151" w:rsidRPr="00DC56AE" w:rsidRDefault="00D40151" w:rsidP="00D40151">
      <w:pPr>
        <w:pStyle w:val="Heading3"/>
      </w:pPr>
      <w:bookmarkStart w:id="2307" w:name="_Toc20149932"/>
      <w:bookmarkStart w:id="2308" w:name="_Toc27846731"/>
      <w:bookmarkStart w:id="2309" w:name="_Toc36187862"/>
      <w:bookmarkStart w:id="2310" w:name="_Toc45183766"/>
      <w:bookmarkStart w:id="2311" w:name="_Toc47342608"/>
      <w:bookmarkStart w:id="2312" w:name="_Toc51769309"/>
      <w:bookmarkStart w:id="2313" w:name="_Toc153797119"/>
      <w:r w:rsidRPr="00DC56AE">
        <w:t>5.16.1</w:t>
      </w:r>
      <w:r w:rsidRPr="00DC56AE">
        <w:tab/>
        <w:t>Public Warning System</w:t>
      </w:r>
      <w:bookmarkEnd w:id="2307"/>
      <w:bookmarkEnd w:id="2308"/>
      <w:bookmarkEnd w:id="2309"/>
      <w:bookmarkEnd w:id="2310"/>
      <w:bookmarkEnd w:id="2311"/>
      <w:bookmarkEnd w:id="2312"/>
      <w:bookmarkEnd w:id="2313"/>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14" w:name="_Toc20149933"/>
      <w:bookmarkStart w:id="2315" w:name="_Toc27846732"/>
      <w:bookmarkStart w:id="2316" w:name="_Toc36187863"/>
      <w:bookmarkStart w:id="2317" w:name="_Toc45183767"/>
      <w:bookmarkStart w:id="2318" w:name="_Toc47342609"/>
      <w:bookmarkStart w:id="2319" w:name="_Toc51769310"/>
      <w:bookmarkStart w:id="2320" w:name="_Toc153797120"/>
      <w:r w:rsidRPr="00DC56AE">
        <w:t>5.16.2</w:t>
      </w:r>
      <w:r w:rsidRPr="00DC56AE">
        <w:tab/>
        <w:t>SMS over NAS</w:t>
      </w:r>
      <w:bookmarkEnd w:id="2314"/>
      <w:bookmarkEnd w:id="2315"/>
      <w:bookmarkEnd w:id="2316"/>
      <w:bookmarkEnd w:id="2317"/>
      <w:bookmarkEnd w:id="2318"/>
      <w:bookmarkEnd w:id="2319"/>
      <w:bookmarkEnd w:id="2320"/>
    </w:p>
    <w:p w14:paraId="544B59F0" w14:textId="77777777" w:rsidR="00D40151" w:rsidRPr="00DC56AE" w:rsidRDefault="00D40151" w:rsidP="00D40151">
      <w:pPr>
        <w:pStyle w:val="Heading4"/>
      </w:pPr>
      <w:bookmarkStart w:id="2321" w:name="_Toc20149934"/>
      <w:bookmarkStart w:id="2322" w:name="_Toc27846733"/>
      <w:bookmarkStart w:id="2323" w:name="_Toc36187864"/>
      <w:bookmarkStart w:id="2324" w:name="_Toc45183768"/>
      <w:bookmarkStart w:id="2325" w:name="_Toc47342610"/>
      <w:bookmarkStart w:id="2326" w:name="_Toc51769311"/>
      <w:bookmarkStart w:id="2327" w:name="_Toc153797121"/>
      <w:r w:rsidRPr="00DC56AE">
        <w:t>5.16.2.1</w:t>
      </w:r>
      <w:r w:rsidRPr="00DC56AE">
        <w:tab/>
        <w:t>General</w:t>
      </w:r>
      <w:bookmarkEnd w:id="2321"/>
      <w:bookmarkEnd w:id="2322"/>
      <w:bookmarkEnd w:id="2323"/>
      <w:bookmarkEnd w:id="2324"/>
      <w:bookmarkEnd w:id="2325"/>
      <w:bookmarkEnd w:id="2326"/>
      <w:bookmarkEnd w:id="2327"/>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28" w:name="_Toc20149935"/>
      <w:bookmarkStart w:id="2329" w:name="_Toc27846734"/>
      <w:bookmarkStart w:id="2330" w:name="_Toc36187865"/>
      <w:bookmarkStart w:id="2331" w:name="_Toc45183769"/>
      <w:bookmarkStart w:id="2332" w:name="_Toc47342611"/>
      <w:bookmarkStart w:id="2333" w:name="_Toc51769312"/>
      <w:bookmarkStart w:id="2334" w:name="_Toc153797122"/>
      <w:r w:rsidRPr="00DC56AE">
        <w:t>5.16.2.2</w:t>
      </w:r>
      <w:r w:rsidRPr="00DC56AE">
        <w:tab/>
        <w:t>SMS over NAS transport</w:t>
      </w:r>
      <w:bookmarkEnd w:id="2328"/>
      <w:bookmarkEnd w:id="2329"/>
      <w:bookmarkEnd w:id="2330"/>
      <w:bookmarkEnd w:id="2331"/>
      <w:bookmarkEnd w:id="2332"/>
      <w:bookmarkEnd w:id="2333"/>
      <w:bookmarkEnd w:id="2334"/>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lastRenderedPageBreak/>
        <w:t>SMS is transported via NAS transport message, which can carry SMS messages as payload.</w:t>
      </w:r>
    </w:p>
    <w:p w14:paraId="38D0CABF" w14:textId="77777777" w:rsidR="00D40151" w:rsidRPr="00DC56AE" w:rsidRDefault="00D40151" w:rsidP="00D40151">
      <w:pPr>
        <w:pStyle w:val="Heading3"/>
      </w:pPr>
      <w:bookmarkStart w:id="2335" w:name="_Toc20149936"/>
      <w:bookmarkStart w:id="2336" w:name="_Toc27846735"/>
      <w:bookmarkStart w:id="2337" w:name="_Toc36187866"/>
      <w:bookmarkStart w:id="2338" w:name="_Toc45183770"/>
      <w:bookmarkStart w:id="2339" w:name="_Toc47342612"/>
      <w:bookmarkStart w:id="2340" w:name="_Toc51769313"/>
      <w:bookmarkStart w:id="2341" w:name="_Toc153797123"/>
      <w:r w:rsidRPr="00DC56AE">
        <w:t>5.16.3</w:t>
      </w:r>
      <w:r w:rsidRPr="00DC56AE">
        <w:tab/>
        <w:t>IMS support</w:t>
      </w:r>
      <w:bookmarkEnd w:id="2335"/>
      <w:bookmarkEnd w:id="2336"/>
      <w:bookmarkEnd w:id="2337"/>
      <w:bookmarkEnd w:id="2338"/>
      <w:bookmarkEnd w:id="2339"/>
      <w:bookmarkEnd w:id="2340"/>
      <w:bookmarkEnd w:id="2341"/>
    </w:p>
    <w:p w14:paraId="3CFEC63F" w14:textId="77777777" w:rsidR="00D40151" w:rsidRPr="00DC56AE" w:rsidRDefault="00D40151" w:rsidP="00D40151">
      <w:pPr>
        <w:pStyle w:val="Heading4"/>
        <w:rPr>
          <w:rFonts w:eastAsia="SimSun"/>
          <w:lang w:eastAsia="zh-CN"/>
        </w:rPr>
      </w:pPr>
      <w:bookmarkStart w:id="2342" w:name="_Toc20149937"/>
      <w:bookmarkStart w:id="2343" w:name="_Toc27846736"/>
      <w:bookmarkStart w:id="2344" w:name="_Toc36187867"/>
      <w:bookmarkStart w:id="2345" w:name="_Toc45183771"/>
      <w:bookmarkStart w:id="2346" w:name="_Toc47342613"/>
      <w:bookmarkStart w:id="2347" w:name="_Toc51769314"/>
      <w:bookmarkStart w:id="2348" w:name="_Toc153797124"/>
      <w:r w:rsidRPr="00DC56AE">
        <w:rPr>
          <w:rFonts w:eastAsia="SimSun"/>
          <w:lang w:eastAsia="zh-CN"/>
        </w:rPr>
        <w:t>5.16.3.1</w:t>
      </w:r>
      <w:r w:rsidRPr="00DC56AE">
        <w:rPr>
          <w:rFonts w:eastAsia="SimSun"/>
          <w:lang w:eastAsia="zh-CN"/>
        </w:rPr>
        <w:tab/>
        <w:t>General</w:t>
      </w:r>
      <w:bookmarkEnd w:id="2342"/>
      <w:bookmarkEnd w:id="2343"/>
      <w:bookmarkEnd w:id="2344"/>
      <w:bookmarkEnd w:id="2345"/>
      <w:bookmarkEnd w:id="2346"/>
      <w:bookmarkEnd w:id="2347"/>
      <w:bookmarkEnd w:id="2348"/>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49" w:name="_Toc20149938"/>
      <w:bookmarkStart w:id="2350" w:name="_Toc27846737"/>
      <w:bookmarkStart w:id="2351" w:name="_Toc36187868"/>
      <w:bookmarkStart w:id="2352" w:name="_Toc45183772"/>
      <w:bookmarkStart w:id="2353" w:name="_Toc47342614"/>
      <w:bookmarkStart w:id="2354" w:name="_Toc51769315"/>
      <w:bookmarkStart w:id="2355" w:name="_Toc153797125"/>
      <w:r w:rsidRPr="00DC56AE">
        <w:t>5.16.3.2</w:t>
      </w:r>
      <w:r w:rsidRPr="00DC56AE">
        <w:tab/>
        <w:t>IMS voice over PS Session Supported Indication over 3GPP access</w:t>
      </w:r>
      <w:bookmarkEnd w:id="2349"/>
      <w:bookmarkEnd w:id="2350"/>
      <w:bookmarkEnd w:id="2351"/>
      <w:bookmarkEnd w:id="2352"/>
      <w:bookmarkEnd w:id="2353"/>
      <w:bookmarkEnd w:id="2354"/>
      <w:bookmarkEnd w:id="2355"/>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56" w:name="_Toc20149939"/>
      <w:bookmarkStart w:id="2357" w:name="_Toc27846738"/>
      <w:bookmarkStart w:id="2358" w:name="_Toc36187869"/>
      <w:bookmarkStart w:id="2359" w:name="_Toc45183773"/>
      <w:bookmarkStart w:id="2360" w:name="_Toc47342615"/>
      <w:bookmarkStart w:id="2361" w:name="_Toc51769316"/>
      <w:bookmarkStart w:id="2362" w:name="_Toc153797126"/>
      <w:r w:rsidRPr="00DC56AE">
        <w:t>5.16.3.2a</w:t>
      </w:r>
      <w:r w:rsidRPr="00DC56AE">
        <w:tab/>
        <w:t>IMS voice over PS Session Supported Indication over non-3GPP access</w:t>
      </w:r>
      <w:bookmarkEnd w:id="2356"/>
      <w:bookmarkEnd w:id="2357"/>
      <w:bookmarkEnd w:id="2358"/>
      <w:bookmarkEnd w:id="2359"/>
      <w:bookmarkEnd w:id="2360"/>
      <w:bookmarkEnd w:id="2361"/>
      <w:bookmarkEnd w:id="2362"/>
    </w:p>
    <w:p w14:paraId="77248CB2" w14:textId="77777777" w:rsidR="00D40151" w:rsidRPr="00DC56AE" w:rsidRDefault="00D40151" w:rsidP="00D40151">
      <w:r w:rsidRPr="00DC56AE">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63" w:name="_Toc20149940"/>
      <w:bookmarkStart w:id="2364" w:name="_Toc27846739"/>
      <w:bookmarkStart w:id="2365" w:name="_Toc36187870"/>
      <w:bookmarkStart w:id="2366" w:name="_Toc45183774"/>
      <w:bookmarkStart w:id="2367" w:name="_Toc47342616"/>
      <w:bookmarkStart w:id="2368" w:name="_Toc51769317"/>
      <w:bookmarkStart w:id="2369" w:name="_Toc153797127"/>
      <w:r w:rsidRPr="00DC56AE">
        <w:t>5.16.3.3</w:t>
      </w:r>
      <w:r w:rsidRPr="00DC56AE">
        <w:tab/>
        <w:t>Homogeneous support for IMS voice over PS Session supported indication</w:t>
      </w:r>
      <w:bookmarkEnd w:id="2363"/>
      <w:bookmarkEnd w:id="2364"/>
      <w:bookmarkEnd w:id="2365"/>
      <w:bookmarkEnd w:id="2366"/>
      <w:bookmarkEnd w:id="2367"/>
      <w:bookmarkEnd w:id="2368"/>
      <w:bookmarkEnd w:id="2369"/>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70" w:name="_Toc20149941"/>
      <w:bookmarkStart w:id="2371" w:name="_Toc27846740"/>
      <w:bookmarkStart w:id="2372" w:name="_Toc36187871"/>
      <w:bookmarkStart w:id="2373" w:name="_Toc45183775"/>
      <w:bookmarkStart w:id="2374" w:name="_Toc47342617"/>
      <w:bookmarkStart w:id="2375" w:name="_Toc51769318"/>
      <w:bookmarkStart w:id="2376" w:name="_Toc153797128"/>
      <w:r w:rsidRPr="00DC56AE">
        <w:t>5.16.3.4</w:t>
      </w:r>
      <w:r w:rsidRPr="00DC56AE">
        <w:tab/>
        <w:t>P-CSCF address delivery</w:t>
      </w:r>
      <w:bookmarkEnd w:id="2370"/>
      <w:bookmarkEnd w:id="2371"/>
      <w:bookmarkEnd w:id="2372"/>
      <w:bookmarkEnd w:id="2373"/>
      <w:bookmarkEnd w:id="2374"/>
      <w:bookmarkEnd w:id="2375"/>
      <w:bookmarkEnd w:id="2376"/>
    </w:p>
    <w:p w14:paraId="72ED878D" w14:textId="77777777" w:rsidR="00D40151" w:rsidRPr="00DC56AE" w:rsidRDefault="00D40151" w:rsidP="00D40151">
      <w:r w:rsidRPr="00DC56AE">
        <w:t xml:space="preserve">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w:t>
      </w:r>
      <w:r w:rsidRPr="00DC56AE">
        <w:lastRenderedPageBreak/>
        <w:t>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77" w:name="_Toc20149942"/>
      <w:bookmarkStart w:id="2378" w:name="_Toc27846741"/>
      <w:bookmarkStart w:id="2379" w:name="_Toc36187872"/>
      <w:bookmarkStart w:id="2380" w:name="_Toc45183776"/>
      <w:bookmarkStart w:id="2381" w:name="_Toc47342618"/>
      <w:bookmarkStart w:id="2382" w:name="_Toc51769319"/>
      <w:bookmarkStart w:id="2383" w:name="_Toc153797129"/>
      <w:r w:rsidRPr="00DC56AE">
        <w:t>5.16.3.5</w:t>
      </w:r>
      <w:r w:rsidRPr="00DC56AE">
        <w:tab/>
        <w:t>Domain selection for UE originating sessions / calls</w:t>
      </w:r>
      <w:bookmarkEnd w:id="2377"/>
      <w:bookmarkEnd w:id="2378"/>
      <w:bookmarkEnd w:id="2379"/>
      <w:bookmarkEnd w:id="2380"/>
      <w:bookmarkEnd w:id="2381"/>
      <w:bookmarkEnd w:id="2382"/>
      <w:bookmarkEnd w:id="2383"/>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384" w:name="_Toc20149943"/>
      <w:bookmarkStart w:id="2385" w:name="_Toc27846742"/>
      <w:bookmarkStart w:id="2386" w:name="_Toc36187873"/>
      <w:bookmarkStart w:id="2387" w:name="_Toc45183777"/>
      <w:bookmarkStart w:id="2388" w:name="_Toc47342619"/>
      <w:bookmarkStart w:id="2389" w:name="_Toc51769320"/>
      <w:bookmarkStart w:id="2390" w:name="_Toc153797130"/>
      <w:r w:rsidRPr="00DC56AE">
        <w:rPr>
          <w:rFonts w:eastAsia="SimSun"/>
          <w:lang w:eastAsia="zh-CN"/>
        </w:rPr>
        <w:t>5.16.3.6</w:t>
      </w:r>
      <w:r w:rsidRPr="00DC56AE">
        <w:rPr>
          <w:rFonts w:eastAsia="SimSun"/>
          <w:lang w:eastAsia="zh-CN"/>
        </w:rPr>
        <w:tab/>
        <w:t>Terminating domain selection for IMS voice</w:t>
      </w:r>
      <w:bookmarkEnd w:id="2384"/>
      <w:bookmarkEnd w:id="2385"/>
      <w:bookmarkEnd w:id="2386"/>
      <w:bookmarkEnd w:id="2387"/>
      <w:bookmarkEnd w:id="2388"/>
      <w:bookmarkEnd w:id="2389"/>
      <w:bookmarkEnd w:id="2390"/>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391" w:name="_Toc20149944"/>
      <w:bookmarkStart w:id="2392" w:name="_Toc27846743"/>
      <w:bookmarkStart w:id="2393" w:name="_Toc36187874"/>
      <w:bookmarkStart w:id="2394" w:name="_Toc45183778"/>
      <w:bookmarkStart w:id="2395" w:name="_Toc47342620"/>
      <w:bookmarkStart w:id="2396" w:name="_Toc51769321"/>
      <w:bookmarkStart w:id="2397" w:name="_Toc153797131"/>
      <w:r w:rsidRPr="00DC56AE">
        <w:lastRenderedPageBreak/>
        <w:t>5.16.3.7</w:t>
      </w:r>
      <w:r w:rsidRPr="00DC56AE">
        <w:tab/>
        <w:t>UE's usage setting</w:t>
      </w:r>
      <w:bookmarkEnd w:id="2391"/>
      <w:bookmarkEnd w:id="2392"/>
      <w:bookmarkEnd w:id="2393"/>
      <w:bookmarkEnd w:id="2394"/>
      <w:bookmarkEnd w:id="2395"/>
      <w:bookmarkEnd w:id="2396"/>
      <w:bookmarkEnd w:id="2397"/>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398" w:name="_Toc20149945"/>
      <w:bookmarkStart w:id="2399" w:name="_Toc27846744"/>
      <w:bookmarkStart w:id="2400" w:name="_Toc36187875"/>
      <w:bookmarkStart w:id="2401" w:name="_Toc45183779"/>
      <w:bookmarkStart w:id="2402" w:name="_Toc47342621"/>
      <w:bookmarkStart w:id="2403" w:name="_Toc51769322"/>
      <w:bookmarkStart w:id="2404" w:name="_Toc153797132"/>
      <w:r w:rsidRPr="00DC56AE">
        <w:t>5.16.3.8</w:t>
      </w:r>
      <w:r w:rsidRPr="00DC56AE">
        <w:tab/>
        <w:t>Domain and Access Selection for UE originating SMS</w:t>
      </w:r>
      <w:bookmarkEnd w:id="2398"/>
      <w:bookmarkEnd w:id="2399"/>
      <w:bookmarkEnd w:id="2400"/>
      <w:bookmarkEnd w:id="2401"/>
      <w:bookmarkEnd w:id="2402"/>
      <w:bookmarkEnd w:id="2403"/>
      <w:bookmarkEnd w:id="2404"/>
    </w:p>
    <w:p w14:paraId="40ADD93F" w14:textId="77777777" w:rsidR="00D40151" w:rsidRPr="00DC56AE" w:rsidRDefault="00D40151" w:rsidP="00D40151">
      <w:pPr>
        <w:pStyle w:val="Heading5"/>
      </w:pPr>
      <w:bookmarkStart w:id="2405" w:name="_Toc20149946"/>
      <w:bookmarkStart w:id="2406" w:name="_Toc27846745"/>
      <w:bookmarkStart w:id="2407" w:name="_Toc36187876"/>
      <w:bookmarkStart w:id="2408" w:name="_Toc45183780"/>
      <w:bookmarkStart w:id="2409" w:name="_Toc47342622"/>
      <w:bookmarkStart w:id="2410" w:name="_Toc51769323"/>
      <w:bookmarkStart w:id="2411" w:name="_Toc153797133"/>
      <w:r w:rsidRPr="00DC56AE">
        <w:t>5.16.3.8.1</w:t>
      </w:r>
      <w:r w:rsidRPr="00DC56AE">
        <w:tab/>
        <w:t>UE originating SMS for IMS Capable UEs supporting SMS over IP</w:t>
      </w:r>
      <w:bookmarkEnd w:id="2405"/>
      <w:bookmarkEnd w:id="2406"/>
      <w:bookmarkEnd w:id="2407"/>
      <w:bookmarkEnd w:id="2408"/>
      <w:bookmarkEnd w:id="2409"/>
      <w:bookmarkEnd w:id="2410"/>
      <w:bookmarkEnd w:id="2411"/>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12" w:name="_Toc20149947"/>
      <w:bookmarkStart w:id="2413" w:name="_Toc27846746"/>
      <w:bookmarkStart w:id="2414" w:name="_Toc36187877"/>
      <w:bookmarkStart w:id="2415" w:name="_Toc45183781"/>
      <w:bookmarkStart w:id="2416" w:name="_Toc47342623"/>
      <w:bookmarkStart w:id="2417" w:name="_Toc51769324"/>
      <w:bookmarkStart w:id="2418" w:name="_Toc153797134"/>
      <w:r w:rsidRPr="00DC56AE">
        <w:t>5.16.3.8.2</w:t>
      </w:r>
      <w:r w:rsidRPr="00DC56AE">
        <w:tab/>
        <w:t>Access Selection for SMS over NAS</w:t>
      </w:r>
      <w:bookmarkEnd w:id="2412"/>
      <w:bookmarkEnd w:id="2413"/>
      <w:bookmarkEnd w:id="2414"/>
      <w:bookmarkEnd w:id="2415"/>
      <w:bookmarkEnd w:id="2416"/>
      <w:bookmarkEnd w:id="2417"/>
      <w:bookmarkEnd w:id="2418"/>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19" w:name="_Toc20149948"/>
      <w:bookmarkStart w:id="2420" w:name="_Toc27846747"/>
      <w:bookmarkStart w:id="2421" w:name="_Toc36187878"/>
      <w:bookmarkStart w:id="2422" w:name="_Toc45183782"/>
      <w:bookmarkStart w:id="2423" w:name="_Toc47342624"/>
      <w:bookmarkStart w:id="2424" w:name="_Toc51769325"/>
      <w:bookmarkStart w:id="2425" w:name="_Toc153797135"/>
      <w:r w:rsidRPr="00DC56AE">
        <w:t>5.16.3.9</w:t>
      </w:r>
      <w:r w:rsidRPr="00DC56AE">
        <w:tab/>
        <w:t>SMF support for P-CSCF restoration procedure</w:t>
      </w:r>
      <w:bookmarkEnd w:id="2419"/>
      <w:bookmarkEnd w:id="2420"/>
      <w:bookmarkEnd w:id="2421"/>
      <w:bookmarkEnd w:id="2422"/>
      <w:bookmarkEnd w:id="2423"/>
      <w:bookmarkEnd w:id="2424"/>
      <w:bookmarkEnd w:id="2425"/>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26" w:name="_Toc20149949"/>
      <w:bookmarkStart w:id="2427" w:name="_Toc27846748"/>
      <w:bookmarkStart w:id="2428" w:name="_Toc36187879"/>
      <w:bookmarkStart w:id="2429" w:name="_Toc45183783"/>
      <w:bookmarkStart w:id="2430" w:name="_Toc47342625"/>
      <w:bookmarkStart w:id="2431" w:name="_Toc51769326"/>
      <w:bookmarkStart w:id="2432" w:name="_Toc153797136"/>
      <w:r w:rsidRPr="00DC56AE">
        <w:t>5.16.3.10</w:t>
      </w:r>
      <w:r w:rsidRPr="00DC56AE">
        <w:tab/>
        <w:t>IMS Voice Service via EPS Fallback or RAT fallback in 5GS</w:t>
      </w:r>
      <w:bookmarkEnd w:id="2426"/>
      <w:bookmarkEnd w:id="2427"/>
      <w:bookmarkEnd w:id="2428"/>
      <w:bookmarkEnd w:id="2429"/>
      <w:bookmarkEnd w:id="2430"/>
      <w:bookmarkEnd w:id="2431"/>
      <w:bookmarkEnd w:id="2432"/>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lastRenderedPageBreak/>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33" w:name="_Toc20149950"/>
      <w:bookmarkStart w:id="2434" w:name="_Toc27846749"/>
      <w:bookmarkStart w:id="2435" w:name="_Toc36187880"/>
      <w:bookmarkStart w:id="2436" w:name="_Toc45183784"/>
      <w:bookmarkStart w:id="2437" w:name="_Toc47342626"/>
      <w:bookmarkStart w:id="2438" w:name="_Toc51769327"/>
      <w:bookmarkStart w:id="2439" w:name="_Toc153797137"/>
      <w:r w:rsidRPr="00DC56AE">
        <w:t>5.16.3.11</w:t>
      </w:r>
      <w:r w:rsidRPr="00DC56AE">
        <w:tab/>
        <w:t>P-CSCF discovery and selection</w:t>
      </w:r>
      <w:bookmarkEnd w:id="2433"/>
      <w:bookmarkEnd w:id="2434"/>
      <w:bookmarkEnd w:id="2435"/>
      <w:bookmarkEnd w:id="2436"/>
      <w:bookmarkEnd w:id="2437"/>
      <w:bookmarkEnd w:id="2438"/>
      <w:bookmarkEnd w:id="2439"/>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40" w:name="_Toc20149951"/>
      <w:bookmarkStart w:id="2441" w:name="_Toc27846750"/>
      <w:bookmarkStart w:id="2442" w:name="_Toc36187881"/>
      <w:bookmarkStart w:id="2443" w:name="_Toc45183785"/>
      <w:bookmarkStart w:id="2444" w:name="_Toc47342627"/>
      <w:bookmarkStart w:id="2445" w:name="_Toc51769328"/>
      <w:bookmarkStart w:id="2446" w:name="_Toc153797138"/>
      <w:r w:rsidRPr="00DC56AE">
        <w:t>5.16.3.12</w:t>
      </w:r>
      <w:r w:rsidRPr="00DC56AE">
        <w:tab/>
        <w:t>HSS discovery and selection</w:t>
      </w:r>
      <w:bookmarkEnd w:id="2440"/>
      <w:bookmarkEnd w:id="2441"/>
      <w:bookmarkEnd w:id="2442"/>
      <w:bookmarkEnd w:id="2443"/>
      <w:bookmarkEnd w:id="2444"/>
      <w:bookmarkEnd w:id="2445"/>
      <w:bookmarkEnd w:id="2446"/>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47" w:name="_Toc20149952"/>
      <w:bookmarkStart w:id="2448" w:name="_Toc27846751"/>
      <w:bookmarkStart w:id="2449" w:name="_Toc36187882"/>
      <w:bookmarkStart w:id="2450" w:name="_Toc45183786"/>
      <w:bookmarkStart w:id="2451" w:name="_Toc47342628"/>
      <w:bookmarkStart w:id="2452" w:name="_Toc51769329"/>
      <w:bookmarkStart w:id="2453" w:name="_Toc153797139"/>
      <w:r w:rsidRPr="00DC56AE">
        <w:t>5.16.4</w:t>
      </w:r>
      <w:r w:rsidRPr="00DC56AE">
        <w:tab/>
        <w:t>Emergency Services</w:t>
      </w:r>
      <w:bookmarkEnd w:id="2447"/>
      <w:bookmarkEnd w:id="2448"/>
      <w:bookmarkEnd w:id="2449"/>
      <w:bookmarkEnd w:id="2450"/>
      <w:bookmarkEnd w:id="2451"/>
      <w:bookmarkEnd w:id="2452"/>
      <w:bookmarkEnd w:id="2453"/>
    </w:p>
    <w:p w14:paraId="0914BD87" w14:textId="77777777" w:rsidR="00D40151" w:rsidRPr="00DC56AE" w:rsidRDefault="00D40151" w:rsidP="00D40151">
      <w:pPr>
        <w:pStyle w:val="Heading4"/>
      </w:pPr>
      <w:bookmarkStart w:id="2454" w:name="_Toc20149953"/>
      <w:bookmarkStart w:id="2455" w:name="_Toc27846752"/>
      <w:bookmarkStart w:id="2456" w:name="_Toc36187883"/>
      <w:bookmarkStart w:id="2457" w:name="_Toc45183787"/>
      <w:bookmarkStart w:id="2458" w:name="_Toc47342629"/>
      <w:bookmarkStart w:id="2459" w:name="_Toc51769330"/>
      <w:bookmarkStart w:id="2460" w:name="_Toc153797140"/>
      <w:r w:rsidRPr="00DC56AE">
        <w:t>5.16.4.1</w:t>
      </w:r>
      <w:r w:rsidRPr="00DC56AE">
        <w:tab/>
        <w:t>Introduction</w:t>
      </w:r>
      <w:bookmarkEnd w:id="2454"/>
      <w:bookmarkEnd w:id="2455"/>
      <w:bookmarkEnd w:id="2456"/>
      <w:bookmarkEnd w:id="2457"/>
      <w:bookmarkEnd w:id="2458"/>
      <w:bookmarkEnd w:id="2459"/>
      <w:bookmarkEnd w:id="2460"/>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w:t>
      </w:r>
      <w:r w:rsidRPr="00DC56AE">
        <w:rPr>
          <w:lang w:eastAsia="ja-JP"/>
        </w:rPr>
        <w:lastRenderedPageBreak/>
        <w:t>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lastRenderedPageBreak/>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lastRenderedPageBreak/>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61" w:name="_Toc20149954"/>
      <w:bookmarkStart w:id="2462" w:name="_Toc27846753"/>
      <w:bookmarkStart w:id="2463" w:name="_Toc36187884"/>
      <w:bookmarkStart w:id="2464" w:name="_Toc45183788"/>
      <w:bookmarkStart w:id="2465" w:name="_Toc47342630"/>
      <w:bookmarkStart w:id="2466" w:name="_Toc51769331"/>
      <w:bookmarkStart w:id="2467" w:name="_Toc153797141"/>
      <w:r w:rsidRPr="00DC56AE">
        <w:t>5.16.4.2</w:t>
      </w:r>
      <w:r w:rsidRPr="00DC56AE">
        <w:tab/>
        <w:t>Architecture Reference Model for Emergency Services</w:t>
      </w:r>
      <w:bookmarkEnd w:id="2461"/>
      <w:bookmarkEnd w:id="2462"/>
      <w:bookmarkEnd w:id="2463"/>
      <w:bookmarkEnd w:id="2464"/>
      <w:bookmarkEnd w:id="2465"/>
      <w:bookmarkEnd w:id="2466"/>
      <w:bookmarkEnd w:id="2467"/>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68" w:name="_Toc20149955"/>
      <w:bookmarkStart w:id="2469" w:name="_Toc27846754"/>
      <w:bookmarkStart w:id="2470" w:name="_Toc36187885"/>
      <w:bookmarkStart w:id="2471" w:name="_Toc45183789"/>
      <w:bookmarkStart w:id="2472" w:name="_Toc47342631"/>
      <w:bookmarkStart w:id="2473" w:name="_Toc51769332"/>
      <w:bookmarkStart w:id="2474" w:name="_Toc153797142"/>
      <w:r w:rsidRPr="00DC56AE">
        <w:t>5.16.4.3</w:t>
      </w:r>
      <w:r w:rsidRPr="00DC56AE">
        <w:tab/>
        <w:t>Mobility Restrictions and Access Restrictions for Emergency Services</w:t>
      </w:r>
      <w:bookmarkEnd w:id="2468"/>
      <w:bookmarkEnd w:id="2469"/>
      <w:bookmarkEnd w:id="2470"/>
      <w:bookmarkEnd w:id="2471"/>
      <w:bookmarkEnd w:id="2472"/>
      <w:bookmarkEnd w:id="2473"/>
      <w:bookmarkEnd w:id="2474"/>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75" w:name="_Toc20149956"/>
      <w:bookmarkStart w:id="2476" w:name="_Toc27846755"/>
      <w:bookmarkStart w:id="2477" w:name="_Toc36187886"/>
      <w:bookmarkStart w:id="2478" w:name="_Toc45183790"/>
      <w:bookmarkStart w:id="2479" w:name="_Toc47342632"/>
      <w:bookmarkStart w:id="2480" w:name="_Toc51769333"/>
      <w:bookmarkStart w:id="2481" w:name="_Toc153797143"/>
      <w:r w:rsidRPr="00DC56AE">
        <w:lastRenderedPageBreak/>
        <w:t>5.16.4.4</w:t>
      </w:r>
      <w:r w:rsidRPr="00DC56AE">
        <w:tab/>
        <w:t>Reachability Management</w:t>
      </w:r>
      <w:bookmarkEnd w:id="2475"/>
      <w:bookmarkEnd w:id="2476"/>
      <w:bookmarkEnd w:id="2477"/>
      <w:bookmarkEnd w:id="2478"/>
      <w:bookmarkEnd w:id="2479"/>
      <w:bookmarkEnd w:id="2480"/>
      <w:bookmarkEnd w:id="2481"/>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482" w:name="_Toc20149957"/>
      <w:bookmarkStart w:id="2483" w:name="_Toc27846756"/>
      <w:bookmarkStart w:id="2484" w:name="_Toc36187887"/>
      <w:bookmarkStart w:id="2485" w:name="_Toc45183791"/>
      <w:bookmarkStart w:id="2486" w:name="_Toc47342633"/>
      <w:bookmarkStart w:id="2487" w:name="_Toc51769334"/>
      <w:bookmarkStart w:id="2488" w:name="_Toc153797144"/>
      <w:r w:rsidRPr="00DC56AE">
        <w:t>5.16.4.5</w:t>
      </w:r>
      <w:r w:rsidRPr="00DC56AE">
        <w:tab/>
        <w:t>SMF and UPF selection function for Emergency Services</w:t>
      </w:r>
      <w:bookmarkEnd w:id="2482"/>
      <w:bookmarkEnd w:id="2483"/>
      <w:bookmarkEnd w:id="2484"/>
      <w:bookmarkEnd w:id="2485"/>
      <w:bookmarkEnd w:id="2486"/>
      <w:bookmarkEnd w:id="2487"/>
      <w:bookmarkEnd w:id="2488"/>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489" w:name="_Toc20149958"/>
      <w:bookmarkStart w:id="2490" w:name="_Toc27846757"/>
      <w:bookmarkStart w:id="2491" w:name="_Toc36187888"/>
      <w:bookmarkStart w:id="2492" w:name="_Toc45183792"/>
      <w:bookmarkStart w:id="2493" w:name="_Toc47342634"/>
      <w:bookmarkStart w:id="2494" w:name="_Toc51769335"/>
      <w:bookmarkStart w:id="2495" w:name="_Toc153797145"/>
      <w:r w:rsidRPr="00DC56AE">
        <w:t>5.16.4.6</w:t>
      </w:r>
      <w:r w:rsidRPr="00DC56AE">
        <w:tab/>
        <w:t>QoS for Emergency Services</w:t>
      </w:r>
      <w:bookmarkEnd w:id="2489"/>
      <w:bookmarkEnd w:id="2490"/>
      <w:bookmarkEnd w:id="2491"/>
      <w:bookmarkEnd w:id="2492"/>
      <w:bookmarkEnd w:id="2493"/>
      <w:bookmarkEnd w:id="2494"/>
      <w:bookmarkEnd w:id="2495"/>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496" w:name="_Toc20149959"/>
      <w:bookmarkStart w:id="2497" w:name="_Toc27846758"/>
      <w:bookmarkStart w:id="2498" w:name="_Toc36187889"/>
      <w:bookmarkStart w:id="2499" w:name="_Toc45183793"/>
      <w:bookmarkStart w:id="2500" w:name="_Toc47342635"/>
      <w:bookmarkStart w:id="2501" w:name="_Toc51769336"/>
      <w:bookmarkStart w:id="2502" w:name="_Toc153797146"/>
      <w:r w:rsidRPr="00DC56AE">
        <w:t>5.16.4.7</w:t>
      </w:r>
      <w:r w:rsidRPr="00DC56AE">
        <w:tab/>
        <w:t>PCC for Emergency Services</w:t>
      </w:r>
      <w:bookmarkEnd w:id="2496"/>
      <w:bookmarkEnd w:id="2497"/>
      <w:bookmarkEnd w:id="2498"/>
      <w:bookmarkEnd w:id="2499"/>
      <w:bookmarkEnd w:id="2500"/>
      <w:bookmarkEnd w:id="2501"/>
      <w:bookmarkEnd w:id="2502"/>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503" w:name="_Toc20149960"/>
      <w:bookmarkStart w:id="2504" w:name="_Toc27846759"/>
      <w:bookmarkStart w:id="2505" w:name="_Toc36187890"/>
      <w:bookmarkStart w:id="2506" w:name="_Toc45183794"/>
      <w:bookmarkStart w:id="2507" w:name="_Toc47342636"/>
      <w:bookmarkStart w:id="2508" w:name="_Toc51769337"/>
      <w:bookmarkStart w:id="2509" w:name="_Toc153797147"/>
      <w:r w:rsidRPr="00DC56AE">
        <w:t>5.16.4.8</w:t>
      </w:r>
      <w:r w:rsidRPr="00DC56AE">
        <w:tab/>
        <w:t>IP Address Allocation</w:t>
      </w:r>
      <w:bookmarkEnd w:id="2503"/>
      <w:bookmarkEnd w:id="2504"/>
      <w:bookmarkEnd w:id="2505"/>
      <w:bookmarkEnd w:id="2506"/>
      <w:bookmarkEnd w:id="2507"/>
      <w:bookmarkEnd w:id="2508"/>
      <w:bookmarkEnd w:id="2509"/>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10" w:name="_Toc20149961"/>
      <w:bookmarkStart w:id="2511" w:name="_Toc27846760"/>
      <w:bookmarkStart w:id="2512" w:name="_Toc36187891"/>
      <w:bookmarkStart w:id="2513" w:name="_Toc45183795"/>
      <w:bookmarkStart w:id="2514" w:name="_Toc47342637"/>
      <w:bookmarkStart w:id="2515" w:name="_Toc51769338"/>
      <w:bookmarkStart w:id="2516" w:name="_Toc153797148"/>
      <w:r w:rsidRPr="00DC56AE">
        <w:t>5.16.4.9</w:t>
      </w:r>
      <w:r w:rsidRPr="00DC56AE">
        <w:tab/>
        <w:t>Handling of PDU Sessions for Emergency Services</w:t>
      </w:r>
      <w:bookmarkEnd w:id="2510"/>
      <w:bookmarkEnd w:id="2511"/>
      <w:bookmarkEnd w:id="2512"/>
      <w:bookmarkEnd w:id="2513"/>
      <w:bookmarkEnd w:id="2514"/>
      <w:bookmarkEnd w:id="2515"/>
      <w:bookmarkEnd w:id="2516"/>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17" w:name="_Toc20149962"/>
      <w:bookmarkStart w:id="2518" w:name="_Toc27846761"/>
      <w:bookmarkStart w:id="2519" w:name="_Toc36187892"/>
      <w:bookmarkStart w:id="2520" w:name="_Toc45183796"/>
      <w:bookmarkStart w:id="2521" w:name="_Toc47342638"/>
      <w:bookmarkStart w:id="2522" w:name="_Toc51769339"/>
      <w:bookmarkStart w:id="2523" w:name="_Toc153797149"/>
      <w:r w:rsidRPr="00DC56AE">
        <w:lastRenderedPageBreak/>
        <w:t>5.16.4.9a</w:t>
      </w:r>
      <w:r w:rsidRPr="00DC56AE">
        <w:tab/>
        <w:t>Handling of PDU Sessions for normal services for Emergency Registered UEs</w:t>
      </w:r>
      <w:bookmarkEnd w:id="2517"/>
      <w:bookmarkEnd w:id="2518"/>
      <w:bookmarkEnd w:id="2519"/>
      <w:bookmarkEnd w:id="2520"/>
      <w:bookmarkEnd w:id="2521"/>
      <w:bookmarkEnd w:id="2522"/>
      <w:bookmarkEnd w:id="2523"/>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24" w:name="_Toc20149963"/>
      <w:bookmarkStart w:id="2525" w:name="_Toc27846762"/>
      <w:bookmarkStart w:id="2526" w:name="_Toc36187893"/>
      <w:bookmarkStart w:id="2527" w:name="_Toc45183797"/>
      <w:bookmarkStart w:id="2528" w:name="_Toc47342639"/>
      <w:bookmarkStart w:id="2529" w:name="_Toc51769340"/>
      <w:bookmarkStart w:id="2530" w:name="_Toc153797150"/>
      <w:r w:rsidRPr="00DC56AE">
        <w:t>5.16.4.10</w:t>
      </w:r>
      <w:r w:rsidRPr="00DC56AE">
        <w:tab/>
        <w:t>Support of eCall Only Mode</w:t>
      </w:r>
      <w:bookmarkEnd w:id="2524"/>
      <w:bookmarkEnd w:id="2525"/>
      <w:bookmarkEnd w:id="2526"/>
      <w:bookmarkEnd w:id="2527"/>
      <w:bookmarkEnd w:id="2528"/>
      <w:bookmarkEnd w:id="2529"/>
      <w:bookmarkEnd w:id="2530"/>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31" w:name="_Toc20149964"/>
      <w:bookmarkStart w:id="2532" w:name="_Toc27846763"/>
      <w:bookmarkStart w:id="2533" w:name="_Toc36187894"/>
      <w:bookmarkStart w:id="2534" w:name="_Toc45183798"/>
      <w:bookmarkStart w:id="2535" w:name="_Toc47342640"/>
      <w:bookmarkStart w:id="2536" w:name="_Toc51769341"/>
      <w:bookmarkStart w:id="2537" w:name="_Toc153797151"/>
      <w:r w:rsidRPr="00DC56AE">
        <w:t>5.16.4.11</w:t>
      </w:r>
      <w:r w:rsidRPr="00DC56AE">
        <w:tab/>
        <w:t>Emergency Services Fallback</w:t>
      </w:r>
      <w:bookmarkEnd w:id="2531"/>
      <w:bookmarkEnd w:id="2532"/>
      <w:bookmarkEnd w:id="2533"/>
      <w:bookmarkEnd w:id="2534"/>
      <w:bookmarkEnd w:id="2535"/>
      <w:bookmarkEnd w:id="2536"/>
      <w:bookmarkEnd w:id="2537"/>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lastRenderedPageBreak/>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38"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39" w:name="_Toc27846764"/>
      <w:bookmarkStart w:id="2540" w:name="_Toc36187895"/>
      <w:bookmarkStart w:id="2541" w:name="_Toc45183799"/>
      <w:bookmarkStart w:id="2542" w:name="_Toc47342641"/>
      <w:bookmarkStart w:id="2543" w:name="_Toc51769342"/>
      <w:r w:rsidRPr="00DC56AE">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44" w:name="_Toc153797152"/>
      <w:r w:rsidRPr="00DC56AE">
        <w:t>5.16.5</w:t>
      </w:r>
      <w:r w:rsidRPr="00DC56AE">
        <w:tab/>
        <w:t>Multimedia Priority Services</w:t>
      </w:r>
      <w:bookmarkEnd w:id="2538"/>
      <w:bookmarkEnd w:id="2539"/>
      <w:bookmarkEnd w:id="2540"/>
      <w:bookmarkEnd w:id="2541"/>
      <w:bookmarkEnd w:id="2542"/>
      <w:bookmarkEnd w:id="2543"/>
      <w:bookmarkEnd w:id="2544"/>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lastRenderedPageBreak/>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45" w:name="_Toc20149966"/>
      <w:bookmarkStart w:id="2546" w:name="_Toc27846765"/>
      <w:bookmarkStart w:id="2547" w:name="_Toc36187896"/>
      <w:bookmarkStart w:id="2548" w:name="_Toc45183800"/>
      <w:bookmarkStart w:id="2549" w:name="_Toc47342642"/>
      <w:bookmarkStart w:id="2550" w:name="_Toc51769343"/>
      <w:bookmarkStart w:id="2551" w:name="_Toc153797153"/>
      <w:r w:rsidRPr="00DC56AE">
        <w:t>5.16.6</w:t>
      </w:r>
      <w:r w:rsidRPr="00DC56AE">
        <w:tab/>
        <w:t>Mission Critical Services</w:t>
      </w:r>
      <w:bookmarkEnd w:id="2545"/>
      <w:bookmarkEnd w:id="2546"/>
      <w:bookmarkEnd w:id="2547"/>
      <w:bookmarkEnd w:id="2548"/>
      <w:bookmarkEnd w:id="2549"/>
      <w:bookmarkEnd w:id="2550"/>
      <w:bookmarkEnd w:id="2551"/>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lastRenderedPageBreak/>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52" w:name="_Toc20149967"/>
      <w:bookmarkStart w:id="2553" w:name="_Toc27846766"/>
      <w:bookmarkStart w:id="2554" w:name="_Toc36187897"/>
      <w:bookmarkStart w:id="2555" w:name="_Toc45183801"/>
      <w:bookmarkStart w:id="2556" w:name="_Toc47342643"/>
      <w:bookmarkStart w:id="2557" w:name="_Toc51769344"/>
      <w:bookmarkStart w:id="2558" w:name="_Toc153797154"/>
      <w:r w:rsidRPr="00DC56AE">
        <w:t>5.17</w:t>
      </w:r>
      <w:r w:rsidRPr="00DC56AE">
        <w:tab/>
        <w:t>Interworking and Migration</w:t>
      </w:r>
      <w:bookmarkEnd w:id="2552"/>
      <w:bookmarkEnd w:id="2553"/>
      <w:bookmarkEnd w:id="2554"/>
      <w:bookmarkEnd w:id="2555"/>
      <w:bookmarkEnd w:id="2556"/>
      <w:bookmarkEnd w:id="2557"/>
      <w:bookmarkEnd w:id="2558"/>
    </w:p>
    <w:p w14:paraId="1051DB79" w14:textId="77777777" w:rsidR="00D40151" w:rsidRPr="00DC56AE" w:rsidRDefault="00D40151" w:rsidP="00D40151">
      <w:pPr>
        <w:pStyle w:val="Heading3"/>
      </w:pPr>
      <w:bookmarkStart w:id="2559" w:name="_Toc20149968"/>
      <w:bookmarkStart w:id="2560" w:name="_Toc27846767"/>
      <w:bookmarkStart w:id="2561" w:name="_Toc36187898"/>
      <w:bookmarkStart w:id="2562" w:name="_Toc45183802"/>
      <w:bookmarkStart w:id="2563" w:name="_Toc47342644"/>
      <w:bookmarkStart w:id="2564" w:name="_Toc51769345"/>
      <w:bookmarkStart w:id="2565" w:name="_Toc153797155"/>
      <w:r w:rsidRPr="00DC56AE">
        <w:t>5.17.1</w:t>
      </w:r>
      <w:r w:rsidRPr="00DC56AE">
        <w:tab/>
        <w:t>Support for Migration from EPC to 5GC</w:t>
      </w:r>
      <w:bookmarkEnd w:id="2559"/>
      <w:bookmarkEnd w:id="2560"/>
      <w:bookmarkEnd w:id="2561"/>
      <w:bookmarkEnd w:id="2562"/>
      <w:bookmarkEnd w:id="2563"/>
      <w:bookmarkEnd w:id="2564"/>
      <w:bookmarkEnd w:id="2565"/>
    </w:p>
    <w:p w14:paraId="2F5D79F0" w14:textId="77777777" w:rsidR="00D40151" w:rsidRPr="00DC56AE" w:rsidRDefault="00D40151" w:rsidP="00D40151">
      <w:pPr>
        <w:pStyle w:val="Heading4"/>
      </w:pPr>
      <w:bookmarkStart w:id="2566" w:name="_Toc20149969"/>
      <w:bookmarkStart w:id="2567" w:name="_Toc27846768"/>
      <w:bookmarkStart w:id="2568" w:name="_Toc36187899"/>
      <w:bookmarkStart w:id="2569" w:name="_Toc45183803"/>
      <w:bookmarkStart w:id="2570" w:name="_Toc47342645"/>
      <w:bookmarkStart w:id="2571" w:name="_Toc51769346"/>
      <w:bookmarkStart w:id="2572" w:name="_Toc153797156"/>
      <w:r w:rsidRPr="00DC56AE">
        <w:t>5.17.1.1</w:t>
      </w:r>
      <w:r w:rsidRPr="00DC56AE">
        <w:tab/>
        <w:t>General</w:t>
      </w:r>
      <w:bookmarkEnd w:id="2566"/>
      <w:bookmarkEnd w:id="2567"/>
      <w:bookmarkEnd w:id="2568"/>
      <w:bookmarkEnd w:id="2569"/>
      <w:bookmarkEnd w:id="2570"/>
      <w:bookmarkEnd w:id="2571"/>
      <w:bookmarkEnd w:id="2572"/>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73" w:name="_MON_1403814472"/>
    <w:bookmarkStart w:id="2574" w:name="_MON_1564321816"/>
    <w:bookmarkStart w:id="2575" w:name="_MON_1546945334"/>
    <w:bookmarkStart w:id="2576" w:name="_MON_1541923653"/>
    <w:bookmarkEnd w:id="2573"/>
    <w:bookmarkEnd w:id="2574"/>
    <w:bookmarkEnd w:id="2575"/>
    <w:bookmarkEnd w:id="2576"/>
    <w:bookmarkStart w:id="2577" w:name="_MON_1403814463"/>
    <w:bookmarkEnd w:id="2577"/>
    <w:p w14:paraId="4B7A737D" w14:textId="77777777" w:rsidR="00D40151" w:rsidRPr="00DC56AE" w:rsidRDefault="00D40151" w:rsidP="00D40151">
      <w:pPr>
        <w:pStyle w:val="TH"/>
      </w:pPr>
      <w:r w:rsidRPr="00DC56AE">
        <w:object w:dxaOrig="8757" w:dyaOrig="4480" w14:anchorId="68750349">
          <v:shape id="_x0000_i1082" type="#_x0000_t75" style="width:437.65pt;height:224.15pt" o:ole="">
            <v:imagedata r:id="rId125" o:title=""/>
          </v:shape>
          <o:OLEObject Type="Embed" ProgID="Word.Picture.8" ShapeID="_x0000_i1082" DrawAspect="Content" ObjectID="_1764411655" r:id="rId126"/>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lastRenderedPageBreak/>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78" w:name="_Toc20149970"/>
      <w:bookmarkStart w:id="2579" w:name="_Toc27846769"/>
      <w:bookmarkStart w:id="2580" w:name="_Toc36187900"/>
      <w:bookmarkStart w:id="2581" w:name="_Toc45183804"/>
      <w:bookmarkStart w:id="2582" w:name="_Toc47342646"/>
      <w:bookmarkStart w:id="2583" w:name="_Toc51769347"/>
      <w:bookmarkStart w:id="2584" w:name="_Toc153797157"/>
      <w:r w:rsidRPr="00DC56AE">
        <w:t>5.17.1.2</w:t>
      </w:r>
      <w:r w:rsidRPr="00DC56AE">
        <w:tab/>
        <w:t>User Plane management to support interworking with EPS</w:t>
      </w:r>
      <w:bookmarkEnd w:id="2578"/>
      <w:bookmarkEnd w:id="2579"/>
      <w:bookmarkEnd w:id="2580"/>
      <w:bookmarkEnd w:id="2581"/>
      <w:bookmarkEnd w:id="2582"/>
      <w:bookmarkEnd w:id="2583"/>
      <w:bookmarkEnd w:id="2584"/>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585" w:name="_Toc20149971"/>
      <w:bookmarkStart w:id="2586" w:name="_Toc27846770"/>
      <w:bookmarkStart w:id="2587" w:name="_Toc36187901"/>
      <w:bookmarkStart w:id="2588" w:name="_Toc45183805"/>
      <w:bookmarkStart w:id="2589" w:name="_Toc47342647"/>
      <w:bookmarkStart w:id="2590" w:name="_Toc51769348"/>
      <w:bookmarkStart w:id="2591" w:name="_Toc153797158"/>
      <w:r w:rsidRPr="00DC56AE">
        <w:t>5.17.2</w:t>
      </w:r>
      <w:r w:rsidRPr="00DC56AE">
        <w:tab/>
        <w:t>Interworking with EPC</w:t>
      </w:r>
      <w:bookmarkEnd w:id="2585"/>
      <w:bookmarkEnd w:id="2586"/>
      <w:bookmarkEnd w:id="2587"/>
      <w:bookmarkEnd w:id="2588"/>
      <w:bookmarkEnd w:id="2589"/>
      <w:bookmarkEnd w:id="2590"/>
      <w:bookmarkEnd w:id="2591"/>
    </w:p>
    <w:p w14:paraId="5E46224B" w14:textId="77777777" w:rsidR="00D40151" w:rsidRPr="00DC56AE" w:rsidRDefault="00D40151" w:rsidP="00D40151">
      <w:pPr>
        <w:pStyle w:val="Heading4"/>
      </w:pPr>
      <w:bookmarkStart w:id="2592" w:name="_Toc20149972"/>
      <w:bookmarkStart w:id="2593" w:name="_Toc27846771"/>
      <w:bookmarkStart w:id="2594" w:name="_Toc36187902"/>
      <w:bookmarkStart w:id="2595" w:name="_Toc45183806"/>
      <w:bookmarkStart w:id="2596" w:name="_Toc47342648"/>
      <w:bookmarkStart w:id="2597" w:name="_Toc51769349"/>
      <w:bookmarkStart w:id="2598" w:name="_Toc153797159"/>
      <w:r w:rsidRPr="00DC56AE">
        <w:t>5.17.2.1</w:t>
      </w:r>
      <w:r w:rsidRPr="00DC56AE">
        <w:tab/>
        <w:t>General</w:t>
      </w:r>
      <w:bookmarkEnd w:id="2592"/>
      <w:bookmarkEnd w:id="2593"/>
      <w:bookmarkEnd w:id="2594"/>
      <w:bookmarkEnd w:id="2595"/>
      <w:bookmarkEnd w:id="2596"/>
      <w:bookmarkEnd w:id="2597"/>
      <w:bookmarkEnd w:id="2598"/>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lastRenderedPageBreak/>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lastRenderedPageBreak/>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w:t>
      </w:r>
      <w:r w:rsidRPr="00DC56AE">
        <w:rPr>
          <w:lang w:eastAsia="zh-CN"/>
        </w:rPr>
        <w:lastRenderedPageBreak/>
        <w:t xml:space="preserve">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599"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600" w:name="_Toc27846772"/>
      <w:bookmarkStart w:id="2601" w:name="_Toc36187903"/>
      <w:bookmarkStart w:id="2602" w:name="_Toc45183807"/>
      <w:bookmarkStart w:id="2603" w:name="_Toc47342649"/>
      <w:bookmarkStart w:id="2604" w:name="_Toc51769350"/>
      <w:bookmarkStart w:id="2605" w:name="_Toc153797160"/>
      <w:r w:rsidRPr="00DC56AE">
        <w:rPr>
          <w:lang w:eastAsia="zh-CN"/>
        </w:rPr>
        <w:t>5.17.2.2</w:t>
      </w:r>
      <w:r w:rsidRPr="00DC56AE">
        <w:rPr>
          <w:lang w:eastAsia="zh-CN"/>
        </w:rPr>
        <w:tab/>
        <w:t>Interworking Procedures with N26 interface</w:t>
      </w:r>
      <w:bookmarkEnd w:id="2599"/>
      <w:bookmarkEnd w:id="2600"/>
      <w:bookmarkEnd w:id="2601"/>
      <w:bookmarkEnd w:id="2602"/>
      <w:bookmarkEnd w:id="2603"/>
      <w:bookmarkEnd w:id="2604"/>
      <w:bookmarkEnd w:id="2605"/>
    </w:p>
    <w:p w14:paraId="68949921" w14:textId="77777777" w:rsidR="00D40151" w:rsidRPr="00DC56AE" w:rsidRDefault="00D40151" w:rsidP="00D40151">
      <w:pPr>
        <w:pStyle w:val="Heading5"/>
        <w:rPr>
          <w:lang w:eastAsia="zh-CN"/>
        </w:rPr>
      </w:pPr>
      <w:bookmarkStart w:id="2606" w:name="_Toc20149974"/>
      <w:bookmarkStart w:id="2607" w:name="_Toc27846773"/>
      <w:bookmarkStart w:id="2608" w:name="_Toc36187904"/>
      <w:bookmarkStart w:id="2609" w:name="_Toc45183808"/>
      <w:bookmarkStart w:id="2610" w:name="_Toc47342650"/>
      <w:bookmarkStart w:id="2611" w:name="_Toc51769351"/>
      <w:bookmarkStart w:id="2612" w:name="_Toc153797161"/>
      <w:r w:rsidRPr="00DC56AE">
        <w:rPr>
          <w:lang w:eastAsia="zh-CN"/>
        </w:rPr>
        <w:t>5.17.2.2.1</w:t>
      </w:r>
      <w:r w:rsidRPr="00DC56AE">
        <w:rPr>
          <w:lang w:eastAsia="zh-CN"/>
        </w:rPr>
        <w:tab/>
        <w:t>General</w:t>
      </w:r>
      <w:bookmarkEnd w:id="2606"/>
      <w:bookmarkEnd w:id="2607"/>
      <w:bookmarkEnd w:id="2608"/>
      <w:bookmarkEnd w:id="2609"/>
      <w:bookmarkEnd w:id="2610"/>
      <w:bookmarkEnd w:id="2611"/>
      <w:bookmarkEnd w:id="2612"/>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 xml:space="preserve">The UE's subscription may include restriction for Core Network Type (EPC) and RAT restriction for E-UTRA. If so, the UDM provides these restrictions to the AMF. The AMF includes RAT and Core Network type restrictions in the </w:t>
      </w:r>
      <w:r w:rsidRPr="00DC56AE">
        <w:lastRenderedPageBreak/>
        <w:t>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13"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14"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15" w:name="_Toc36187905"/>
      <w:bookmarkStart w:id="2616" w:name="_Toc45183809"/>
      <w:bookmarkStart w:id="2617" w:name="_Toc47342651"/>
      <w:bookmarkStart w:id="2618" w:name="_Toc51769352"/>
      <w:bookmarkStart w:id="2619" w:name="_Toc153797162"/>
      <w:r w:rsidRPr="00DC56AE">
        <w:rPr>
          <w:lang w:eastAsia="zh-CN"/>
        </w:rPr>
        <w:t>5.17.2.2.2</w:t>
      </w:r>
      <w:r w:rsidRPr="00DC56AE">
        <w:rPr>
          <w:lang w:eastAsia="zh-CN"/>
        </w:rPr>
        <w:tab/>
        <w:t>Mobility for UEs in single-registration mode</w:t>
      </w:r>
      <w:bookmarkEnd w:id="2613"/>
      <w:bookmarkEnd w:id="2614"/>
      <w:bookmarkEnd w:id="2615"/>
      <w:bookmarkEnd w:id="2616"/>
      <w:bookmarkEnd w:id="2617"/>
      <w:bookmarkEnd w:id="2618"/>
      <w:bookmarkEnd w:id="2619"/>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w:t>
      </w:r>
      <w:r w:rsidRPr="00DC56AE">
        <w:lastRenderedPageBreak/>
        <w:t xml:space="preserve">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20" w:name="_Toc20149976"/>
      <w:bookmarkStart w:id="2621" w:name="_Toc27846775"/>
      <w:bookmarkStart w:id="2622" w:name="_Toc36187906"/>
      <w:bookmarkStart w:id="2623" w:name="_Toc45183810"/>
      <w:bookmarkStart w:id="2624" w:name="_Toc47342652"/>
      <w:bookmarkStart w:id="2625" w:name="_Toc51769353"/>
      <w:bookmarkStart w:id="2626" w:name="_Toc153797163"/>
      <w:r w:rsidRPr="00DC56AE">
        <w:rPr>
          <w:lang w:eastAsia="zh-CN"/>
        </w:rPr>
        <w:t>5.17.2.3</w:t>
      </w:r>
      <w:r w:rsidRPr="00DC56AE">
        <w:rPr>
          <w:lang w:eastAsia="zh-CN"/>
        </w:rPr>
        <w:tab/>
        <w:t>Interworking Procedures without N26 interface</w:t>
      </w:r>
      <w:bookmarkEnd w:id="2620"/>
      <w:bookmarkEnd w:id="2621"/>
      <w:bookmarkEnd w:id="2622"/>
      <w:bookmarkEnd w:id="2623"/>
      <w:bookmarkEnd w:id="2624"/>
      <w:bookmarkEnd w:id="2625"/>
      <w:bookmarkEnd w:id="2626"/>
    </w:p>
    <w:p w14:paraId="04B1767B" w14:textId="77777777" w:rsidR="00D40151" w:rsidRPr="00DC56AE" w:rsidRDefault="00D40151" w:rsidP="00D40151">
      <w:pPr>
        <w:pStyle w:val="Heading5"/>
        <w:rPr>
          <w:lang w:eastAsia="zh-CN"/>
        </w:rPr>
      </w:pPr>
      <w:bookmarkStart w:id="2627" w:name="_Toc20149977"/>
      <w:bookmarkStart w:id="2628" w:name="_Toc27846776"/>
      <w:bookmarkStart w:id="2629" w:name="_Toc36187907"/>
      <w:bookmarkStart w:id="2630" w:name="_Toc45183811"/>
      <w:bookmarkStart w:id="2631" w:name="_Toc47342653"/>
      <w:bookmarkStart w:id="2632" w:name="_Toc51769354"/>
      <w:bookmarkStart w:id="2633" w:name="_Toc153797164"/>
      <w:r w:rsidRPr="00DC56AE">
        <w:rPr>
          <w:lang w:eastAsia="zh-CN"/>
        </w:rPr>
        <w:t>5.17.2.3.1</w:t>
      </w:r>
      <w:r w:rsidRPr="00DC56AE">
        <w:rPr>
          <w:lang w:eastAsia="zh-CN"/>
        </w:rPr>
        <w:tab/>
        <w:t>General</w:t>
      </w:r>
      <w:bookmarkEnd w:id="2627"/>
      <w:bookmarkEnd w:id="2628"/>
      <w:bookmarkEnd w:id="2629"/>
      <w:bookmarkEnd w:id="2630"/>
      <w:bookmarkEnd w:id="2631"/>
      <w:bookmarkEnd w:id="2632"/>
      <w:bookmarkEnd w:id="2633"/>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lastRenderedPageBreak/>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34" w:name="_Toc20149978"/>
      <w:bookmarkStart w:id="2635" w:name="_Toc27846777"/>
      <w:bookmarkStart w:id="2636" w:name="_Toc36187908"/>
      <w:bookmarkStart w:id="2637" w:name="_Toc45183812"/>
      <w:bookmarkStart w:id="2638" w:name="_Toc47342654"/>
      <w:bookmarkStart w:id="2639" w:name="_Toc51769355"/>
      <w:bookmarkStart w:id="2640" w:name="_Toc153797165"/>
      <w:r w:rsidRPr="00DC56AE">
        <w:rPr>
          <w:lang w:eastAsia="zh-CN"/>
        </w:rPr>
        <w:t>5.17.2.3.2</w:t>
      </w:r>
      <w:r w:rsidRPr="00DC56AE">
        <w:rPr>
          <w:lang w:eastAsia="zh-CN"/>
        </w:rPr>
        <w:tab/>
        <w:t>Mobility for UEs in single-registration mode</w:t>
      </w:r>
      <w:bookmarkEnd w:id="2634"/>
      <w:bookmarkEnd w:id="2635"/>
      <w:bookmarkEnd w:id="2636"/>
      <w:bookmarkEnd w:id="2637"/>
      <w:bookmarkEnd w:id="2638"/>
      <w:bookmarkEnd w:id="2639"/>
      <w:bookmarkEnd w:id="2640"/>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PDN 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lastRenderedPageBreak/>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41" w:name="_Toc20149979"/>
      <w:bookmarkStart w:id="2642" w:name="_Toc27846778"/>
      <w:bookmarkStart w:id="2643" w:name="_Toc36187909"/>
      <w:bookmarkStart w:id="2644" w:name="_Toc45183813"/>
      <w:bookmarkStart w:id="2645" w:name="_Toc47342655"/>
      <w:bookmarkStart w:id="2646" w:name="_Toc51769356"/>
      <w:bookmarkStart w:id="2647" w:name="_Toc153797166"/>
      <w:r w:rsidRPr="00DC56AE">
        <w:rPr>
          <w:lang w:eastAsia="zh-CN"/>
        </w:rPr>
        <w:t>5.17.2.3.3</w:t>
      </w:r>
      <w:r w:rsidRPr="00DC56AE">
        <w:rPr>
          <w:lang w:eastAsia="zh-CN"/>
        </w:rPr>
        <w:tab/>
        <w:t>Mobility for UEs in dual-registration mode</w:t>
      </w:r>
      <w:bookmarkEnd w:id="2641"/>
      <w:bookmarkEnd w:id="2642"/>
      <w:bookmarkEnd w:id="2643"/>
      <w:bookmarkEnd w:id="2644"/>
      <w:bookmarkEnd w:id="2645"/>
      <w:bookmarkEnd w:id="2646"/>
      <w:bookmarkEnd w:id="2647"/>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lastRenderedPageBreak/>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48" w:name="_Toc20149980"/>
      <w:bookmarkStart w:id="2649" w:name="_Toc27846779"/>
      <w:bookmarkStart w:id="2650" w:name="_Toc36187910"/>
      <w:bookmarkStart w:id="2651" w:name="_Toc45183814"/>
      <w:bookmarkStart w:id="2652" w:name="_Toc47342656"/>
      <w:bookmarkStart w:id="2653" w:name="_Toc51769357"/>
      <w:bookmarkStart w:id="2654" w:name="_Toc153797167"/>
      <w:r w:rsidRPr="00DC56AE">
        <w:rPr>
          <w:lang w:eastAsia="zh-CN"/>
        </w:rPr>
        <w:t>5.17.2.3.4</w:t>
      </w:r>
      <w:r w:rsidRPr="00DC56AE">
        <w:rPr>
          <w:lang w:eastAsia="zh-CN"/>
        </w:rPr>
        <w:tab/>
        <w:t>Redirection for UEs in connected state</w:t>
      </w:r>
      <w:bookmarkEnd w:id="2648"/>
      <w:bookmarkEnd w:id="2649"/>
      <w:bookmarkEnd w:id="2650"/>
      <w:bookmarkEnd w:id="2651"/>
      <w:bookmarkEnd w:id="2652"/>
      <w:bookmarkEnd w:id="2653"/>
      <w:bookmarkEnd w:id="2654"/>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55" w:name="_Toc20149981"/>
      <w:bookmarkStart w:id="2656" w:name="_Toc27846780"/>
      <w:bookmarkStart w:id="2657" w:name="_Toc36187911"/>
      <w:bookmarkStart w:id="2658" w:name="_Toc45183815"/>
      <w:bookmarkStart w:id="2659" w:name="_Toc47342657"/>
      <w:bookmarkStart w:id="2660" w:name="_Toc51769358"/>
      <w:bookmarkStart w:id="2661" w:name="_Toc153797168"/>
      <w:r w:rsidRPr="00DC56AE">
        <w:t>5.17.2.4</w:t>
      </w:r>
      <w:r w:rsidRPr="00DC56AE">
        <w:tab/>
        <w:t>Mobility between 5GS and GERAN/UTRAN</w:t>
      </w:r>
      <w:bookmarkEnd w:id="2655"/>
      <w:bookmarkEnd w:id="2656"/>
      <w:bookmarkEnd w:id="2657"/>
      <w:bookmarkEnd w:id="2658"/>
      <w:bookmarkEnd w:id="2659"/>
      <w:bookmarkEnd w:id="2660"/>
      <w:bookmarkEnd w:id="2661"/>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62" w:name="_Toc20149982"/>
      <w:bookmarkStart w:id="2663" w:name="_Toc27846781"/>
      <w:bookmarkStart w:id="2664" w:name="_Toc36187912"/>
      <w:bookmarkStart w:id="2665" w:name="_Toc45183816"/>
      <w:bookmarkStart w:id="2666" w:name="_Toc47342658"/>
      <w:bookmarkStart w:id="2667" w:name="_Toc51769359"/>
      <w:bookmarkStart w:id="2668" w:name="_Toc153797169"/>
      <w:r w:rsidRPr="00DC56AE">
        <w:lastRenderedPageBreak/>
        <w:t>5.17.3</w:t>
      </w:r>
      <w:r w:rsidRPr="00DC56AE">
        <w:tab/>
        <w:t>Interworking with EPC in presence of Non-3GPP PDU Sessions</w:t>
      </w:r>
      <w:bookmarkEnd w:id="2662"/>
      <w:bookmarkEnd w:id="2663"/>
      <w:bookmarkEnd w:id="2664"/>
      <w:bookmarkEnd w:id="2665"/>
      <w:bookmarkEnd w:id="2666"/>
      <w:bookmarkEnd w:id="2667"/>
      <w:bookmarkEnd w:id="2668"/>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69" w:name="_Toc20149983"/>
      <w:bookmarkStart w:id="2670" w:name="_Toc27846782"/>
      <w:bookmarkStart w:id="2671" w:name="_Toc36187913"/>
      <w:bookmarkStart w:id="2672" w:name="_Toc45183817"/>
      <w:bookmarkStart w:id="2673" w:name="_Toc47342659"/>
      <w:bookmarkStart w:id="2674" w:name="_Toc51769360"/>
      <w:bookmarkStart w:id="2675" w:name="_Toc153797170"/>
      <w:r w:rsidRPr="00DC56AE">
        <w:t>5.17.4</w:t>
      </w:r>
      <w:r w:rsidRPr="00DC56AE">
        <w:tab/>
        <w:t>Network sharing support and interworking between EPS and 5GS</w:t>
      </w:r>
      <w:bookmarkEnd w:id="2669"/>
      <w:bookmarkEnd w:id="2670"/>
      <w:bookmarkEnd w:id="2671"/>
      <w:bookmarkEnd w:id="2672"/>
      <w:bookmarkEnd w:id="2673"/>
      <w:bookmarkEnd w:id="2674"/>
      <w:bookmarkEnd w:id="2675"/>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76" w:name="_Toc20149984"/>
      <w:bookmarkStart w:id="2677" w:name="_Toc27846783"/>
      <w:bookmarkStart w:id="2678" w:name="_Toc36187914"/>
      <w:bookmarkStart w:id="2679" w:name="_Toc45183818"/>
      <w:bookmarkStart w:id="2680" w:name="_Toc47342660"/>
      <w:bookmarkStart w:id="2681" w:name="_Toc51769361"/>
      <w:bookmarkStart w:id="2682" w:name="_Toc153797171"/>
      <w:r w:rsidRPr="00DC56AE">
        <w:t>5.17.5</w:t>
      </w:r>
      <w:r w:rsidRPr="00DC56AE">
        <w:tab/>
        <w:t>Service Exposure in Interworking Scenarios</w:t>
      </w:r>
      <w:bookmarkEnd w:id="2676"/>
      <w:bookmarkEnd w:id="2677"/>
      <w:bookmarkEnd w:id="2678"/>
      <w:bookmarkEnd w:id="2679"/>
      <w:bookmarkEnd w:id="2680"/>
      <w:bookmarkEnd w:id="2681"/>
      <w:bookmarkEnd w:id="2682"/>
    </w:p>
    <w:p w14:paraId="0809FF2D" w14:textId="77777777" w:rsidR="00D40151" w:rsidRPr="00DC56AE" w:rsidRDefault="00D40151" w:rsidP="00D40151">
      <w:pPr>
        <w:pStyle w:val="Heading4"/>
      </w:pPr>
      <w:bookmarkStart w:id="2683" w:name="_Toc20149985"/>
      <w:bookmarkStart w:id="2684" w:name="_Toc27846784"/>
      <w:bookmarkStart w:id="2685" w:name="_Toc36187915"/>
      <w:bookmarkStart w:id="2686" w:name="_Toc45183819"/>
      <w:bookmarkStart w:id="2687" w:name="_Toc47342661"/>
      <w:bookmarkStart w:id="2688" w:name="_Toc51769362"/>
      <w:bookmarkStart w:id="2689" w:name="_Toc153797172"/>
      <w:r w:rsidRPr="00DC56AE">
        <w:t>5.17.5.1</w:t>
      </w:r>
      <w:r w:rsidRPr="00DC56AE">
        <w:tab/>
        <w:t>General</w:t>
      </w:r>
      <w:bookmarkEnd w:id="2683"/>
      <w:bookmarkEnd w:id="2684"/>
      <w:bookmarkEnd w:id="2685"/>
      <w:bookmarkEnd w:id="2686"/>
      <w:bookmarkEnd w:id="2687"/>
      <w:bookmarkEnd w:id="2688"/>
      <w:bookmarkEnd w:id="2689"/>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690" w:name="_Toc20149986"/>
      <w:bookmarkStart w:id="2691" w:name="_Toc27846785"/>
      <w:bookmarkStart w:id="2692" w:name="_Toc36187916"/>
      <w:bookmarkStart w:id="2693" w:name="_Toc45183820"/>
      <w:bookmarkStart w:id="2694" w:name="_Toc47342662"/>
      <w:bookmarkStart w:id="2695" w:name="_Toc51769363"/>
      <w:bookmarkStart w:id="2696" w:name="_Toc153797173"/>
      <w:r w:rsidRPr="00DC56AE">
        <w:t>5.17.5.2</w:t>
      </w:r>
      <w:r w:rsidRPr="00DC56AE">
        <w:tab/>
        <w:t>Support of interworking for Monitoring Events</w:t>
      </w:r>
      <w:bookmarkEnd w:id="2690"/>
      <w:bookmarkEnd w:id="2691"/>
      <w:bookmarkEnd w:id="2692"/>
      <w:bookmarkEnd w:id="2693"/>
      <w:bookmarkEnd w:id="2694"/>
      <w:bookmarkEnd w:id="2695"/>
      <w:bookmarkEnd w:id="2696"/>
    </w:p>
    <w:p w14:paraId="4D0CCF46" w14:textId="77777777" w:rsidR="00D40151" w:rsidRPr="00DC56AE" w:rsidRDefault="00D40151" w:rsidP="00D40151">
      <w:pPr>
        <w:pStyle w:val="Heading5"/>
      </w:pPr>
      <w:bookmarkStart w:id="2697" w:name="_Toc20149987"/>
      <w:bookmarkStart w:id="2698" w:name="_Toc27846786"/>
      <w:bookmarkStart w:id="2699" w:name="_Toc36187917"/>
      <w:bookmarkStart w:id="2700" w:name="_Toc45183821"/>
      <w:bookmarkStart w:id="2701" w:name="_Toc47342663"/>
      <w:bookmarkStart w:id="2702" w:name="_Toc51769364"/>
      <w:bookmarkStart w:id="2703" w:name="_Toc153797174"/>
      <w:r w:rsidRPr="00DC56AE">
        <w:t>5.17.5.2.1</w:t>
      </w:r>
      <w:r w:rsidRPr="00DC56AE">
        <w:tab/>
        <w:t>Interworking with N26 interface</w:t>
      </w:r>
      <w:bookmarkEnd w:id="2697"/>
      <w:bookmarkEnd w:id="2698"/>
      <w:bookmarkEnd w:id="2699"/>
      <w:bookmarkEnd w:id="2700"/>
      <w:bookmarkEnd w:id="2701"/>
      <w:bookmarkEnd w:id="2702"/>
      <w:bookmarkEnd w:id="2703"/>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704" w:name="_Toc20149988"/>
      <w:bookmarkStart w:id="2705" w:name="_Toc27846787"/>
      <w:bookmarkStart w:id="2706" w:name="_Toc36187918"/>
      <w:bookmarkStart w:id="2707" w:name="_Toc45183822"/>
      <w:bookmarkStart w:id="2708" w:name="_Toc47342664"/>
      <w:bookmarkStart w:id="2709" w:name="_Toc51769365"/>
      <w:bookmarkStart w:id="2710" w:name="_Toc153797175"/>
      <w:r w:rsidRPr="00DC56AE">
        <w:t>5.17.5.2.2</w:t>
      </w:r>
      <w:r w:rsidRPr="00DC56AE">
        <w:tab/>
        <w:t>Interworking without N26 interface</w:t>
      </w:r>
      <w:bookmarkEnd w:id="2704"/>
      <w:bookmarkEnd w:id="2705"/>
      <w:bookmarkEnd w:id="2706"/>
      <w:bookmarkEnd w:id="2707"/>
      <w:bookmarkEnd w:id="2708"/>
      <w:bookmarkEnd w:id="2709"/>
      <w:bookmarkEnd w:id="2710"/>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11" w:name="_Toc27846788"/>
      <w:bookmarkStart w:id="2712" w:name="_Toc36187919"/>
      <w:bookmarkStart w:id="2713" w:name="_Toc45183823"/>
      <w:bookmarkStart w:id="2714" w:name="_Toc47342665"/>
      <w:bookmarkStart w:id="2715" w:name="_Toc51769366"/>
      <w:bookmarkStart w:id="2716" w:name="_Toc20149989"/>
      <w:bookmarkStart w:id="2717" w:name="_Toc153797176"/>
      <w:r w:rsidRPr="00DC56AE">
        <w:t>5.17.5.3</w:t>
      </w:r>
      <w:r w:rsidRPr="00DC56AE">
        <w:tab/>
        <w:t>Availability or expected level of a service API</w:t>
      </w:r>
      <w:bookmarkEnd w:id="2711"/>
      <w:bookmarkEnd w:id="2712"/>
      <w:bookmarkEnd w:id="2713"/>
      <w:bookmarkEnd w:id="2714"/>
      <w:bookmarkEnd w:id="2715"/>
      <w:bookmarkEnd w:id="2717"/>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18" w:name="_Toc27846789"/>
      <w:bookmarkStart w:id="2719" w:name="_Toc36187920"/>
      <w:bookmarkStart w:id="2720" w:name="_Toc45183824"/>
      <w:bookmarkStart w:id="2721" w:name="_Toc47342666"/>
      <w:bookmarkStart w:id="2722" w:name="_Toc51769367"/>
      <w:bookmarkStart w:id="2723" w:name="_Toc153797177"/>
      <w:r w:rsidRPr="00DC56AE">
        <w:t>5.17.6</w:t>
      </w:r>
      <w:r w:rsidRPr="00DC56AE">
        <w:tab/>
        <w:t>Void</w:t>
      </w:r>
      <w:bookmarkEnd w:id="2716"/>
      <w:bookmarkEnd w:id="2718"/>
      <w:bookmarkEnd w:id="2719"/>
      <w:bookmarkEnd w:id="2720"/>
      <w:bookmarkEnd w:id="2721"/>
      <w:bookmarkEnd w:id="2722"/>
      <w:bookmarkEnd w:id="2723"/>
    </w:p>
    <w:p w14:paraId="19433AB3" w14:textId="77777777" w:rsidR="00D40151" w:rsidRPr="00DC56AE" w:rsidRDefault="00D40151" w:rsidP="00D40151">
      <w:pPr>
        <w:rPr>
          <w:lang w:eastAsia="x-none"/>
        </w:rPr>
      </w:pPr>
      <w:bookmarkStart w:id="2724" w:name="_Toc20149990"/>
    </w:p>
    <w:p w14:paraId="432FA22B" w14:textId="77777777" w:rsidR="00D40151" w:rsidRPr="00DC56AE" w:rsidRDefault="00D40151" w:rsidP="00D40151">
      <w:pPr>
        <w:pStyle w:val="Heading3"/>
      </w:pPr>
      <w:bookmarkStart w:id="2725" w:name="_Toc20149991"/>
      <w:bookmarkStart w:id="2726" w:name="_Toc27846790"/>
      <w:bookmarkStart w:id="2727" w:name="_Toc36187921"/>
      <w:bookmarkStart w:id="2728" w:name="_Toc45183825"/>
      <w:bookmarkStart w:id="2729" w:name="_Toc47342667"/>
      <w:bookmarkStart w:id="2730" w:name="_Toc51769368"/>
      <w:bookmarkStart w:id="2731" w:name="_Toc153797178"/>
      <w:bookmarkEnd w:id="2724"/>
      <w:r w:rsidRPr="00DC56AE">
        <w:t>5.17.7</w:t>
      </w:r>
      <w:r w:rsidRPr="00DC56AE">
        <w:tab/>
        <w:t>Configuration Transfer Procedure between NG-RAN and E-UTRAN</w:t>
      </w:r>
      <w:bookmarkEnd w:id="2725"/>
      <w:bookmarkEnd w:id="2726"/>
      <w:bookmarkEnd w:id="2727"/>
      <w:bookmarkEnd w:id="2728"/>
      <w:bookmarkEnd w:id="2729"/>
      <w:bookmarkEnd w:id="2730"/>
      <w:bookmarkEnd w:id="2731"/>
    </w:p>
    <w:p w14:paraId="156D2DDB" w14:textId="77777777" w:rsidR="00D40151" w:rsidRPr="00DC56AE" w:rsidRDefault="00D40151" w:rsidP="00D40151">
      <w:pPr>
        <w:pStyle w:val="Heading4"/>
      </w:pPr>
      <w:bookmarkStart w:id="2732" w:name="_Toc20149992"/>
      <w:bookmarkStart w:id="2733" w:name="_Toc27846791"/>
      <w:bookmarkStart w:id="2734" w:name="_Toc36187922"/>
      <w:bookmarkStart w:id="2735" w:name="_Toc45183826"/>
      <w:bookmarkStart w:id="2736" w:name="_Toc47342668"/>
      <w:bookmarkStart w:id="2737" w:name="_Toc51769369"/>
      <w:bookmarkStart w:id="2738" w:name="_Toc153797179"/>
      <w:r w:rsidRPr="00DC56AE">
        <w:t>5.17.7.1</w:t>
      </w:r>
      <w:r w:rsidRPr="00DC56AE">
        <w:tab/>
        <w:t>Architecture Principles for Configuration Transfer between NG-RAN and E-UTRAN</w:t>
      </w:r>
      <w:bookmarkEnd w:id="2732"/>
      <w:bookmarkEnd w:id="2733"/>
      <w:bookmarkEnd w:id="2734"/>
      <w:bookmarkEnd w:id="2735"/>
      <w:bookmarkEnd w:id="2736"/>
      <w:bookmarkEnd w:id="2737"/>
      <w:bookmarkEnd w:id="2738"/>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6pt;height:267.95pt" o:ole="">
            <v:imagedata r:id="rId127" o:title=""/>
          </v:shape>
          <o:OLEObject Type="Embed" ProgID="Visio.Drawing.11" ShapeID="_x0000_i1083" DrawAspect="Content" ObjectID="_1764411656" r:id="rId128"/>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39" w:name="_Toc20149993"/>
      <w:bookmarkStart w:id="2740" w:name="_Toc27846792"/>
      <w:bookmarkStart w:id="2741" w:name="_Toc36187923"/>
      <w:bookmarkStart w:id="2742" w:name="_Toc45183827"/>
      <w:bookmarkStart w:id="2743" w:name="_Toc47342669"/>
      <w:bookmarkStart w:id="2744" w:name="_Toc51769370"/>
      <w:bookmarkStart w:id="2745" w:name="_Toc153797180"/>
      <w:r w:rsidRPr="00DC56AE">
        <w:t>5.17.7.2</w:t>
      </w:r>
      <w:r w:rsidRPr="00DC56AE">
        <w:tab/>
        <w:t>Addressing, routing and relaying</w:t>
      </w:r>
      <w:bookmarkEnd w:id="2739"/>
      <w:bookmarkEnd w:id="2740"/>
      <w:bookmarkEnd w:id="2741"/>
      <w:bookmarkEnd w:id="2742"/>
      <w:bookmarkEnd w:id="2743"/>
      <w:bookmarkEnd w:id="2744"/>
      <w:bookmarkEnd w:id="2745"/>
    </w:p>
    <w:p w14:paraId="02C9EB34" w14:textId="77777777" w:rsidR="00D40151" w:rsidRPr="00DC56AE" w:rsidRDefault="00D40151" w:rsidP="00D40151">
      <w:pPr>
        <w:pStyle w:val="Heading5"/>
      </w:pPr>
      <w:bookmarkStart w:id="2746" w:name="_Toc20149994"/>
      <w:bookmarkStart w:id="2747" w:name="_Toc27846793"/>
      <w:bookmarkStart w:id="2748" w:name="_Toc36187924"/>
      <w:bookmarkStart w:id="2749" w:name="_Toc45183828"/>
      <w:bookmarkStart w:id="2750" w:name="_Toc47342670"/>
      <w:bookmarkStart w:id="2751" w:name="_Toc51769371"/>
      <w:bookmarkStart w:id="2752" w:name="_Toc153797181"/>
      <w:r w:rsidRPr="00DC56AE">
        <w:t>5.17.7.2.1</w:t>
      </w:r>
      <w:r w:rsidRPr="00DC56AE">
        <w:tab/>
        <w:t>Addressing</w:t>
      </w:r>
      <w:bookmarkEnd w:id="2746"/>
      <w:bookmarkEnd w:id="2747"/>
      <w:bookmarkEnd w:id="2748"/>
      <w:bookmarkEnd w:id="2749"/>
      <w:bookmarkEnd w:id="2750"/>
      <w:bookmarkEnd w:id="2751"/>
      <w:bookmarkEnd w:id="2752"/>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53" w:name="_Toc20149995"/>
      <w:bookmarkStart w:id="2754" w:name="_Toc27846794"/>
      <w:bookmarkStart w:id="2755" w:name="_Toc36187925"/>
      <w:bookmarkStart w:id="2756" w:name="_Toc45183829"/>
      <w:bookmarkStart w:id="2757" w:name="_Toc47342671"/>
      <w:bookmarkStart w:id="2758" w:name="_Toc51769372"/>
      <w:bookmarkStart w:id="2759" w:name="_Toc153797182"/>
      <w:r w:rsidRPr="00DC56AE">
        <w:t>5.17.7.2.2</w:t>
      </w:r>
      <w:r w:rsidRPr="00DC56AE">
        <w:tab/>
        <w:t>Routing</w:t>
      </w:r>
      <w:bookmarkEnd w:id="2753"/>
      <w:bookmarkEnd w:id="2754"/>
      <w:bookmarkEnd w:id="2755"/>
      <w:bookmarkEnd w:id="2756"/>
      <w:bookmarkEnd w:id="2757"/>
      <w:bookmarkEnd w:id="2758"/>
      <w:bookmarkEnd w:id="2759"/>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lastRenderedPageBreak/>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60" w:name="_Toc20149996"/>
      <w:bookmarkStart w:id="2761" w:name="_Toc27846795"/>
      <w:bookmarkStart w:id="2762" w:name="_Toc36187926"/>
      <w:bookmarkStart w:id="2763" w:name="_Toc45183830"/>
      <w:bookmarkStart w:id="2764" w:name="_Toc47342672"/>
      <w:bookmarkStart w:id="2765" w:name="_Toc51769373"/>
      <w:bookmarkStart w:id="2766" w:name="_Toc153797183"/>
      <w:r w:rsidRPr="00DC56AE">
        <w:t>5.17.7.2.3</w:t>
      </w:r>
      <w:r w:rsidRPr="00DC56AE">
        <w:tab/>
        <w:t>Relaying</w:t>
      </w:r>
      <w:bookmarkEnd w:id="2760"/>
      <w:bookmarkEnd w:id="2761"/>
      <w:bookmarkEnd w:id="2762"/>
      <w:bookmarkEnd w:id="2763"/>
      <w:bookmarkEnd w:id="2764"/>
      <w:bookmarkEnd w:id="2765"/>
      <w:bookmarkEnd w:id="2766"/>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67" w:name="_Toc20149997"/>
      <w:bookmarkStart w:id="2768" w:name="_Toc27846796"/>
      <w:bookmarkStart w:id="2769" w:name="_Toc36187927"/>
      <w:bookmarkStart w:id="2770" w:name="_Toc45183831"/>
      <w:bookmarkStart w:id="2771" w:name="_Toc47342673"/>
      <w:bookmarkStart w:id="2772" w:name="_Toc51769374"/>
      <w:bookmarkStart w:id="2773" w:name="_Toc153797184"/>
      <w:r w:rsidRPr="00DC56AE">
        <w:t>5.18</w:t>
      </w:r>
      <w:r w:rsidRPr="00DC56AE">
        <w:tab/>
        <w:t>Network Sharing</w:t>
      </w:r>
      <w:bookmarkEnd w:id="2767"/>
      <w:bookmarkEnd w:id="2768"/>
      <w:bookmarkEnd w:id="2769"/>
      <w:bookmarkEnd w:id="2770"/>
      <w:bookmarkEnd w:id="2771"/>
      <w:bookmarkEnd w:id="2772"/>
      <w:bookmarkEnd w:id="2773"/>
    </w:p>
    <w:p w14:paraId="1397EA60" w14:textId="77777777" w:rsidR="00D40151" w:rsidRPr="00DC56AE" w:rsidRDefault="00D40151" w:rsidP="00D40151">
      <w:pPr>
        <w:pStyle w:val="Heading3"/>
      </w:pPr>
      <w:bookmarkStart w:id="2774" w:name="_Toc20149998"/>
      <w:bookmarkStart w:id="2775" w:name="_Toc27846797"/>
      <w:bookmarkStart w:id="2776" w:name="_Toc36187928"/>
      <w:bookmarkStart w:id="2777" w:name="_Toc45183832"/>
      <w:bookmarkStart w:id="2778" w:name="_Toc47342674"/>
      <w:bookmarkStart w:id="2779" w:name="_Toc51769375"/>
      <w:bookmarkStart w:id="2780" w:name="_Toc153797185"/>
      <w:r w:rsidRPr="00DC56AE">
        <w:t>5.</w:t>
      </w:r>
      <w:r w:rsidRPr="00DC56AE">
        <w:rPr>
          <w:lang w:eastAsia="zh-CN"/>
        </w:rPr>
        <w:t>1</w:t>
      </w:r>
      <w:r w:rsidRPr="00DC56AE">
        <w:t>8.1</w:t>
      </w:r>
      <w:r w:rsidRPr="00DC56AE">
        <w:tab/>
        <w:t>General concepts</w:t>
      </w:r>
      <w:bookmarkEnd w:id="2774"/>
      <w:bookmarkEnd w:id="2775"/>
      <w:bookmarkEnd w:id="2776"/>
      <w:bookmarkEnd w:id="2777"/>
      <w:bookmarkEnd w:id="2778"/>
      <w:bookmarkEnd w:id="2779"/>
      <w:bookmarkEnd w:id="2780"/>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35pt;height:148.4pt" o:ole="">
            <v:imagedata r:id="rId129" o:title=""/>
          </v:shape>
          <o:OLEObject Type="Embed" ProgID="Word.Picture.8" ShapeID="_x0000_i1084" DrawAspect="Content" ObjectID="_1764411657" r:id="rId130"/>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81" w:name="_Toc20149999"/>
      <w:bookmarkStart w:id="2782" w:name="_Toc27846798"/>
      <w:bookmarkStart w:id="2783" w:name="_Toc36187929"/>
      <w:bookmarkStart w:id="2784" w:name="_Toc45183833"/>
      <w:bookmarkStart w:id="2785" w:name="_Toc47342675"/>
      <w:bookmarkStart w:id="2786" w:name="_Toc51769376"/>
      <w:bookmarkStart w:id="2787" w:name="_Toc153797186"/>
      <w:r w:rsidRPr="00DC56AE">
        <w:t>5.18.2</w:t>
      </w:r>
      <w:r w:rsidRPr="00DC56AE">
        <w:tab/>
        <w:t>Broadcast system information for network sharing</w:t>
      </w:r>
      <w:bookmarkEnd w:id="2781"/>
      <w:bookmarkEnd w:id="2782"/>
      <w:bookmarkEnd w:id="2783"/>
      <w:bookmarkEnd w:id="2784"/>
      <w:bookmarkEnd w:id="2785"/>
      <w:bookmarkEnd w:id="2786"/>
      <w:bookmarkEnd w:id="2787"/>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788" w:name="_Toc20150000"/>
      <w:bookmarkStart w:id="2789" w:name="_Toc27846799"/>
      <w:bookmarkStart w:id="2790" w:name="_Toc36187930"/>
      <w:bookmarkStart w:id="2791" w:name="_Toc45183834"/>
      <w:bookmarkStart w:id="2792" w:name="_Toc47342676"/>
      <w:bookmarkStart w:id="2793" w:name="_Toc51769377"/>
      <w:bookmarkStart w:id="2794" w:name="_Toc153797187"/>
      <w:r w:rsidRPr="00DC56AE">
        <w:rPr>
          <w:rFonts w:eastAsia="MS Mincho"/>
        </w:rPr>
        <w:t>5.18.2a</w:t>
      </w:r>
      <w:r w:rsidRPr="00DC56AE">
        <w:rPr>
          <w:rFonts w:eastAsia="MS Mincho"/>
        </w:rPr>
        <w:tab/>
        <w:t>PLMN list handling for network sharing</w:t>
      </w:r>
      <w:bookmarkEnd w:id="2788"/>
      <w:bookmarkEnd w:id="2789"/>
      <w:bookmarkEnd w:id="2790"/>
      <w:bookmarkEnd w:id="2791"/>
      <w:bookmarkEnd w:id="2792"/>
      <w:bookmarkEnd w:id="2793"/>
      <w:bookmarkEnd w:id="2794"/>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795" w:name="_Toc20150001"/>
      <w:bookmarkStart w:id="2796" w:name="_Toc27846800"/>
      <w:bookmarkStart w:id="2797" w:name="_Toc36187931"/>
      <w:bookmarkStart w:id="2798" w:name="_Toc45183835"/>
      <w:bookmarkStart w:id="2799" w:name="_Toc47342677"/>
      <w:bookmarkStart w:id="2800" w:name="_Toc51769378"/>
      <w:bookmarkStart w:id="2801" w:name="_Toc153797188"/>
      <w:r w:rsidRPr="00DC56AE">
        <w:rPr>
          <w:rFonts w:eastAsia="MS Mincho"/>
        </w:rPr>
        <w:t>5.18.3</w:t>
      </w:r>
      <w:r w:rsidRPr="00DC56AE">
        <w:rPr>
          <w:rFonts w:eastAsia="MS Mincho"/>
        </w:rPr>
        <w:tab/>
        <w:t>Network selection by the UE</w:t>
      </w:r>
      <w:bookmarkEnd w:id="2795"/>
      <w:bookmarkEnd w:id="2796"/>
      <w:bookmarkEnd w:id="2797"/>
      <w:bookmarkEnd w:id="2798"/>
      <w:bookmarkEnd w:id="2799"/>
      <w:bookmarkEnd w:id="2800"/>
      <w:bookmarkEnd w:id="2801"/>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802" w:name="_Toc20150002"/>
      <w:bookmarkStart w:id="2803" w:name="_Toc27846801"/>
      <w:bookmarkStart w:id="2804" w:name="_Toc36187932"/>
      <w:bookmarkStart w:id="2805" w:name="_Toc45183836"/>
      <w:bookmarkStart w:id="2806" w:name="_Toc47342678"/>
      <w:bookmarkStart w:id="2807" w:name="_Toc51769379"/>
      <w:bookmarkStart w:id="2808" w:name="_Toc153797189"/>
      <w:r w:rsidRPr="00DC56AE">
        <w:t>5.18.4</w:t>
      </w:r>
      <w:r w:rsidRPr="00DC56AE">
        <w:tab/>
        <w:t>Network selection by the network</w:t>
      </w:r>
      <w:bookmarkEnd w:id="2802"/>
      <w:bookmarkEnd w:id="2803"/>
      <w:bookmarkEnd w:id="2804"/>
      <w:bookmarkEnd w:id="2805"/>
      <w:bookmarkEnd w:id="2806"/>
      <w:bookmarkEnd w:id="2807"/>
      <w:bookmarkEnd w:id="2808"/>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09" w:name="_Toc20150003"/>
      <w:bookmarkStart w:id="2810" w:name="_Toc27846802"/>
      <w:bookmarkStart w:id="2811" w:name="_Toc36187933"/>
      <w:bookmarkStart w:id="2812" w:name="_Toc45183837"/>
      <w:bookmarkStart w:id="2813" w:name="_Toc47342679"/>
      <w:bookmarkStart w:id="2814" w:name="_Toc51769380"/>
      <w:bookmarkStart w:id="2815" w:name="_Toc153797190"/>
      <w:r w:rsidRPr="00DC56AE">
        <w:t>5.18.5</w:t>
      </w:r>
      <w:r w:rsidRPr="00DC56AE">
        <w:tab/>
        <w:t>Network Sharing and Network Slicing</w:t>
      </w:r>
      <w:bookmarkEnd w:id="2809"/>
      <w:bookmarkEnd w:id="2810"/>
      <w:bookmarkEnd w:id="2811"/>
      <w:bookmarkEnd w:id="2812"/>
      <w:bookmarkEnd w:id="2813"/>
      <w:bookmarkEnd w:id="2814"/>
      <w:bookmarkEnd w:id="2815"/>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16" w:name="_Toc20150004"/>
      <w:bookmarkStart w:id="2817" w:name="_Toc27846803"/>
      <w:bookmarkStart w:id="2818" w:name="_Toc36187934"/>
      <w:bookmarkStart w:id="2819" w:name="_Toc45183838"/>
      <w:bookmarkStart w:id="2820" w:name="_Toc47342680"/>
      <w:bookmarkStart w:id="2821" w:name="_Toc51769381"/>
      <w:bookmarkStart w:id="2822" w:name="_Toc153797191"/>
      <w:r w:rsidRPr="00DC56AE">
        <w:t>5.19</w:t>
      </w:r>
      <w:r w:rsidRPr="00DC56AE">
        <w:tab/>
        <w:t>Control Plane Load Control, Congestion and Overload Control</w:t>
      </w:r>
      <w:bookmarkEnd w:id="2816"/>
      <w:bookmarkEnd w:id="2817"/>
      <w:bookmarkEnd w:id="2818"/>
      <w:bookmarkEnd w:id="2819"/>
      <w:bookmarkEnd w:id="2820"/>
      <w:bookmarkEnd w:id="2821"/>
      <w:bookmarkEnd w:id="2822"/>
    </w:p>
    <w:p w14:paraId="521D2DF0" w14:textId="77777777" w:rsidR="00D40151" w:rsidRPr="00DC56AE" w:rsidRDefault="00D40151" w:rsidP="00D40151">
      <w:pPr>
        <w:pStyle w:val="Heading3"/>
      </w:pPr>
      <w:bookmarkStart w:id="2823" w:name="_Toc20150005"/>
      <w:bookmarkStart w:id="2824" w:name="_Toc27846804"/>
      <w:bookmarkStart w:id="2825" w:name="_Toc36187935"/>
      <w:bookmarkStart w:id="2826" w:name="_Toc45183839"/>
      <w:bookmarkStart w:id="2827" w:name="_Toc47342681"/>
      <w:bookmarkStart w:id="2828" w:name="_Toc51769382"/>
      <w:bookmarkStart w:id="2829" w:name="_Toc153797192"/>
      <w:r w:rsidRPr="00DC56AE">
        <w:t>5.19.1</w:t>
      </w:r>
      <w:r w:rsidRPr="00DC56AE">
        <w:tab/>
        <w:t>General</w:t>
      </w:r>
      <w:bookmarkEnd w:id="2823"/>
      <w:bookmarkEnd w:id="2824"/>
      <w:bookmarkEnd w:id="2825"/>
      <w:bookmarkEnd w:id="2826"/>
      <w:bookmarkEnd w:id="2827"/>
      <w:bookmarkEnd w:id="2828"/>
      <w:bookmarkEnd w:id="2829"/>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30" w:name="_Toc20150006"/>
      <w:bookmarkStart w:id="2831" w:name="_Toc27846805"/>
      <w:bookmarkStart w:id="2832" w:name="_Toc36187936"/>
      <w:bookmarkStart w:id="2833" w:name="_Toc45183840"/>
      <w:bookmarkStart w:id="2834" w:name="_Toc47342682"/>
      <w:bookmarkStart w:id="2835" w:name="_Toc51769383"/>
      <w:bookmarkStart w:id="2836" w:name="_Toc153797193"/>
      <w:r w:rsidRPr="00DC56AE">
        <w:lastRenderedPageBreak/>
        <w:t>5.19.2</w:t>
      </w:r>
      <w:r w:rsidRPr="00DC56AE">
        <w:tab/>
        <w:t>TNLA Load Balancing and TNLA Load Re-Balancing</w:t>
      </w:r>
      <w:bookmarkEnd w:id="2830"/>
      <w:bookmarkEnd w:id="2831"/>
      <w:bookmarkEnd w:id="2832"/>
      <w:bookmarkEnd w:id="2833"/>
      <w:bookmarkEnd w:id="2834"/>
      <w:bookmarkEnd w:id="2835"/>
      <w:bookmarkEnd w:id="2836"/>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37" w:name="_Toc20150007"/>
      <w:bookmarkStart w:id="2838" w:name="_Toc27846806"/>
      <w:bookmarkStart w:id="2839" w:name="_Toc36187937"/>
      <w:bookmarkStart w:id="2840" w:name="_Toc45183841"/>
      <w:bookmarkStart w:id="2841" w:name="_Toc47342683"/>
      <w:bookmarkStart w:id="2842" w:name="_Toc51769384"/>
      <w:bookmarkStart w:id="2843" w:name="_Toc153797194"/>
      <w:r w:rsidRPr="00DC56AE">
        <w:t>5.19.3</w:t>
      </w:r>
      <w:r w:rsidRPr="00DC56AE">
        <w:tab/>
        <w:t>AMF Load Balancing</w:t>
      </w:r>
      <w:bookmarkEnd w:id="2837"/>
      <w:bookmarkEnd w:id="2838"/>
      <w:bookmarkEnd w:id="2839"/>
      <w:bookmarkEnd w:id="2840"/>
      <w:bookmarkEnd w:id="2841"/>
      <w:bookmarkEnd w:id="2842"/>
      <w:bookmarkEnd w:id="2843"/>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44" w:name="_Toc20150008"/>
      <w:bookmarkStart w:id="2845" w:name="_Toc27846807"/>
      <w:bookmarkStart w:id="2846" w:name="_Toc36187938"/>
      <w:bookmarkStart w:id="2847" w:name="_Toc45183842"/>
      <w:bookmarkStart w:id="2848" w:name="_Toc47342684"/>
      <w:bookmarkStart w:id="2849" w:name="_Toc51769385"/>
      <w:bookmarkStart w:id="2850" w:name="_Toc153797195"/>
      <w:r w:rsidRPr="00DC56AE">
        <w:t>5.19.4</w:t>
      </w:r>
      <w:r w:rsidRPr="00DC56AE">
        <w:tab/>
        <w:t>AMF Load Re-Balancing</w:t>
      </w:r>
      <w:bookmarkEnd w:id="2844"/>
      <w:bookmarkEnd w:id="2845"/>
      <w:bookmarkEnd w:id="2846"/>
      <w:bookmarkEnd w:id="2847"/>
      <w:bookmarkEnd w:id="2848"/>
      <w:bookmarkEnd w:id="2849"/>
      <w:bookmarkEnd w:id="2850"/>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51" w:name="_Toc20150009"/>
      <w:bookmarkStart w:id="2852" w:name="_Toc27846808"/>
      <w:bookmarkStart w:id="2853" w:name="_Toc36187939"/>
      <w:bookmarkStart w:id="2854" w:name="_Toc45183843"/>
      <w:bookmarkStart w:id="2855" w:name="_Toc47342685"/>
      <w:bookmarkStart w:id="2856" w:name="_Toc51769386"/>
      <w:bookmarkStart w:id="2857" w:name="_Toc153797196"/>
      <w:r w:rsidRPr="00DC56AE">
        <w:lastRenderedPageBreak/>
        <w:t>5.19.5</w:t>
      </w:r>
      <w:r w:rsidRPr="00DC56AE">
        <w:tab/>
        <w:t>AMF Control Of Overload</w:t>
      </w:r>
      <w:bookmarkEnd w:id="2851"/>
      <w:bookmarkEnd w:id="2852"/>
      <w:bookmarkEnd w:id="2853"/>
      <w:bookmarkEnd w:id="2854"/>
      <w:bookmarkEnd w:id="2855"/>
      <w:bookmarkEnd w:id="2856"/>
      <w:bookmarkEnd w:id="2857"/>
    </w:p>
    <w:p w14:paraId="2BA60046" w14:textId="77777777" w:rsidR="00D40151" w:rsidRPr="00DC56AE" w:rsidRDefault="00D40151" w:rsidP="00D40151">
      <w:pPr>
        <w:pStyle w:val="Heading4"/>
        <w:rPr>
          <w:lang w:eastAsia="ja-JP"/>
        </w:rPr>
      </w:pPr>
      <w:bookmarkStart w:id="2858" w:name="_Toc20150010"/>
      <w:bookmarkStart w:id="2859" w:name="_Toc27846809"/>
      <w:bookmarkStart w:id="2860" w:name="_Toc36187940"/>
      <w:bookmarkStart w:id="2861" w:name="_Toc45183844"/>
      <w:bookmarkStart w:id="2862" w:name="_Toc47342686"/>
      <w:bookmarkStart w:id="2863" w:name="_Toc51769387"/>
      <w:bookmarkStart w:id="2864" w:name="_Toc153797197"/>
      <w:r w:rsidRPr="00DC56AE">
        <w:rPr>
          <w:lang w:eastAsia="ja-JP"/>
        </w:rPr>
        <w:t>5.19.5.1</w:t>
      </w:r>
      <w:r w:rsidRPr="00DC56AE">
        <w:rPr>
          <w:lang w:eastAsia="ja-JP"/>
        </w:rPr>
        <w:tab/>
        <w:t>General</w:t>
      </w:r>
      <w:bookmarkEnd w:id="2858"/>
      <w:bookmarkEnd w:id="2859"/>
      <w:bookmarkEnd w:id="2860"/>
      <w:bookmarkEnd w:id="2861"/>
      <w:bookmarkEnd w:id="2862"/>
      <w:bookmarkEnd w:id="2863"/>
      <w:bookmarkEnd w:id="2864"/>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65" w:name="_Toc20150011"/>
      <w:bookmarkStart w:id="2866" w:name="_Toc27846810"/>
      <w:bookmarkStart w:id="2867" w:name="_Toc36187941"/>
      <w:bookmarkStart w:id="2868" w:name="_Toc45183845"/>
      <w:bookmarkStart w:id="2869" w:name="_Toc47342687"/>
      <w:bookmarkStart w:id="2870" w:name="_Toc51769388"/>
      <w:bookmarkStart w:id="2871" w:name="_Toc153797198"/>
      <w:r w:rsidRPr="00DC56AE">
        <w:t>5.19.5.2</w:t>
      </w:r>
      <w:r w:rsidRPr="00DC56AE">
        <w:tab/>
        <w:t>AMF Overload Control</w:t>
      </w:r>
      <w:bookmarkEnd w:id="2865"/>
      <w:bookmarkEnd w:id="2866"/>
      <w:bookmarkEnd w:id="2867"/>
      <w:bookmarkEnd w:id="2868"/>
      <w:bookmarkEnd w:id="2869"/>
      <w:bookmarkEnd w:id="2870"/>
      <w:bookmarkEnd w:id="2871"/>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lastRenderedPageBreak/>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72" w:name="_Toc20150012"/>
      <w:bookmarkStart w:id="2873" w:name="_Toc27846811"/>
      <w:bookmarkStart w:id="2874" w:name="_Toc36187942"/>
      <w:bookmarkStart w:id="2875" w:name="_Toc45183846"/>
      <w:bookmarkStart w:id="2876" w:name="_Toc47342688"/>
      <w:bookmarkStart w:id="2877" w:name="_Toc51769389"/>
      <w:bookmarkStart w:id="2878" w:name="_Toc153797199"/>
      <w:r w:rsidRPr="00DC56AE">
        <w:t>5.19.6</w:t>
      </w:r>
      <w:r w:rsidRPr="00DC56AE">
        <w:tab/>
        <w:t>SMF Overload Control</w:t>
      </w:r>
      <w:bookmarkEnd w:id="2872"/>
      <w:bookmarkEnd w:id="2873"/>
      <w:bookmarkEnd w:id="2874"/>
      <w:bookmarkEnd w:id="2875"/>
      <w:bookmarkEnd w:id="2876"/>
      <w:bookmarkEnd w:id="2877"/>
      <w:bookmarkEnd w:id="2878"/>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79" w:name="_Toc20150013"/>
      <w:bookmarkStart w:id="2880" w:name="_Toc27846812"/>
      <w:bookmarkStart w:id="2881" w:name="_Toc36187943"/>
      <w:bookmarkStart w:id="2882" w:name="_Toc45183847"/>
      <w:bookmarkStart w:id="2883" w:name="_Toc47342689"/>
      <w:bookmarkStart w:id="2884" w:name="_Toc51769390"/>
      <w:bookmarkStart w:id="2885" w:name="_Toc153797200"/>
      <w:r w:rsidRPr="00DC56AE">
        <w:t>5.19.7</w:t>
      </w:r>
      <w:r w:rsidRPr="00DC56AE">
        <w:tab/>
        <w:t>NAS level congestion control</w:t>
      </w:r>
      <w:bookmarkEnd w:id="2879"/>
      <w:bookmarkEnd w:id="2880"/>
      <w:bookmarkEnd w:id="2881"/>
      <w:bookmarkEnd w:id="2882"/>
      <w:bookmarkEnd w:id="2883"/>
      <w:bookmarkEnd w:id="2884"/>
      <w:bookmarkEnd w:id="2885"/>
    </w:p>
    <w:p w14:paraId="16E41E8C" w14:textId="77777777" w:rsidR="00D40151" w:rsidRPr="00DC56AE" w:rsidRDefault="00D40151" w:rsidP="00D40151">
      <w:pPr>
        <w:pStyle w:val="Heading4"/>
      </w:pPr>
      <w:bookmarkStart w:id="2886" w:name="_Toc20150014"/>
      <w:bookmarkStart w:id="2887" w:name="_Toc27846813"/>
      <w:bookmarkStart w:id="2888" w:name="_Toc36187944"/>
      <w:bookmarkStart w:id="2889" w:name="_Toc45183848"/>
      <w:bookmarkStart w:id="2890" w:name="_Toc47342690"/>
      <w:bookmarkStart w:id="2891" w:name="_Toc51769391"/>
      <w:bookmarkStart w:id="2892" w:name="_Toc153797201"/>
      <w:r w:rsidRPr="00DC56AE">
        <w:t>5.19.7.1</w:t>
      </w:r>
      <w:r w:rsidRPr="00DC56AE">
        <w:tab/>
        <w:t>General</w:t>
      </w:r>
      <w:bookmarkEnd w:id="2886"/>
      <w:bookmarkEnd w:id="2887"/>
      <w:bookmarkEnd w:id="2888"/>
      <w:bookmarkEnd w:id="2889"/>
      <w:bookmarkEnd w:id="2890"/>
      <w:bookmarkEnd w:id="2891"/>
      <w:bookmarkEnd w:id="2892"/>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893" w:name="_Toc20150015"/>
      <w:bookmarkStart w:id="2894" w:name="_Toc27846814"/>
      <w:bookmarkStart w:id="2895" w:name="_Toc36187945"/>
      <w:bookmarkStart w:id="2896" w:name="_Toc45183849"/>
      <w:bookmarkStart w:id="2897" w:name="_Toc47342691"/>
      <w:bookmarkStart w:id="2898" w:name="_Toc51769392"/>
      <w:bookmarkStart w:id="2899" w:name="_Toc153797202"/>
      <w:r w:rsidRPr="00DC56AE">
        <w:t>5.19.7.2</w:t>
      </w:r>
      <w:r w:rsidRPr="00DC56AE">
        <w:tab/>
        <w:t>General NAS level congestion control</w:t>
      </w:r>
      <w:bookmarkEnd w:id="2893"/>
      <w:bookmarkEnd w:id="2894"/>
      <w:bookmarkEnd w:id="2895"/>
      <w:bookmarkEnd w:id="2896"/>
      <w:bookmarkEnd w:id="2897"/>
      <w:bookmarkEnd w:id="2898"/>
      <w:bookmarkEnd w:id="2899"/>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lastRenderedPageBreak/>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900" w:name="_Toc20150016"/>
      <w:bookmarkStart w:id="2901" w:name="_Toc27846815"/>
      <w:bookmarkStart w:id="2902" w:name="_Toc36187946"/>
      <w:bookmarkStart w:id="2903" w:name="_Toc45183850"/>
      <w:bookmarkStart w:id="2904" w:name="_Toc47342692"/>
      <w:bookmarkStart w:id="2905" w:name="_Toc51769393"/>
      <w:bookmarkStart w:id="2906" w:name="_Toc153797203"/>
      <w:r w:rsidRPr="00DC56AE">
        <w:t>5.19.7.3</w:t>
      </w:r>
      <w:r w:rsidRPr="00DC56AE">
        <w:tab/>
        <w:t>DNN based congestion control</w:t>
      </w:r>
      <w:bookmarkEnd w:id="2900"/>
      <w:bookmarkEnd w:id="2901"/>
      <w:bookmarkEnd w:id="2902"/>
      <w:bookmarkEnd w:id="2903"/>
      <w:bookmarkEnd w:id="2904"/>
      <w:bookmarkEnd w:id="2905"/>
      <w:bookmarkEnd w:id="2906"/>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DC56AE">
        <w:lastRenderedPageBreak/>
        <w:t>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07" w:name="_Toc20150017"/>
      <w:bookmarkStart w:id="2908" w:name="_Toc27846816"/>
      <w:bookmarkStart w:id="2909" w:name="_Toc36187947"/>
      <w:bookmarkStart w:id="2910" w:name="_Toc45183851"/>
      <w:bookmarkStart w:id="2911" w:name="_Toc47342693"/>
      <w:bookmarkStart w:id="2912" w:name="_Toc51769394"/>
      <w:bookmarkStart w:id="2913" w:name="_Toc153797204"/>
      <w:r w:rsidRPr="00DC56AE">
        <w:t>5.19.7.4</w:t>
      </w:r>
      <w:r w:rsidRPr="00DC56AE">
        <w:tab/>
        <w:t>S-NSSAI based congestion control</w:t>
      </w:r>
      <w:bookmarkEnd w:id="2907"/>
      <w:bookmarkEnd w:id="2908"/>
      <w:bookmarkEnd w:id="2909"/>
      <w:bookmarkEnd w:id="2910"/>
      <w:bookmarkEnd w:id="2911"/>
      <w:bookmarkEnd w:id="2912"/>
      <w:bookmarkEnd w:id="2913"/>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lastRenderedPageBreak/>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14" w:name="_Toc20150018"/>
      <w:bookmarkStart w:id="2915" w:name="_Toc27846817"/>
      <w:bookmarkStart w:id="2916" w:name="_Toc36187948"/>
      <w:bookmarkStart w:id="2917" w:name="_Toc45183852"/>
      <w:bookmarkStart w:id="2918" w:name="_Toc47342694"/>
      <w:bookmarkStart w:id="2919" w:name="_Toc51769395"/>
      <w:bookmarkStart w:id="2920" w:name="_Toc153797205"/>
      <w:r w:rsidRPr="00DC56AE">
        <w:t>5.19.7.5</w:t>
      </w:r>
      <w:r w:rsidRPr="00DC56AE">
        <w:tab/>
        <w:t>Group specific NAS level congestion control</w:t>
      </w:r>
      <w:bookmarkEnd w:id="2914"/>
      <w:bookmarkEnd w:id="2915"/>
      <w:bookmarkEnd w:id="2916"/>
      <w:bookmarkEnd w:id="2917"/>
      <w:bookmarkEnd w:id="2918"/>
      <w:bookmarkEnd w:id="2919"/>
      <w:bookmarkEnd w:id="2920"/>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21" w:name="_Toc20150019"/>
      <w:bookmarkStart w:id="2922" w:name="_Toc27846818"/>
      <w:bookmarkStart w:id="2923" w:name="_Toc36187949"/>
      <w:bookmarkStart w:id="2924" w:name="_Toc45183853"/>
      <w:bookmarkStart w:id="2925" w:name="_Toc47342695"/>
      <w:bookmarkStart w:id="2926" w:name="_Toc51769396"/>
      <w:bookmarkStart w:id="2927" w:name="_Toc153797206"/>
      <w:r w:rsidRPr="00DC56AE">
        <w:t>5.19.7.6</w:t>
      </w:r>
      <w:r w:rsidRPr="00DC56AE">
        <w:tab/>
        <w:t>Control Plane data specific NAS level congestion control</w:t>
      </w:r>
      <w:bookmarkEnd w:id="2921"/>
      <w:bookmarkEnd w:id="2922"/>
      <w:bookmarkEnd w:id="2923"/>
      <w:bookmarkEnd w:id="2924"/>
      <w:bookmarkEnd w:id="2925"/>
      <w:bookmarkEnd w:id="2926"/>
      <w:bookmarkEnd w:id="2927"/>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28" w:name="_Toc20150020"/>
      <w:bookmarkStart w:id="2929" w:name="_Toc27846819"/>
      <w:bookmarkStart w:id="2930" w:name="_Toc36187950"/>
      <w:bookmarkStart w:id="2931" w:name="_Toc45183854"/>
      <w:bookmarkStart w:id="2932" w:name="_Toc47342696"/>
      <w:bookmarkStart w:id="2933" w:name="_Toc51769397"/>
      <w:bookmarkStart w:id="2934" w:name="_Toc153797207"/>
      <w:r w:rsidRPr="00DC56AE">
        <w:t>5.20</w:t>
      </w:r>
      <w:r w:rsidRPr="00DC56AE">
        <w:tab/>
      </w:r>
      <w:r w:rsidRPr="00DC56AE">
        <w:rPr>
          <w:lang w:eastAsia="ko-KR"/>
        </w:rPr>
        <w:t>External Exposure of Network Capability</w:t>
      </w:r>
      <w:bookmarkEnd w:id="2928"/>
      <w:bookmarkEnd w:id="2929"/>
      <w:bookmarkEnd w:id="2930"/>
      <w:bookmarkEnd w:id="2931"/>
      <w:bookmarkEnd w:id="2932"/>
      <w:bookmarkEnd w:id="2933"/>
      <w:bookmarkEnd w:id="2934"/>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lastRenderedPageBreak/>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35" w:name="_Toc20150021"/>
      <w:bookmarkStart w:id="2936" w:name="_Toc27846820"/>
      <w:bookmarkStart w:id="2937" w:name="_Toc36187951"/>
      <w:bookmarkStart w:id="2938" w:name="_Toc45183855"/>
      <w:bookmarkStart w:id="2939" w:name="_Toc47342697"/>
      <w:bookmarkStart w:id="2940" w:name="_Toc51769398"/>
      <w:bookmarkStart w:id="2941" w:name="_Toc153797208"/>
      <w:r w:rsidRPr="00DC56AE">
        <w:t>5.20a</w:t>
      </w:r>
      <w:r w:rsidRPr="00DC56AE">
        <w:tab/>
        <w:t>Data Collection from an AF</w:t>
      </w:r>
      <w:bookmarkEnd w:id="2935"/>
      <w:bookmarkEnd w:id="2936"/>
      <w:bookmarkEnd w:id="2937"/>
      <w:bookmarkEnd w:id="2938"/>
      <w:bookmarkEnd w:id="2939"/>
      <w:bookmarkEnd w:id="2940"/>
      <w:bookmarkEnd w:id="2941"/>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42" w:name="_Toc20150022"/>
      <w:bookmarkStart w:id="2943" w:name="_Toc27846821"/>
      <w:bookmarkStart w:id="2944" w:name="_Toc36187952"/>
      <w:bookmarkStart w:id="2945" w:name="_Toc45183856"/>
      <w:bookmarkStart w:id="2946" w:name="_Toc47342698"/>
      <w:bookmarkStart w:id="2947" w:name="_Toc51769399"/>
      <w:bookmarkStart w:id="2948" w:name="_Toc153797209"/>
      <w:r w:rsidRPr="00DC56AE">
        <w:t>5.21</w:t>
      </w:r>
      <w:r w:rsidRPr="00DC56AE">
        <w:tab/>
        <w:t>Architectural support for virtualized deployments</w:t>
      </w:r>
      <w:bookmarkEnd w:id="2942"/>
      <w:bookmarkEnd w:id="2943"/>
      <w:bookmarkEnd w:id="2944"/>
      <w:bookmarkEnd w:id="2945"/>
      <w:bookmarkEnd w:id="2946"/>
      <w:bookmarkEnd w:id="2947"/>
      <w:bookmarkEnd w:id="2948"/>
    </w:p>
    <w:p w14:paraId="04A2D8F9" w14:textId="77777777" w:rsidR="00D40151" w:rsidRPr="00DC56AE" w:rsidRDefault="00D40151" w:rsidP="00D40151">
      <w:pPr>
        <w:pStyle w:val="Heading3"/>
      </w:pPr>
      <w:bookmarkStart w:id="2949" w:name="_Toc20150023"/>
      <w:bookmarkStart w:id="2950" w:name="_Toc27846822"/>
      <w:bookmarkStart w:id="2951" w:name="_Toc36187953"/>
      <w:bookmarkStart w:id="2952" w:name="_Toc45183857"/>
      <w:bookmarkStart w:id="2953" w:name="_Toc47342699"/>
      <w:bookmarkStart w:id="2954" w:name="_Toc51769400"/>
      <w:bookmarkStart w:id="2955" w:name="_Toc153797210"/>
      <w:r w:rsidRPr="00DC56AE">
        <w:t>5.21.0</w:t>
      </w:r>
      <w:r w:rsidRPr="00DC56AE">
        <w:tab/>
        <w:t>General</w:t>
      </w:r>
      <w:bookmarkEnd w:id="2949"/>
      <w:bookmarkEnd w:id="2950"/>
      <w:bookmarkEnd w:id="2951"/>
      <w:bookmarkEnd w:id="2952"/>
      <w:bookmarkEnd w:id="2953"/>
      <w:bookmarkEnd w:id="2954"/>
      <w:bookmarkEnd w:id="2955"/>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56" w:name="_Toc20150024"/>
      <w:bookmarkStart w:id="2957" w:name="_Toc27846823"/>
      <w:bookmarkStart w:id="2958" w:name="_Toc36187954"/>
      <w:bookmarkStart w:id="2959" w:name="_Toc45183858"/>
      <w:bookmarkStart w:id="2960" w:name="_Toc47342700"/>
      <w:bookmarkStart w:id="2961" w:name="_Toc51769401"/>
      <w:bookmarkStart w:id="2962" w:name="_Toc153797211"/>
      <w:r w:rsidRPr="00DC56AE">
        <w:rPr>
          <w:lang w:eastAsia="zh-CN"/>
        </w:rPr>
        <w:t>5.21.1</w:t>
      </w:r>
      <w:r w:rsidRPr="00DC56AE">
        <w:rPr>
          <w:lang w:eastAsia="zh-CN"/>
        </w:rPr>
        <w:tab/>
        <w:t>Architectural support for N2</w:t>
      </w:r>
      <w:bookmarkEnd w:id="2956"/>
      <w:bookmarkEnd w:id="2957"/>
      <w:bookmarkEnd w:id="2958"/>
      <w:bookmarkEnd w:id="2959"/>
      <w:bookmarkEnd w:id="2960"/>
      <w:bookmarkEnd w:id="2961"/>
      <w:bookmarkEnd w:id="2962"/>
    </w:p>
    <w:p w14:paraId="0242495A" w14:textId="77777777" w:rsidR="00D40151" w:rsidRPr="00DC56AE" w:rsidRDefault="00D40151" w:rsidP="00D40151">
      <w:pPr>
        <w:pStyle w:val="Heading4"/>
      </w:pPr>
      <w:bookmarkStart w:id="2963" w:name="_Toc20150025"/>
      <w:bookmarkStart w:id="2964" w:name="_Toc27846824"/>
      <w:bookmarkStart w:id="2965" w:name="_Toc36187955"/>
      <w:bookmarkStart w:id="2966" w:name="_Toc45183859"/>
      <w:bookmarkStart w:id="2967" w:name="_Toc47342701"/>
      <w:bookmarkStart w:id="2968" w:name="_Toc51769402"/>
      <w:bookmarkStart w:id="2969" w:name="_Toc153797212"/>
      <w:r w:rsidRPr="00DC56AE">
        <w:t>5.21.1.1</w:t>
      </w:r>
      <w:r w:rsidRPr="00DC56AE">
        <w:tab/>
        <w:t>TNL associations</w:t>
      </w:r>
      <w:bookmarkEnd w:id="2963"/>
      <w:bookmarkEnd w:id="2964"/>
      <w:bookmarkEnd w:id="2965"/>
      <w:bookmarkEnd w:id="2966"/>
      <w:bookmarkEnd w:id="2967"/>
      <w:bookmarkEnd w:id="2968"/>
      <w:bookmarkEnd w:id="2969"/>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lastRenderedPageBreak/>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70" w:name="_Toc20150026"/>
      <w:bookmarkStart w:id="2971" w:name="_Toc27846825"/>
      <w:bookmarkStart w:id="2972" w:name="_Toc36187956"/>
      <w:bookmarkStart w:id="2973" w:name="_Toc45183860"/>
      <w:bookmarkStart w:id="2974" w:name="_Toc47342702"/>
      <w:bookmarkStart w:id="2975" w:name="_Toc51769403"/>
      <w:bookmarkStart w:id="2976" w:name="_Toc153797213"/>
      <w:r w:rsidRPr="00DC56AE">
        <w:t>5.21.1.2</w:t>
      </w:r>
      <w:r w:rsidRPr="00DC56AE">
        <w:tab/>
        <w:t>NGAP UE-TNLA-binding</w:t>
      </w:r>
      <w:bookmarkEnd w:id="2970"/>
      <w:bookmarkEnd w:id="2971"/>
      <w:bookmarkEnd w:id="2972"/>
      <w:bookmarkEnd w:id="2973"/>
      <w:bookmarkEnd w:id="2974"/>
      <w:bookmarkEnd w:id="2975"/>
      <w:bookmarkEnd w:id="2976"/>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77" w:name="_Toc20150027"/>
      <w:bookmarkStart w:id="2978" w:name="_Toc27846826"/>
      <w:bookmarkStart w:id="2979" w:name="_Toc36187957"/>
      <w:bookmarkStart w:id="2980" w:name="_Toc45183861"/>
      <w:bookmarkStart w:id="2981" w:name="_Toc47342703"/>
      <w:bookmarkStart w:id="2982" w:name="_Toc51769404"/>
      <w:bookmarkStart w:id="2983" w:name="_Toc153797214"/>
      <w:r w:rsidRPr="00DC56AE">
        <w:t>5.21.1.3</w:t>
      </w:r>
      <w:r w:rsidRPr="00DC56AE">
        <w:tab/>
        <w:t>N2 TNL association selection</w:t>
      </w:r>
      <w:bookmarkEnd w:id="2977"/>
      <w:bookmarkEnd w:id="2978"/>
      <w:bookmarkEnd w:id="2979"/>
      <w:bookmarkEnd w:id="2980"/>
      <w:bookmarkEnd w:id="2981"/>
      <w:bookmarkEnd w:id="2982"/>
      <w:bookmarkEnd w:id="2983"/>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2984" w:name="_Toc20150028"/>
      <w:bookmarkStart w:id="2985" w:name="_Toc27846827"/>
      <w:bookmarkStart w:id="2986" w:name="_Toc36187958"/>
      <w:bookmarkStart w:id="2987" w:name="_Toc45183862"/>
      <w:bookmarkStart w:id="2988" w:name="_Toc47342704"/>
      <w:bookmarkStart w:id="2989" w:name="_Toc51769405"/>
      <w:bookmarkStart w:id="2990" w:name="_Toc153797215"/>
      <w:r w:rsidRPr="00DC56AE">
        <w:rPr>
          <w:lang w:eastAsia="zh-CN"/>
        </w:rPr>
        <w:t>5.21.2</w:t>
      </w:r>
      <w:r w:rsidRPr="00DC56AE">
        <w:rPr>
          <w:lang w:eastAsia="zh-CN"/>
        </w:rPr>
        <w:tab/>
        <w:t>AMF Management</w:t>
      </w:r>
      <w:bookmarkEnd w:id="2984"/>
      <w:bookmarkEnd w:id="2985"/>
      <w:bookmarkEnd w:id="2986"/>
      <w:bookmarkEnd w:id="2987"/>
      <w:bookmarkEnd w:id="2988"/>
      <w:bookmarkEnd w:id="2989"/>
      <w:bookmarkEnd w:id="2990"/>
    </w:p>
    <w:p w14:paraId="1C800118" w14:textId="77777777" w:rsidR="00D40151" w:rsidRPr="00DC56AE" w:rsidRDefault="00D40151" w:rsidP="00D40151">
      <w:pPr>
        <w:pStyle w:val="Heading4"/>
      </w:pPr>
      <w:bookmarkStart w:id="2991" w:name="_Toc20150029"/>
      <w:bookmarkStart w:id="2992" w:name="_Toc27846828"/>
      <w:bookmarkStart w:id="2993" w:name="_Toc36187959"/>
      <w:bookmarkStart w:id="2994" w:name="_Toc45183863"/>
      <w:bookmarkStart w:id="2995" w:name="_Toc47342705"/>
      <w:bookmarkStart w:id="2996" w:name="_Toc51769406"/>
      <w:bookmarkStart w:id="2997" w:name="_Toc153797216"/>
      <w:r w:rsidRPr="00DC56AE">
        <w:t>5.21.2.1</w:t>
      </w:r>
      <w:r w:rsidRPr="00DC56AE">
        <w:tab/>
        <w:t>AMF Addition/Update</w:t>
      </w:r>
      <w:bookmarkEnd w:id="2991"/>
      <w:bookmarkEnd w:id="2992"/>
      <w:bookmarkEnd w:id="2993"/>
      <w:bookmarkEnd w:id="2994"/>
      <w:bookmarkEnd w:id="2995"/>
      <w:bookmarkEnd w:id="2996"/>
      <w:bookmarkEnd w:id="2997"/>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2998" w:name="_Toc20150030"/>
      <w:bookmarkStart w:id="2999" w:name="_Toc27846829"/>
      <w:bookmarkStart w:id="3000" w:name="_Toc36187960"/>
      <w:bookmarkStart w:id="3001" w:name="_Toc45183864"/>
      <w:bookmarkStart w:id="3002" w:name="_Toc47342706"/>
      <w:bookmarkStart w:id="3003" w:name="_Toc51769407"/>
      <w:bookmarkStart w:id="3004" w:name="_Toc153797217"/>
      <w:r w:rsidRPr="00DC56AE">
        <w:t>5.21.2.2</w:t>
      </w:r>
      <w:r w:rsidRPr="00DC56AE">
        <w:tab/>
        <w:t>AMF planned removal procedure</w:t>
      </w:r>
      <w:bookmarkEnd w:id="2998"/>
      <w:bookmarkEnd w:id="2999"/>
      <w:bookmarkEnd w:id="3000"/>
      <w:bookmarkEnd w:id="3001"/>
      <w:bookmarkEnd w:id="3002"/>
      <w:bookmarkEnd w:id="3003"/>
      <w:bookmarkEnd w:id="3004"/>
    </w:p>
    <w:p w14:paraId="00DB137D" w14:textId="77777777" w:rsidR="00D40151" w:rsidRPr="00DC56AE" w:rsidRDefault="00D40151" w:rsidP="00D40151">
      <w:pPr>
        <w:pStyle w:val="Heading5"/>
      </w:pPr>
      <w:bookmarkStart w:id="3005" w:name="_Toc20150031"/>
      <w:bookmarkStart w:id="3006" w:name="_Toc27846830"/>
      <w:bookmarkStart w:id="3007" w:name="_Toc36187961"/>
      <w:bookmarkStart w:id="3008" w:name="_Toc45183865"/>
      <w:bookmarkStart w:id="3009" w:name="_Toc47342707"/>
      <w:bookmarkStart w:id="3010" w:name="_Toc51769408"/>
      <w:bookmarkStart w:id="3011" w:name="_Toc153797218"/>
      <w:r w:rsidRPr="00DC56AE">
        <w:t>5.21.2.2.1</w:t>
      </w:r>
      <w:r w:rsidRPr="00DC56AE">
        <w:tab/>
        <w:t>AMF planned removal procedure with UDSF deployed</w:t>
      </w:r>
      <w:bookmarkEnd w:id="3005"/>
      <w:bookmarkEnd w:id="3006"/>
      <w:bookmarkEnd w:id="3007"/>
      <w:bookmarkEnd w:id="3008"/>
      <w:bookmarkEnd w:id="3009"/>
      <w:bookmarkEnd w:id="3010"/>
      <w:bookmarkEnd w:id="3011"/>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lastRenderedPageBreak/>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12" w:name="_Toc20150032"/>
      <w:bookmarkStart w:id="3013" w:name="_Toc27846831"/>
      <w:bookmarkStart w:id="3014" w:name="_Toc36187962"/>
      <w:bookmarkStart w:id="3015" w:name="_Toc45183866"/>
      <w:bookmarkStart w:id="3016" w:name="_Toc47342708"/>
      <w:bookmarkStart w:id="3017" w:name="_Toc51769409"/>
      <w:bookmarkStart w:id="3018" w:name="_Toc153797219"/>
      <w:r w:rsidRPr="00DC56AE">
        <w:t>5.21.2.2.2</w:t>
      </w:r>
      <w:r w:rsidRPr="00DC56AE">
        <w:tab/>
        <w:t>AMF planned removal procedure without UDSF</w:t>
      </w:r>
      <w:bookmarkEnd w:id="3012"/>
      <w:bookmarkEnd w:id="3013"/>
      <w:bookmarkEnd w:id="3014"/>
      <w:bookmarkEnd w:id="3015"/>
      <w:bookmarkEnd w:id="3016"/>
      <w:bookmarkEnd w:id="3017"/>
      <w:bookmarkEnd w:id="3018"/>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lastRenderedPageBreak/>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lastRenderedPageBreak/>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19" w:name="_Toc20150033"/>
      <w:bookmarkStart w:id="3020" w:name="_Toc27846832"/>
      <w:bookmarkStart w:id="3021" w:name="_Toc36187963"/>
      <w:bookmarkStart w:id="3022" w:name="_Toc45183867"/>
      <w:bookmarkStart w:id="3023" w:name="_Toc47342709"/>
      <w:bookmarkStart w:id="3024" w:name="_Toc51769410"/>
      <w:bookmarkStart w:id="3025" w:name="_Toc153797220"/>
      <w:r w:rsidRPr="00DC56AE">
        <w:t>5.21.2.3</w:t>
      </w:r>
      <w:r w:rsidRPr="00DC56AE">
        <w:tab/>
        <w:t>Procedure for AMF Auto-recovery</w:t>
      </w:r>
      <w:bookmarkEnd w:id="3019"/>
      <w:bookmarkEnd w:id="3020"/>
      <w:bookmarkEnd w:id="3021"/>
      <w:bookmarkEnd w:id="3022"/>
      <w:bookmarkEnd w:id="3023"/>
      <w:bookmarkEnd w:id="3024"/>
      <w:bookmarkEnd w:id="3025"/>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lastRenderedPageBreak/>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26" w:name="_Toc20150034"/>
      <w:bookmarkStart w:id="3027" w:name="_Toc27846833"/>
      <w:bookmarkStart w:id="3028" w:name="_Toc36187964"/>
      <w:bookmarkStart w:id="3029" w:name="_Toc45183868"/>
      <w:bookmarkStart w:id="3030" w:name="_Toc47342710"/>
      <w:bookmarkStart w:id="3031" w:name="_Toc51769411"/>
      <w:bookmarkStart w:id="3032" w:name="_Toc153797221"/>
      <w:r w:rsidRPr="00DC56AE">
        <w:t>5.21.3</w:t>
      </w:r>
      <w:r w:rsidRPr="00DC56AE">
        <w:tab/>
        <w:t>Network Reliability support with Sets</w:t>
      </w:r>
      <w:bookmarkEnd w:id="3026"/>
      <w:bookmarkEnd w:id="3027"/>
      <w:bookmarkEnd w:id="3028"/>
      <w:bookmarkEnd w:id="3029"/>
      <w:bookmarkEnd w:id="3030"/>
      <w:bookmarkEnd w:id="3031"/>
      <w:bookmarkEnd w:id="3032"/>
    </w:p>
    <w:p w14:paraId="33046B63" w14:textId="77777777" w:rsidR="00D40151" w:rsidRPr="00DC56AE" w:rsidRDefault="00D40151" w:rsidP="00D40151">
      <w:pPr>
        <w:pStyle w:val="Heading4"/>
      </w:pPr>
      <w:bookmarkStart w:id="3033" w:name="_Toc20150035"/>
      <w:bookmarkStart w:id="3034" w:name="_Toc27846834"/>
      <w:bookmarkStart w:id="3035" w:name="_Toc36187965"/>
      <w:bookmarkStart w:id="3036" w:name="_Toc45183869"/>
      <w:bookmarkStart w:id="3037" w:name="_Toc47342711"/>
      <w:bookmarkStart w:id="3038" w:name="_Toc51769412"/>
      <w:bookmarkStart w:id="3039" w:name="_Toc153797222"/>
      <w:r w:rsidRPr="00DC56AE">
        <w:t>5.21.3.1</w:t>
      </w:r>
      <w:r w:rsidRPr="00DC56AE">
        <w:tab/>
        <w:t>General</w:t>
      </w:r>
      <w:bookmarkEnd w:id="3033"/>
      <w:bookmarkEnd w:id="3034"/>
      <w:bookmarkEnd w:id="3035"/>
      <w:bookmarkEnd w:id="3036"/>
      <w:bookmarkEnd w:id="3037"/>
      <w:bookmarkEnd w:id="3038"/>
      <w:bookmarkEnd w:id="3039"/>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40" w:name="_Toc20150036"/>
      <w:bookmarkStart w:id="3041" w:name="_Toc27846835"/>
      <w:bookmarkStart w:id="3042" w:name="_Toc36187966"/>
      <w:bookmarkStart w:id="3043" w:name="_Toc45183870"/>
      <w:bookmarkStart w:id="3044" w:name="_Toc47342712"/>
      <w:bookmarkStart w:id="3045" w:name="_Toc51769413"/>
      <w:bookmarkStart w:id="3046" w:name="_Toc153797223"/>
      <w:r w:rsidRPr="00DC56AE">
        <w:t>5.21.3.2</w:t>
      </w:r>
      <w:r w:rsidRPr="00DC56AE">
        <w:tab/>
        <w:t>NF Set and NF Service Set</w:t>
      </w:r>
      <w:bookmarkEnd w:id="3040"/>
      <w:bookmarkEnd w:id="3041"/>
      <w:bookmarkEnd w:id="3042"/>
      <w:bookmarkEnd w:id="3043"/>
      <w:bookmarkEnd w:id="3044"/>
      <w:bookmarkEnd w:id="3045"/>
      <w:bookmarkEnd w:id="3046"/>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47" w:name="_Toc20150037"/>
      <w:bookmarkStart w:id="3048" w:name="_Toc27846836"/>
      <w:bookmarkStart w:id="3049" w:name="_Toc36187967"/>
      <w:bookmarkStart w:id="3050" w:name="_Toc45183871"/>
      <w:bookmarkStart w:id="3051" w:name="_Toc47342713"/>
      <w:bookmarkStart w:id="3052" w:name="_Toc51769414"/>
      <w:bookmarkStart w:id="3053" w:name="_Toc153797224"/>
      <w:r w:rsidRPr="00DC56AE">
        <w:t>5.21.3.3</w:t>
      </w:r>
      <w:r w:rsidRPr="00DC56AE">
        <w:tab/>
        <w:t>Reliability of NF instances within the same NF Set</w:t>
      </w:r>
      <w:bookmarkEnd w:id="3047"/>
      <w:bookmarkEnd w:id="3048"/>
      <w:bookmarkEnd w:id="3049"/>
      <w:bookmarkEnd w:id="3050"/>
      <w:bookmarkEnd w:id="3051"/>
      <w:bookmarkEnd w:id="3052"/>
      <w:bookmarkEnd w:id="3053"/>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54" w:name="_Toc20150038"/>
      <w:bookmarkStart w:id="3055" w:name="_Toc27846837"/>
      <w:bookmarkStart w:id="3056" w:name="_Toc36187968"/>
      <w:bookmarkStart w:id="3057" w:name="_Toc45183872"/>
      <w:bookmarkStart w:id="3058" w:name="_Toc47342714"/>
      <w:bookmarkStart w:id="3059" w:name="_Toc51769415"/>
      <w:bookmarkStart w:id="3060" w:name="_Toc153797225"/>
      <w:r w:rsidRPr="00DC56AE">
        <w:t>5.21.3.4</w:t>
      </w:r>
      <w:r w:rsidRPr="00DC56AE">
        <w:tab/>
        <w:t>Reliability of NF Services</w:t>
      </w:r>
      <w:bookmarkEnd w:id="3054"/>
      <w:bookmarkEnd w:id="3055"/>
      <w:bookmarkEnd w:id="3056"/>
      <w:bookmarkEnd w:id="3057"/>
      <w:bookmarkEnd w:id="3058"/>
      <w:bookmarkEnd w:id="3059"/>
      <w:bookmarkEnd w:id="3060"/>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61" w:name="_Toc20150039"/>
      <w:bookmarkStart w:id="3062" w:name="_Toc27846838"/>
      <w:bookmarkStart w:id="3063" w:name="_Toc36187969"/>
      <w:bookmarkStart w:id="3064" w:name="_Toc45183873"/>
      <w:bookmarkStart w:id="3065" w:name="_Toc47342715"/>
      <w:bookmarkStart w:id="3066" w:name="_Toc51769416"/>
      <w:bookmarkStart w:id="3067" w:name="_Toc153797226"/>
      <w:r w:rsidRPr="00DC56AE">
        <w:lastRenderedPageBreak/>
        <w:t>5.21.4</w:t>
      </w:r>
      <w:r w:rsidRPr="00DC56AE">
        <w:tab/>
        <w:t>Network Function/NF Service Context Transfer</w:t>
      </w:r>
      <w:bookmarkEnd w:id="3061"/>
      <w:bookmarkEnd w:id="3062"/>
      <w:bookmarkEnd w:id="3063"/>
      <w:bookmarkEnd w:id="3064"/>
      <w:bookmarkEnd w:id="3065"/>
      <w:bookmarkEnd w:id="3066"/>
      <w:bookmarkEnd w:id="3067"/>
    </w:p>
    <w:p w14:paraId="74866896" w14:textId="77777777" w:rsidR="00D40151" w:rsidRPr="00DC56AE" w:rsidRDefault="00D40151" w:rsidP="00D40151">
      <w:pPr>
        <w:pStyle w:val="Heading4"/>
      </w:pPr>
      <w:bookmarkStart w:id="3068" w:name="_Toc20150040"/>
      <w:bookmarkStart w:id="3069" w:name="_Toc27846839"/>
      <w:bookmarkStart w:id="3070" w:name="_Toc36187970"/>
      <w:bookmarkStart w:id="3071" w:name="_Toc45183874"/>
      <w:bookmarkStart w:id="3072" w:name="_Toc47342716"/>
      <w:bookmarkStart w:id="3073" w:name="_Toc51769417"/>
      <w:bookmarkStart w:id="3074" w:name="_Toc153797227"/>
      <w:r w:rsidRPr="00DC56AE">
        <w:t>5.21.4.1</w:t>
      </w:r>
      <w:r w:rsidRPr="00DC56AE">
        <w:tab/>
        <w:t>General</w:t>
      </w:r>
      <w:bookmarkEnd w:id="3068"/>
      <w:bookmarkEnd w:id="3069"/>
      <w:bookmarkEnd w:id="3070"/>
      <w:bookmarkEnd w:id="3071"/>
      <w:bookmarkEnd w:id="3072"/>
      <w:bookmarkEnd w:id="3073"/>
      <w:bookmarkEnd w:id="3074"/>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75" w:name="_Toc20150041"/>
      <w:bookmarkStart w:id="3076" w:name="_Toc27846840"/>
      <w:bookmarkStart w:id="3077" w:name="_Toc36187971"/>
      <w:bookmarkStart w:id="3078" w:name="_Toc45183875"/>
      <w:bookmarkStart w:id="3079" w:name="_Toc47342717"/>
      <w:bookmarkStart w:id="3080" w:name="_Toc51769418"/>
      <w:bookmarkStart w:id="3081" w:name="_Toc153797228"/>
      <w:r w:rsidRPr="00DC56AE">
        <w:t>5.22</w:t>
      </w:r>
      <w:r w:rsidRPr="00DC56AE">
        <w:tab/>
        <w:t>System Enablers for priority mechanism</w:t>
      </w:r>
      <w:bookmarkEnd w:id="3075"/>
      <w:bookmarkEnd w:id="3076"/>
      <w:bookmarkEnd w:id="3077"/>
      <w:bookmarkEnd w:id="3078"/>
      <w:bookmarkEnd w:id="3079"/>
      <w:bookmarkEnd w:id="3080"/>
      <w:bookmarkEnd w:id="3081"/>
    </w:p>
    <w:p w14:paraId="156A0C70" w14:textId="77777777" w:rsidR="00D40151" w:rsidRPr="00DC56AE" w:rsidRDefault="00D40151" w:rsidP="00D40151">
      <w:pPr>
        <w:pStyle w:val="Heading3"/>
      </w:pPr>
      <w:bookmarkStart w:id="3082" w:name="_Toc20150042"/>
      <w:bookmarkStart w:id="3083" w:name="_Toc27846841"/>
      <w:bookmarkStart w:id="3084" w:name="_Toc36187972"/>
      <w:bookmarkStart w:id="3085" w:name="_Toc45183876"/>
      <w:bookmarkStart w:id="3086" w:name="_Toc47342718"/>
      <w:bookmarkStart w:id="3087" w:name="_Toc51769419"/>
      <w:bookmarkStart w:id="3088" w:name="_Toc153797229"/>
      <w:r w:rsidRPr="00DC56AE">
        <w:t>5.22.1</w:t>
      </w:r>
      <w:r w:rsidRPr="00DC56AE">
        <w:tab/>
        <w:t>General</w:t>
      </w:r>
      <w:bookmarkEnd w:id="3082"/>
      <w:bookmarkEnd w:id="3083"/>
      <w:bookmarkEnd w:id="3084"/>
      <w:bookmarkEnd w:id="3085"/>
      <w:bookmarkEnd w:id="3086"/>
      <w:bookmarkEnd w:id="3087"/>
      <w:bookmarkEnd w:id="3088"/>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089" w:name="_Toc20150043"/>
      <w:bookmarkStart w:id="3090" w:name="_Toc27846842"/>
      <w:bookmarkStart w:id="3091" w:name="_Toc36187973"/>
      <w:bookmarkStart w:id="3092" w:name="_Toc45183877"/>
      <w:bookmarkStart w:id="3093" w:name="_Toc47342719"/>
      <w:bookmarkStart w:id="3094" w:name="_Toc51769420"/>
      <w:bookmarkStart w:id="3095" w:name="_Toc153797230"/>
      <w:r w:rsidRPr="00DC56AE">
        <w:t>5.22.2</w:t>
      </w:r>
      <w:r w:rsidRPr="00DC56AE">
        <w:tab/>
      </w:r>
      <w:r w:rsidRPr="00DC56AE">
        <w:rPr>
          <w:lang w:eastAsia="zh-CN"/>
        </w:rPr>
        <w:t>Subscription-related Priority Mechanisms</w:t>
      </w:r>
      <w:bookmarkEnd w:id="3089"/>
      <w:bookmarkEnd w:id="3090"/>
      <w:bookmarkEnd w:id="3091"/>
      <w:bookmarkEnd w:id="3092"/>
      <w:bookmarkEnd w:id="3093"/>
      <w:bookmarkEnd w:id="3094"/>
      <w:bookmarkEnd w:id="3095"/>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 xml:space="preserve">When barring control parameters are broadcast by the RAN, access barring based on Access Identity(es) configured in the USIM and/or an Access Category is applied prior to an initial upstream transmission for the </w:t>
      </w:r>
      <w:r w:rsidRPr="00DC56AE">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096" w:name="_Toc20150044"/>
      <w:bookmarkStart w:id="3097" w:name="_Toc27846843"/>
      <w:bookmarkStart w:id="3098" w:name="_Toc36187974"/>
      <w:bookmarkStart w:id="3099" w:name="_Toc45183878"/>
      <w:bookmarkStart w:id="3100" w:name="_Toc47342720"/>
      <w:bookmarkStart w:id="3101" w:name="_Toc51769421"/>
      <w:bookmarkStart w:id="3102" w:name="_Toc153797231"/>
      <w:r w:rsidRPr="00DC56AE">
        <w:t>5.22.3</w:t>
      </w:r>
      <w:r w:rsidRPr="00DC56AE">
        <w:tab/>
      </w:r>
      <w:r w:rsidRPr="00DC56AE">
        <w:rPr>
          <w:lang w:eastAsia="zh-CN"/>
        </w:rPr>
        <w:t>Invocation-related Priority Mechanisms</w:t>
      </w:r>
      <w:bookmarkEnd w:id="3096"/>
      <w:bookmarkEnd w:id="3097"/>
      <w:bookmarkEnd w:id="3098"/>
      <w:bookmarkEnd w:id="3099"/>
      <w:bookmarkEnd w:id="3100"/>
      <w:bookmarkEnd w:id="3101"/>
      <w:bookmarkEnd w:id="3102"/>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lastRenderedPageBreak/>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103" w:name="_Toc20150045"/>
      <w:bookmarkStart w:id="3104" w:name="_Toc27846844"/>
      <w:bookmarkStart w:id="3105" w:name="_Toc36187975"/>
      <w:bookmarkStart w:id="3106" w:name="_Toc45183879"/>
      <w:bookmarkStart w:id="3107" w:name="_Toc47342721"/>
      <w:bookmarkStart w:id="3108" w:name="_Toc51769422"/>
      <w:bookmarkStart w:id="3109" w:name="_Toc153797232"/>
      <w:r w:rsidRPr="00DC56AE">
        <w:t>5.22.4</w:t>
      </w:r>
      <w:r w:rsidRPr="00DC56AE">
        <w:tab/>
        <w:t xml:space="preserve">QoS </w:t>
      </w:r>
      <w:r w:rsidRPr="00DC56AE">
        <w:rPr>
          <w:lang w:eastAsia="zh-CN"/>
        </w:rPr>
        <w:t>Mechanisms applied to established QoS Flows</w:t>
      </w:r>
      <w:bookmarkEnd w:id="3103"/>
      <w:bookmarkEnd w:id="3104"/>
      <w:bookmarkEnd w:id="3105"/>
      <w:bookmarkEnd w:id="3106"/>
      <w:bookmarkEnd w:id="3107"/>
      <w:bookmarkEnd w:id="3108"/>
      <w:bookmarkEnd w:id="3109"/>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10" w:name="_Toc20150046"/>
      <w:bookmarkStart w:id="3111" w:name="_Toc27846845"/>
      <w:bookmarkStart w:id="3112" w:name="_Toc36187976"/>
      <w:bookmarkStart w:id="3113" w:name="_Toc45183880"/>
      <w:bookmarkStart w:id="3114" w:name="_Toc47342722"/>
      <w:bookmarkStart w:id="3115" w:name="_Toc51769423"/>
      <w:bookmarkStart w:id="3116" w:name="_Toc153797233"/>
      <w:r w:rsidRPr="00DC56AE">
        <w:t>5.23</w:t>
      </w:r>
      <w:r w:rsidRPr="00DC56AE">
        <w:tab/>
        <w:t>Supporting for Asynchronous Type Communication</w:t>
      </w:r>
      <w:bookmarkEnd w:id="3110"/>
      <w:bookmarkEnd w:id="3111"/>
      <w:bookmarkEnd w:id="3112"/>
      <w:bookmarkEnd w:id="3113"/>
      <w:bookmarkEnd w:id="3114"/>
      <w:bookmarkEnd w:id="3115"/>
      <w:bookmarkEnd w:id="3116"/>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lastRenderedPageBreak/>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17" w:name="_Toc20150047"/>
      <w:bookmarkStart w:id="3118" w:name="_Toc27846846"/>
      <w:bookmarkStart w:id="3119" w:name="_Toc36187977"/>
      <w:bookmarkStart w:id="3120" w:name="_Toc45183881"/>
      <w:bookmarkStart w:id="3121" w:name="_Toc47342723"/>
      <w:bookmarkStart w:id="3122" w:name="_Toc51769424"/>
      <w:bookmarkStart w:id="3123" w:name="_Toc153797234"/>
      <w:r w:rsidRPr="00DC56AE">
        <w:t>5.24</w:t>
      </w:r>
      <w:r w:rsidRPr="00DC56AE">
        <w:tab/>
        <w:t>3GPP PS Data Off</w:t>
      </w:r>
      <w:bookmarkEnd w:id="3117"/>
      <w:bookmarkEnd w:id="3118"/>
      <w:bookmarkEnd w:id="3119"/>
      <w:bookmarkEnd w:id="3120"/>
      <w:bookmarkEnd w:id="3121"/>
      <w:bookmarkEnd w:id="3122"/>
      <w:bookmarkEnd w:id="3123"/>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24" w:name="_Toc20150048"/>
      <w:bookmarkStart w:id="3125" w:name="_Toc27846847"/>
      <w:bookmarkStart w:id="3126" w:name="_Toc36187978"/>
      <w:bookmarkStart w:id="3127" w:name="_Toc45183882"/>
      <w:bookmarkStart w:id="3128" w:name="_Toc47342724"/>
      <w:bookmarkStart w:id="3129" w:name="_Toc51769425"/>
      <w:bookmarkStart w:id="3130" w:name="_Toc153797235"/>
      <w:r w:rsidRPr="00DC56AE">
        <w:t>5.25</w:t>
      </w:r>
      <w:r w:rsidRPr="00DC56AE">
        <w:tab/>
        <w:t>Support of OAM Features</w:t>
      </w:r>
      <w:bookmarkEnd w:id="3124"/>
      <w:bookmarkEnd w:id="3125"/>
      <w:bookmarkEnd w:id="3126"/>
      <w:bookmarkEnd w:id="3127"/>
      <w:bookmarkEnd w:id="3128"/>
      <w:bookmarkEnd w:id="3129"/>
      <w:bookmarkEnd w:id="3130"/>
    </w:p>
    <w:p w14:paraId="7664CE9F" w14:textId="77777777" w:rsidR="00D40151" w:rsidRPr="00DC56AE" w:rsidRDefault="00D40151" w:rsidP="00D40151">
      <w:pPr>
        <w:pStyle w:val="Heading3"/>
      </w:pPr>
      <w:bookmarkStart w:id="3131" w:name="_Toc20150049"/>
      <w:bookmarkStart w:id="3132" w:name="_Toc27846848"/>
      <w:bookmarkStart w:id="3133" w:name="_Toc36187979"/>
      <w:bookmarkStart w:id="3134" w:name="_Toc45183883"/>
      <w:bookmarkStart w:id="3135" w:name="_Toc47342725"/>
      <w:bookmarkStart w:id="3136" w:name="_Toc51769426"/>
      <w:bookmarkStart w:id="3137" w:name="_Toc153797236"/>
      <w:r w:rsidRPr="00DC56AE">
        <w:t>5.25.1</w:t>
      </w:r>
      <w:r w:rsidRPr="00DC56AE">
        <w:tab/>
        <w:t>Support of Tracing: Signalling Based Activation/Deactivation of Tracing</w:t>
      </w:r>
      <w:bookmarkEnd w:id="3131"/>
      <w:bookmarkEnd w:id="3132"/>
      <w:bookmarkEnd w:id="3133"/>
      <w:bookmarkEnd w:id="3134"/>
      <w:bookmarkEnd w:id="3135"/>
      <w:bookmarkEnd w:id="3136"/>
      <w:bookmarkEnd w:id="3137"/>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lastRenderedPageBreak/>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38" w:name="_Toc20150050"/>
      <w:bookmarkStart w:id="3139" w:name="_Toc27846849"/>
      <w:bookmarkStart w:id="3140" w:name="_Toc36187980"/>
      <w:bookmarkStart w:id="3141" w:name="_Toc45183884"/>
      <w:bookmarkStart w:id="3142" w:name="_Toc47342726"/>
      <w:bookmarkStart w:id="3143" w:name="_Toc51769427"/>
      <w:bookmarkStart w:id="3144" w:name="_Toc153797237"/>
      <w:r w:rsidRPr="00DC56AE">
        <w:t>5.25.2</w:t>
      </w:r>
      <w:r w:rsidRPr="00DC56AE">
        <w:tab/>
        <w:t>Support of OAM-based 5G VN group management</w:t>
      </w:r>
      <w:bookmarkEnd w:id="3138"/>
      <w:bookmarkEnd w:id="3139"/>
      <w:bookmarkEnd w:id="3140"/>
      <w:bookmarkEnd w:id="3141"/>
      <w:bookmarkEnd w:id="3142"/>
      <w:bookmarkEnd w:id="3143"/>
      <w:bookmarkEnd w:id="3144"/>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45" w:name="_Toc20150051"/>
      <w:bookmarkStart w:id="3146" w:name="_Toc27846850"/>
      <w:bookmarkStart w:id="3147" w:name="_Toc36187981"/>
      <w:bookmarkStart w:id="3148" w:name="_Toc45183885"/>
      <w:bookmarkStart w:id="3149" w:name="_Toc47342727"/>
      <w:bookmarkStart w:id="3150" w:name="_Toc51769428"/>
      <w:bookmarkStart w:id="3151" w:name="_Toc153797238"/>
      <w:r w:rsidRPr="00DC56AE">
        <w:t>5.26</w:t>
      </w:r>
      <w:r w:rsidRPr="00DC56AE">
        <w:tab/>
        <w:t>Configuration Transfer Procedure</w:t>
      </w:r>
      <w:bookmarkEnd w:id="3145"/>
      <w:bookmarkEnd w:id="3146"/>
      <w:bookmarkEnd w:id="3147"/>
      <w:bookmarkEnd w:id="3148"/>
      <w:bookmarkEnd w:id="3149"/>
      <w:bookmarkEnd w:id="3150"/>
      <w:bookmarkEnd w:id="3151"/>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52" w:name="_Toc20150052"/>
      <w:bookmarkStart w:id="3153" w:name="_Toc27846851"/>
      <w:bookmarkStart w:id="3154" w:name="_Toc36187982"/>
      <w:bookmarkStart w:id="3155" w:name="_Toc45183886"/>
      <w:bookmarkStart w:id="3156" w:name="_Toc47342728"/>
      <w:bookmarkStart w:id="3157" w:name="_Toc51769429"/>
      <w:bookmarkStart w:id="3158" w:name="_Toc153797239"/>
      <w:r w:rsidRPr="00DC56AE">
        <w:t>5.26.1</w:t>
      </w:r>
      <w:r w:rsidRPr="00DC56AE">
        <w:tab/>
        <w:t>Architecture Principles for Configuration Transfer</w:t>
      </w:r>
      <w:bookmarkEnd w:id="3152"/>
      <w:bookmarkEnd w:id="3153"/>
      <w:bookmarkEnd w:id="3154"/>
      <w:bookmarkEnd w:id="3155"/>
      <w:bookmarkEnd w:id="3156"/>
      <w:bookmarkEnd w:id="3157"/>
      <w:bookmarkEnd w:id="3158"/>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9" w:name="_MON_1306138469"/>
    <w:bookmarkEnd w:id="3159"/>
    <w:p w14:paraId="1A160292" w14:textId="77777777" w:rsidR="00D40151" w:rsidRPr="00DC56AE" w:rsidRDefault="00D40151" w:rsidP="00D40151">
      <w:pPr>
        <w:pStyle w:val="TH"/>
      </w:pPr>
      <w:r w:rsidRPr="00DC56AE">
        <w:object w:dxaOrig="4301" w:dyaOrig="2405" w14:anchorId="3BFF8F66">
          <v:shape id="_x0000_i1085" type="#_x0000_t75" style="width:471.45pt;height:262.35pt" o:ole="">
            <v:imagedata r:id="rId131" o:title=""/>
          </v:shape>
          <o:OLEObject Type="Embed" ProgID="Word.Picture.8" ShapeID="_x0000_i1085" DrawAspect="Content" ObjectID="_1764411658" r:id="rId132"/>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60" w:name="_Toc20150053"/>
      <w:bookmarkStart w:id="3161" w:name="_Toc27846852"/>
      <w:bookmarkStart w:id="3162" w:name="_Toc36187983"/>
      <w:bookmarkStart w:id="3163" w:name="_Toc45183887"/>
      <w:bookmarkStart w:id="3164" w:name="_Toc47342729"/>
      <w:bookmarkStart w:id="3165" w:name="_Toc51769430"/>
      <w:bookmarkStart w:id="3166" w:name="_Toc153797240"/>
      <w:r w:rsidRPr="00DC56AE">
        <w:t>5.26.2</w:t>
      </w:r>
      <w:r w:rsidRPr="00DC56AE">
        <w:tab/>
        <w:t>Addressing, routing and relaying</w:t>
      </w:r>
      <w:bookmarkEnd w:id="3160"/>
      <w:bookmarkEnd w:id="3161"/>
      <w:bookmarkEnd w:id="3162"/>
      <w:bookmarkEnd w:id="3163"/>
      <w:bookmarkEnd w:id="3164"/>
      <w:bookmarkEnd w:id="3165"/>
      <w:bookmarkEnd w:id="3166"/>
    </w:p>
    <w:p w14:paraId="7A07B79E" w14:textId="77777777" w:rsidR="00D40151" w:rsidRPr="00DC56AE" w:rsidRDefault="00D40151" w:rsidP="00D40151">
      <w:pPr>
        <w:pStyle w:val="Heading4"/>
      </w:pPr>
      <w:bookmarkStart w:id="3167" w:name="_Toc20150054"/>
      <w:bookmarkStart w:id="3168" w:name="_Toc27846853"/>
      <w:bookmarkStart w:id="3169" w:name="_Toc36187984"/>
      <w:bookmarkStart w:id="3170" w:name="_Toc45183888"/>
      <w:bookmarkStart w:id="3171" w:name="_Toc47342730"/>
      <w:bookmarkStart w:id="3172" w:name="_Toc51769431"/>
      <w:bookmarkStart w:id="3173" w:name="_Toc153797241"/>
      <w:r w:rsidRPr="00DC56AE">
        <w:t>5.26.2.1</w:t>
      </w:r>
      <w:r w:rsidRPr="00DC56AE">
        <w:tab/>
        <w:t>Addressing</w:t>
      </w:r>
      <w:bookmarkEnd w:id="3167"/>
      <w:bookmarkEnd w:id="3168"/>
      <w:bookmarkEnd w:id="3169"/>
      <w:bookmarkEnd w:id="3170"/>
      <w:bookmarkEnd w:id="3171"/>
      <w:bookmarkEnd w:id="3172"/>
      <w:bookmarkEnd w:id="3173"/>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74" w:name="_Toc20150055"/>
      <w:bookmarkStart w:id="3175" w:name="_Toc27846854"/>
      <w:bookmarkStart w:id="3176" w:name="_Toc36187985"/>
      <w:bookmarkStart w:id="3177" w:name="_Toc45183889"/>
      <w:bookmarkStart w:id="3178" w:name="_Toc47342731"/>
      <w:bookmarkStart w:id="3179" w:name="_Toc51769432"/>
      <w:bookmarkStart w:id="3180" w:name="_Toc153797242"/>
      <w:r w:rsidRPr="00DC56AE">
        <w:t>5.26.2.2</w:t>
      </w:r>
      <w:r w:rsidRPr="00DC56AE">
        <w:tab/>
        <w:t>Routing</w:t>
      </w:r>
      <w:bookmarkEnd w:id="3174"/>
      <w:bookmarkEnd w:id="3175"/>
      <w:bookmarkEnd w:id="3176"/>
      <w:bookmarkEnd w:id="3177"/>
      <w:bookmarkEnd w:id="3178"/>
      <w:bookmarkEnd w:id="3179"/>
      <w:bookmarkEnd w:id="3180"/>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81" w:name="_Toc20150056"/>
      <w:bookmarkStart w:id="3182" w:name="_Toc27846855"/>
      <w:bookmarkStart w:id="3183" w:name="_Toc36187986"/>
      <w:bookmarkStart w:id="3184" w:name="_Toc45183890"/>
      <w:bookmarkStart w:id="3185" w:name="_Toc47342732"/>
      <w:bookmarkStart w:id="3186" w:name="_Toc51769433"/>
      <w:bookmarkStart w:id="3187" w:name="_Toc153797243"/>
      <w:r w:rsidRPr="00DC56AE">
        <w:t>5.26.2.3</w:t>
      </w:r>
      <w:r w:rsidRPr="00DC56AE">
        <w:tab/>
        <w:t>Relaying</w:t>
      </w:r>
      <w:bookmarkEnd w:id="3181"/>
      <w:bookmarkEnd w:id="3182"/>
      <w:bookmarkEnd w:id="3183"/>
      <w:bookmarkEnd w:id="3184"/>
      <w:bookmarkEnd w:id="3185"/>
      <w:bookmarkEnd w:id="3186"/>
      <w:bookmarkEnd w:id="3187"/>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188" w:name="_Toc20150057"/>
      <w:bookmarkStart w:id="3189" w:name="_Toc27846856"/>
      <w:bookmarkStart w:id="3190" w:name="_Toc36187987"/>
      <w:bookmarkStart w:id="3191" w:name="_Toc45183891"/>
      <w:bookmarkStart w:id="3192" w:name="_Toc47342733"/>
      <w:bookmarkStart w:id="3193" w:name="_Toc51769434"/>
      <w:bookmarkStart w:id="3194" w:name="_Toc153797244"/>
      <w:r w:rsidRPr="00DC56AE">
        <w:lastRenderedPageBreak/>
        <w:t>5.27</w:t>
      </w:r>
      <w:r w:rsidRPr="00DC56AE">
        <w:tab/>
        <w:t>Time Sensitive Communications</w:t>
      </w:r>
      <w:bookmarkEnd w:id="3188"/>
      <w:bookmarkEnd w:id="3189"/>
      <w:bookmarkEnd w:id="3190"/>
      <w:bookmarkEnd w:id="3191"/>
      <w:bookmarkEnd w:id="3192"/>
      <w:bookmarkEnd w:id="3193"/>
      <w:bookmarkEnd w:id="3194"/>
    </w:p>
    <w:p w14:paraId="477670E2" w14:textId="77777777" w:rsidR="00D40151" w:rsidRPr="00DC56AE" w:rsidRDefault="00D40151" w:rsidP="00D40151">
      <w:pPr>
        <w:pStyle w:val="Heading3"/>
      </w:pPr>
      <w:bookmarkStart w:id="3195" w:name="_Toc20150058"/>
      <w:bookmarkStart w:id="3196" w:name="_Toc27846857"/>
      <w:bookmarkStart w:id="3197" w:name="_Toc36187988"/>
      <w:bookmarkStart w:id="3198" w:name="_Toc45183892"/>
      <w:bookmarkStart w:id="3199" w:name="_Toc47342734"/>
      <w:bookmarkStart w:id="3200" w:name="_Toc51769435"/>
      <w:bookmarkStart w:id="3201" w:name="_Toc153797245"/>
      <w:r w:rsidRPr="00DC56AE">
        <w:t>5.27.0</w:t>
      </w:r>
      <w:r w:rsidRPr="00DC56AE">
        <w:tab/>
        <w:t>General</w:t>
      </w:r>
      <w:bookmarkEnd w:id="3195"/>
      <w:bookmarkEnd w:id="3196"/>
      <w:bookmarkEnd w:id="3197"/>
      <w:bookmarkEnd w:id="3198"/>
      <w:bookmarkEnd w:id="3199"/>
      <w:bookmarkEnd w:id="3200"/>
      <w:bookmarkEnd w:id="3201"/>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202"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203" w:name="_Toc27846858"/>
      <w:bookmarkStart w:id="3204" w:name="_Toc36187989"/>
      <w:bookmarkStart w:id="3205" w:name="_Toc45183893"/>
      <w:bookmarkStart w:id="3206" w:name="_Toc47342735"/>
      <w:bookmarkStart w:id="3207" w:name="_Toc51769436"/>
      <w:bookmarkStart w:id="3208" w:name="_Toc153797246"/>
      <w:r w:rsidRPr="00DC56AE">
        <w:t>5.27.1</w:t>
      </w:r>
      <w:r w:rsidRPr="00DC56AE">
        <w:tab/>
        <w:t>TSN Time Synchronization</w:t>
      </w:r>
      <w:bookmarkEnd w:id="3202"/>
      <w:bookmarkEnd w:id="3203"/>
      <w:bookmarkEnd w:id="3204"/>
      <w:bookmarkEnd w:id="3205"/>
      <w:bookmarkEnd w:id="3206"/>
      <w:bookmarkEnd w:id="3207"/>
      <w:bookmarkEnd w:id="3208"/>
    </w:p>
    <w:p w14:paraId="7B745D84" w14:textId="77777777" w:rsidR="00D40151" w:rsidRPr="00DC56AE" w:rsidRDefault="00D40151" w:rsidP="00D40151">
      <w:pPr>
        <w:pStyle w:val="Heading4"/>
      </w:pPr>
      <w:bookmarkStart w:id="3209" w:name="_Toc20150060"/>
      <w:bookmarkStart w:id="3210" w:name="_Toc27846859"/>
      <w:bookmarkStart w:id="3211" w:name="_Toc36187990"/>
      <w:bookmarkStart w:id="3212" w:name="_Toc45183894"/>
      <w:bookmarkStart w:id="3213" w:name="_Toc47342736"/>
      <w:bookmarkStart w:id="3214" w:name="_Toc51769437"/>
      <w:bookmarkStart w:id="3215" w:name="_Toc153797247"/>
      <w:r w:rsidRPr="00DC56AE">
        <w:t>5.27.1.1</w:t>
      </w:r>
      <w:r w:rsidRPr="00DC56AE">
        <w:tab/>
        <w:t>General</w:t>
      </w:r>
      <w:bookmarkEnd w:id="3209"/>
      <w:bookmarkEnd w:id="3210"/>
      <w:bookmarkEnd w:id="3211"/>
      <w:bookmarkEnd w:id="3212"/>
      <w:bookmarkEnd w:id="3213"/>
      <w:bookmarkEnd w:id="3214"/>
      <w:bookmarkEnd w:id="3215"/>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45pt;height:160.9pt" o:ole="">
            <v:imagedata r:id="rId133" o:title=""/>
          </v:shape>
          <o:OLEObject Type="Embed" ProgID="Word.Picture.8" ShapeID="_x0000_i1086" DrawAspect="Content" ObjectID="_1764411659" r:id="rId134"/>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16" w:name="_Toc20150061"/>
      <w:bookmarkStart w:id="3217" w:name="_Toc27846860"/>
      <w:bookmarkStart w:id="3218" w:name="_Toc36187991"/>
      <w:bookmarkStart w:id="3219" w:name="_Toc45183895"/>
      <w:bookmarkStart w:id="3220"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21"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22" w:name="_Toc153797248"/>
      <w:r w:rsidRPr="00DC56AE">
        <w:t>5.27.1.2</w:t>
      </w:r>
      <w:r w:rsidRPr="00DC56AE">
        <w:tab/>
        <w:t>Distribution of timing information</w:t>
      </w:r>
      <w:bookmarkEnd w:id="3216"/>
      <w:bookmarkEnd w:id="3217"/>
      <w:bookmarkEnd w:id="3218"/>
      <w:bookmarkEnd w:id="3219"/>
      <w:bookmarkEnd w:id="3220"/>
      <w:bookmarkEnd w:id="3221"/>
      <w:bookmarkEnd w:id="3222"/>
    </w:p>
    <w:p w14:paraId="2BDBFA6F" w14:textId="77777777" w:rsidR="00D40151" w:rsidRPr="00DC56AE" w:rsidRDefault="00D40151" w:rsidP="00D40151">
      <w:pPr>
        <w:pStyle w:val="Heading5"/>
      </w:pPr>
      <w:bookmarkStart w:id="3223" w:name="_Toc20150062"/>
      <w:bookmarkStart w:id="3224" w:name="_Toc27846861"/>
      <w:bookmarkStart w:id="3225" w:name="_Toc36187992"/>
      <w:bookmarkStart w:id="3226" w:name="_Toc45183896"/>
      <w:bookmarkStart w:id="3227" w:name="_Toc47342738"/>
      <w:bookmarkStart w:id="3228" w:name="_Toc51769439"/>
      <w:bookmarkStart w:id="3229" w:name="_Toc153797249"/>
      <w:r w:rsidRPr="00DC56AE">
        <w:t>5.27.1.2.1</w:t>
      </w:r>
      <w:r w:rsidRPr="00DC56AE">
        <w:tab/>
        <w:t>Distribution of 5G internal system clock</w:t>
      </w:r>
      <w:bookmarkEnd w:id="3223"/>
      <w:bookmarkEnd w:id="3224"/>
      <w:bookmarkEnd w:id="3225"/>
      <w:bookmarkEnd w:id="3226"/>
      <w:bookmarkEnd w:id="3227"/>
      <w:bookmarkEnd w:id="3228"/>
      <w:bookmarkEnd w:id="3229"/>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30" w:name="_Toc20150063"/>
      <w:bookmarkStart w:id="3231" w:name="_Toc27846862"/>
      <w:bookmarkStart w:id="3232" w:name="_Toc36187993"/>
      <w:bookmarkStart w:id="3233" w:name="_Toc45183897"/>
      <w:bookmarkStart w:id="3234" w:name="_Toc47342739"/>
      <w:bookmarkStart w:id="3235" w:name="_Toc51769440"/>
      <w:bookmarkStart w:id="3236" w:name="_Toc153797250"/>
      <w:r w:rsidRPr="00DC56AE">
        <w:t>5.27.1.2.2</w:t>
      </w:r>
      <w:r w:rsidRPr="00DC56AE">
        <w:tab/>
        <w:t>Distribution of TSN grandmaster clock and time-stamping</w:t>
      </w:r>
      <w:bookmarkEnd w:id="3230"/>
      <w:bookmarkEnd w:id="3231"/>
      <w:bookmarkEnd w:id="3232"/>
      <w:bookmarkEnd w:id="3233"/>
      <w:bookmarkEnd w:id="3234"/>
      <w:bookmarkEnd w:id="3235"/>
      <w:bookmarkEnd w:id="3236"/>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t xml:space="preserve">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w:t>
      </w:r>
      <w:r w:rsidRPr="00DC56AE">
        <w:rPr>
          <w:lang w:eastAsia="x-none"/>
        </w:rPr>
        <w:lastRenderedPageBreak/>
        <w:t>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37" w:name="_Toc20150064"/>
      <w:bookmarkStart w:id="3238" w:name="_Toc27846863"/>
      <w:bookmarkStart w:id="3239" w:name="_Toc36187994"/>
      <w:bookmarkStart w:id="3240" w:name="_Toc45183898"/>
      <w:bookmarkStart w:id="3241" w:name="_Toc47342740"/>
      <w:bookmarkStart w:id="3242"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43" w:name="_Toc153797251"/>
      <w:r w:rsidRPr="00DC56AE">
        <w:t>5.27.1.3</w:t>
      </w:r>
      <w:r w:rsidRPr="00DC56AE">
        <w:tab/>
        <w:t>Support for multiple TSN working domains</w:t>
      </w:r>
      <w:bookmarkEnd w:id="3237"/>
      <w:bookmarkEnd w:id="3238"/>
      <w:bookmarkEnd w:id="3239"/>
      <w:bookmarkEnd w:id="3240"/>
      <w:bookmarkEnd w:id="3241"/>
      <w:bookmarkEnd w:id="3242"/>
      <w:bookmarkEnd w:id="3243"/>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44" w:name="_Toc20150065"/>
      <w:bookmarkStart w:id="3245" w:name="_Toc27846864"/>
      <w:bookmarkStart w:id="3246" w:name="_Toc36187995"/>
      <w:bookmarkStart w:id="3247" w:name="_Toc45183899"/>
      <w:bookmarkStart w:id="3248" w:name="_Toc47342741"/>
      <w:r w:rsidRPr="00DC56AE">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49" w:name="_Toc51769442"/>
      <w:bookmarkStart w:id="3250" w:name="_Toc153797252"/>
      <w:r w:rsidRPr="00DC56AE">
        <w:lastRenderedPageBreak/>
        <w:t>5.27.1a</w:t>
      </w:r>
      <w:r w:rsidRPr="00DC56AE">
        <w:tab/>
        <w:t>Periodic deterministic QoS</w:t>
      </w:r>
      <w:bookmarkEnd w:id="3244"/>
      <w:bookmarkEnd w:id="3245"/>
      <w:bookmarkEnd w:id="3246"/>
      <w:bookmarkEnd w:id="3247"/>
      <w:bookmarkEnd w:id="3248"/>
      <w:bookmarkEnd w:id="3249"/>
      <w:bookmarkEnd w:id="3250"/>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51" w:name="_Toc20150066"/>
      <w:bookmarkStart w:id="3252" w:name="_Toc27846865"/>
      <w:bookmarkStart w:id="3253" w:name="_Toc36187996"/>
      <w:bookmarkStart w:id="3254" w:name="_Toc45183900"/>
      <w:bookmarkStart w:id="3255" w:name="_Toc47342742"/>
      <w:bookmarkStart w:id="3256" w:name="_Toc51769443"/>
      <w:bookmarkStart w:id="3257" w:name="_Toc153797253"/>
      <w:r w:rsidRPr="00DC56AE">
        <w:t>5.27.2</w:t>
      </w:r>
      <w:r w:rsidRPr="00DC56AE">
        <w:tab/>
        <w:t>TSC Assistance Information (TSCAI)</w:t>
      </w:r>
      <w:bookmarkEnd w:id="3251"/>
      <w:bookmarkEnd w:id="3252"/>
      <w:bookmarkEnd w:id="3253"/>
      <w:bookmarkEnd w:id="3254"/>
      <w:bookmarkEnd w:id="3255"/>
      <w:bookmarkEnd w:id="3256"/>
      <w:bookmarkEnd w:id="3257"/>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77777777"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DC56AE" w:rsidRDefault="00D40151" w:rsidP="00D40151">
      <w:pPr>
        <w:pStyle w:val="B1"/>
      </w:pPr>
      <w:r w:rsidRPr="00DC56AE">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lastRenderedPageBreak/>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58" w:name="_Toc20150067"/>
      <w:bookmarkStart w:id="3259" w:name="_Toc27846866"/>
      <w:bookmarkStart w:id="3260" w:name="_Toc36187997"/>
      <w:bookmarkStart w:id="3261" w:name="_Toc45183901"/>
      <w:bookmarkStart w:id="3262" w:name="_Toc47342743"/>
      <w:bookmarkStart w:id="3263" w:name="_Toc51769444"/>
      <w:bookmarkStart w:id="3264" w:name="_Toc153797254"/>
      <w:r w:rsidRPr="00DC56AE">
        <w:t>5.27.3</w:t>
      </w:r>
      <w:r w:rsidRPr="00DC56AE">
        <w:tab/>
        <w:t>Support for TSC QoS Flows</w:t>
      </w:r>
      <w:bookmarkEnd w:id="3258"/>
      <w:bookmarkEnd w:id="3259"/>
      <w:bookmarkEnd w:id="3260"/>
      <w:bookmarkEnd w:id="3261"/>
      <w:bookmarkEnd w:id="3262"/>
      <w:bookmarkEnd w:id="3263"/>
      <w:bookmarkEnd w:id="3264"/>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65" w:name="_Toc20150068"/>
      <w:bookmarkStart w:id="3266" w:name="_Toc27846867"/>
      <w:bookmarkStart w:id="3267" w:name="_Toc36187998"/>
      <w:r w:rsidRPr="00DC56AE">
        <w:lastRenderedPageBreak/>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68" w:name="_Toc45183902"/>
      <w:bookmarkStart w:id="3269" w:name="_Toc47342744"/>
      <w:bookmarkStart w:id="3270"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71" w:name="_Toc153797255"/>
      <w:r w:rsidRPr="00DC56AE">
        <w:t>5.27.4</w:t>
      </w:r>
      <w:r w:rsidRPr="00DC56AE">
        <w:tab/>
        <w:t>Hold and Forward Buffering mechanism</w:t>
      </w:r>
      <w:bookmarkEnd w:id="3265"/>
      <w:bookmarkEnd w:id="3266"/>
      <w:bookmarkEnd w:id="3267"/>
      <w:bookmarkEnd w:id="3268"/>
      <w:bookmarkEnd w:id="3269"/>
      <w:bookmarkEnd w:id="3270"/>
      <w:bookmarkEnd w:id="3271"/>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72" w:name="_Toc20150069"/>
      <w:bookmarkStart w:id="3273" w:name="_Toc27846868"/>
      <w:bookmarkStart w:id="3274" w:name="_Toc36187999"/>
      <w:bookmarkStart w:id="3275" w:name="_Toc45183903"/>
      <w:bookmarkStart w:id="3276" w:name="_Toc47342745"/>
      <w:bookmarkStart w:id="3277" w:name="_Toc51769446"/>
      <w:bookmarkStart w:id="3278" w:name="_Toc153797256"/>
      <w:r w:rsidRPr="00DC56AE">
        <w:t>5.27.5</w:t>
      </w:r>
      <w:r w:rsidRPr="00DC56AE">
        <w:tab/>
        <w:t>5G System Bridge delay</w:t>
      </w:r>
      <w:bookmarkEnd w:id="3272"/>
      <w:bookmarkEnd w:id="3273"/>
      <w:bookmarkEnd w:id="3274"/>
      <w:bookmarkEnd w:id="3275"/>
      <w:bookmarkEnd w:id="3276"/>
      <w:bookmarkEnd w:id="3277"/>
      <w:bookmarkEnd w:id="3278"/>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lastRenderedPageBreak/>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79" w:name="_Toc20150070"/>
      <w:bookmarkStart w:id="3280" w:name="_Toc27846869"/>
      <w:bookmarkStart w:id="3281" w:name="_Toc36188000"/>
      <w:bookmarkStart w:id="3282" w:name="_Toc45183904"/>
      <w:bookmarkStart w:id="3283" w:name="_Toc47342746"/>
      <w:bookmarkStart w:id="3284" w:name="_Toc51769447"/>
      <w:bookmarkStart w:id="3285" w:name="_Toc153797257"/>
      <w:r w:rsidRPr="00DC56AE">
        <w:t>5.28</w:t>
      </w:r>
      <w:r w:rsidRPr="00DC56AE">
        <w:tab/>
        <w:t>Support of integration with TSN</w:t>
      </w:r>
      <w:bookmarkEnd w:id="3279"/>
      <w:bookmarkEnd w:id="3280"/>
      <w:bookmarkEnd w:id="3281"/>
      <w:bookmarkEnd w:id="3282"/>
      <w:bookmarkEnd w:id="3283"/>
      <w:bookmarkEnd w:id="3284"/>
      <w:bookmarkEnd w:id="3285"/>
    </w:p>
    <w:p w14:paraId="03D305E7" w14:textId="77777777" w:rsidR="00D40151" w:rsidRPr="00DC56AE" w:rsidRDefault="00D40151" w:rsidP="00D40151">
      <w:pPr>
        <w:pStyle w:val="Heading3"/>
      </w:pPr>
      <w:bookmarkStart w:id="3286" w:name="_Toc20150071"/>
      <w:bookmarkStart w:id="3287" w:name="_Toc27846870"/>
      <w:bookmarkStart w:id="3288" w:name="_Toc36188001"/>
      <w:bookmarkStart w:id="3289" w:name="_Toc45183905"/>
      <w:bookmarkStart w:id="3290" w:name="_Toc47342747"/>
      <w:bookmarkStart w:id="3291" w:name="_Toc51769448"/>
      <w:bookmarkStart w:id="3292" w:name="_Toc153797258"/>
      <w:r w:rsidRPr="00DC56AE">
        <w:t>5.28.1</w:t>
      </w:r>
      <w:r w:rsidRPr="00DC56AE">
        <w:tab/>
        <w:t>5GS TSN bridge management</w:t>
      </w:r>
      <w:bookmarkEnd w:id="3286"/>
      <w:bookmarkEnd w:id="3287"/>
      <w:bookmarkEnd w:id="3288"/>
      <w:bookmarkEnd w:id="3289"/>
      <w:bookmarkEnd w:id="3290"/>
      <w:bookmarkEnd w:id="3291"/>
      <w:bookmarkEnd w:id="3292"/>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293" w:name="_MON_1620822863"/>
    <w:bookmarkEnd w:id="3293"/>
    <w:p w14:paraId="0D5D6B76" w14:textId="77777777" w:rsidR="00D40151" w:rsidRPr="00DC56AE" w:rsidRDefault="00D40151" w:rsidP="00D40151">
      <w:pPr>
        <w:pStyle w:val="TH"/>
      </w:pPr>
      <w:r w:rsidRPr="00DC56AE">
        <w:object w:dxaOrig="9144" w:dyaOrig="3640" w14:anchorId="1A09EB3D">
          <v:shape id="_x0000_i1087" type="#_x0000_t75" style="width:457.05pt;height:182.2pt" o:ole="">
            <v:imagedata r:id="rId135" o:title=""/>
          </v:shape>
          <o:OLEObject Type="Embed" ProgID="Word.Picture.8" ShapeID="_x0000_i1087" DrawAspect="Content" ObjectID="_1764411660" r:id="rId136"/>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t>-</w:t>
      </w:r>
      <w:r w:rsidRPr="00DC56AE">
        <w:tab/>
        <w:t>Configure the bridge information in 5GS.</w:t>
      </w:r>
    </w:p>
    <w:p w14:paraId="6457312E" w14:textId="507ED2A6" w:rsidR="00D40151" w:rsidRPr="00DC56AE" w:rsidRDefault="00D40151" w:rsidP="00D40151">
      <w:pPr>
        <w:pStyle w:val="B1"/>
      </w:pPr>
      <w:r w:rsidRPr="00DC56AE">
        <w:lastRenderedPageBreak/>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lastRenderedPageBreak/>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294" w:name="_Toc20150072"/>
      <w:bookmarkStart w:id="3295" w:name="_Toc27846871"/>
      <w:bookmarkStart w:id="3296" w:name="_Toc36188002"/>
      <w:bookmarkStart w:id="3297" w:name="_Toc45183906"/>
      <w:bookmarkStart w:id="3298" w:name="_Toc47342748"/>
      <w:bookmarkStart w:id="3299" w:name="_Toc51769449"/>
      <w:bookmarkStart w:id="3300" w:name="_Toc153797259"/>
      <w:r w:rsidRPr="00DC56AE">
        <w:t>5.28.2</w:t>
      </w:r>
      <w:r w:rsidRPr="00DC56AE">
        <w:tab/>
        <w:t>5GS Bridge configuration</w:t>
      </w:r>
      <w:bookmarkEnd w:id="3294"/>
      <w:bookmarkEnd w:id="3295"/>
      <w:bookmarkEnd w:id="3296"/>
      <w:bookmarkEnd w:id="3297"/>
      <w:bookmarkEnd w:id="3298"/>
      <w:bookmarkEnd w:id="3299"/>
      <w:bookmarkEnd w:id="3300"/>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lastRenderedPageBreak/>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301" w:name="_Toc20150073"/>
      <w:bookmarkStart w:id="3302"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303" w:name="_Toc36188003"/>
      <w:bookmarkStart w:id="3304" w:name="_Toc45183907"/>
      <w:bookmarkStart w:id="3305" w:name="_Toc47342749"/>
      <w:bookmarkStart w:id="3306"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07" w:name="_Toc153797260"/>
      <w:r w:rsidRPr="00DC56AE">
        <w:t>5.28.3</w:t>
      </w:r>
      <w:r w:rsidRPr="00DC56AE">
        <w:tab/>
        <w:t>Port and bridge management information exchange in 5GS</w:t>
      </w:r>
      <w:bookmarkEnd w:id="3301"/>
      <w:bookmarkEnd w:id="3302"/>
      <w:bookmarkEnd w:id="3303"/>
      <w:bookmarkEnd w:id="3304"/>
      <w:bookmarkEnd w:id="3305"/>
      <w:bookmarkEnd w:id="3306"/>
      <w:bookmarkEnd w:id="3307"/>
    </w:p>
    <w:p w14:paraId="1648E57D" w14:textId="77777777" w:rsidR="00D40151" w:rsidRPr="00DC56AE" w:rsidRDefault="00D40151" w:rsidP="00D40151">
      <w:pPr>
        <w:pStyle w:val="Heading4"/>
      </w:pPr>
      <w:bookmarkStart w:id="3308" w:name="_Toc20150074"/>
      <w:bookmarkStart w:id="3309" w:name="_Toc27846873"/>
      <w:bookmarkStart w:id="3310" w:name="_Toc36188004"/>
      <w:bookmarkStart w:id="3311" w:name="_Toc45183908"/>
      <w:bookmarkStart w:id="3312" w:name="_Toc47342750"/>
      <w:bookmarkStart w:id="3313" w:name="_Toc51769451"/>
      <w:bookmarkStart w:id="3314" w:name="_Toc153797261"/>
      <w:r w:rsidRPr="00DC56AE">
        <w:t>5.28.3.1</w:t>
      </w:r>
      <w:r w:rsidRPr="00DC56AE">
        <w:tab/>
        <w:t>General</w:t>
      </w:r>
      <w:bookmarkEnd w:id="3308"/>
      <w:bookmarkEnd w:id="3309"/>
      <w:bookmarkEnd w:id="3310"/>
      <w:bookmarkEnd w:id="3311"/>
      <w:bookmarkEnd w:id="3312"/>
      <w:bookmarkEnd w:id="3313"/>
      <w:bookmarkEnd w:id="3314"/>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lastRenderedPageBreak/>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33AFB" w:rsidRPr="00DC56AE" w14:paraId="537DD734" w14:textId="77777777" w:rsidTr="00B761E5">
        <w:tc>
          <w:tcPr>
            <w:tcW w:w="4310" w:type="dxa"/>
            <w:shd w:val="clear" w:color="auto" w:fill="auto"/>
          </w:tcPr>
          <w:p w14:paraId="39D7C362" w14:textId="2F1EF8DC" w:rsidR="00F33AFB" w:rsidRPr="00DC56AE" w:rsidRDefault="00F33AFB" w:rsidP="00B761E5">
            <w:pPr>
              <w:pStyle w:val="TAL"/>
            </w:pPr>
            <w:r>
              <w:t>queueMaxSDUTable</w:t>
            </w:r>
          </w:p>
        </w:tc>
        <w:tc>
          <w:tcPr>
            <w:tcW w:w="643" w:type="dxa"/>
            <w:shd w:val="clear" w:color="auto" w:fill="auto"/>
          </w:tcPr>
          <w:p w14:paraId="256F5EDE" w14:textId="63929C19" w:rsidR="00F33AFB" w:rsidRPr="00DC56AE" w:rsidRDefault="00F33AFB" w:rsidP="00B761E5">
            <w:pPr>
              <w:pStyle w:val="TAC"/>
            </w:pPr>
          </w:p>
        </w:tc>
        <w:tc>
          <w:tcPr>
            <w:tcW w:w="672" w:type="dxa"/>
            <w:shd w:val="clear" w:color="auto" w:fill="auto"/>
          </w:tcPr>
          <w:p w14:paraId="3C974370" w14:textId="663D9539" w:rsidR="00F33AFB" w:rsidRPr="00DC56AE" w:rsidRDefault="00F33AFB" w:rsidP="00B761E5">
            <w:pPr>
              <w:pStyle w:val="TAC"/>
            </w:pPr>
          </w:p>
        </w:tc>
        <w:tc>
          <w:tcPr>
            <w:tcW w:w="1215" w:type="dxa"/>
            <w:shd w:val="clear" w:color="auto" w:fill="auto"/>
          </w:tcPr>
          <w:p w14:paraId="120302E5" w14:textId="4FB4CD87" w:rsidR="00F33AFB" w:rsidRPr="00DC56AE" w:rsidRDefault="00F33AFB" w:rsidP="00B761E5">
            <w:pPr>
              <w:pStyle w:val="TAC"/>
            </w:pPr>
          </w:p>
        </w:tc>
        <w:tc>
          <w:tcPr>
            <w:tcW w:w="2223" w:type="dxa"/>
            <w:shd w:val="clear" w:color="auto" w:fill="auto"/>
          </w:tcPr>
          <w:p w14:paraId="1892D18D" w14:textId="7F5F6BA8" w:rsidR="00F33AFB" w:rsidRPr="00DC56AE" w:rsidRDefault="00F33AFB" w:rsidP="00B761E5">
            <w:pPr>
              <w:pStyle w:val="TAC"/>
            </w:pPr>
            <w:r>
              <w:t>IEEE Std 802.1Q [98], clause 12.29.1</w:t>
            </w:r>
          </w:p>
        </w:tc>
      </w:tr>
      <w:tr w:rsidR="00F33AFB" w:rsidRPr="00DC56AE" w14:paraId="42C48ECC" w14:textId="77777777" w:rsidTr="00B761E5">
        <w:tc>
          <w:tcPr>
            <w:tcW w:w="4310" w:type="dxa"/>
            <w:shd w:val="clear" w:color="auto" w:fill="auto"/>
          </w:tcPr>
          <w:p w14:paraId="1DB5BC96" w14:textId="63C8E0BD" w:rsidR="00F33AFB" w:rsidRPr="00DC56AE" w:rsidRDefault="00F33AFB" w:rsidP="00F33AFB">
            <w:pPr>
              <w:pStyle w:val="TAL"/>
            </w:pPr>
            <w:r>
              <w:t>&gt; queueMaxSDU</w:t>
            </w:r>
          </w:p>
        </w:tc>
        <w:tc>
          <w:tcPr>
            <w:tcW w:w="643" w:type="dxa"/>
            <w:shd w:val="clear" w:color="auto" w:fill="auto"/>
          </w:tcPr>
          <w:p w14:paraId="60108009" w14:textId="3BE18190" w:rsidR="00F33AFB" w:rsidRPr="00DC56AE" w:rsidRDefault="00F33AFB" w:rsidP="00F33AFB">
            <w:pPr>
              <w:pStyle w:val="TAC"/>
            </w:pPr>
            <w:r w:rsidRPr="00DC56AE">
              <w:t>X</w:t>
            </w:r>
          </w:p>
        </w:tc>
        <w:tc>
          <w:tcPr>
            <w:tcW w:w="672" w:type="dxa"/>
            <w:shd w:val="clear" w:color="auto" w:fill="auto"/>
          </w:tcPr>
          <w:p w14:paraId="740CC64A" w14:textId="553439FC" w:rsidR="00F33AFB" w:rsidRPr="00DC56AE" w:rsidRDefault="00F33AFB" w:rsidP="00F33AFB">
            <w:pPr>
              <w:pStyle w:val="TAC"/>
            </w:pPr>
            <w:r w:rsidRPr="00DC56AE">
              <w:t>X</w:t>
            </w:r>
          </w:p>
        </w:tc>
        <w:tc>
          <w:tcPr>
            <w:tcW w:w="1215" w:type="dxa"/>
            <w:shd w:val="clear" w:color="auto" w:fill="auto"/>
          </w:tcPr>
          <w:p w14:paraId="291FE9BD" w14:textId="4FA14A71" w:rsidR="00F33AFB" w:rsidRPr="00DC56AE" w:rsidRDefault="00F33AFB" w:rsidP="00F33AFB">
            <w:pPr>
              <w:pStyle w:val="TAC"/>
            </w:pPr>
            <w:r w:rsidRPr="00DC56AE">
              <w:t>RW</w:t>
            </w:r>
          </w:p>
        </w:tc>
        <w:tc>
          <w:tcPr>
            <w:tcW w:w="2223" w:type="dxa"/>
            <w:shd w:val="clear" w:color="auto" w:fill="auto"/>
          </w:tcPr>
          <w:p w14:paraId="4856BE05" w14:textId="7CA6398F" w:rsidR="00F33AFB" w:rsidRPr="00DC56AE" w:rsidRDefault="00F33AFB" w:rsidP="00F33AFB">
            <w:pPr>
              <w:pStyle w:val="TAC"/>
            </w:pPr>
            <w:r>
              <w:t>IEEE Std 802.1Q [98], clause 12.29.1</w:t>
            </w:r>
          </w:p>
        </w:tc>
      </w:tr>
      <w:tr w:rsidR="00F33AFB" w:rsidRPr="00DC56AE" w14:paraId="17CA3CFA" w14:textId="77777777" w:rsidTr="00B761E5">
        <w:tc>
          <w:tcPr>
            <w:tcW w:w="4310" w:type="dxa"/>
            <w:shd w:val="clear" w:color="auto" w:fill="auto"/>
          </w:tcPr>
          <w:p w14:paraId="09A6FECE" w14:textId="68270D1D" w:rsidR="00F33AFB" w:rsidRPr="00DC56AE" w:rsidRDefault="00F33AFB" w:rsidP="00F33AFB">
            <w:pPr>
              <w:pStyle w:val="TAL"/>
            </w:pPr>
            <w:r>
              <w:t>&gt; TransmissionOverrun (see NOTE 3)</w:t>
            </w:r>
          </w:p>
        </w:tc>
        <w:tc>
          <w:tcPr>
            <w:tcW w:w="643" w:type="dxa"/>
            <w:shd w:val="clear" w:color="auto" w:fill="auto"/>
          </w:tcPr>
          <w:p w14:paraId="6689DE61" w14:textId="242BED5C" w:rsidR="00F33AFB" w:rsidRPr="00DC56AE" w:rsidRDefault="00F33AFB" w:rsidP="00F33AFB">
            <w:pPr>
              <w:pStyle w:val="TAC"/>
            </w:pPr>
            <w:r w:rsidRPr="00DC56AE">
              <w:t>X</w:t>
            </w:r>
          </w:p>
        </w:tc>
        <w:tc>
          <w:tcPr>
            <w:tcW w:w="672" w:type="dxa"/>
            <w:shd w:val="clear" w:color="auto" w:fill="auto"/>
          </w:tcPr>
          <w:p w14:paraId="52251C42" w14:textId="443DAFF9" w:rsidR="00F33AFB" w:rsidRPr="00DC56AE" w:rsidRDefault="00F33AFB" w:rsidP="00F33AFB">
            <w:pPr>
              <w:pStyle w:val="TAC"/>
            </w:pPr>
            <w:r w:rsidRPr="00DC56AE">
              <w:t>X</w:t>
            </w:r>
          </w:p>
        </w:tc>
        <w:tc>
          <w:tcPr>
            <w:tcW w:w="1215" w:type="dxa"/>
            <w:shd w:val="clear" w:color="auto" w:fill="auto"/>
          </w:tcPr>
          <w:p w14:paraId="74B9F4D4" w14:textId="0D94BD39" w:rsidR="00F33AFB" w:rsidRPr="00DC56AE" w:rsidRDefault="00F33AFB" w:rsidP="00F33AFB">
            <w:pPr>
              <w:pStyle w:val="TAC"/>
            </w:pPr>
            <w:r w:rsidRPr="00DC56AE">
              <w:t>R</w:t>
            </w:r>
          </w:p>
        </w:tc>
        <w:tc>
          <w:tcPr>
            <w:tcW w:w="2223" w:type="dxa"/>
            <w:shd w:val="clear" w:color="auto" w:fill="auto"/>
          </w:tcPr>
          <w:p w14:paraId="1CF25597" w14:textId="28F77537" w:rsidR="00F33AFB" w:rsidRPr="00DC56AE" w:rsidRDefault="00F33AFB" w:rsidP="00F33AFB">
            <w:pPr>
              <w:pStyle w:val="TAC"/>
            </w:pPr>
            <w:r>
              <w:t>IEEE Std 802.1Q [98], clause 12.29.1</w:t>
            </w:r>
          </w:p>
        </w:tc>
      </w:tr>
      <w:tr w:rsidR="00F33AFB" w:rsidRPr="00DC56AE" w14:paraId="2390CFF1" w14:textId="77777777" w:rsidTr="009D14FB">
        <w:tc>
          <w:tcPr>
            <w:tcW w:w="4310" w:type="dxa"/>
            <w:shd w:val="clear" w:color="auto" w:fill="auto"/>
          </w:tcPr>
          <w:p w14:paraId="7F2F3A8A" w14:textId="77777777" w:rsidR="00F33AFB" w:rsidRPr="00DC56AE" w:rsidRDefault="00F33AFB" w:rsidP="00F33AFB">
            <w:pPr>
              <w:pStyle w:val="TAL"/>
              <w:rPr>
                <w:b/>
              </w:rPr>
            </w:pPr>
            <w:r w:rsidRPr="00DC56AE">
              <w:t>GateEnabled</w:t>
            </w:r>
          </w:p>
        </w:tc>
        <w:tc>
          <w:tcPr>
            <w:tcW w:w="643" w:type="dxa"/>
            <w:shd w:val="clear" w:color="auto" w:fill="auto"/>
          </w:tcPr>
          <w:p w14:paraId="51E5AA61" w14:textId="77777777" w:rsidR="00F33AFB" w:rsidRPr="00DC56AE" w:rsidRDefault="00F33AFB" w:rsidP="00F33AFB">
            <w:pPr>
              <w:pStyle w:val="TAC"/>
            </w:pPr>
            <w:r w:rsidRPr="00DC56AE">
              <w:t>X</w:t>
            </w:r>
          </w:p>
        </w:tc>
        <w:tc>
          <w:tcPr>
            <w:tcW w:w="672" w:type="dxa"/>
            <w:shd w:val="clear" w:color="auto" w:fill="auto"/>
          </w:tcPr>
          <w:p w14:paraId="72C63AF4" w14:textId="77777777" w:rsidR="00F33AFB" w:rsidRPr="00DC56AE" w:rsidRDefault="00F33AFB" w:rsidP="00F33AFB">
            <w:pPr>
              <w:pStyle w:val="TAC"/>
            </w:pPr>
            <w:r w:rsidRPr="00DC56AE">
              <w:t>X</w:t>
            </w:r>
          </w:p>
        </w:tc>
        <w:tc>
          <w:tcPr>
            <w:tcW w:w="1215" w:type="dxa"/>
            <w:shd w:val="clear" w:color="auto" w:fill="auto"/>
          </w:tcPr>
          <w:p w14:paraId="39D09C2D" w14:textId="77777777" w:rsidR="00F33AFB" w:rsidRPr="00DC56AE" w:rsidRDefault="00F33AFB" w:rsidP="00F33AFB">
            <w:pPr>
              <w:pStyle w:val="TAC"/>
            </w:pPr>
            <w:r w:rsidRPr="00DC56AE">
              <w:t>RW</w:t>
            </w:r>
          </w:p>
        </w:tc>
        <w:tc>
          <w:tcPr>
            <w:tcW w:w="2223" w:type="dxa"/>
            <w:shd w:val="clear" w:color="auto" w:fill="auto"/>
          </w:tcPr>
          <w:p w14:paraId="130435CE" w14:textId="77777777" w:rsidR="00F33AFB" w:rsidRPr="00DC56AE" w:rsidRDefault="00F33AFB" w:rsidP="00F33AFB">
            <w:pPr>
              <w:pStyle w:val="TAC"/>
            </w:pPr>
            <w:r w:rsidRPr="00DC56AE">
              <w:t>IEEE Std 802.1Q [98] Table 12-29</w:t>
            </w:r>
          </w:p>
        </w:tc>
      </w:tr>
      <w:tr w:rsidR="00F33AFB" w:rsidRPr="00DC56AE" w14:paraId="0B28B691" w14:textId="77777777" w:rsidTr="00081FBE">
        <w:tc>
          <w:tcPr>
            <w:tcW w:w="4310" w:type="dxa"/>
            <w:shd w:val="clear" w:color="auto" w:fill="auto"/>
          </w:tcPr>
          <w:p w14:paraId="5F3D90AE" w14:textId="700C9620" w:rsidR="00F33AFB" w:rsidRPr="00DC56AE" w:rsidRDefault="00F33AFB" w:rsidP="00F33AFB">
            <w:pPr>
              <w:pStyle w:val="TAL"/>
            </w:pPr>
            <w:r>
              <w:t>AdminGateStates</w:t>
            </w:r>
          </w:p>
        </w:tc>
        <w:tc>
          <w:tcPr>
            <w:tcW w:w="643" w:type="dxa"/>
            <w:shd w:val="clear" w:color="auto" w:fill="auto"/>
          </w:tcPr>
          <w:p w14:paraId="57E43B7A" w14:textId="3E1BE552" w:rsidR="00F33AFB" w:rsidRPr="00DC56AE" w:rsidRDefault="00F33AFB" w:rsidP="00F33AFB">
            <w:pPr>
              <w:pStyle w:val="TAC"/>
            </w:pPr>
            <w:r w:rsidRPr="00DC56AE">
              <w:t>X</w:t>
            </w:r>
          </w:p>
        </w:tc>
        <w:tc>
          <w:tcPr>
            <w:tcW w:w="672" w:type="dxa"/>
            <w:shd w:val="clear" w:color="auto" w:fill="auto"/>
          </w:tcPr>
          <w:p w14:paraId="69CA901C" w14:textId="4F39608B" w:rsidR="00F33AFB" w:rsidRPr="00DC56AE" w:rsidRDefault="00F33AFB" w:rsidP="00F33AFB">
            <w:pPr>
              <w:pStyle w:val="TAC"/>
            </w:pPr>
            <w:r w:rsidRPr="00DC56AE">
              <w:t>X</w:t>
            </w:r>
          </w:p>
        </w:tc>
        <w:tc>
          <w:tcPr>
            <w:tcW w:w="1215" w:type="dxa"/>
            <w:shd w:val="clear" w:color="auto" w:fill="auto"/>
          </w:tcPr>
          <w:p w14:paraId="1B076561" w14:textId="67398198" w:rsidR="00F33AFB" w:rsidRPr="00DC56AE" w:rsidRDefault="00F33AFB" w:rsidP="00F33AFB">
            <w:pPr>
              <w:pStyle w:val="TAC"/>
            </w:pPr>
            <w:r w:rsidRPr="00DC56AE">
              <w:t>RW</w:t>
            </w:r>
          </w:p>
        </w:tc>
        <w:tc>
          <w:tcPr>
            <w:tcW w:w="2223" w:type="dxa"/>
            <w:shd w:val="clear" w:color="auto" w:fill="auto"/>
          </w:tcPr>
          <w:p w14:paraId="05C9009A" w14:textId="0C499602" w:rsidR="00F33AFB" w:rsidRPr="00DC56AE" w:rsidRDefault="00F33AFB" w:rsidP="00F33AFB">
            <w:pPr>
              <w:pStyle w:val="TAC"/>
            </w:pPr>
            <w:r w:rsidRPr="00DC56AE">
              <w:t>IEEE Std 802.1Q [98] Table 12-29</w:t>
            </w:r>
          </w:p>
        </w:tc>
      </w:tr>
      <w:tr w:rsidR="00F33AFB" w:rsidRPr="00DC56AE" w14:paraId="3692E41C" w14:textId="77777777" w:rsidTr="009D14FB">
        <w:tc>
          <w:tcPr>
            <w:tcW w:w="4310" w:type="dxa"/>
            <w:shd w:val="clear" w:color="auto" w:fill="auto"/>
          </w:tcPr>
          <w:p w14:paraId="05861B8F" w14:textId="77777777" w:rsidR="00F33AFB" w:rsidRPr="00DC56AE" w:rsidRDefault="00F33AFB" w:rsidP="00F33AFB">
            <w:pPr>
              <w:pStyle w:val="TAL"/>
            </w:pPr>
            <w:r w:rsidRPr="00DC56AE">
              <w:t>AdminBaseTime</w:t>
            </w:r>
          </w:p>
        </w:tc>
        <w:tc>
          <w:tcPr>
            <w:tcW w:w="643" w:type="dxa"/>
            <w:shd w:val="clear" w:color="auto" w:fill="auto"/>
          </w:tcPr>
          <w:p w14:paraId="04DBE99C" w14:textId="77777777" w:rsidR="00F33AFB" w:rsidRPr="00DC56AE" w:rsidRDefault="00F33AFB" w:rsidP="00F33AFB">
            <w:pPr>
              <w:pStyle w:val="TAC"/>
            </w:pPr>
            <w:r w:rsidRPr="00DC56AE">
              <w:t>X</w:t>
            </w:r>
          </w:p>
        </w:tc>
        <w:tc>
          <w:tcPr>
            <w:tcW w:w="672" w:type="dxa"/>
            <w:shd w:val="clear" w:color="auto" w:fill="auto"/>
          </w:tcPr>
          <w:p w14:paraId="039DC30B" w14:textId="77777777" w:rsidR="00F33AFB" w:rsidRPr="00DC56AE" w:rsidRDefault="00F33AFB" w:rsidP="00F33AFB">
            <w:pPr>
              <w:pStyle w:val="TAC"/>
            </w:pPr>
            <w:r w:rsidRPr="00DC56AE">
              <w:t>X</w:t>
            </w:r>
          </w:p>
        </w:tc>
        <w:tc>
          <w:tcPr>
            <w:tcW w:w="1215" w:type="dxa"/>
            <w:shd w:val="clear" w:color="auto" w:fill="auto"/>
          </w:tcPr>
          <w:p w14:paraId="56502768" w14:textId="77777777" w:rsidR="00F33AFB" w:rsidRPr="00DC56AE" w:rsidRDefault="00F33AFB" w:rsidP="00F33AFB">
            <w:pPr>
              <w:pStyle w:val="TAC"/>
            </w:pPr>
            <w:r w:rsidRPr="00DC56AE">
              <w:t>RW</w:t>
            </w:r>
          </w:p>
        </w:tc>
        <w:tc>
          <w:tcPr>
            <w:tcW w:w="2223" w:type="dxa"/>
            <w:shd w:val="clear" w:color="auto" w:fill="auto"/>
          </w:tcPr>
          <w:p w14:paraId="5C049347" w14:textId="77777777" w:rsidR="00F33AFB" w:rsidRPr="00DC56AE" w:rsidRDefault="00F33AFB" w:rsidP="00F33AFB">
            <w:pPr>
              <w:pStyle w:val="TAC"/>
            </w:pPr>
            <w:r w:rsidRPr="00DC56AE">
              <w:t>IEEE Std 802.1Q [98] Table 12-29</w:t>
            </w:r>
          </w:p>
        </w:tc>
      </w:tr>
      <w:tr w:rsidR="00F33AFB" w:rsidRPr="00DC56AE" w14:paraId="5C87BAFC" w14:textId="77777777" w:rsidTr="009D14FB">
        <w:tc>
          <w:tcPr>
            <w:tcW w:w="4310" w:type="dxa"/>
            <w:shd w:val="clear" w:color="auto" w:fill="auto"/>
          </w:tcPr>
          <w:p w14:paraId="3C45CD6E" w14:textId="77777777" w:rsidR="00F33AFB" w:rsidRPr="00DC56AE" w:rsidRDefault="00F33AFB" w:rsidP="00F33AFB">
            <w:pPr>
              <w:pStyle w:val="TAL"/>
            </w:pPr>
            <w:r w:rsidRPr="00DC56AE">
              <w:t>AdminControlList</w:t>
            </w:r>
          </w:p>
        </w:tc>
        <w:tc>
          <w:tcPr>
            <w:tcW w:w="643" w:type="dxa"/>
            <w:shd w:val="clear" w:color="auto" w:fill="auto"/>
          </w:tcPr>
          <w:p w14:paraId="5CE6C4D5" w14:textId="77777777" w:rsidR="00F33AFB" w:rsidRPr="00DC56AE" w:rsidRDefault="00F33AFB" w:rsidP="00F33AFB">
            <w:pPr>
              <w:pStyle w:val="TAC"/>
            </w:pPr>
            <w:r w:rsidRPr="00DC56AE">
              <w:t>X</w:t>
            </w:r>
          </w:p>
        </w:tc>
        <w:tc>
          <w:tcPr>
            <w:tcW w:w="672" w:type="dxa"/>
            <w:shd w:val="clear" w:color="auto" w:fill="auto"/>
          </w:tcPr>
          <w:p w14:paraId="1C1A1159" w14:textId="77777777" w:rsidR="00F33AFB" w:rsidRPr="00DC56AE" w:rsidRDefault="00F33AFB" w:rsidP="00F33AFB">
            <w:pPr>
              <w:pStyle w:val="TAC"/>
            </w:pPr>
            <w:r w:rsidRPr="00DC56AE">
              <w:t>X</w:t>
            </w:r>
          </w:p>
        </w:tc>
        <w:tc>
          <w:tcPr>
            <w:tcW w:w="1215" w:type="dxa"/>
            <w:shd w:val="clear" w:color="auto" w:fill="auto"/>
          </w:tcPr>
          <w:p w14:paraId="2F184160" w14:textId="77777777" w:rsidR="00F33AFB" w:rsidRPr="00DC56AE" w:rsidRDefault="00F33AFB" w:rsidP="00F33AFB">
            <w:pPr>
              <w:pStyle w:val="TAC"/>
            </w:pPr>
            <w:r w:rsidRPr="00DC56AE">
              <w:t>RW</w:t>
            </w:r>
          </w:p>
        </w:tc>
        <w:tc>
          <w:tcPr>
            <w:tcW w:w="2223" w:type="dxa"/>
            <w:shd w:val="clear" w:color="auto" w:fill="auto"/>
          </w:tcPr>
          <w:p w14:paraId="5090C2A3" w14:textId="77777777" w:rsidR="00F33AFB" w:rsidRPr="00DC56AE" w:rsidRDefault="00F33AFB" w:rsidP="00F33AFB">
            <w:pPr>
              <w:pStyle w:val="TAC"/>
            </w:pPr>
            <w:r w:rsidRPr="00DC56AE">
              <w:t>IEEE Std 802.1Q [98] Table 12-29</w:t>
            </w:r>
          </w:p>
        </w:tc>
      </w:tr>
      <w:tr w:rsidR="00F33AFB" w:rsidRPr="00DC56AE" w14:paraId="04AB35D9" w14:textId="77777777" w:rsidTr="009D14FB">
        <w:tc>
          <w:tcPr>
            <w:tcW w:w="4310" w:type="dxa"/>
            <w:shd w:val="clear" w:color="auto" w:fill="auto"/>
          </w:tcPr>
          <w:p w14:paraId="5E1D323B" w14:textId="77777777" w:rsidR="00F33AFB" w:rsidRPr="00DC56AE" w:rsidRDefault="00F33AFB" w:rsidP="00F33AFB">
            <w:pPr>
              <w:pStyle w:val="TAL"/>
            </w:pPr>
            <w:r w:rsidRPr="00DC56AE">
              <w:t>AdminCycleTime (see NOTE 3)</w:t>
            </w:r>
          </w:p>
        </w:tc>
        <w:tc>
          <w:tcPr>
            <w:tcW w:w="643" w:type="dxa"/>
            <w:shd w:val="clear" w:color="auto" w:fill="auto"/>
          </w:tcPr>
          <w:p w14:paraId="211CF5B9" w14:textId="77777777" w:rsidR="00F33AFB" w:rsidRPr="00DC56AE" w:rsidRDefault="00F33AFB" w:rsidP="00F33AFB">
            <w:pPr>
              <w:pStyle w:val="TAC"/>
            </w:pPr>
            <w:r w:rsidRPr="00DC56AE">
              <w:t>X</w:t>
            </w:r>
          </w:p>
        </w:tc>
        <w:tc>
          <w:tcPr>
            <w:tcW w:w="672" w:type="dxa"/>
            <w:shd w:val="clear" w:color="auto" w:fill="auto"/>
          </w:tcPr>
          <w:p w14:paraId="6F0B9072" w14:textId="77777777" w:rsidR="00F33AFB" w:rsidRPr="00DC56AE" w:rsidRDefault="00F33AFB" w:rsidP="00F33AFB">
            <w:pPr>
              <w:pStyle w:val="TAC"/>
            </w:pPr>
            <w:r w:rsidRPr="00DC56AE">
              <w:t>X</w:t>
            </w:r>
          </w:p>
        </w:tc>
        <w:tc>
          <w:tcPr>
            <w:tcW w:w="1215" w:type="dxa"/>
            <w:shd w:val="clear" w:color="auto" w:fill="auto"/>
          </w:tcPr>
          <w:p w14:paraId="29B1683E" w14:textId="77777777" w:rsidR="00F33AFB" w:rsidRPr="00DC56AE" w:rsidRDefault="00F33AFB" w:rsidP="00F33AFB">
            <w:pPr>
              <w:pStyle w:val="TAC"/>
            </w:pPr>
            <w:r w:rsidRPr="00DC56AE">
              <w:t>RW</w:t>
            </w:r>
          </w:p>
        </w:tc>
        <w:tc>
          <w:tcPr>
            <w:tcW w:w="2223" w:type="dxa"/>
            <w:shd w:val="clear" w:color="auto" w:fill="auto"/>
          </w:tcPr>
          <w:p w14:paraId="15F8CBB2" w14:textId="77777777" w:rsidR="00F33AFB" w:rsidRPr="00DC56AE" w:rsidRDefault="00F33AFB" w:rsidP="00F33AFB">
            <w:pPr>
              <w:pStyle w:val="TAC"/>
            </w:pPr>
            <w:r w:rsidRPr="00DC56AE">
              <w:t>IEEE Std 802.1Q [98] Table 12-29</w:t>
            </w:r>
          </w:p>
        </w:tc>
      </w:tr>
      <w:tr w:rsidR="00F33AFB" w:rsidRPr="00DC56AE" w14:paraId="3519C1A3" w14:textId="77777777" w:rsidTr="009D14FB">
        <w:tc>
          <w:tcPr>
            <w:tcW w:w="4310" w:type="dxa"/>
            <w:shd w:val="clear" w:color="auto" w:fill="auto"/>
          </w:tcPr>
          <w:p w14:paraId="373D7291" w14:textId="77777777" w:rsidR="00F33AFB" w:rsidRPr="00DC56AE" w:rsidRDefault="00F33AFB" w:rsidP="00F33AFB">
            <w:pPr>
              <w:pStyle w:val="TAL"/>
            </w:pPr>
            <w:r w:rsidRPr="00DC56AE">
              <w:t>AdminControlListLength (see NOTE 3)</w:t>
            </w:r>
          </w:p>
        </w:tc>
        <w:tc>
          <w:tcPr>
            <w:tcW w:w="643" w:type="dxa"/>
            <w:shd w:val="clear" w:color="auto" w:fill="auto"/>
          </w:tcPr>
          <w:p w14:paraId="4B60E903" w14:textId="77777777" w:rsidR="00F33AFB" w:rsidRPr="00DC56AE" w:rsidRDefault="00F33AFB" w:rsidP="00F33AFB">
            <w:pPr>
              <w:pStyle w:val="TAC"/>
            </w:pPr>
            <w:r w:rsidRPr="00DC56AE">
              <w:t>X</w:t>
            </w:r>
          </w:p>
        </w:tc>
        <w:tc>
          <w:tcPr>
            <w:tcW w:w="672" w:type="dxa"/>
            <w:shd w:val="clear" w:color="auto" w:fill="auto"/>
          </w:tcPr>
          <w:p w14:paraId="5FD7E4BD" w14:textId="77777777" w:rsidR="00F33AFB" w:rsidRPr="00DC56AE" w:rsidRDefault="00F33AFB" w:rsidP="00F33AFB">
            <w:pPr>
              <w:pStyle w:val="TAC"/>
            </w:pPr>
            <w:r w:rsidRPr="00DC56AE">
              <w:t>X</w:t>
            </w:r>
          </w:p>
        </w:tc>
        <w:tc>
          <w:tcPr>
            <w:tcW w:w="1215" w:type="dxa"/>
            <w:shd w:val="clear" w:color="auto" w:fill="auto"/>
          </w:tcPr>
          <w:p w14:paraId="786F1FE4" w14:textId="77777777" w:rsidR="00F33AFB" w:rsidRPr="00DC56AE" w:rsidRDefault="00F33AFB" w:rsidP="00F33AFB">
            <w:pPr>
              <w:pStyle w:val="TAC"/>
            </w:pPr>
            <w:r w:rsidRPr="00DC56AE">
              <w:t>RW</w:t>
            </w:r>
          </w:p>
        </w:tc>
        <w:tc>
          <w:tcPr>
            <w:tcW w:w="2223" w:type="dxa"/>
            <w:shd w:val="clear" w:color="auto" w:fill="auto"/>
          </w:tcPr>
          <w:p w14:paraId="5A2769FC" w14:textId="50A9A3AC" w:rsidR="00F33AFB" w:rsidRPr="00DC56AE" w:rsidRDefault="00F33AFB" w:rsidP="00F33AFB">
            <w:pPr>
              <w:pStyle w:val="TAC"/>
            </w:pPr>
            <w:r w:rsidRPr="00DC56AE">
              <w:t>IEEE Std 802.1Q [98] Table 12-29</w:t>
            </w:r>
          </w:p>
        </w:tc>
      </w:tr>
      <w:tr w:rsidR="00F33AFB" w:rsidRPr="00DC56AE" w14:paraId="19E0EAC9" w14:textId="77777777" w:rsidTr="00D000FD">
        <w:tc>
          <w:tcPr>
            <w:tcW w:w="4310" w:type="dxa"/>
            <w:shd w:val="clear" w:color="auto" w:fill="auto"/>
          </w:tcPr>
          <w:p w14:paraId="7308F9E8" w14:textId="7BAAD569" w:rsidR="00F33AFB" w:rsidRPr="00DC56AE" w:rsidRDefault="00F33AFB" w:rsidP="00F33AFB">
            <w:pPr>
              <w:pStyle w:val="TAL"/>
            </w:pPr>
            <w:r w:rsidRPr="00DC56AE">
              <w:t>AdminCycleTimeExtension</w:t>
            </w:r>
          </w:p>
        </w:tc>
        <w:tc>
          <w:tcPr>
            <w:tcW w:w="643" w:type="dxa"/>
            <w:shd w:val="clear" w:color="auto" w:fill="auto"/>
          </w:tcPr>
          <w:p w14:paraId="3A68348A" w14:textId="1828D51E" w:rsidR="00F33AFB" w:rsidRPr="00DC56AE" w:rsidRDefault="00F33AFB" w:rsidP="00F33AFB">
            <w:pPr>
              <w:pStyle w:val="TAC"/>
            </w:pPr>
            <w:r w:rsidRPr="00DC56AE">
              <w:t>X</w:t>
            </w:r>
          </w:p>
        </w:tc>
        <w:tc>
          <w:tcPr>
            <w:tcW w:w="672" w:type="dxa"/>
            <w:shd w:val="clear" w:color="auto" w:fill="auto"/>
          </w:tcPr>
          <w:p w14:paraId="4AB46454" w14:textId="71849DB6" w:rsidR="00F33AFB" w:rsidRPr="00DC56AE" w:rsidRDefault="00F33AFB" w:rsidP="00F33AFB">
            <w:pPr>
              <w:pStyle w:val="TAC"/>
            </w:pPr>
            <w:r w:rsidRPr="00DC56AE">
              <w:t>X</w:t>
            </w:r>
          </w:p>
        </w:tc>
        <w:tc>
          <w:tcPr>
            <w:tcW w:w="1215" w:type="dxa"/>
            <w:shd w:val="clear" w:color="auto" w:fill="auto"/>
          </w:tcPr>
          <w:p w14:paraId="0579CE53" w14:textId="07A349B4" w:rsidR="00F33AFB" w:rsidRPr="00DC56AE" w:rsidRDefault="00F33AFB" w:rsidP="00F33AFB">
            <w:pPr>
              <w:pStyle w:val="TAC"/>
            </w:pPr>
            <w:r w:rsidRPr="00DC56AE">
              <w:t>RW</w:t>
            </w:r>
          </w:p>
        </w:tc>
        <w:tc>
          <w:tcPr>
            <w:tcW w:w="2223" w:type="dxa"/>
            <w:shd w:val="clear" w:color="auto" w:fill="auto"/>
          </w:tcPr>
          <w:p w14:paraId="2CECF788" w14:textId="1E4F382A" w:rsidR="00F33AFB" w:rsidRPr="00DC56AE" w:rsidRDefault="00F33AFB" w:rsidP="00F33AFB">
            <w:pPr>
              <w:pStyle w:val="TAC"/>
            </w:pPr>
            <w:r w:rsidRPr="00DC56AE">
              <w:t>IEEE Std 802.1Q [98] Table 12-29</w:t>
            </w:r>
          </w:p>
        </w:tc>
      </w:tr>
      <w:tr w:rsidR="00F33AFB" w:rsidRPr="00DC56AE" w14:paraId="5BE6F25E" w14:textId="77777777" w:rsidTr="009D14FB">
        <w:tc>
          <w:tcPr>
            <w:tcW w:w="4310" w:type="dxa"/>
            <w:shd w:val="clear" w:color="auto" w:fill="auto"/>
          </w:tcPr>
          <w:p w14:paraId="382662EE" w14:textId="77777777" w:rsidR="00F33AFB" w:rsidRPr="00DC56AE" w:rsidRDefault="00F33AFB" w:rsidP="00F33AFB">
            <w:pPr>
              <w:pStyle w:val="TAL"/>
            </w:pPr>
            <w:r w:rsidRPr="00DC56AE">
              <w:t>Tick granularity</w:t>
            </w:r>
          </w:p>
        </w:tc>
        <w:tc>
          <w:tcPr>
            <w:tcW w:w="643" w:type="dxa"/>
            <w:shd w:val="clear" w:color="auto" w:fill="auto"/>
          </w:tcPr>
          <w:p w14:paraId="33AE20B3" w14:textId="77777777" w:rsidR="00F33AFB" w:rsidRPr="00DC56AE" w:rsidRDefault="00F33AFB" w:rsidP="00F33AFB">
            <w:pPr>
              <w:pStyle w:val="TAC"/>
            </w:pPr>
            <w:r w:rsidRPr="00DC56AE">
              <w:t>X</w:t>
            </w:r>
          </w:p>
        </w:tc>
        <w:tc>
          <w:tcPr>
            <w:tcW w:w="672" w:type="dxa"/>
            <w:shd w:val="clear" w:color="auto" w:fill="auto"/>
          </w:tcPr>
          <w:p w14:paraId="3A293D82" w14:textId="77777777" w:rsidR="00F33AFB" w:rsidRPr="00DC56AE" w:rsidRDefault="00F33AFB" w:rsidP="00F33AFB">
            <w:pPr>
              <w:pStyle w:val="TAC"/>
            </w:pPr>
            <w:r w:rsidRPr="00DC56AE">
              <w:t>X</w:t>
            </w:r>
          </w:p>
        </w:tc>
        <w:tc>
          <w:tcPr>
            <w:tcW w:w="1215" w:type="dxa"/>
            <w:shd w:val="clear" w:color="auto" w:fill="auto"/>
          </w:tcPr>
          <w:p w14:paraId="5B296CD5" w14:textId="77777777" w:rsidR="00F33AFB" w:rsidRPr="00DC56AE" w:rsidRDefault="00F33AFB" w:rsidP="00F33AFB">
            <w:pPr>
              <w:pStyle w:val="TAC"/>
            </w:pPr>
            <w:r w:rsidRPr="00DC56AE">
              <w:t>R</w:t>
            </w:r>
          </w:p>
        </w:tc>
        <w:tc>
          <w:tcPr>
            <w:tcW w:w="2223" w:type="dxa"/>
            <w:shd w:val="clear" w:color="auto" w:fill="auto"/>
          </w:tcPr>
          <w:p w14:paraId="5F410197" w14:textId="77777777" w:rsidR="00F33AFB" w:rsidRPr="00DC56AE" w:rsidRDefault="00F33AFB" w:rsidP="00F33AFB">
            <w:pPr>
              <w:pStyle w:val="TAC"/>
            </w:pPr>
            <w:r w:rsidRPr="00DC56AE">
              <w:t>IEEE Std 802.1Q [98] Table 12-29</w:t>
            </w:r>
          </w:p>
        </w:tc>
      </w:tr>
      <w:tr w:rsidR="00F33AFB" w:rsidRPr="00DC56AE" w14:paraId="5162B273" w14:textId="77777777" w:rsidTr="002F44B0">
        <w:tc>
          <w:tcPr>
            <w:tcW w:w="4310" w:type="dxa"/>
            <w:shd w:val="clear" w:color="auto" w:fill="auto"/>
          </w:tcPr>
          <w:p w14:paraId="2A4D6413" w14:textId="00E4820D" w:rsidR="00F33AFB" w:rsidRPr="00DC56AE" w:rsidRDefault="00F33AFB" w:rsidP="00F33AFB">
            <w:pPr>
              <w:pStyle w:val="TAL"/>
            </w:pPr>
            <w:r w:rsidRPr="00DC56AE">
              <w:t>SupportedListMax</w:t>
            </w:r>
          </w:p>
        </w:tc>
        <w:tc>
          <w:tcPr>
            <w:tcW w:w="643" w:type="dxa"/>
            <w:shd w:val="clear" w:color="auto" w:fill="auto"/>
          </w:tcPr>
          <w:p w14:paraId="7604EC4A" w14:textId="308C22A8" w:rsidR="00F33AFB" w:rsidRPr="00DC56AE" w:rsidRDefault="00F33AFB" w:rsidP="00F33AFB">
            <w:pPr>
              <w:pStyle w:val="TAC"/>
            </w:pPr>
            <w:r w:rsidRPr="00DC56AE">
              <w:t>X</w:t>
            </w:r>
          </w:p>
        </w:tc>
        <w:tc>
          <w:tcPr>
            <w:tcW w:w="672" w:type="dxa"/>
            <w:shd w:val="clear" w:color="auto" w:fill="auto"/>
          </w:tcPr>
          <w:p w14:paraId="35E9C659" w14:textId="0B1A52F0" w:rsidR="00F33AFB" w:rsidRPr="00DC56AE" w:rsidRDefault="00F33AFB" w:rsidP="00F33AFB">
            <w:pPr>
              <w:pStyle w:val="TAC"/>
            </w:pPr>
            <w:r w:rsidRPr="00DC56AE">
              <w:t>X</w:t>
            </w:r>
          </w:p>
        </w:tc>
        <w:tc>
          <w:tcPr>
            <w:tcW w:w="1215" w:type="dxa"/>
            <w:shd w:val="clear" w:color="auto" w:fill="auto"/>
          </w:tcPr>
          <w:p w14:paraId="646B1AB9" w14:textId="0BEC74BE" w:rsidR="00F33AFB" w:rsidRPr="00DC56AE" w:rsidRDefault="00F33AFB" w:rsidP="00F33AFB">
            <w:pPr>
              <w:pStyle w:val="TAC"/>
            </w:pPr>
            <w:r w:rsidRPr="00DC56AE">
              <w:t>R</w:t>
            </w:r>
          </w:p>
        </w:tc>
        <w:tc>
          <w:tcPr>
            <w:tcW w:w="2223" w:type="dxa"/>
            <w:shd w:val="clear" w:color="auto" w:fill="auto"/>
          </w:tcPr>
          <w:p w14:paraId="7BED159A" w14:textId="09474F4E" w:rsidR="00F33AFB" w:rsidRPr="00DC56AE" w:rsidRDefault="00F33AFB" w:rsidP="00F33AFB">
            <w:pPr>
              <w:pStyle w:val="TAC"/>
            </w:pPr>
            <w:r w:rsidRPr="00DC56AE">
              <w:t>IEEE Std 802.1Q [98] Table 12-29</w:t>
            </w:r>
          </w:p>
        </w:tc>
      </w:tr>
      <w:tr w:rsidR="00F33AFB" w:rsidRPr="00DC56AE" w14:paraId="5D3C45B5" w14:textId="77777777" w:rsidTr="009D14FB">
        <w:tc>
          <w:tcPr>
            <w:tcW w:w="4310" w:type="dxa"/>
            <w:shd w:val="clear" w:color="auto" w:fill="auto"/>
          </w:tcPr>
          <w:p w14:paraId="45ECEB4C" w14:textId="5B7B0AAB" w:rsidR="00F33AFB" w:rsidRPr="00DC56AE" w:rsidRDefault="00F33AFB" w:rsidP="00F33AFB">
            <w:pPr>
              <w:pStyle w:val="TAL"/>
              <w:rPr>
                <w:b/>
              </w:rPr>
            </w:pPr>
            <w:r w:rsidRPr="00DC56AE">
              <w:rPr>
                <w:b/>
              </w:rPr>
              <w:t>General Neighbour discovery configuration</w:t>
            </w:r>
          </w:p>
          <w:p w14:paraId="2D0B92B6" w14:textId="77777777" w:rsidR="00F33AFB" w:rsidRPr="00DC56AE" w:rsidRDefault="00F33AFB" w:rsidP="00F33AFB">
            <w:pPr>
              <w:pStyle w:val="TAL"/>
            </w:pPr>
            <w:r w:rsidRPr="00DC56AE">
              <w:rPr>
                <w:b/>
                <w:bCs/>
              </w:rPr>
              <w:t>(NOTE 4)</w:t>
            </w:r>
          </w:p>
        </w:tc>
        <w:tc>
          <w:tcPr>
            <w:tcW w:w="643" w:type="dxa"/>
            <w:shd w:val="clear" w:color="auto" w:fill="auto"/>
          </w:tcPr>
          <w:p w14:paraId="30080A43" w14:textId="77777777" w:rsidR="00F33AFB" w:rsidRPr="00DC56AE" w:rsidRDefault="00F33AFB" w:rsidP="00F33AFB">
            <w:pPr>
              <w:pStyle w:val="TAC"/>
            </w:pPr>
          </w:p>
        </w:tc>
        <w:tc>
          <w:tcPr>
            <w:tcW w:w="672" w:type="dxa"/>
            <w:shd w:val="clear" w:color="auto" w:fill="auto"/>
          </w:tcPr>
          <w:p w14:paraId="3F7E8462" w14:textId="77777777" w:rsidR="00F33AFB" w:rsidRPr="00DC56AE" w:rsidRDefault="00F33AFB" w:rsidP="00F33AFB">
            <w:pPr>
              <w:pStyle w:val="TAC"/>
            </w:pPr>
          </w:p>
        </w:tc>
        <w:tc>
          <w:tcPr>
            <w:tcW w:w="1215" w:type="dxa"/>
            <w:shd w:val="clear" w:color="auto" w:fill="auto"/>
          </w:tcPr>
          <w:p w14:paraId="73A9677C" w14:textId="77777777" w:rsidR="00F33AFB" w:rsidRPr="00DC56AE" w:rsidRDefault="00F33AFB" w:rsidP="00F33AFB">
            <w:pPr>
              <w:pStyle w:val="TAC"/>
            </w:pPr>
          </w:p>
        </w:tc>
        <w:tc>
          <w:tcPr>
            <w:tcW w:w="2223" w:type="dxa"/>
            <w:shd w:val="clear" w:color="auto" w:fill="auto"/>
          </w:tcPr>
          <w:p w14:paraId="44F3EF9D" w14:textId="77777777" w:rsidR="00F33AFB" w:rsidRPr="00DC56AE" w:rsidRDefault="00F33AFB" w:rsidP="00F33AFB">
            <w:pPr>
              <w:pStyle w:val="TAC"/>
            </w:pPr>
          </w:p>
        </w:tc>
      </w:tr>
      <w:tr w:rsidR="00F33AFB" w:rsidRPr="00DC56AE" w14:paraId="14D10E16" w14:textId="77777777" w:rsidTr="009D14FB">
        <w:tc>
          <w:tcPr>
            <w:tcW w:w="4310" w:type="dxa"/>
            <w:shd w:val="clear" w:color="auto" w:fill="auto"/>
          </w:tcPr>
          <w:p w14:paraId="6C4B0B44" w14:textId="77777777" w:rsidR="00F33AFB" w:rsidRPr="00DC56AE" w:rsidRDefault="00F33AFB" w:rsidP="00F33AFB">
            <w:pPr>
              <w:pStyle w:val="TAL"/>
              <w:rPr>
                <w:b/>
              </w:rPr>
            </w:pPr>
            <w:r w:rsidRPr="00DC56AE">
              <w:t>adminStatus</w:t>
            </w:r>
          </w:p>
        </w:tc>
        <w:tc>
          <w:tcPr>
            <w:tcW w:w="643" w:type="dxa"/>
            <w:shd w:val="clear" w:color="auto" w:fill="auto"/>
          </w:tcPr>
          <w:p w14:paraId="15FC19BB" w14:textId="77777777" w:rsidR="00F33AFB" w:rsidRPr="00DC56AE" w:rsidRDefault="00F33AFB" w:rsidP="00F33AFB">
            <w:pPr>
              <w:pStyle w:val="TAC"/>
            </w:pPr>
            <w:r w:rsidRPr="00DC56AE">
              <w:t>D</w:t>
            </w:r>
          </w:p>
        </w:tc>
        <w:tc>
          <w:tcPr>
            <w:tcW w:w="672" w:type="dxa"/>
            <w:shd w:val="clear" w:color="auto" w:fill="auto"/>
          </w:tcPr>
          <w:p w14:paraId="0373CF50" w14:textId="77777777" w:rsidR="00F33AFB" w:rsidRPr="00DC56AE" w:rsidRDefault="00F33AFB" w:rsidP="00F33AFB">
            <w:pPr>
              <w:pStyle w:val="TAC"/>
            </w:pPr>
            <w:r w:rsidRPr="00DC56AE">
              <w:t>X</w:t>
            </w:r>
          </w:p>
        </w:tc>
        <w:tc>
          <w:tcPr>
            <w:tcW w:w="1215" w:type="dxa"/>
            <w:shd w:val="clear" w:color="auto" w:fill="auto"/>
          </w:tcPr>
          <w:p w14:paraId="0CE4E245" w14:textId="77777777" w:rsidR="00F33AFB" w:rsidRPr="00DC56AE" w:rsidRDefault="00F33AFB" w:rsidP="00F33AFB">
            <w:pPr>
              <w:pStyle w:val="TAC"/>
            </w:pPr>
            <w:r w:rsidRPr="00DC56AE">
              <w:t>RW</w:t>
            </w:r>
          </w:p>
        </w:tc>
        <w:tc>
          <w:tcPr>
            <w:tcW w:w="2223" w:type="dxa"/>
            <w:shd w:val="clear" w:color="auto" w:fill="auto"/>
          </w:tcPr>
          <w:p w14:paraId="43C91901" w14:textId="77777777" w:rsidR="00F33AFB" w:rsidRPr="00DC56AE" w:rsidRDefault="00F33AFB" w:rsidP="00F33AFB">
            <w:pPr>
              <w:pStyle w:val="TAC"/>
            </w:pPr>
            <w:r w:rsidRPr="00DC56AE">
              <w:t>IEEE Std 802.1AB [97] clause 9.2.5.1</w:t>
            </w:r>
          </w:p>
        </w:tc>
      </w:tr>
      <w:tr w:rsidR="00F33AFB" w:rsidRPr="00DC56AE" w14:paraId="4B0F758A" w14:textId="77777777" w:rsidTr="009D14FB">
        <w:tc>
          <w:tcPr>
            <w:tcW w:w="4310" w:type="dxa"/>
            <w:shd w:val="clear" w:color="auto" w:fill="auto"/>
          </w:tcPr>
          <w:p w14:paraId="331629D9" w14:textId="77777777" w:rsidR="00F33AFB" w:rsidRPr="00DC56AE" w:rsidRDefault="00F33AFB" w:rsidP="00F33AFB">
            <w:pPr>
              <w:pStyle w:val="TAL"/>
            </w:pPr>
            <w:r w:rsidRPr="00DC56AE">
              <w:t>lldpV2LocChassisIdSubtype</w:t>
            </w:r>
          </w:p>
        </w:tc>
        <w:tc>
          <w:tcPr>
            <w:tcW w:w="643" w:type="dxa"/>
            <w:shd w:val="clear" w:color="auto" w:fill="auto"/>
          </w:tcPr>
          <w:p w14:paraId="74504B16" w14:textId="77777777" w:rsidR="00F33AFB" w:rsidRPr="00DC56AE" w:rsidRDefault="00F33AFB" w:rsidP="00F33AFB">
            <w:pPr>
              <w:pStyle w:val="TAC"/>
            </w:pPr>
            <w:r w:rsidRPr="00DC56AE">
              <w:t>D</w:t>
            </w:r>
          </w:p>
        </w:tc>
        <w:tc>
          <w:tcPr>
            <w:tcW w:w="672" w:type="dxa"/>
            <w:shd w:val="clear" w:color="auto" w:fill="auto"/>
          </w:tcPr>
          <w:p w14:paraId="475D825A" w14:textId="77777777" w:rsidR="00F33AFB" w:rsidRPr="00DC56AE" w:rsidRDefault="00F33AFB" w:rsidP="00F33AFB">
            <w:pPr>
              <w:pStyle w:val="TAC"/>
            </w:pPr>
            <w:r w:rsidRPr="00DC56AE">
              <w:t>X</w:t>
            </w:r>
          </w:p>
        </w:tc>
        <w:tc>
          <w:tcPr>
            <w:tcW w:w="1215" w:type="dxa"/>
            <w:shd w:val="clear" w:color="auto" w:fill="auto"/>
          </w:tcPr>
          <w:p w14:paraId="695E9E2B" w14:textId="77777777" w:rsidR="00F33AFB" w:rsidRPr="00DC56AE" w:rsidRDefault="00F33AFB" w:rsidP="00F33AFB">
            <w:pPr>
              <w:pStyle w:val="TAC"/>
            </w:pPr>
            <w:r w:rsidRPr="00DC56AE">
              <w:t>RW</w:t>
            </w:r>
          </w:p>
        </w:tc>
        <w:tc>
          <w:tcPr>
            <w:tcW w:w="2223" w:type="dxa"/>
            <w:shd w:val="clear" w:color="auto" w:fill="auto"/>
          </w:tcPr>
          <w:p w14:paraId="6DE6D1E7" w14:textId="77777777" w:rsidR="00F33AFB" w:rsidRPr="00DC56AE" w:rsidRDefault="00F33AFB" w:rsidP="00F33AFB">
            <w:pPr>
              <w:pStyle w:val="TAC"/>
            </w:pPr>
            <w:r w:rsidRPr="00DC56AE">
              <w:t>IEEE Std 802.1AB [97] Table 11-2</w:t>
            </w:r>
          </w:p>
        </w:tc>
      </w:tr>
      <w:tr w:rsidR="00F33AFB" w:rsidRPr="00DC56AE" w14:paraId="6D89E4B1" w14:textId="77777777" w:rsidTr="009D14FB">
        <w:tc>
          <w:tcPr>
            <w:tcW w:w="4310" w:type="dxa"/>
            <w:shd w:val="clear" w:color="auto" w:fill="auto"/>
          </w:tcPr>
          <w:p w14:paraId="2B1D1B42" w14:textId="77777777" w:rsidR="00F33AFB" w:rsidRPr="00DC56AE" w:rsidRDefault="00F33AFB" w:rsidP="00F33AFB">
            <w:pPr>
              <w:pStyle w:val="TAL"/>
            </w:pPr>
            <w:r w:rsidRPr="00DC56AE">
              <w:t>lldpV2LocChassisId</w:t>
            </w:r>
          </w:p>
        </w:tc>
        <w:tc>
          <w:tcPr>
            <w:tcW w:w="643" w:type="dxa"/>
            <w:shd w:val="clear" w:color="auto" w:fill="auto"/>
          </w:tcPr>
          <w:p w14:paraId="16AB6A94" w14:textId="77777777" w:rsidR="00F33AFB" w:rsidRPr="00DC56AE" w:rsidRDefault="00F33AFB" w:rsidP="00F33AFB">
            <w:pPr>
              <w:pStyle w:val="TAC"/>
            </w:pPr>
            <w:r w:rsidRPr="00DC56AE">
              <w:t>D</w:t>
            </w:r>
          </w:p>
        </w:tc>
        <w:tc>
          <w:tcPr>
            <w:tcW w:w="672" w:type="dxa"/>
            <w:shd w:val="clear" w:color="auto" w:fill="auto"/>
          </w:tcPr>
          <w:p w14:paraId="49245AB3" w14:textId="77777777" w:rsidR="00F33AFB" w:rsidRPr="00DC56AE" w:rsidRDefault="00F33AFB" w:rsidP="00F33AFB">
            <w:pPr>
              <w:pStyle w:val="TAC"/>
            </w:pPr>
            <w:r w:rsidRPr="00DC56AE">
              <w:t>X</w:t>
            </w:r>
          </w:p>
        </w:tc>
        <w:tc>
          <w:tcPr>
            <w:tcW w:w="1215" w:type="dxa"/>
            <w:shd w:val="clear" w:color="auto" w:fill="auto"/>
          </w:tcPr>
          <w:p w14:paraId="12B861F1" w14:textId="77777777" w:rsidR="00F33AFB" w:rsidRPr="00DC56AE" w:rsidRDefault="00F33AFB" w:rsidP="00F33AFB">
            <w:pPr>
              <w:pStyle w:val="TAC"/>
            </w:pPr>
            <w:r w:rsidRPr="00DC56AE">
              <w:t>RW</w:t>
            </w:r>
          </w:p>
        </w:tc>
        <w:tc>
          <w:tcPr>
            <w:tcW w:w="2223" w:type="dxa"/>
            <w:shd w:val="clear" w:color="auto" w:fill="auto"/>
          </w:tcPr>
          <w:p w14:paraId="46921705" w14:textId="77777777" w:rsidR="00F33AFB" w:rsidRPr="00DC56AE" w:rsidRDefault="00F33AFB" w:rsidP="00F33AFB">
            <w:pPr>
              <w:pStyle w:val="TAC"/>
            </w:pPr>
            <w:r w:rsidRPr="00DC56AE">
              <w:t>IEEE Std 802.1AB [97] Table 11-2</w:t>
            </w:r>
          </w:p>
        </w:tc>
      </w:tr>
      <w:tr w:rsidR="00F33AFB" w:rsidRPr="00DC56AE" w14:paraId="0EB96320" w14:textId="77777777" w:rsidTr="009D14FB">
        <w:tc>
          <w:tcPr>
            <w:tcW w:w="4310" w:type="dxa"/>
            <w:shd w:val="clear" w:color="auto" w:fill="auto"/>
          </w:tcPr>
          <w:p w14:paraId="5E175E3F" w14:textId="77777777" w:rsidR="00F33AFB" w:rsidRPr="00DC56AE" w:rsidRDefault="00F33AFB" w:rsidP="00F33AFB">
            <w:pPr>
              <w:pStyle w:val="TAL"/>
            </w:pPr>
            <w:r w:rsidRPr="00DC56AE">
              <w:t>lldpV2MessageTxInterval</w:t>
            </w:r>
          </w:p>
        </w:tc>
        <w:tc>
          <w:tcPr>
            <w:tcW w:w="643" w:type="dxa"/>
            <w:shd w:val="clear" w:color="auto" w:fill="auto"/>
          </w:tcPr>
          <w:p w14:paraId="41879225" w14:textId="77777777" w:rsidR="00F33AFB" w:rsidRPr="00DC56AE" w:rsidRDefault="00F33AFB" w:rsidP="00F33AFB">
            <w:pPr>
              <w:pStyle w:val="TAC"/>
            </w:pPr>
            <w:r w:rsidRPr="00DC56AE">
              <w:t>D</w:t>
            </w:r>
          </w:p>
        </w:tc>
        <w:tc>
          <w:tcPr>
            <w:tcW w:w="672" w:type="dxa"/>
            <w:shd w:val="clear" w:color="auto" w:fill="auto"/>
          </w:tcPr>
          <w:p w14:paraId="08FE6791" w14:textId="77777777" w:rsidR="00F33AFB" w:rsidRPr="00DC56AE" w:rsidRDefault="00F33AFB" w:rsidP="00F33AFB">
            <w:pPr>
              <w:pStyle w:val="TAC"/>
            </w:pPr>
            <w:r w:rsidRPr="00DC56AE">
              <w:t>X</w:t>
            </w:r>
          </w:p>
        </w:tc>
        <w:tc>
          <w:tcPr>
            <w:tcW w:w="1215" w:type="dxa"/>
            <w:shd w:val="clear" w:color="auto" w:fill="auto"/>
          </w:tcPr>
          <w:p w14:paraId="22D7DC27" w14:textId="77777777" w:rsidR="00F33AFB" w:rsidRPr="00DC56AE" w:rsidRDefault="00F33AFB" w:rsidP="00F33AFB">
            <w:pPr>
              <w:pStyle w:val="TAC"/>
            </w:pPr>
            <w:r w:rsidRPr="00DC56AE">
              <w:t>RW</w:t>
            </w:r>
          </w:p>
        </w:tc>
        <w:tc>
          <w:tcPr>
            <w:tcW w:w="2223" w:type="dxa"/>
            <w:shd w:val="clear" w:color="auto" w:fill="auto"/>
          </w:tcPr>
          <w:p w14:paraId="4E2579AB" w14:textId="77777777" w:rsidR="00F33AFB" w:rsidRPr="00DC56AE" w:rsidRDefault="00F33AFB" w:rsidP="00F33AFB">
            <w:pPr>
              <w:pStyle w:val="TAC"/>
            </w:pPr>
            <w:r w:rsidRPr="00DC56AE">
              <w:t>IEEE Std 802.1AB [97] Table 11-2</w:t>
            </w:r>
          </w:p>
        </w:tc>
      </w:tr>
      <w:tr w:rsidR="00F33AFB" w:rsidRPr="00DC56AE" w14:paraId="006835D0" w14:textId="77777777" w:rsidTr="009D14FB">
        <w:tc>
          <w:tcPr>
            <w:tcW w:w="4310" w:type="dxa"/>
            <w:shd w:val="clear" w:color="auto" w:fill="auto"/>
          </w:tcPr>
          <w:p w14:paraId="791C7978" w14:textId="77777777" w:rsidR="00F33AFB" w:rsidRPr="00DC56AE" w:rsidRDefault="00F33AFB" w:rsidP="00F33AFB">
            <w:pPr>
              <w:pStyle w:val="TAL"/>
            </w:pPr>
            <w:r w:rsidRPr="00DC56AE">
              <w:t>lldpV2MessageTxHoldMultiplier</w:t>
            </w:r>
          </w:p>
        </w:tc>
        <w:tc>
          <w:tcPr>
            <w:tcW w:w="643" w:type="dxa"/>
            <w:shd w:val="clear" w:color="auto" w:fill="auto"/>
          </w:tcPr>
          <w:p w14:paraId="546CEF4C" w14:textId="77777777" w:rsidR="00F33AFB" w:rsidRPr="00DC56AE" w:rsidRDefault="00F33AFB" w:rsidP="00F33AFB">
            <w:pPr>
              <w:pStyle w:val="TAC"/>
            </w:pPr>
            <w:r w:rsidRPr="00DC56AE">
              <w:t>D</w:t>
            </w:r>
          </w:p>
        </w:tc>
        <w:tc>
          <w:tcPr>
            <w:tcW w:w="672" w:type="dxa"/>
            <w:shd w:val="clear" w:color="auto" w:fill="auto"/>
          </w:tcPr>
          <w:p w14:paraId="72251671" w14:textId="77777777" w:rsidR="00F33AFB" w:rsidRPr="00DC56AE" w:rsidRDefault="00F33AFB" w:rsidP="00F33AFB">
            <w:pPr>
              <w:pStyle w:val="TAC"/>
            </w:pPr>
            <w:r w:rsidRPr="00DC56AE">
              <w:t>X</w:t>
            </w:r>
          </w:p>
        </w:tc>
        <w:tc>
          <w:tcPr>
            <w:tcW w:w="1215" w:type="dxa"/>
            <w:shd w:val="clear" w:color="auto" w:fill="auto"/>
          </w:tcPr>
          <w:p w14:paraId="13DAD31B" w14:textId="77777777" w:rsidR="00F33AFB" w:rsidRPr="00DC56AE" w:rsidRDefault="00F33AFB" w:rsidP="00F33AFB">
            <w:pPr>
              <w:pStyle w:val="TAC"/>
            </w:pPr>
            <w:r w:rsidRPr="00DC56AE">
              <w:t>RW</w:t>
            </w:r>
          </w:p>
        </w:tc>
        <w:tc>
          <w:tcPr>
            <w:tcW w:w="2223" w:type="dxa"/>
            <w:shd w:val="clear" w:color="auto" w:fill="auto"/>
          </w:tcPr>
          <w:p w14:paraId="4CE17592" w14:textId="77777777" w:rsidR="00F33AFB" w:rsidRPr="00DC56AE" w:rsidRDefault="00F33AFB" w:rsidP="00F33AFB">
            <w:pPr>
              <w:pStyle w:val="TAC"/>
            </w:pPr>
            <w:r w:rsidRPr="00DC56AE">
              <w:t>IEEE Std 802.1AB [97] Table 11-2</w:t>
            </w:r>
          </w:p>
        </w:tc>
      </w:tr>
      <w:tr w:rsidR="00F33AFB" w:rsidRPr="00DC56AE" w14:paraId="56380BA3" w14:textId="77777777" w:rsidTr="009D14FB">
        <w:tc>
          <w:tcPr>
            <w:tcW w:w="4310" w:type="dxa"/>
            <w:shd w:val="clear" w:color="auto" w:fill="auto"/>
          </w:tcPr>
          <w:p w14:paraId="38E522E3" w14:textId="13349034" w:rsidR="00F33AFB" w:rsidRPr="00DC56AE" w:rsidRDefault="00F33AFB" w:rsidP="00F33AFB">
            <w:pPr>
              <w:pStyle w:val="TAL"/>
            </w:pPr>
            <w:r w:rsidRPr="00DC56AE">
              <w:rPr>
                <w:b/>
                <w:bCs/>
              </w:rPr>
              <w:t>NW-TT port neighbour discovery configuration</w:t>
            </w:r>
          </w:p>
        </w:tc>
        <w:tc>
          <w:tcPr>
            <w:tcW w:w="643" w:type="dxa"/>
            <w:shd w:val="clear" w:color="auto" w:fill="auto"/>
          </w:tcPr>
          <w:p w14:paraId="49782C64" w14:textId="77777777" w:rsidR="00F33AFB" w:rsidRPr="00DC56AE" w:rsidRDefault="00F33AFB" w:rsidP="00F33AFB">
            <w:pPr>
              <w:pStyle w:val="TAC"/>
            </w:pPr>
          </w:p>
        </w:tc>
        <w:tc>
          <w:tcPr>
            <w:tcW w:w="672" w:type="dxa"/>
            <w:shd w:val="clear" w:color="auto" w:fill="auto"/>
          </w:tcPr>
          <w:p w14:paraId="224BDCF5" w14:textId="77777777" w:rsidR="00F33AFB" w:rsidRPr="00DC56AE" w:rsidRDefault="00F33AFB" w:rsidP="00F33AFB">
            <w:pPr>
              <w:pStyle w:val="TAC"/>
            </w:pPr>
          </w:p>
        </w:tc>
        <w:tc>
          <w:tcPr>
            <w:tcW w:w="1215" w:type="dxa"/>
            <w:shd w:val="clear" w:color="auto" w:fill="auto"/>
          </w:tcPr>
          <w:p w14:paraId="53687AAB" w14:textId="77777777" w:rsidR="00F33AFB" w:rsidRPr="00DC56AE" w:rsidRDefault="00F33AFB" w:rsidP="00F33AFB">
            <w:pPr>
              <w:pStyle w:val="TAC"/>
            </w:pPr>
          </w:p>
        </w:tc>
        <w:tc>
          <w:tcPr>
            <w:tcW w:w="2223" w:type="dxa"/>
            <w:shd w:val="clear" w:color="auto" w:fill="auto"/>
          </w:tcPr>
          <w:p w14:paraId="6A36DFE4" w14:textId="77777777" w:rsidR="00F33AFB" w:rsidRPr="00DC56AE" w:rsidRDefault="00F33AFB" w:rsidP="00F33AFB">
            <w:pPr>
              <w:pStyle w:val="TAC"/>
            </w:pPr>
          </w:p>
        </w:tc>
      </w:tr>
      <w:tr w:rsidR="00F33AFB" w:rsidRPr="00DC56AE" w14:paraId="58A98021" w14:textId="77777777" w:rsidTr="009D14FB">
        <w:tc>
          <w:tcPr>
            <w:tcW w:w="4310" w:type="dxa"/>
            <w:shd w:val="clear" w:color="auto" w:fill="auto"/>
          </w:tcPr>
          <w:p w14:paraId="3F2355F0" w14:textId="77777777" w:rsidR="00F33AFB" w:rsidRPr="00DC56AE" w:rsidRDefault="00F33AFB" w:rsidP="00F33AFB">
            <w:pPr>
              <w:pStyle w:val="TAL"/>
              <w:rPr>
                <w:b/>
                <w:bCs/>
              </w:rPr>
            </w:pPr>
            <w:r w:rsidRPr="00DC56AE">
              <w:t>lldpV2LocPortIdSubtype</w:t>
            </w:r>
          </w:p>
        </w:tc>
        <w:tc>
          <w:tcPr>
            <w:tcW w:w="643" w:type="dxa"/>
            <w:shd w:val="clear" w:color="auto" w:fill="auto"/>
          </w:tcPr>
          <w:p w14:paraId="49A4BD57" w14:textId="77777777" w:rsidR="00F33AFB" w:rsidRPr="00DC56AE" w:rsidRDefault="00F33AFB" w:rsidP="00F33AFB">
            <w:pPr>
              <w:pStyle w:val="TAC"/>
            </w:pPr>
          </w:p>
        </w:tc>
        <w:tc>
          <w:tcPr>
            <w:tcW w:w="672" w:type="dxa"/>
            <w:shd w:val="clear" w:color="auto" w:fill="auto"/>
          </w:tcPr>
          <w:p w14:paraId="500094B0" w14:textId="77777777" w:rsidR="00F33AFB" w:rsidRPr="00DC56AE" w:rsidRDefault="00F33AFB" w:rsidP="00F33AFB">
            <w:pPr>
              <w:pStyle w:val="TAC"/>
            </w:pPr>
            <w:r w:rsidRPr="00DC56AE">
              <w:t>X</w:t>
            </w:r>
          </w:p>
        </w:tc>
        <w:tc>
          <w:tcPr>
            <w:tcW w:w="1215" w:type="dxa"/>
            <w:shd w:val="clear" w:color="auto" w:fill="auto"/>
          </w:tcPr>
          <w:p w14:paraId="4154F4DC" w14:textId="77777777" w:rsidR="00F33AFB" w:rsidRPr="00DC56AE" w:rsidRDefault="00F33AFB" w:rsidP="00F33AFB">
            <w:pPr>
              <w:pStyle w:val="TAC"/>
            </w:pPr>
            <w:r w:rsidRPr="00DC56AE">
              <w:t>RW</w:t>
            </w:r>
          </w:p>
        </w:tc>
        <w:tc>
          <w:tcPr>
            <w:tcW w:w="2223" w:type="dxa"/>
            <w:shd w:val="clear" w:color="auto" w:fill="auto"/>
          </w:tcPr>
          <w:p w14:paraId="73427C5A" w14:textId="77777777" w:rsidR="00F33AFB" w:rsidRPr="00DC56AE" w:rsidRDefault="00F33AFB" w:rsidP="00F33AFB">
            <w:pPr>
              <w:pStyle w:val="TAC"/>
            </w:pPr>
            <w:r w:rsidRPr="00DC56AE">
              <w:t>IEEE Std 802.1AB [97] Table 11-2</w:t>
            </w:r>
          </w:p>
        </w:tc>
      </w:tr>
      <w:tr w:rsidR="00F33AFB" w:rsidRPr="00DC56AE" w14:paraId="52095A98" w14:textId="77777777" w:rsidTr="009D14FB">
        <w:tc>
          <w:tcPr>
            <w:tcW w:w="4310" w:type="dxa"/>
            <w:shd w:val="clear" w:color="auto" w:fill="auto"/>
          </w:tcPr>
          <w:p w14:paraId="79A56081" w14:textId="77777777" w:rsidR="00F33AFB" w:rsidRPr="00DC56AE" w:rsidRDefault="00F33AFB" w:rsidP="00F33AFB">
            <w:pPr>
              <w:pStyle w:val="TAL"/>
            </w:pPr>
            <w:r w:rsidRPr="00DC56AE">
              <w:t>lldpV2LocPortId</w:t>
            </w:r>
          </w:p>
        </w:tc>
        <w:tc>
          <w:tcPr>
            <w:tcW w:w="643" w:type="dxa"/>
            <w:shd w:val="clear" w:color="auto" w:fill="auto"/>
          </w:tcPr>
          <w:p w14:paraId="587431FE" w14:textId="77777777" w:rsidR="00F33AFB" w:rsidRPr="00DC56AE" w:rsidRDefault="00F33AFB" w:rsidP="00F33AFB">
            <w:pPr>
              <w:pStyle w:val="TAC"/>
            </w:pPr>
          </w:p>
        </w:tc>
        <w:tc>
          <w:tcPr>
            <w:tcW w:w="672" w:type="dxa"/>
            <w:shd w:val="clear" w:color="auto" w:fill="auto"/>
          </w:tcPr>
          <w:p w14:paraId="7CAEC44C" w14:textId="77777777" w:rsidR="00F33AFB" w:rsidRPr="00DC56AE" w:rsidRDefault="00F33AFB" w:rsidP="00F33AFB">
            <w:pPr>
              <w:pStyle w:val="TAC"/>
            </w:pPr>
            <w:r w:rsidRPr="00DC56AE">
              <w:t>X</w:t>
            </w:r>
          </w:p>
        </w:tc>
        <w:tc>
          <w:tcPr>
            <w:tcW w:w="1215" w:type="dxa"/>
            <w:shd w:val="clear" w:color="auto" w:fill="auto"/>
          </w:tcPr>
          <w:p w14:paraId="57AD8E72" w14:textId="77777777" w:rsidR="00F33AFB" w:rsidRPr="00DC56AE" w:rsidRDefault="00F33AFB" w:rsidP="00F33AFB">
            <w:pPr>
              <w:pStyle w:val="TAC"/>
            </w:pPr>
            <w:r w:rsidRPr="00DC56AE">
              <w:t>RW</w:t>
            </w:r>
          </w:p>
        </w:tc>
        <w:tc>
          <w:tcPr>
            <w:tcW w:w="2223" w:type="dxa"/>
            <w:shd w:val="clear" w:color="auto" w:fill="auto"/>
          </w:tcPr>
          <w:p w14:paraId="383E888D" w14:textId="77777777" w:rsidR="00F33AFB" w:rsidRPr="00DC56AE" w:rsidRDefault="00F33AFB" w:rsidP="00F33AFB">
            <w:pPr>
              <w:pStyle w:val="TAC"/>
            </w:pPr>
            <w:r w:rsidRPr="00DC56AE">
              <w:t>IEEE Std 802.1AB [97] Table 11-2</w:t>
            </w:r>
          </w:p>
        </w:tc>
      </w:tr>
      <w:tr w:rsidR="00F33AFB" w:rsidRPr="00DC56AE" w14:paraId="3261E35B" w14:textId="77777777" w:rsidTr="009D14FB">
        <w:tc>
          <w:tcPr>
            <w:tcW w:w="4310" w:type="dxa"/>
            <w:shd w:val="clear" w:color="auto" w:fill="auto"/>
          </w:tcPr>
          <w:p w14:paraId="4BE55D19" w14:textId="528A5324" w:rsidR="00F33AFB" w:rsidRPr="00DC56AE" w:rsidRDefault="00F33AFB" w:rsidP="00F33AFB">
            <w:pPr>
              <w:pStyle w:val="TAL"/>
            </w:pPr>
            <w:r w:rsidRPr="00DC56AE">
              <w:rPr>
                <w:b/>
              </w:rPr>
              <w:t>DS-TT port neighbour discovery configuration</w:t>
            </w:r>
          </w:p>
        </w:tc>
        <w:tc>
          <w:tcPr>
            <w:tcW w:w="643" w:type="dxa"/>
            <w:shd w:val="clear" w:color="auto" w:fill="auto"/>
          </w:tcPr>
          <w:p w14:paraId="393166CB" w14:textId="77777777" w:rsidR="00F33AFB" w:rsidRPr="00DC56AE" w:rsidRDefault="00F33AFB" w:rsidP="00F33AFB">
            <w:pPr>
              <w:pStyle w:val="TAC"/>
            </w:pPr>
          </w:p>
        </w:tc>
        <w:tc>
          <w:tcPr>
            <w:tcW w:w="672" w:type="dxa"/>
            <w:shd w:val="clear" w:color="auto" w:fill="auto"/>
          </w:tcPr>
          <w:p w14:paraId="37414400" w14:textId="77777777" w:rsidR="00F33AFB" w:rsidRPr="00DC56AE" w:rsidRDefault="00F33AFB" w:rsidP="00F33AFB">
            <w:pPr>
              <w:pStyle w:val="TAC"/>
            </w:pPr>
          </w:p>
        </w:tc>
        <w:tc>
          <w:tcPr>
            <w:tcW w:w="1215" w:type="dxa"/>
            <w:shd w:val="clear" w:color="auto" w:fill="auto"/>
          </w:tcPr>
          <w:p w14:paraId="5DDA8E10" w14:textId="77777777" w:rsidR="00F33AFB" w:rsidRPr="00DC56AE" w:rsidRDefault="00F33AFB" w:rsidP="00F33AFB">
            <w:pPr>
              <w:pStyle w:val="TAC"/>
            </w:pPr>
          </w:p>
        </w:tc>
        <w:tc>
          <w:tcPr>
            <w:tcW w:w="2223" w:type="dxa"/>
            <w:shd w:val="clear" w:color="auto" w:fill="auto"/>
          </w:tcPr>
          <w:p w14:paraId="2488E264" w14:textId="77777777" w:rsidR="00F33AFB" w:rsidRPr="00DC56AE" w:rsidRDefault="00F33AFB" w:rsidP="00F33AFB">
            <w:pPr>
              <w:pStyle w:val="TAC"/>
            </w:pPr>
          </w:p>
        </w:tc>
      </w:tr>
      <w:tr w:rsidR="00F33AFB" w:rsidRPr="00DC56AE" w14:paraId="0499B271" w14:textId="77777777" w:rsidTr="009D14FB">
        <w:tc>
          <w:tcPr>
            <w:tcW w:w="4310" w:type="dxa"/>
            <w:shd w:val="clear" w:color="auto" w:fill="auto"/>
          </w:tcPr>
          <w:p w14:paraId="705BE968" w14:textId="77777777" w:rsidR="00F33AFB" w:rsidRPr="00DC56AE" w:rsidRDefault="00F33AFB" w:rsidP="00F33AFB">
            <w:pPr>
              <w:pStyle w:val="TAL"/>
              <w:rPr>
                <w:b/>
              </w:rPr>
            </w:pPr>
            <w:r w:rsidRPr="00DC56AE">
              <w:t>lldpV2LocPortIdSubtype</w:t>
            </w:r>
          </w:p>
        </w:tc>
        <w:tc>
          <w:tcPr>
            <w:tcW w:w="643" w:type="dxa"/>
            <w:shd w:val="clear" w:color="auto" w:fill="auto"/>
          </w:tcPr>
          <w:p w14:paraId="11162256" w14:textId="77777777" w:rsidR="00F33AFB" w:rsidRPr="00DC56AE" w:rsidRDefault="00F33AFB" w:rsidP="00F33AFB">
            <w:pPr>
              <w:pStyle w:val="TAC"/>
            </w:pPr>
            <w:r w:rsidRPr="00DC56AE">
              <w:t>D</w:t>
            </w:r>
          </w:p>
        </w:tc>
        <w:tc>
          <w:tcPr>
            <w:tcW w:w="672" w:type="dxa"/>
            <w:shd w:val="clear" w:color="auto" w:fill="auto"/>
          </w:tcPr>
          <w:p w14:paraId="192FF1EB" w14:textId="77777777" w:rsidR="00F33AFB" w:rsidRPr="00DC56AE" w:rsidRDefault="00F33AFB" w:rsidP="00F33AFB">
            <w:pPr>
              <w:pStyle w:val="TAC"/>
            </w:pPr>
          </w:p>
        </w:tc>
        <w:tc>
          <w:tcPr>
            <w:tcW w:w="1215" w:type="dxa"/>
            <w:shd w:val="clear" w:color="auto" w:fill="auto"/>
          </w:tcPr>
          <w:p w14:paraId="5F609272" w14:textId="77777777" w:rsidR="00F33AFB" w:rsidRPr="00DC56AE" w:rsidRDefault="00F33AFB" w:rsidP="00F33AFB">
            <w:pPr>
              <w:pStyle w:val="TAC"/>
            </w:pPr>
            <w:r w:rsidRPr="00DC56AE">
              <w:t>RW</w:t>
            </w:r>
          </w:p>
        </w:tc>
        <w:tc>
          <w:tcPr>
            <w:tcW w:w="2223" w:type="dxa"/>
            <w:shd w:val="clear" w:color="auto" w:fill="auto"/>
          </w:tcPr>
          <w:p w14:paraId="16DF0399" w14:textId="77777777" w:rsidR="00F33AFB" w:rsidRPr="00DC56AE" w:rsidRDefault="00F33AFB" w:rsidP="00F33AFB">
            <w:pPr>
              <w:pStyle w:val="TAC"/>
            </w:pPr>
            <w:r w:rsidRPr="00DC56AE">
              <w:t>IEEE Std 802.1AB [97] Table 11-2</w:t>
            </w:r>
          </w:p>
        </w:tc>
      </w:tr>
      <w:tr w:rsidR="00F33AFB" w:rsidRPr="00DC56AE" w14:paraId="0918E621" w14:textId="77777777" w:rsidTr="009D14FB">
        <w:tc>
          <w:tcPr>
            <w:tcW w:w="4310" w:type="dxa"/>
            <w:shd w:val="clear" w:color="auto" w:fill="auto"/>
          </w:tcPr>
          <w:p w14:paraId="175F52D3" w14:textId="77777777" w:rsidR="00F33AFB" w:rsidRPr="00DC56AE" w:rsidRDefault="00F33AFB" w:rsidP="00F33AFB">
            <w:pPr>
              <w:pStyle w:val="TAL"/>
            </w:pPr>
            <w:r w:rsidRPr="00DC56AE">
              <w:t>lldpV2LocPortId</w:t>
            </w:r>
          </w:p>
        </w:tc>
        <w:tc>
          <w:tcPr>
            <w:tcW w:w="643" w:type="dxa"/>
            <w:shd w:val="clear" w:color="auto" w:fill="auto"/>
          </w:tcPr>
          <w:p w14:paraId="3EF91DDA" w14:textId="77777777" w:rsidR="00F33AFB" w:rsidRPr="00DC56AE" w:rsidRDefault="00F33AFB" w:rsidP="00F33AFB">
            <w:pPr>
              <w:pStyle w:val="TAC"/>
            </w:pPr>
            <w:r w:rsidRPr="00DC56AE">
              <w:t>D</w:t>
            </w:r>
          </w:p>
        </w:tc>
        <w:tc>
          <w:tcPr>
            <w:tcW w:w="672" w:type="dxa"/>
            <w:shd w:val="clear" w:color="auto" w:fill="auto"/>
          </w:tcPr>
          <w:p w14:paraId="75FB0CAF" w14:textId="77777777" w:rsidR="00F33AFB" w:rsidRPr="00DC56AE" w:rsidRDefault="00F33AFB" w:rsidP="00F33AFB">
            <w:pPr>
              <w:pStyle w:val="TAC"/>
            </w:pPr>
          </w:p>
        </w:tc>
        <w:tc>
          <w:tcPr>
            <w:tcW w:w="1215" w:type="dxa"/>
            <w:shd w:val="clear" w:color="auto" w:fill="auto"/>
          </w:tcPr>
          <w:p w14:paraId="3B228345" w14:textId="77777777" w:rsidR="00F33AFB" w:rsidRPr="00DC56AE" w:rsidRDefault="00F33AFB" w:rsidP="00F33AFB">
            <w:pPr>
              <w:pStyle w:val="TAC"/>
            </w:pPr>
            <w:r w:rsidRPr="00DC56AE">
              <w:t>RW</w:t>
            </w:r>
          </w:p>
        </w:tc>
        <w:tc>
          <w:tcPr>
            <w:tcW w:w="2223" w:type="dxa"/>
            <w:shd w:val="clear" w:color="auto" w:fill="auto"/>
          </w:tcPr>
          <w:p w14:paraId="3612C4E9" w14:textId="77777777" w:rsidR="00F33AFB" w:rsidRPr="00DC56AE" w:rsidRDefault="00F33AFB" w:rsidP="00F33AFB">
            <w:pPr>
              <w:pStyle w:val="TAC"/>
            </w:pPr>
            <w:r w:rsidRPr="00DC56AE">
              <w:t>IEEE Std 802.1AB [97] Table 11-2</w:t>
            </w:r>
          </w:p>
        </w:tc>
      </w:tr>
      <w:tr w:rsidR="00F33AFB" w:rsidRPr="00DC56AE" w14:paraId="76BDE640" w14:textId="77777777" w:rsidTr="009D14FB">
        <w:tc>
          <w:tcPr>
            <w:tcW w:w="4310" w:type="dxa"/>
            <w:shd w:val="clear" w:color="auto" w:fill="auto"/>
          </w:tcPr>
          <w:p w14:paraId="1B413E68" w14:textId="469C9AB6" w:rsidR="00F33AFB" w:rsidRPr="00DC56AE" w:rsidRDefault="00F33AFB" w:rsidP="00F33AFB">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F33AFB" w:rsidRPr="00DC56AE" w:rsidRDefault="00F33AFB" w:rsidP="00F33AFB">
            <w:pPr>
              <w:pStyle w:val="TAC"/>
            </w:pPr>
          </w:p>
        </w:tc>
        <w:tc>
          <w:tcPr>
            <w:tcW w:w="672" w:type="dxa"/>
            <w:shd w:val="clear" w:color="auto" w:fill="auto"/>
          </w:tcPr>
          <w:p w14:paraId="7BF63457" w14:textId="77777777" w:rsidR="00F33AFB" w:rsidRPr="00DC56AE" w:rsidRDefault="00F33AFB" w:rsidP="00F33AFB">
            <w:pPr>
              <w:pStyle w:val="TAC"/>
            </w:pPr>
          </w:p>
        </w:tc>
        <w:tc>
          <w:tcPr>
            <w:tcW w:w="1215" w:type="dxa"/>
            <w:shd w:val="clear" w:color="auto" w:fill="auto"/>
          </w:tcPr>
          <w:p w14:paraId="2F42F288" w14:textId="77777777" w:rsidR="00F33AFB" w:rsidRPr="00DC56AE" w:rsidRDefault="00F33AFB" w:rsidP="00F33AFB">
            <w:pPr>
              <w:pStyle w:val="TAC"/>
            </w:pPr>
          </w:p>
        </w:tc>
        <w:tc>
          <w:tcPr>
            <w:tcW w:w="2223" w:type="dxa"/>
            <w:shd w:val="clear" w:color="auto" w:fill="auto"/>
          </w:tcPr>
          <w:p w14:paraId="365F07E0" w14:textId="77777777" w:rsidR="00F33AFB" w:rsidRPr="00DC56AE" w:rsidRDefault="00F33AFB" w:rsidP="00F33AFB">
            <w:pPr>
              <w:pStyle w:val="TAC"/>
            </w:pPr>
          </w:p>
        </w:tc>
      </w:tr>
      <w:tr w:rsidR="00F33AFB" w:rsidRPr="00DC56AE" w14:paraId="7CA90A5C" w14:textId="77777777" w:rsidTr="009D14FB">
        <w:tc>
          <w:tcPr>
            <w:tcW w:w="4310" w:type="dxa"/>
            <w:shd w:val="clear" w:color="auto" w:fill="auto"/>
          </w:tcPr>
          <w:p w14:paraId="6E372932" w14:textId="77777777" w:rsidR="00F33AFB" w:rsidRPr="00DC56AE" w:rsidRDefault="00F33AFB" w:rsidP="00F33AFB">
            <w:pPr>
              <w:pStyle w:val="TAL"/>
              <w:rPr>
                <w:b/>
              </w:rPr>
            </w:pPr>
            <w:r w:rsidRPr="00DC56AE">
              <w:t>lldpV2RemChassisIdSubtype</w:t>
            </w:r>
          </w:p>
        </w:tc>
        <w:tc>
          <w:tcPr>
            <w:tcW w:w="643" w:type="dxa"/>
            <w:shd w:val="clear" w:color="auto" w:fill="auto"/>
          </w:tcPr>
          <w:p w14:paraId="55345E6C" w14:textId="77777777" w:rsidR="00F33AFB" w:rsidRPr="00DC56AE" w:rsidRDefault="00F33AFB" w:rsidP="00F33AFB">
            <w:pPr>
              <w:pStyle w:val="TAC"/>
            </w:pPr>
          </w:p>
        </w:tc>
        <w:tc>
          <w:tcPr>
            <w:tcW w:w="672" w:type="dxa"/>
            <w:shd w:val="clear" w:color="auto" w:fill="auto"/>
          </w:tcPr>
          <w:p w14:paraId="5517276E" w14:textId="77777777" w:rsidR="00F33AFB" w:rsidRPr="00DC56AE" w:rsidRDefault="00F33AFB" w:rsidP="00F33AFB">
            <w:pPr>
              <w:pStyle w:val="TAC"/>
            </w:pPr>
            <w:r w:rsidRPr="00DC56AE">
              <w:t>X</w:t>
            </w:r>
          </w:p>
        </w:tc>
        <w:tc>
          <w:tcPr>
            <w:tcW w:w="1215" w:type="dxa"/>
            <w:shd w:val="clear" w:color="auto" w:fill="auto"/>
          </w:tcPr>
          <w:p w14:paraId="74508AC3" w14:textId="77777777" w:rsidR="00F33AFB" w:rsidRPr="00DC56AE" w:rsidRDefault="00F33AFB" w:rsidP="00F33AFB">
            <w:pPr>
              <w:pStyle w:val="TAC"/>
            </w:pPr>
            <w:r w:rsidRPr="00DC56AE">
              <w:t>R</w:t>
            </w:r>
          </w:p>
        </w:tc>
        <w:tc>
          <w:tcPr>
            <w:tcW w:w="2223" w:type="dxa"/>
            <w:shd w:val="clear" w:color="auto" w:fill="auto"/>
          </w:tcPr>
          <w:p w14:paraId="50E858F2" w14:textId="77777777" w:rsidR="00F33AFB" w:rsidRPr="00DC56AE" w:rsidRDefault="00F33AFB" w:rsidP="00F33AFB">
            <w:pPr>
              <w:pStyle w:val="TAC"/>
            </w:pPr>
            <w:r w:rsidRPr="00DC56AE">
              <w:t>IEEE Std 802.1AB [97] Table 11-2</w:t>
            </w:r>
          </w:p>
        </w:tc>
      </w:tr>
      <w:tr w:rsidR="00F33AFB" w:rsidRPr="00DC56AE" w14:paraId="4F83DF8E" w14:textId="77777777" w:rsidTr="009D14FB">
        <w:tc>
          <w:tcPr>
            <w:tcW w:w="4310" w:type="dxa"/>
            <w:shd w:val="clear" w:color="auto" w:fill="auto"/>
          </w:tcPr>
          <w:p w14:paraId="7BFF7270" w14:textId="77777777" w:rsidR="00F33AFB" w:rsidRPr="00DC56AE" w:rsidRDefault="00F33AFB" w:rsidP="00F33AFB">
            <w:pPr>
              <w:pStyle w:val="TAL"/>
            </w:pPr>
            <w:r w:rsidRPr="00DC56AE">
              <w:lastRenderedPageBreak/>
              <w:t>lldpV2RemChassisId</w:t>
            </w:r>
          </w:p>
        </w:tc>
        <w:tc>
          <w:tcPr>
            <w:tcW w:w="643" w:type="dxa"/>
            <w:shd w:val="clear" w:color="auto" w:fill="auto"/>
          </w:tcPr>
          <w:p w14:paraId="11D63F2E" w14:textId="77777777" w:rsidR="00F33AFB" w:rsidRPr="00DC56AE" w:rsidRDefault="00F33AFB" w:rsidP="00F33AFB">
            <w:pPr>
              <w:pStyle w:val="TAC"/>
            </w:pPr>
          </w:p>
        </w:tc>
        <w:tc>
          <w:tcPr>
            <w:tcW w:w="672" w:type="dxa"/>
            <w:shd w:val="clear" w:color="auto" w:fill="auto"/>
          </w:tcPr>
          <w:p w14:paraId="6342915D" w14:textId="77777777" w:rsidR="00F33AFB" w:rsidRPr="00DC56AE" w:rsidRDefault="00F33AFB" w:rsidP="00F33AFB">
            <w:pPr>
              <w:pStyle w:val="TAC"/>
            </w:pPr>
            <w:r w:rsidRPr="00DC56AE">
              <w:t>X</w:t>
            </w:r>
          </w:p>
        </w:tc>
        <w:tc>
          <w:tcPr>
            <w:tcW w:w="1215" w:type="dxa"/>
            <w:shd w:val="clear" w:color="auto" w:fill="auto"/>
          </w:tcPr>
          <w:p w14:paraId="0BCF8BD5" w14:textId="77777777" w:rsidR="00F33AFB" w:rsidRPr="00DC56AE" w:rsidRDefault="00F33AFB" w:rsidP="00F33AFB">
            <w:pPr>
              <w:pStyle w:val="TAC"/>
            </w:pPr>
            <w:r w:rsidRPr="00DC56AE">
              <w:t>R</w:t>
            </w:r>
          </w:p>
        </w:tc>
        <w:tc>
          <w:tcPr>
            <w:tcW w:w="2223" w:type="dxa"/>
            <w:shd w:val="clear" w:color="auto" w:fill="auto"/>
          </w:tcPr>
          <w:p w14:paraId="34342533" w14:textId="77777777" w:rsidR="00F33AFB" w:rsidRPr="00DC56AE" w:rsidRDefault="00F33AFB" w:rsidP="00F33AFB">
            <w:pPr>
              <w:pStyle w:val="TAC"/>
            </w:pPr>
            <w:r w:rsidRPr="00DC56AE">
              <w:t>IEEE Std 802.1AB [97] Table 11-2</w:t>
            </w:r>
          </w:p>
        </w:tc>
      </w:tr>
      <w:tr w:rsidR="00F33AFB" w:rsidRPr="00DC56AE" w14:paraId="73ED67D5" w14:textId="77777777" w:rsidTr="009D14FB">
        <w:tc>
          <w:tcPr>
            <w:tcW w:w="4310" w:type="dxa"/>
            <w:shd w:val="clear" w:color="auto" w:fill="auto"/>
          </w:tcPr>
          <w:p w14:paraId="1124361C" w14:textId="77777777" w:rsidR="00F33AFB" w:rsidRPr="00DC56AE" w:rsidRDefault="00F33AFB" w:rsidP="00F33AFB">
            <w:pPr>
              <w:pStyle w:val="TAL"/>
            </w:pPr>
            <w:r w:rsidRPr="00DC56AE">
              <w:t>lldpV2RemPortIdSubtype</w:t>
            </w:r>
          </w:p>
        </w:tc>
        <w:tc>
          <w:tcPr>
            <w:tcW w:w="643" w:type="dxa"/>
            <w:shd w:val="clear" w:color="auto" w:fill="auto"/>
          </w:tcPr>
          <w:p w14:paraId="353C9CC0" w14:textId="77777777" w:rsidR="00F33AFB" w:rsidRPr="00DC56AE" w:rsidRDefault="00F33AFB" w:rsidP="00F33AFB">
            <w:pPr>
              <w:pStyle w:val="TAC"/>
            </w:pPr>
          </w:p>
        </w:tc>
        <w:tc>
          <w:tcPr>
            <w:tcW w:w="672" w:type="dxa"/>
            <w:shd w:val="clear" w:color="auto" w:fill="auto"/>
          </w:tcPr>
          <w:p w14:paraId="71563DA6" w14:textId="77777777" w:rsidR="00F33AFB" w:rsidRPr="00DC56AE" w:rsidRDefault="00F33AFB" w:rsidP="00F33AFB">
            <w:pPr>
              <w:pStyle w:val="TAC"/>
            </w:pPr>
            <w:r w:rsidRPr="00DC56AE">
              <w:t>X</w:t>
            </w:r>
          </w:p>
        </w:tc>
        <w:tc>
          <w:tcPr>
            <w:tcW w:w="1215" w:type="dxa"/>
            <w:shd w:val="clear" w:color="auto" w:fill="auto"/>
          </w:tcPr>
          <w:p w14:paraId="14880996" w14:textId="77777777" w:rsidR="00F33AFB" w:rsidRPr="00DC56AE" w:rsidRDefault="00F33AFB" w:rsidP="00F33AFB">
            <w:pPr>
              <w:pStyle w:val="TAC"/>
            </w:pPr>
            <w:r w:rsidRPr="00DC56AE">
              <w:t>R</w:t>
            </w:r>
          </w:p>
        </w:tc>
        <w:tc>
          <w:tcPr>
            <w:tcW w:w="2223" w:type="dxa"/>
            <w:shd w:val="clear" w:color="auto" w:fill="auto"/>
          </w:tcPr>
          <w:p w14:paraId="41E471C5" w14:textId="77777777" w:rsidR="00F33AFB" w:rsidRPr="00DC56AE" w:rsidRDefault="00F33AFB" w:rsidP="00F33AFB">
            <w:pPr>
              <w:pStyle w:val="TAC"/>
            </w:pPr>
            <w:r w:rsidRPr="00DC56AE">
              <w:t>IEEE Std 802.1AB [97] Table 11-2</w:t>
            </w:r>
          </w:p>
        </w:tc>
      </w:tr>
      <w:tr w:rsidR="00F33AFB" w:rsidRPr="00DC56AE" w14:paraId="4E1A7C8D" w14:textId="77777777" w:rsidTr="009D14FB">
        <w:tc>
          <w:tcPr>
            <w:tcW w:w="4310" w:type="dxa"/>
            <w:shd w:val="clear" w:color="auto" w:fill="auto"/>
          </w:tcPr>
          <w:p w14:paraId="75B54B57" w14:textId="77777777" w:rsidR="00F33AFB" w:rsidRPr="00DC56AE" w:rsidRDefault="00F33AFB" w:rsidP="00F33AFB">
            <w:pPr>
              <w:pStyle w:val="TAL"/>
            </w:pPr>
            <w:r w:rsidRPr="00DC56AE">
              <w:t>lldpV2RemPortId</w:t>
            </w:r>
          </w:p>
        </w:tc>
        <w:tc>
          <w:tcPr>
            <w:tcW w:w="643" w:type="dxa"/>
            <w:shd w:val="clear" w:color="auto" w:fill="auto"/>
          </w:tcPr>
          <w:p w14:paraId="47183746" w14:textId="77777777" w:rsidR="00F33AFB" w:rsidRPr="00DC56AE" w:rsidRDefault="00F33AFB" w:rsidP="00F33AFB">
            <w:pPr>
              <w:pStyle w:val="TAC"/>
            </w:pPr>
          </w:p>
        </w:tc>
        <w:tc>
          <w:tcPr>
            <w:tcW w:w="672" w:type="dxa"/>
            <w:shd w:val="clear" w:color="auto" w:fill="auto"/>
          </w:tcPr>
          <w:p w14:paraId="070D5D36" w14:textId="77777777" w:rsidR="00F33AFB" w:rsidRPr="00DC56AE" w:rsidRDefault="00F33AFB" w:rsidP="00F33AFB">
            <w:pPr>
              <w:pStyle w:val="TAC"/>
            </w:pPr>
            <w:r w:rsidRPr="00DC56AE">
              <w:t>X</w:t>
            </w:r>
          </w:p>
        </w:tc>
        <w:tc>
          <w:tcPr>
            <w:tcW w:w="1215" w:type="dxa"/>
            <w:shd w:val="clear" w:color="auto" w:fill="auto"/>
          </w:tcPr>
          <w:p w14:paraId="26BD9FDC" w14:textId="77777777" w:rsidR="00F33AFB" w:rsidRPr="00DC56AE" w:rsidRDefault="00F33AFB" w:rsidP="00F33AFB">
            <w:pPr>
              <w:pStyle w:val="TAC"/>
            </w:pPr>
            <w:r w:rsidRPr="00DC56AE">
              <w:t>R</w:t>
            </w:r>
          </w:p>
        </w:tc>
        <w:tc>
          <w:tcPr>
            <w:tcW w:w="2223" w:type="dxa"/>
            <w:shd w:val="clear" w:color="auto" w:fill="auto"/>
          </w:tcPr>
          <w:p w14:paraId="53AA7A16" w14:textId="77777777" w:rsidR="00F33AFB" w:rsidRPr="00DC56AE" w:rsidRDefault="00F33AFB" w:rsidP="00F33AFB">
            <w:pPr>
              <w:pStyle w:val="TAC"/>
            </w:pPr>
            <w:r w:rsidRPr="00DC56AE">
              <w:t>IEEE Std 802.1AB [97] Table 11-2</w:t>
            </w:r>
          </w:p>
        </w:tc>
      </w:tr>
      <w:tr w:rsidR="00F33AFB" w:rsidRPr="00DC56AE" w14:paraId="158A15C8" w14:textId="77777777" w:rsidTr="009D14FB">
        <w:tc>
          <w:tcPr>
            <w:tcW w:w="4310" w:type="dxa"/>
            <w:shd w:val="clear" w:color="auto" w:fill="auto"/>
          </w:tcPr>
          <w:p w14:paraId="69290FE7" w14:textId="77777777" w:rsidR="00F33AFB" w:rsidRPr="00DC56AE" w:rsidRDefault="00F33AFB" w:rsidP="00F33AFB">
            <w:pPr>
              <w:pStyle w:val="TAL"/>
            </w:pPr>
            <w:r w:rsidRPr="00DC56AE">
              <w:t>TTL</w:t>
            </w:r>
          </w:p>
        </w:tc>
        <w:tc>
          <w:tcPr>
            <w:tcW w:w="643" w:type="dxa"/>
            <w:shd w:val="clear" w:color="auto" w:fill="auto"/>
          </w:tcPr>
          <w:p w14:paraId="6753F339" w14:textId="77777777" w:rsidR="00F33AFB" w:rsidRPr="00DC56AE" w:rsidRDefault="00F33AFB" w:rsidP="00F33AFB">
            <w:pPr>
              <w:pStyle w:val="TAC"/>
            </w:pPr>
          </w:p>
        </w:tc>
        <w:tc>
          <w:tcPr>
            <w:tcW w:w="672" w:type="dxa"/>
            <w:shd w:val="clear" w:color="auto" w:fill="auto"/>
          </w:tcPr>
          <w:p w14:paraId="1AA6B78A" w14:textId="77777777" w:rsidR="00F33AFB" w:rsidRPr="00DC56AE" w:rsidRDefault="00F33AFB" w:rsidP="00F33AFB">
            <w:pPr>
              <w:pStyle w:val="TAC"/>
            </w:pPr>
            <w:r w:rsidRPr="00DC56AE">
              <w:t>X</w:t>
            </w:r>
          </w:p>
        </w:tc>
        <w:tc>
          <w:tcPr>
            <w:tcW w:w="1215" w:type="dxa"/>
            <w:shd w:val="clear" w:color="auto" w:fill="auto"/>
          </w:tcPr>
          <w:p w14:paraId="08DBD6D8" w14:textId="77777777" w:rsidR="00F33AFB" w:rsidRPr="00DC56AE" w:rsidRDefault="00F33AFB" w:rsidP="00F33AFB">
            <w:pPr>
              <w:pStyle w:val="TAC"/>
            </w:pPr>
            <w:r w:rsidRPr="00DC56AE">
              <w:t>R</w:t>
            </w:r>
          </w:p>
        </w:tc>
        <w:tc>
          <w:tcPr>
            <w:tcW w:w="2223" w:type="dxa"/>
            <w:shd w:val="clear" w:color="auto" w:fill="auto"/>
          </w:tcPr>
          <w:p w14:paraId="74CDC84D" w14:textId="77777777" w:rsidR="00F33AFB" w:rsidRPr="00DC56AE" w:rsidRDefault="00F33AFB" w:rsidP="00F33AFB">
            <w:pPr>
              <w:pStyle w:val="TAC"/>
            </w:pPr>
            <w:r w:rsidRPr="00DC56AE">
              <w:t>IEEE Std 802.1AB [97] clause 8.5.4</w:t>
            </w:r>
          </w:p>
        </w:tc>
      </w:tr>
      <w:tr w:rsidR="00F33AFB" w:rsidRPr="00DC56AE" w14:paraId="7C4EDAFA" w14:textId="77777777" w:rsidTr="009D14FB">
        <w:tc>
          <w:tcPr>
            <w:tcW w:w="4310" w:type="dxa"/>
            <w:shd w:val="clear" w:color="auto" w:fill="auto"/>
          </w:tcPr>
          <w:p w14:paraId="6D724B08" w14:textId="76FA4927" w:rsidR="00F33AFB" w:rsidRPr="00DC56AE" w:rsidRDefault="00F33AFB" w:rsidP="00F33AFB">
            <w:pPr>
              <w:pStyle w:val="TAL"/>
              <w:rPr>
                <w:b/>
                <w:bCs/>
              </w:rPr>
            </w:pPr>
            <w:r w:rsidRPr="00DC56AE">
              <w:rPr>
                <w:b/>
                <w:bCs/>
              </w:rPr>
              <w:t>Neighbour discovery information for each discovered neighbour of DS-TT</w:t>
            </w:r>
          </w:p>
          <w:p w14:paraId="54B566A5" w14:textId="77777777" w:rsidR="00F33AFB" w:rsidRPr="00DC56AE" w:rsidRDefault="00F33AFB" w:rsidP="00F33AFB">
            <w:pPr>
              <w:pStyle w:val="TAL"/>
            </w:pPr>
            <w:r w:rsidRPr="00DC56AE">
              <w:rPr>
                <w:b/>
                <w:bCs/>
              </w:rPr>
              <w:t>(NOTE 5)</w:t>
            </w:r>
          </w:p>
        </w:tc>
        <w:tc>
          <w:tcPr>
            <w:tcW w:w="643" w:type="dxa"/>
            <w:shd w:val="clear" w:color="auto" w:fill="auto"/>
          </w:tcPr>
          <w:p w14:paraId="4E2FA1C8" w14:textId="77777777" w:rsidR="00F33AFB" w:rsidRPr="00DC56AE" w:rsidRDefault="00F33AFB" w:rsidP="00F33AFB">
            <w:pPr>
              <w:pStyle w:val="TAC"/>
            </w:pPr>
          </w:p>
        </w:tc>
        <w:tc>
          <w:tcPr>
            <w:tcW w:w="672" w:type="dxa"/>
            <w:shd w:val="clear" w:color="auto" w:fill="auto"/>
          </w:tcPr>
          <w:p w14:paraId="145E4755" w14:textId="77777777" w:rsidR="00F33AFB" w:rsidRPr="00DC56AE" w:rsidRDefault="00F33AFB" w:rsidP="00F33AFB">
            <w:pPr>
              <w:pStyle w:val="TAC"/>
            </w:pPr>
          </w:p>
        </w:tc>
        <w:tc>
          <w:tcPr>
            <w:tcW w:w="1215" w:type="dxa"/>
            <w:shd w:val="clear" w:color="auto" w:fill="auto"/>
          </w:tcPr>
          <w:p w14:paraId="7FE33AE7" w14:textId="77777777" w:rsidR="00F33AFB" w:rsidRPr="00DC56AE" w:rsidRDefault="00F33AFB" w:rsidP="00F33AFB">
            <w:pPr>
              <w:pStyle w:val="TAC"/>
            </w:pPr>
          </w:p>
        </w:tc>
        <w:tc>
          <w:tcPr>
            <w:tcW w:w="2223" w:type="dxa"/>
            <w:shd w:val="clear" w:color="auto" w:fill="auto"/>
          </w:tcPr>
          <w:p w14:paraId="4B57A482" w14:textId="77777777" w:rsidR="00F33AFB" w:rsidRPr="00DC56AE" w:rsidRDefault="00F33AFB" w:rsidP="00F33AFB">
            <w:pPr>
              <w:pStyle w:val="TAC"/>
            </w:pPr>
          </w:p>
        </w:tc>
      </w:tr>
      <w:tr w:rsidR="00F33AFB" w:rsidRPr="00DC56AE" w14:paraId="2A51E6B3" w14:textId="77777777" w:rsidTr="009D14FB">
        <w:tc>
          <w:tcPr>
            <w:tcW w:w="4310" w:type="dxa"/>
            <w:shd w:val="clear" w:color="auto" w:fill="auto"/>
          </w:tcPr>
          <w:p w14:paraId="78339B28" w14:textId="77777777" w:rsidR="00F33AFB" w:rsidRPr="00DC56AE" w:rsidRDefault="00F33AFB" w:rsidP="00F33AFB">
            <w:pPr>
              <w:pStyle w:val="TAL"/>
              <w:rPr>
                <w:b/>
                <w:bCs/>
              </w:rPr>
            </w:pPr>
            <w:r w:rsidRPr="00DC56AE">
              <w:t>lldpV2RemChassisIdSubtype</w:t>
            </w:r>
          </w:p>
        </w:tc>
        <w:tc>
          <w:tcPr>
            <w:tcW w:w="643" w:type="dxa"/>
            <w:shd w:val="clear" w:color="auto" w:fill="auto"/>
          </w:tcPr>
          <w:p w14:paraId="6ED454ED" w14:textId="77777777" w:rsidR="00F33AFB" w:rsidRPr="00DC56AE" w:rsidRDefault="00F33AFB" w:rsidP="00F33AFB">
            <w:pPr>
              <w:pStyle w:val="TAC"/>
            </w:pPr>
            <w:r w:rsidRPr="00DC56AE">
              <w:t>D</w:t>
            </w:r>
          </w:p>
        </w:tc>
        <w:tc>
          <w:tcPr>
            <w:tcW w:w="672" w:type="dxa"/>
            <w:shd w:val="clear" w:color="auto" w:fill="auto"/>
          </w:tcPr>
          <w:p w14:paraId="62CAEAA0" w14:textId="77777777" w:rsidR="00F33AFB" w:rsidRPr="00DC56AE" w:rsidRDefault="00F33AFB" w:rsidP="00F33AFB">
            <w:pPr>
              <w:pStyle w:val="TAC"/>
            </w:pPr>
          </w:p>
        </w:tc>
        <w:tc>
          <w:tcPr>
            <w:tcW w:w="1215" w:type="dxa"/>
            <w:shd w:val="clear" w:color="auto" w:fill="auto"/>
          </w:tcPr>
          <w:p w14:paraId="1D97F6EF" w14:textId="77777777" w:rsidR="00F33AFB" w:rsidRPr="00DC56AE" w:rsidRDefault="00F33AFB" w:rsidP="00F33AFB">
            <w:pPr>
              <w:pStyle w:val="TAC"/>
            </w:pPr>
            <w:r w:rsidRPr="00DC56AE">
              <w:t>R</w:t>
            </w:r>
          </w:p>
        </w:tc>
        <w:tc>
          <w:tcPr>
            <w:tcW w:w="2223" w:type="dxa"/>
            <w:shd w:val="clear" w:color="auto" w:fill="auto"/>
          </w:tcPr>
          <w:p w14:paraId="69E8FD7F" w14:textId="77777777" w:rsidR="00F33AFB" w:rsidRPr="00DC56AE" w:rsidRDefault="00F33AFB" w:rsidP="00F33AFB">
            <w:pPr>
              <w:pStyle w:val="TAC"/>
            </w:pPr>
            <w:r w:rsidRPr="00DC56AE">
              <w:t>IEEE Std 802.1AB [97] Table 11-2</w:t>
            </w:r>
          </w:p>
        </w:tc>
      </w:tr>
      <w:tr w:rsidR="00F33AFB" w:rsidRPr="00DC56AE" w14:paraId="529AB3CF" w14:textId="77777777" w:rsidTr="009D14FB">
        <w:tc>
          <w:tcPr>
            <w:tcW w:w="4310" w:type="dxa"/>
            <w:shd w:val="clear" w:color="auto" w:fill="auto"/>
          </w:tcPr>
          <w:p w14:paraId="230C3AA5" w14:textId="77777777" w:rsidR="00F33AFB" w:rsidRPr="00DC56AE" w:rsidRDefault="00F33AFB" w:rsidP="00F33AFB">
            <w:pPr>
              <w:pStyle w:val="TAL"/>
            </w:pPr>
            <w:r w:rsidRPr="00DC56AE">
              <w:t>lldpV2RemChassisId</w:t>
            </w:r>
          </w:p>
        </w:tc>
        <w:tc>
          <w:tcPr>
            <w:tcW w:w="643" w:type="dxa"/>
            <w:shd w:val="clear" w:color="auto" w:fill="auto"/>
          </w:tcPr>
          <w:p w14:paraId="273288B6" w14:textId="77777777" w:rsidR="00F33AFB" w:rsidRPr="00DC56AE" w:rsidRDefault="00F33AFB" w:rsidP="00F33AFB">
            <w:pPr>
              <w:pStyle w:val="TAC"/>
            </w:pPr>
            <w:r w:rsidRPr="00DC56AE">
              <w:t>D</w:t>
            </w:r>
          </w:p>
        </w:tc>
        <w:tc>
          <w:tcPr>
            <w:tcW w:w="672" w:type="dxa"/>
            <w:shd w:val="clear" w:color="auto" w:fill="auto"/>
          </w:tcPr>
          <w:p w14:paraId="58B36D81" w14:textId="77777777" w:rsidR="00F33AFB" w:rsidRPr="00DC56AE" w:rsidRDefault="00F33AFB" w:rsidP="00F33AFB">
            <w:pPr>
              <w:pStyle w:val="TAC"/>
            </w:pPr>
          </w:p>
        </w:tc>
        <w:tc>
          <w:tcPr>
            <w:tcW w:w="1215" w:type="dxa"/>
            <w:shd w:val="clear" w:color="auto" w:fill="auto"/>
          </w:tcPr>
          <w:p w14:paraId="767CE153" w14:textId="77777777" w:rsidR="00F33AFB" w:rsidRPr="00DC56AE" w:rsidRDefault="00F33AFB" w:rsidP="00F33AFB">
            <w:pPr>
              <w:pStyle w:val="TAC"/>
            </w:pPr>
            <w:r w:rsidRPr="00DC56AE">
              <w:t>R</w:t>
            </w:r>
          </w:p>
        </w:tc>
        <w:tc>
          <w:tcPr>
            <w:tcW w:w="2223" w:type="dxa"/>
            <w:shd w:val="clear" w:color="auto" w:fill="auto"/>
          </w:tcPr>
          <w:p w14:paraId="2FDD29D6" w14:textId="77777777" w:rsidR="00F33AFB" w:rsidRPr="00DC56AE" w:rsidRDefault="00F33AFB" w:rsidP="00F33AFB">
            <w:pPr>
              <w:pStyle w:val="TAC"/>
            </w:pPr>
            <w:r w:rsidRPr="00DC56AE">
              <w:t>IEEE Std 802.1AB [97] Table 11-2</w:t>
            </w:r>
          </w:p>
        </w:tc>
      </w:tr>
      <w:tr w:rsidR="00F33AFB" w:rsidRPr="00DC56AE" w14:paraId="00B33B7D" w14:textId="77777777" w:rsidTr="009D14FB">
        <w:tc>
          <w:tcPr>
            <w:tcW w:w="4310" w:type="dxa"/>
            <w:shd w:val="clear" w:color="auto" w:fill="auto"/>
          </w:tcPr>
          <w:p w14:paraId="13F0E777" w14:textId="77777777" w:rsidR="00F33AFB" w:rsidRPr="00DC56AE" w:rsidRDefault="00F33AFB" w:rsidP="00F33AFB">
            <w:pPr>
              <w:pStyle w:val="TAL"/>
            </w:pPr>
            <w:r w:rsidRPr="00DC56AE">
              <w:t>lldpV2RemPortIdSubtype</w:t>
            </w:r>
          </w:p>
        </w:tc>
        <w:tc>
          <w:tcPr>
            <w:tcW w:w="643" w:type="dxa"/>
            <w:shd w:val="clear" w:color="auto" w:fill="auto"/>
          </w:tcPr>
          <w:p w14:paraId="1BEC7CDA" w14:textId="77777777" w:rsidR="00F33AFB" w:rsidRPr="00DC56AE" w:rsidRDefault="00F33AFB" w:rsidP="00F33AFB">
            <w:pPr>
              <w:pStyle w:val="TAC"/>
            </w:pPr>
            <w:r w:rsidRPr="00DC56AE">
              <w:t>D</w:t>
            </w:r>
          </w:p>
        </w:tc>
        <w:tc>
          <w:tcPr>
            <w:tcW w:w="672" w:type="dxa"/>
            <w:shd w:val="clear" w:color="auto" w:fill="auto"/>
          </w:tcPr>
          <w:p w14:paraId="5A7E68A6" w14:textId="77777777" w:rsidR="00F33AFB" w:rsidRPr="00DC56AE" w:rsidRDefault="00F33AFB" w:rsidP="00F33AFB">
            <w:pPr>
              <w:pStyle w:val="TAC"/>
            </w:pPr>
          </w:p>
        </w:tc>
        <w:tc>
          <w:tcPr>
            <w:tcW w:w="1215" w:type="dxa"/>
            <w:shd w:val="clear" w:color="auto" w:fill="auto"/>
          </w:tcPr>
          <w:p w14:paraId="3E817DA6" w14:textId="77777777" w:rsidR="00F33AFB" w:rsidRPr="00DC56AE" w:rsidRDefault="00F33AFB" w:rsidP="00F33AFB">
            <w:pPr>
              <w:pStyle w:val="TAC"/>
            </w:pPr>
            <w:r w:rsidRPr="00DC56AE">
              <w:t>R</w:t>
            </w:r>
          </w:p>
        </w:tc>
        <w:tc>
          <w:tcPr>
            <w:tcW w:w="2223" w:type="dxa"/>
            <w:shd w:val="clear" w:color="auto" w:fill="auto"/>
          </w:tcPr>
          <w:p w14:paraId="08BE1EE0" w14:textId="77777777" w:rsidR="00F33AFB" w:rsidRPr="00DC56AE" w:rsidRDefault="00F33AFB" w:rsidP="00F33AFB">
            <w:pPr>
              <w:pStyle w:val="TAC"/>
            </w:pPr>
            <w:r w:rsidRPr="00DC56AE">
              <w:t>IEEE Std 802.1AB [97] Table 11-2</w:t>
            </w:r>
          </w:p>
        </w:tc>
      </w:tr>
      <w:tr w:rsidR="00F33AFB" w:rsidRPr="00DC56AE" w14:paraId="06988942" w14:textId="77777777" w:rsidTr="009D14FB">
        <w:tc>
          <w:tcPr>
            <w:tcW w:w="4310" w:type="dxa"/>
            <w:shd w:val="clear" w:color="auto" w:fill="auto"/>
          </w:tcPr>
          <w:p w14:paraId="76FDE227" w14:textId="77777777" w:rsidR="00F33AFB" w:rsidRPr="00DC56AE" w:rsidRDefault="00F33AFB" w:rsidP="00F33AFB">
            <w:pPr>
              <w:pStyle w:val="TAL"/>
            </w:pPr>
            <w:r w:rsidRPr="00DC56AE">
              <w:t>lldpV2RemPortId</w:t>
            </w:r>
          </w:p>
        </w:tc>
        <w:tc>
          <w:tcPr>
            <w:tcW w:w="643" w:type="dxa"/>
            <w:shd w:val="clear" w:color="auto" w:fill="auto"/>
          </w:tcPr>
          <w:p w14:paraId="04D9F7C5" w14:textId="77777777" w:rsidR="00F33AFB" w:rsidRPr="00DC56AE" w:rsidRDefault="00F33AFB" w:rsidP="00F33AFB">
            <w:pPr>
              <w:pStyle w:val="TAC"/>
            </w:pPr>
            <w:r w:rsidRPr="00DC56AE">
              <w:t>D</w:t>
            </w:r>
          </w:p>
        </w:tc>
        <w:tc>
          <w:tcPr>
            <w:tcW w:w="672" w:type="dxa"/>
            <w:shd w:val="clear" w:color="auto" w:fill="auto"/>
          </w:tcPr>
          <w:p w14:paraId="3902FA7D" w14:textId="77777777" w:rsidR="00F33AFB" w:rsidRPr="00DC56AE" w:rsidRDefault="00F33AFB" w:rsidP="00F33AFB">
            <w:pPr>
              <w:pStyle w:val="TAC"/>
            </w:pPr>
          </w:p>
        </w:tc>
        <w:tc>
          <w:tcPr>
            <w:tcW w:w="1215" w:type="dxa"/>
            <w:shd w:val="clear" w:color="auto" w:fill="auto"/>
          </w:tcPr>
          <w:p w14:paraId="4250508C" w14:textId="77777777" w:rsidR="00F33AFB" w:rsidRPr="00DC56AE" w:rsidRDefault="00F33AFB" w:rsidP="00F33AFB">
            <w:pPr>
              <w:pStyle w:val="TAC"/>
            </w:pPr>
            <w:r w:rsidRPr="00DC56AE">
              <w:t>R</w:t>
            </w:r>
          </w:p>
        </w:tc>
        <w:tc>
          <w:tcPr>
            <w:tcW w:w="2223" w:type="dxa"/>
            <w:shd w:val="clear" w:color="auto" w:fill="auto"/>
          </w:tcPr>
          <w:p w14:paraId="1E2EDB1C" w14:textId="77777777" w:rsidR="00F33AFB" w:rsidRPr="00DC56AE" w:rsidRDefault="00F33AFB" w:rsidP="00F33AFB">
            <w:pPr>
              <w:pStyle w:val="TAC"/>
            </w:pPr>
            <w:r w:rsidRPr="00DC56AE">
              <w:t>IEEE Std 802.1AB [97] Table 11-2</w:t>
            </w:r>
          </w:p>
        </w:tc>
      </w:tr>
      <w:tr w:rsidR="00F33AFB" w:rsidRPr="00DC56AE" w14:paraId="4905B702" w14:textId="77777777" w:rsidTr="009D14FB">
        <w:tc>
          <w:tcPr>
            <w:tcW w:w="4310" w:type="dxa"/>
            <w:shd w:val="clear" w:color="auto" w:fill="auto"/>
          </w:tcPr>
          <w:p w14:paraId="24D6526A" w14:textId="77777777" w:rsidR="00F33AFB" w:rsidRPr="00DC56AE" w:rsidRDefault="00F33AFB" w:rsidP="00F33AFB">
            <w:pPr>
              <w:pStyle w:val="TAL"/>
            </w:pPr>
            <w:r w:rsidRPr="00DC56AE">
              <w:t>TTL</w:t>
            </w:r>
          </w:p>
        </w:tc>
        <w:tc>
          <w:tcPr>
            <w:tcW w:w="643" w:type="dxa"/>
            <w:shd w:val="clear" w:color="auto" w:fill="auto"/>
          </w:tcPr>
          <w:p w14:paraId="4D247124" w14:textId="77777777" w:rsidR="00F33AFB" w:rsidRPr="00DC56AE" w:rsidRDefault="00F33AFB" w:rsidP="00F33AFB">
            <w:pPr>
              <w:pStyle w:val="TAC"/>
            </w:pPr>
            <w:r w:rsidRPr="00DC56AE">
              <w:t>D</w:t>
            </w:r>
          </w:p>
        </w:tc>
        <w:tc>
          <w:tcPr>
            <w:tcW w:w="672" w:type="dxa"/>
            <w:shd w:val="clear" w:color="auto" w:fill="auto"/>
          </w:tcPr>
          <w:p w14:paraId="0A155A9B" w14:textId="77777777" w:rsidR="00F33AFB" w:rsidRPr="00DC56AE" w:rsidRDefault="00F33AFB" w:rsidP="00F33AFB">
            <w:pPr>
              <w:pStyle w:val="TAC"/>
            </w:pPr>
          </w:p>
        </w:tc>
        <w:tc>
          <w:tcPr>
            <w:tcW w:w="1215" w:type="dxa"/>
            <w:shd w:val="clear" w:color="auto" w:fill="auto"/>
          </w:tcPr>
          <w:p w14:paraId="7041AEB1" w14:textId="77777777" w:rsidR="00F33AFB" w:rsidRPr="00DC56AE" w:rsidRDefault="00F33AFB" w:rsidP="00F33AFB">
            <w:pPr>
              <w:pStyle w:val="TAC"/>
            </w:pPr>
            <w:r w:rsidRPr="00DC56AE">
              <w:t>R</w:t>
            </w:r>
          </w:p>
        </w:tc>
        <w:tc>
          <w:tcPr>
            <w:tcW w:w="2223" w:type="dxa"/>
            <w:shd w:val="clear" w:color="auto" w:fill="auto"/>
          </w:tcPr>
          <w:p w14:paraId="22D7B9F5" w14:textId="77777777" w:rsidR="00F33AFB" w:rsidRPr="00DC56AE" w:rsidRDefault="00F33AFB" w:rsidP="00F33AFB">
            <w:pPr>
              <w:pStyle w:val="TAC"/>
            </w:pPr>
            <w:r w:rsidRPr="00DC56AE">
              <w:t>IEEE Std 802.1AB [97] clause 8.5.4.1</w:t>
            </w:r>
          </w:p>
        </w:tc>
      </w:tr>
      <w:tr w:rsidR="00F33AFB" w:rsidRPr="00DC56AE" w14:paraId="1F447900" w14:textId="77777777" w:rsidTr="009D14FB">
        <w:tc>
          <w:tcPr>
            <w:tcW w:w="4310" w:type="dxa"/>
            <w:shd w:val="clear" w:color="auto" w:fill="auto"/>
          </w:tcPr>
          <w:p w14:paraId="7B4A9ABE" w14:textId="77777777" w:rsidR="00F33AFB" w:rsidRPr="00DC56AE" w:rsidRDefault="00F33AFB" w:rsidP="00F33AFB">
            <w:pPr>
              <w:pStyle w:val="TAL"/>
              <w:rPr>
                <w:b/>
                <w:bCs/>
              </w:rPr>
            </w:pPr>
            <w:r w:rsidRPr="00DC56AE">
              <w:rPr>
                <w:b/>
                <w:bCs/>
              </w:rPr>
              <w:t>Stream Parameters</w:t>
            </w:r>
          </w:p>
          <w:p w14:paraId="781F751D" w14:textId="77777777" w:rsidR="00F33AFB" w:rsidRPr="00DC56AE" w:rsidRDefault="00F33AFB" w:rsidP="00F33AFB">
            <w:pPr>
              <w:pStyle w:val="TAL"/>
            </w:pPr>
            <w:r w:rsidRPr="00DC56AE">
              <w:rPr>
                <w:b/>
                <w:bCs/>
              </w:rPr>
              <w:t>(NOTE 11)</w:t>
            </w:r>
          </w:p>
        </w:tc>
        <w:tc>
          <w:tcPr>
            <w:tcW w:w="643" w:type="dxa"/>
            <w:shd w:val="clear" w:color="auto" w:fill="auto"/>
          </w:tcPr>
          <w:p w14:paraId="69DCD0BE" w14:textId="77777777" w:rsidR="00F33AFB" w:rsidRPr="00DC56AE" w:rsidRDefault="00F33AFB" w:rsidP="00F33AFB">
            <w:pPr>
              <w:pStyle w:val="TAC"/>
            </w:pPr>
          </w:p>
        </w:tc>
        <w:tc>
          <w:tcPr>
            <w:tcW w:w="672" w:type="dxa"/>
            <w:shd w:val="clear" w:color="auto" w:fill="auto"/>
          </w:tcPr>
          <w:p w14:paraId="574108ED" w14:textId="77777777" w:rsidR="00F33AFB" w:rsidRPr="00DC56AE" w:rsidRDefault="00F33AFB" w:rsidP="00F33AFB">
            <w:pPr>
              <w:pStyle w:val="TAC"/>
            </w:pPr>
          </w:p>
        </w:tc>
        <w:tc>
          <w:tcPr>
            <w:tcW w:w="1215" w:type="dxa"/>
            <w:shd w:val="clear" w:color="auto" w:fill="auto"/>
          </w:tcPr>
          <w:p w14:paraId="75004842" w14:textId="77777777" w:rsidR="00F33AFB" w:rsidRPr="00DC56AE" w:rsidRDefault="00F33AFB" w:rsidP="00F33AFB">
            <w:pPr>
              <w:pStyle w:val="TAC"/>
            </w:pPr>
          </w:p>
        </w:tc>
        <w:tc>
          <w:tcPr>
            <w:tcW w:w="2223" w:type="dxa"/>
            <w:shd w:val="clear" w:color="auto" w:fill="auto"/>
          </w:tcPr>
          <w:p w14:paraId="26E0F5DA" w14:textId="77777777" w:rsidR="00F33AFB" w:rsidRPr="00DC56AE" w:rsidRDefault="00F33AFB" w:rsidP="00F33AFB">
            <w:pPr>
              <w:pStyle w:val="TAC"/>
            </w:pPr>
          </w:p>
        </w:tc>
      </w:tr>
      <w:tr w:rsidR="00F33AFB" w:rsidRPr="00DC56AE" w14:paraId="00C46A87" w14:textId="77777777" w:rsidTr="009D14FB">
        <w:tc>
          <w:tcPr>
            <w:tcW w:w="4310" w:type="dxa"/>
            <w:shd w:val="clear" w:color="auto" w:fill="auto"/>
          </w:tcPr>
          <w:p w14:paraId="20E2AF72" w14:textId="77777777" w:rsidR="00F33AFB" w:rsidRPr="00DC56AE" w:rsidRDefault="00F33AFB" w:rsidP="00F33AFB">
            <w:pPr>
              <w:pStyle w:val="TAL"/>
              <w:rPr>
                <w:b/>
                <w:bCs/>
              </w:rPr>
            </w:pPr>
            <w:r w:rsidRPr="00DC56AE">
              <w:t>MaxStreamFilterInstances</w:t>
            </w:r>
          </w:p>
        </w:tc>
        <w:tc>
          <w:tcPr>
            <w:tcW w:w="643" w:type="dxa"/>
            <w:shd w:val="clear" w:color="auto" w:fill="auto"/>
          </w:tcPr>
          <w:p w14:paraId="337175F7" w14:textId="77777777" w:rsidR="00F33AFB" w:rsidRPr="00DC56AE" w:rsidRDefault="00F33AFB" w:rsidP="00F33AFB">
            <w:pPr>
              <w:pStyle w:val="TAC"/>
            </w:pPr>
            <w:r w:rsidRPr="00DC56AE">
              <w:t>X</w:t>
            </w:r>
          </w:p>
        </w:tc>
        <w:tc>
          <w:tcPr>
            <w:tcW w:w="672" w:type="dxa"/>
            <w:shd w:val="clear" w:color="auto" w:fill="auto"/>
          </w:tcPr>
          <w:p w14:paraId="22C75E7F" w14:textId="77777777" w:rsidR="00F33AFB" w:rsidRPr="00DC56AE" w:rsidRDefault="00F33AFB" w:rsidP="00F33AFB">
            <w:pPr>
              <w:pStyle w:val="TAC"/>
            </w:pPr>
          </w:p>
        </w:tc>
        <w:tc>
          <w:tcPr>
            <w:tcW w:w="1215" w:type="dxa"/>
            <w:shd w:val="clear" w:color="auto" w:fill="auto"/>
          </w:tcPr>
          <w:p w14:paraId="5580F8D7" w14:textId="77777777" w:rsidR="00F33AFB" w:rsidRPr="00DC56AE" w:rsidRDefault="00F33AFB" w:rsidP="00F33AFB">
            <w:pPr>
              <w:pStyle w:val="TAC"/>
            </w:pPr>
            <w:r w:rsidRPr="00DC56AE">
              <w:t>R</w:t>
            </w:r>
          </w:p>
        </w:tc>
        <w:tc>
          <w:tcPr>
            <w:tcW w:w="2223" w:type="dxa"/>
            <w:shd w:val="clear" w:color="auto" w:fill="auto"/>
          </w:tcPr>
          <w:p w14:paraId="4FD72D9E" w14:textId="77777777" w:rsidR="00F33AFB" w:rsidRPr="00DC56AE" w:rsidRDefault="00F33AFB" w:rsidP="00F33AFB">
            <w:pPr>
              <w:pStyle w:val="TAC"/>
            </w:pPr>
            <w:r w:rsidRPr="00DC56AE">
              <w:t>IEEE Std 802.1Q [98]</w:t>
            </w:r>
          </w:p>
          <w:p w14:paraId="0CFDD441" w14:textId="77777777" w:rsidR="00F33AFB" w:rsidRPr="00DC56AE" w:rsidRDefault="00F33AFB" w:rsidP="00F33AFB">
            <w:pPr>
              <w:pStyle w:val="TAC"/>
            </w:pPr>
            <w:r w:rsidRPr="00DC56AE">
              <w:t xml:space="preserve"> clause 12.31.1.1</w:t>
            </w:r>
          </w:p>
        </w:tc>
      </w:tr>
      <w:tr w:rsidR="00F33AFB" w:rsidRPr="00DC56AE" w14:paraId="66831614" w14:textId="77777777" w:rsidTr="009D14FB">
        <w:tc>
          <w:tcPr>
            <w:tcW w:w="4310" w:type="dxa"/>
            <w:shd w:val="clear" w:color="auto" w:fill="auto"/>
          </w:tcPr>
          <w:p w14:paraId="0A377744" w14:textId="77777777" w:rsidR="00F33AFB" w:rsidRPr="00DC56AE" w:rsidRDefault="00F33AFB" w:rsidP="00F33AFB">
            <w:pPr>
              <w:pStyle w:val="TAL"/>
            </w:pPr>
            <w:r w:rsidRPr="00DC56AE">
              <w:t>MaxStreamGateInstances</w:t>
            </w:r>
          </w:p>
        </w:tc>
        <w:tc>
          <w:tcPr>
            <w:tcW w:w="643" w:type="dxa"/>
            <w:shd w:val="clear" w:color="auto" w:fill="auto"/>
          </w:tcPr>
          <w:p w14:paraId="0CE7245B" w14:textId="77777777" w:rsidR="00F33AFB" w:rsidRPr="00DC56AE" w:rsidRDefault="00F33AFB" w:rsidP="00F33AFB">
            <w:pPr>
              <w:pStyle w:val="TAC"/>
            </w:pPr>
            <w:r w:rsidRPr="00DC56AE">
              <w:t>X</w:t>
            </w:r>
          </w:p>
        </w:tc>
        <w:tc>
          <w:tcPr>
            <w:tcW w:w="672" w:type="dxa"/>
            <w:shd w:val="clear" w:color="auto" w:fill="auto"/>
          </w:tcPr>
          <w:p w14:paraId="1A6A5BF7" w14:textId="77777777" w:rsidR="00F33AFB" w:rsidRPr="00DC56AE" w:rsidRDefault="00F33AFB" w:rsidP="00F33AFB">
            <w:pPr>
              <w:pStyle w:val="TAC"/>
            </w:pPr>
          </w:p>
        </w:tc>
        <w:tc>
          <w:tcPr>
            <w:tcW w:w="1215" w:type="dxa"/>
            <w:shd w:val="clear" w:color="auto" w:fill="auto"/>
          </w:tcPr>
          <w:p w14:paraId="7D56C498" w14:textId="77777777" w:rsidR="00F33AFB" w:rsidRPr="00DC56AE" w:rsidRDefault="00F33AFB" w:rsidP="00F33AFB">
            <w:pPr>
              <w:pStyle w:val="TAC"/>
            </w:pPr>
            <w:r w:rsidRPr="00DC56AE">
              <w:t>R</w:t>
            </w:r>
          </w:p>
        </w:tc>
        <w:tc>
          <w:tcPr>
            <w:tcW w:w="2223" w:type="dxa"/>
            <w:shd w:val="clear" w:color="auto" w:fill="auto"/>
          </w:tcPr>
          <w:p w14:paraId="04C0E3B6" w14:textId="77777777" w:rsidR="00F33AFB" w:rsidRPr="00DC56AE" w:rsidRDefault="00F33AFB" w:rsidP="00F33AFB">
            <w:pPr>
              <w:pStyle w:val="TAC"/>
            </w:pPr>
            <w:r w:rsidRPr="00DC56AE">
              <w:t>IEEE Std 802.1Q [98]</w:t>
            </w:r>
          </w:p>
          <w:p w14:paraId="76EC68F2" w14:textId="77777777" w:rsidR="00F33AFB" w:rsidRPr="00DC56AE" w:rsidRDefault="00F33AFB" w:rsidP="00F33AFB">
            <w:pPr>
              <w:pStyle w:val="TAC"/>
            </w:pPr>
            <w:r w:rsidRPr="00DC56AE">
              <w:t xml:space="preserve"> clause 12.31.1.2</w:t>
            </w:r>
          </w:p>
        </w:tc>
      </w:tr>
      <w:tr w:rsidR="00F33AFB" w:rsidRPr="00DC56AE" w14:paraId="12DE94EC" w14:textId="77777777" w:rsidTr="009D14FB">
        <w:tc>
          <w:tcPr>
            <w:tcW w:w="4310" w:type="dxa"/>
            <w:shd w:val="clear" w:color="auto" w:fill="auto"/>
          </w:tcPr>
          <w:p w14:paraId="4DF2FB5F" w14:textId="77777777" w:rsidR="00F33AFB" w:rsidRPr="00DC56AE" w:rsidRDefault="00F33AFB" w:rsidP="00F33AFB">
            <w:pPr>
              <w:pStyle w:val="TAL"/>
            </w:pPr>
            <w:r w:rsidRPr="00DC56AE">
              <w:t>MaxFlowMeterInstances</w:t>
            </w:r>
          </w:p>
        </w:tc>
        <w:tc>
          <w:tcPr>
            <w:tcW w:w="643" w:type="dxa"/>
            <w:shd w:val="clear" w:color="auto" w:fill="auto"/>
          </w:tcPr>
          <w:p w14:paraId="7DA239E2" w14:textId="77777777" w:rsidR="00F33AFB" w:rsidRPr="00DC56AE" w:rsidRDefault="00F33AFB" w:rsidP="00F33AFB">
            <w:pPr>
              <w:pStyle w:val="TAC"/>
            </w:pPr>
            <w:r w:rsidRPr="00DC56AE">
              <w:t>X</w:t>
            </w:r>
          </w:p>
        </w:tc>
        <w:tc>
          <w:tcPr>
            <w:tcW w:w="672" w:type="dxa"/>
            <w:shd w:val="clear" w:color="auto" w:fill="auto"/>
          </w:tcPr>
          <w:p w14:paraId="53939327" w14:textId="77777777" w:rsidR="00F33AFB" w:rsidRPr="00DC56AE" w:rsidRDefault="00F33AFB" w:rsidP="00F33AFB">
            <w:pPr>
              <w:pStyle w:val="TAC"/>
            </w:pPr>
          </w:p>
        </w:tc>
        <w:tc>
          <w:tcPr>
            <w:tcW w:w="1215" w:type="dxa"/>
            <w:shd w:val="clear" w:color="auto" w:fill="auto"/>
          </w:tcPr>
          <w:p w14:paraId="5F812957" w14:textId="77777777" w:rsidR="00F33AFB" w:rsidRPr="00DC56AE" w:rsidRDefault="00F33AFB" w:rsidP="00F33AFB">
            <w:pPr>
              <w:pStyle w:val="TAC"/>
            </w:pPr>
            <w:r w:rsidRPr="00DC56AE">
              <w:t>R</w:t>
            </w:r>
          </w:p>
        </w:tc>
        <w:tc>
          <w:tcPr>
            <w:tcW w:w="2223" w:type="dxa"/>
            <w:shd w:val="clear" w:color="auto" w:fill="auto"/>
          </w:tcPr>
          <w:p w14:paraId="791BD734" w14:textId="77777777" w:rsidR="00F33AFB" w:rsidRPr="00DC56AE" w:rsidRDefault="00F33AFB" w:rsidP="00F33AFB">
            <w:pPr>
              <w:pStyle w:val="TAC"/>
            </w:pPr>
            <w:r w:rsidRPr="00DC56AE">
              <w:t>IEEE Std 802.1Q [98]</w:t>
            </w:r>
          </w:p>
          <w:p w14:paraId="3C1BD59C" w14:textId="77777777" w:rsidR="00F33AFB" w:rsidRPr="00DC56AE" w:rsidRDefault="00F33AFB" w:rsidP="00F33AFB">
            <w:pPr>
              <w:pStyle w:val="TAC"/>
            </w:pPr>
            <w:r w:rsidRPr="00DC56AE">
              <w:t xml:space="preserve"> clause 12.31.1.3</w:t>
            </w:r>
          </w:p>
        </w:tc>
      </w:tr>
      <w:tr w:rsidR="00F33AFB" w:rsidRPr="00DC56AE" w14:paraId="70A98362" w14:textId="77777777" w:rsidTr="009D14FB">
        <w:tc>
          <w:tcPr>
            <w:tcW w:w="4310" w:type="dxa"/>
            <w:shd w:val="clear" w:color="auto" w:fill="auto"/>
          </w:tcPr>
          <w:p w14:paraId="0003CDA6" w14:textId="77777777" w:rsidR="00F33AFB" w:rsidRPr="00DC56AE" w:rsidRDefault="00F33AFB" w:rsidP="00F33AFB">
            <w:pPr>
              <w:pStyle w:val="TAL"/>
            </w:pPr>
            <w:r w:rsidRPr="00DC56AE">
              <w:t>SupportedListMax</w:t>
            </w:r>
          </w:p>
        </w:tc>
        <w:tc>
          <w:tcPr>
            <w:tcW w:w="643" w:type="dxa"/>
            <w:shd w:val="clear" w:color="auto" w:fill="auto"/>
          </w:tcPr>
          <w:p w14:paraId="2CF4F75A" w14:textId="77777777" w:rsidR="00F33AFB" w:rsidRPr="00DC56AE" w:rsidRDefault="00F33AFB" w:rsidP="00F33AFB">
            <w:pPr>
              <w:pStyle w:val="TAC"/>
            </w:pPr>
            <w:r w:rsidRPr="00DC56AE">
              <w:t>X</w:t>
            </w:r>
          </w:p>
        </w:tc>
        <w:tc>
          <w:tcPr>
            <w:tcW w:w="672" w:type="dxa"/>
            <w:shd w:val="clear" w:color="auto" w:fill="auto"/>
          </w:tcPr>
          <w:p w14:paraId="4CC20B51" w14:textId="77777777" w:rsidR="00F33AFB" w:rsidRPr="00DC56AE" w:rsidRDefault="00F33AFB" w:rsidP="00F33AFB">
            <w:pPr>
              <w:pStyle w:val="TAC"/>
            </w:pPr>
          </w:p>
        </w:tc>
        <w:tc>
          <w:tcPr>
            <w:tcW w:w="1215" w:type="dxa"/>
            <w:shd w:val="clear" w:color="auto" w:fill="auto"/>
          </w:tcPr>
          <w:p w14:paraId="4B38FF00" w14:textId="77777777" w:rsidR="00F33AFB" w:rsidRPr="00DC56AE" w:rsidRDefault="00F33AFB" w:rsidP="00F33AFB">
            <w:pPr>
              <w:pStyle w:val="TAC"/>
            </w:pPr>
            <w:r w:rsidRPr="00DC56AE">
              <w:t>R</w:t>
            </w:r>
          </w:p>
        </w:tc>
        <w:tc>
          <w:tcPr>
            <w:tcW w:w="2223" w:type="dxa"/>
            <w:shd w:val="clear" w:color="auto" w:fill="auto"/>
          </w:tcPr>
          <w:p w14:paraId="649B799D" w14:textId="77777777" w:rsidR="00F33AFB" w:rsidRPr="00DC56AE" w:rsidRDefault="00F33AFB" w:rsidP="00F33AFB">
            <w:pPr>
              <w:pStyle w:val="TAC"/>
            </w:pPr>
            <w:r w:rsidRPr="00DC56AE">
              <w:t>IEEE Std 802.1Q [98]</w:t>
            </w:r>
          </w:p>
          <w:p w14:paraId="3B957B57" w14:textId="77777777" w:rsidR="00F33AFB" w:rsidRPr="00DC56AE" w:rsidRDefault="00F33AFB" w:rsidP="00F33AFB">
            <w:pPr>
              <w:pStyle w:val="TAC"/>
            </w:pPr>
            <w:r w:rsidRPr="00DC56AE">
              <w:t xml:space="preserve"> clause 12.31.1.4</w:t>
            </w:r>
          </w:p>
        </w:tc>
      </w:tr>
      <w:tr w:rsidR="00F33AFB" w:rsidRPr="00DC56AE" w14:paraId="2E684603" w14:textId="77777777" w:rsidTr="009D14FB">
        <w:tc>
          <w:tcPr>
            <w:tcW w:w="4310" w:type="dxa"/>
            <w:shd w:val="clear" w:color="auto" w:fill="auto"/>
          </w:tcPr>
          <w:p w14:paraId="32222B15" w14:textId="77777777" w:rsidR="00F33AFB" w:rsidRPr="00DC56AE" w:rsidRDefault="00F33AFB" w:rsidP="00F33AFB">
            <w:pPr>
              <w:pStyle w:val="TAL"/>
              <w:rPr>
                <w:b/>
                <w:bCs/>
              </w:rPr>
            </w:pPr>
            <w:r w:rsidRPr="00DC56AE">
              <w:rPr>
                <w:b/>
                <w:bCs/>
              </w:rPr>
              <w:t>Per-Stream Filtering and Policing information</w:t>
            </w:r>
          </w:p>
          <w:p w14:paraId="63DB8E6E" w14:textId="77777777" w:rsidR="00F33AFB" w:rsidRPr="00DC56AE" w:rsidRDefault="00F33AFB" w:rsidP="00F33AFB">
            <w:pPr>
              <w:pStyle w:val="TAL"/>
            </w:pPr>
            <w:r w:rsidRPr="00DC56AE">
              <w:t>(NOTE 10)</w:t>
            </w:r>
          </w:p>
        </w:tc>
        <w:tc>
          <w:tcPr>
            <w:tcW w:w="643" w:type="dxa"/>
            <w:shd w:val="clear" w:color="auto" w:fill="auto"/>
          </w:tcPr>
          <w:p w14:paraId="78F40EF0" w14:textId="77777777" w:rsidR="00F33AFB" w:rsidRPr="00DC56AE" w:rsidRDefault="00F33AFB" w:rsidP="00F33AFB">
            <w:pPr>
              <w:pStyle w:val="TAC"/>
            </w:pPr>
          </w:p>
        </w:tc>
        <w:tc>
          <w:tcPr>
            <w:tcW w:w="672" w:type="dxa"/>
            <w:shd w:val="clear" w:color="auto" w:fill="auto"/>
          </w:tcPr>
          <w:p w14:paraId="45EE0C7E" w14:textId="77777777" w:rsidR="00F33AFB" w:rsidRPr="00DC56AE" w:rsidRDefault="00F33AFB" w:rsidP="00F33AFB">
            <w:pPr>
              <w:pStyle w:val="TAC"/>
            </w:pPr>
          </w:p>
        </w:tc>
        <w:tc>
          <w:tcPr>
            <w:tcW w:w="1215" w:type="dxa"/>
            <w:shd w:val="clear" w:color="auto" w:fill="auto"/>
          </w:tcPr>
          <w:p w14:paraId="586208A0" w14:textId="77777777" w:rsidR="00F33AFB" w:rsidRPr="00DC56AE" w:rsidRDefault="00F33AFB" w:rsidP="00F33AFB">
            <w:pPr>
              <w:pStyle w:val="TAC"/>
            </w:pPr>
          </w:p>
        </w:tc>
        <w:tc>
          <w:tcPr>
            <w:tcW w:w="2223" w:type="dxa"/>
            <w:shd w:val="clear" w:color="auto" w:fill="auto"/>
          </w:tcPr>
          <w:p w14:paraId="43F1CD92" w14:textId="77777777" w:rsidR="00F33AFB" w:rsidRPr="00DC56AE" w:rsidRDefault="00F33AFB" w:rsidP="00F33AFB">
            <w:pPr>
              <w:pStyle w:val="TAC"/>
            </w:pPr>
          </w:p>
        </w:tc>
      </w:tr>
      <w:tr w:rsidR="00F33AFB" w:rsidRPr="00DC56AE" w14:paraId="45712C9F" w14:textId="77777777" w:rsidTr="009D14FB">
        <w:tc>
          <w:tcPr>
            <w:tcW w:w="4310" w:type="dxa"/>
            <w:shd w:val="clear" w:color="auto" w:fill="auto"/>
          </w:tcPr>
          <w:p w14:paraId="7152B11C" w14:textId="77777777" w:rsidR="00F33AFB" w:rsidRPr="00DC56AE" w:rsidRDefault="00F33AFB" w:rsidP="00F33AFB">
            <w:pPr>
              <w:pStyle w:val="TAL"/>
              <w:rPr>
                <w:bCs/>
              </w:rPr>
            </w:pPr>
            <w:r w:rsidRPr="00DC56AE">
              <w:rPr>
                <w:bCs/>
              </w:rPr>
              <w:t>Stream Filter Instance Table</w:t>
            </w:r>
          </w:p>
          <w:p w14:paraId="0C617F14" w14:textId="77777777" w:rsidR="00F33AFB" w:rsidRPr="00DC56AE" w:rsidRDefault="00F33AFB" w:rsidP="00F33AFB">
            <w:pPr>
              <w:pStyle w:val="TAL"/>
              <w:rPr>
                <w:b/>
                <w:bCs/>
              </w:rPr>
            </w:pPr>
            <w:r w:rsidRPr="00DC56AE">
              <w:rPr>
                <w:bCs/>
              </w:rPr>
              <w:t>(NOTE 8)</w:t>
            </w:r>
          </w:p>
        </w:tc>
        <w:tc>
          <w:tcPr>
            <w:tcW w:w="643" w:type="dxa"/>
            <w:shd w:val="clear" w:color="auto" w:fill="auto"/>
          </w:tcPr>
          <w:p w14:paraId="1354D824" w14:textId="77777777" w:rsidR="00F33AFB" w:rsidRPr="00DC56AE" w:rsidRDefault="00F33AFB" w:rsidP="00F33AFB">
            <w:pPr>
              <w:pStyle w:val="TAC"/>
            </w:pPr>
          </w:p>
        </w:tc>
        <w:tc>
          <w:tcPr>
            <w:tcW w:w="672" w:type="dxa"/>
            <w:shd w:val="clear" w:color="auto" w:fill="auto"/>
          </w:tcPr>
          <w:p w14:paraId="38F4A78F" w14:textId="77777777" w:rsidR="00F33AFB" w:rsidRPr="00DC56AE" w:rsidRDefault="00F33AFB" w:rsidP="00F33AFB">
            <w:pPr>
              <w:pStyle w:val="TAC"/>
            </w:pPr>
          </w:p>
        </w:tc>
        <w:tc>
          <w:tcPr>
            <w:tcW w:w="1215" w:type="dxa"/>
            <w:shd w:val="clear" w:color="auto" w:fill="auto"/>
          </w:tcPr>
          <w:p w14:paraId="1CCCE18F" w14:textId="77777777" w:rsidR="00F33AFB" w:rsidRPr="00DC56AE" w:rsidRDefault="00F33AFB" w:rsidP="00F33AFB">
            <w:pPr>
              <w:pStyle w:val="TAC"/>
            </w:pPr>
          </w:p>
        </w:tc>
        <w:tc>
          <w:tcPr>
            <w:tcW w:w="2223" w:type="dxa"/>
            <w:shd w:val="clear" w:color="auto" w:fill="auto"/>
          </w:tcPr>
          <w:p w14:paraId="7AF5DECC" w14:textId="77777777" w:rsidR="00F33AFB" w:rsidRPr="00DC56AE" w:rsidRDefault="00F33AFB" w:rsidP="00F33AFB">
            <w:pPr>
              <w:pStyle w:val="TAC"/>
            </w:pPr>
            <w:r w:rsidRPr="00DC56AE">
              <w:t>IEEE Std 802.1Q [98] Table 12-32</w:t>
            </w:r>
          </w:p>
        </w:tc>
      </w:tr>
      <w:tr w:rsidR="00F33AFB" w:rsidRPr="00DC56AE" w14:paraId="1754400B" w14:textId="77777777" w:rsidTr="00851AA2">
        <w:tc>
          <w:tcPr>
            <w:tcW w:w="4310" w:type="dxa"/>
            <w:shd w:val="clear" w:color="auto" w:fill="auto"/>
          </w:tcPr>
          <w:p w14:paraId="2B86D3D7" w14:textId="59309101" w:rsidR="00F33AFB" w:rsidRPr="00DC56AE" w:rsidRDefault="00F33AFB" w:rsidP="00F33AFB">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F33AFB" w:rsidRPr="00DC56AE" w:rsidRDefault="00F33AFB" w:rsidP="00F33AFB">
            <w:pPr>
              <w:pStyle w:val="TAC"/>
            </w:pPr>
            <w:r w:rsidRPr="00DC56AE">
              <w:rPr>
                <w:lang w:eastAsia="zh-CN"/>
              </w:rPr>
              <w:t>X</w:t>
            </w:r>
          </w:p>
        </w:tc>
        <w:tc>
          <w:tcPr>
            <w:tcW w:w="672" w:type="dxa"/>
            <w:shd w:val="clear" w:color="auto" w:fill="auto"/>
          </w:tcPr>
          <w:p w14:paraId="4C60289D" w14:textId="70387BD3" w:rsidR="00F33AFB" w:rsidRPr="00DC56AE" w:rsidRDefault="00F33AFB" w:rsidP="00F33AFB">
            <w:pPr>
              <w:pStyle w:val="TAC"/>
            </w:pPr>
            <w:r w:rsidRPr="00DC56AE">
              <w:rPr>
                <w:lang w:eastAsia="zh-CN"/>
              </w:rPr>
              <w:t>X</w:t>
            </w:r>
          </w:p>
        </w:tc>
        <w:tc>
          <w:tcPr>
            <w:tcW w:w="1215" w:type="dxa"/>
            <w:shd w:val="clear" w:color="auto" w:fill="auto"/>
          </w:tcPr>
          <w:p w14:paraId="2002F9CF" w14:textId="41F33EF2" w:rsidR="00F33AFB" w:rsidRPr="00DC56AE" w:rsidRDefault="00F33AFB" w:rsidP="00F33AFB">
            <w:pPr>
              <w:pStyle w:val="TAC"/>
            </w:pPr>
            <w:r w:rsidRPr="00DC56AE">
              <w:rPr>
                <w:lang w:eastAsia="zh-CN"/>
              </w:rPr>
              <w:t>RW</w:t>
            </w:r>
          </w:p>
        </w:tc>
        <w:tc>
          <w:tcPr>
            <w:tcW w:w="2223" w:type="dxa"/>
            <w:shd w:val="clear" w:color="auto" w:fill="auto"/>
          </w:tcPr>
          <w:p w14:paraId="2D364DD2" w14:textId="248BC340" w:rsidR="00F33AFB" w:rsidRPr="00DC56AE" w:rsidRDefault="00F33AFB" w:rsidP="00F33AFB">
            <w:pPr>
              <w:pStyle w:val="TAC"/>
            </w:pPr>
            <w:r w:rsidRPr="00DC56AE">
              <w:t>IEEE Std 802.1Q [98] Table 12-32</w:t>
            </w:r>
          </w:p>
        </w:tc>
      </w:tr>
      <w:tr w:rsidR="00F33AFB" w:rsidRPr="00DC56AE" w14:paraId="3AF3B2DF" w14:textId="77777777" w:rsidTr="009D14FB">
        <w:tc>
          <w:tcPr>
            <w:tcW w:w="4310" w:type="dxa"/>
            <w:shd w:val="clear" w:color="auto" w:fill="auto"/>
          </w:tcPr>
          <w:p w14:paraId="21C9BAFC" w14:textId="77777777" w:rsidR="00F33AFB" w:rsidRPr="00DC56AE" w:rsidRDefault="00F33AFB" w:rsidP="00F33AFB">
            <w:pPr>
              <w:pStyle w:val="TAL"/>
              <w:rPr>
                <w:bCs/>
              </w:rPr>
            </w:pPr>
            <w:r w:rsidRPr="00DC56AE">
              <w:rPr>
                <w:bCs/>
              </w:rPr>
              <w:t>&gt; Stream Identification type</w:t>
            </w:r>
          </w:p>
        </w:tc>
        <w:tc>
          <w:tcPr>
            <w:tcW w:w="643" w:type="dxa"/>
            <w:shd w:val="clear" w:color="auto" w:fill="auto"/>
          </w:tcPr>
          <w:p w14:paraId="53172C9D" w14:textId="77777777" w:rsidR="00F33AFB" w:rsidRPr="00DC56AE" w:rsidRDefault="00F33AFB" w:rsidP="00F33AFB">
            <w:pPr>
              <w:pStyle w:val="TAC"/>
            </w:pPr>
            <w:r w:rsidRPr="00DC56AE">
              <w:rPr>
                <w:lang w:eastAsia="fr-FR"/>
              </w:rPr>
              <w:t>X</w:t>
            </w:r>
          </w:p>
        </w:tc>
        <w:tc>
          <w:tcPr>
            <w:tcW w:w="672" w:type="dxa"/>
            <w:shd w:val="clear" w:color="auto" w:fill="auto"/>
          </w:tcPr>
          <w:p w14:paraId="3B175F6C" w14:textId="77777777" w:rsidR="00F33AFB" w:rsidRPr="00DC56AE" w:rsidRDefault="00F33AFB" w:rsidP="00F33AFB">
            <w:pPr>
              <w:pStyle w:val="TAC"/>
            </w:pPr>
            <w:r w:rsidRPr="00DC56AE">
              <w:rPr>
                <w:lang w:eastAsia="fr-FR"/>
              </w:rPr>
              <w:t>X</w:t>
            </w:r>
          </w:p>
        </w:tc>
        <w:tc>
          <w:tcPr>
            <w:tcW w:w="1215" w:type="dxa"/>
            <w:shd w:val="clear" w:color="auto" w:fill="auto"/>
          </w:tcPr>
          <w:p w14:paraId="0AB48AA7" w14:textId="77777777" w:rsidR="00F33AFB" w:rsidRPr="00DC56AE" w:rsidRDefault="00F33AFB" w:rsidP="00F33AFB">
            <w:pPr>
              <w:pStyle w:val="TAC"/>
            </w:pPr>
            <w:r w:rsidRPr="00DC56AE">
              <w:rPr>
                <w:lang w:eastAsia="fr-FR"/>
              </w:rPr>
              <w:t>RW</w:t>
            </w:r>
          </w:p>
        </w:tc>
        <w:tc>
          <w:tcPr>
            <w:tcW w:w="2223" w:type="dxa"/>
            <w:shd w:val="clear" w:color="auto" w:fill="auto"/>
          </w:tcPr>
          <w:p w14:paraId="4B37E908" w14:textId="77777777" w:rsidR="00F33AFB" w:rsidRPr="00DC56AE" w:rsidRDefault="00F33AFB" w:rsidP="00F33AFB">
            <w:pPr>
              <w:pStyle w:val="TAC"/>
            </w:pPr>
            <w:r w:rsidRPr="00DC56AE">
              <w:t>IEEE 802.1CB [83] clause 9.1.1.6</w:t>
            </w:r>
          </w:p>
        </w:tc>
      </w:tr>
      <w:tr w:rsidR="00F33AFB" w:rsidRPr="00DC56AE" w14:paraId="4032D4EC" w14:textId="77777777" w:rsidTr="009D14FB">
        <w:tc>
          <w:tcPr>
            <w:tcW w:w="4310" w:type="dxa"/>
            <w:shd w:val="clear" w:color="auto" w:fill="auto"/>
          </w:tcPr>
          <w:p w14:paraId="3221DC1F" w14:textId="77777777" w:rsidR="00F33AFB" w:rsidRPr="00DC56AE" w:rsidRDefault="00F33AFB" w:rsidP="00F33AFB">
            <w:pPr>
              <w:pStyle w:val="TAL"/>
              <w:rPr>
                <w:bCs/>
              </w:rPr>
            </w:pPr>
            <w:r w:rsidRPr="00DC56AE">
              <w:rPr>
                <w:lang w:eastAsia="fr-FR"/>
              </w:rPr>
              <w:t>&gt; Stream Identification Controlling Parameters</w:t>
            </w:r>
          </w:p>
        </w:tc>
        <w:tc>
          <w:tcPr>
            <w:tcW w:w="643" w:type="dxa"/>
            <w:shd w:val="clear" w:color="auto" w:fill="auto"/>
          </w:tcPr>
          <w:p w14:paraId="5806533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05B29F6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098E32B"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4FB26C" w14:textId="77777777" w:rsidR="00F33AFB" w:rsidRPr="00DC56AE" w:rsidRDefault="00F33AFB" w:rsidP="00F33AFB">
            <w:pPr>
              <w:pStyle w:val="TAC"/>
              <w:rPr>
                <w:lang w:eastAsia="fr-FR"/>
              </w:rPr>
            </w:pPr>
            <w:r w:rsidRPr="00DC56AE">
              <w:rPr>
                <w:lang w:eastAsia="fr-FR"/>
              </w:rPr>
              <w:t>IEEE 802.1CB [83] clauses 9.1.2, 9.1.3, 9.1.4</w:t>
            </w:r>
          </w:p>
          <w:p w14:paraId="307CD637" w14:textId="77777777" w:rsidR="00F33AFB" w:rsidRPr="00DC56AE" w:rsidRDefault="00F33AFB" w:rsidP="00F33AFB">
            <w:pPr>
              <w:pStyle w:val="TAC"/>
            </w:pPr>
            <w:r w:rsidRPr="00DC56AE">
              <w:rPr>
                <w:lang w:eastAsia="fr-FR"/>
              </w:rPr>
              <w:t>(NOTE 12)</w:t>
            </w:r>
          </w:p>
        </w:tc>
      </w:tr>
      <w:tr w:rsidR="00F33AFB" w:rsidRPr="00DC56AE" w14:paraId="6AF1D81A" w14:textId="77777777" w:rsidTr="009D14FB">
        <w:tc>
          <w:tcPr>
            <w:tcW w:w="4310" w:type="dxa"/>
            <w:shd w:val="clear" w:color="auto" w:fill="auto"/>
          </w:tcPr>
          <w:p w14:paraId="791F2C82" w14:textId="77777777" w:rsidR="00F33AFB" w:rsidRPr="00DC56AE" w:rsidRDefault="00F33AFB" w:rsidP="00F33AFB">
            <w:pPr>
              <w:pStyle w:val="TAL"/>
              <w:rPr>
                <w:lang w:eastAsia="fr-FR"/>
              </w:rPr>
            </w:pPr>
            <w:r w:rsidRPr="00DC56AE">
              <w:rPr>
                <w:lang w:eastAsia="fr-FR"/>
              </w:rPr>
              <w:t>&gt; PrioritySpec</w:t>
            </w:r>
          </w:p>
        </w:tc>
        <w:tc>
          <w:tcPr>
            <w:tcW w:w="643" w:type="dxa"/>
            <w:shd w:val="clear" w:color="auto" w:fill="auto"/>
          </w:tcPr>
          <w:p w14:paraId="3BFB821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B9B658"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1952497"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51A9676E"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692B87B9" w14:textId="77777777" w:rsidTr="009D14FB">
        <w:tc>
          <w:tcPr>
            <w:tcW w:w="4310" w:type="dxa"/>
            <w:shd w:val="clear" w:color="auto" w:fill="auto"/>
          </w:tcPr>
          <w:p w14:paraId="5AFC4D63" w14:textId="77777777" w:rsidR="00F33AFB" w:rsidRPr="00DC56AE" w:rsidRDefault="00F33AFB" w:rsidP="00F33AFB">
            <w:pPr>
              <w:pStyle w:val="TAL"/>
              <w:rPr>
                <w:lang w:eastAsia="fr-FR"/>
              </w:rPr>
            </w:pPr>
            <w:r w:rsidRPr="00DC56AE">
              <w:rPr>
                <w:lang w:eastAsia="fr-FR"/>
              </w:rPr>
              <w:t>&gt; StreamGateInstanceID</w:t>
            </w:r>
          </w:p>
        </w:tc>
        <w:tc>
          <w:tcPr>
            <w:tcW w:w="643" w:type="dxa"/>
            <w:shd w:val="clear" w:color="auto" w:fill="auto"/>
          </w:tcPr>
          <w:p w14:paraId="1C31B731"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4D9FA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4EF3979F"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20C9E8D"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3F6CB066" w14:textId="77777777" w:rsidTr="009D14FB">
        <w:tc>
          <w:tcPr>
            <w:tcW w:w="4310" w:type="dxa"/>
            <w:shd w:val="clear" w:color="auto" w:fill="auto"/>
          </w:tcPr>
          <w:p w14:paraId="4602B1D4" w14:textId="77777777" w:rsidR="00F33AFB" w:rsidRPr="00DC56AE" w:rsidRDefault="00F33AFB" w:rsidP="00F33AFB">
            <w:pPr>
              <w:pStyle w:val="TAL"/>
              <w:rPr>
                <w:bCs/>
              </w:rPr>
            </w:pPr>
            <w:r w:rsidRPr="00DC56AE">
              <w:rPr>
                <w:bCs/>
              </w:rPr>
              <w:t>Stream Gate Instance Table</w:t>
            </w:r>
          </w:p>
          <w:p w14:paraId="706CE1E3" w14:textId="77777777" w:rsidR="00F33AFB" w:rsidRPr="00DC56AE" w:rsidRDefault="00F33AFB" w:rsidP="00F33AFB">
            <w:pPr>
              <w:pStyle w:val="TAL"/>
              <w:rPr>
                <w:lang w:eastAsia="fr-FR"/>
              </w:rPr>
            </w:pPr>
            <w:r w:rsidRPr="00DC56AE">
              <w:rPr>
                <w:bCs/>
              </w:rPr>
              <w:t>(NOTE 9)</w:t>
            </w:r>
          </w:p>
        </w:tc>
        <w:tc>
          <w:tcPr>
            <w:tcW w:w="643" w:type="dxa"/>
            <w:shd w:val="clear" w:color="auto" w:fill="auto"/>
          </w:tcPr>
          <w:p w14:paraId="1C22B36F" w14:textId="77777777" w:rsidR="00F33AFB" w:rsidRPr="00DC56AE" w:rsidRDefault="00F33AFB" w:rsidP="00F33AFB">
            <w:pPr>
              <w:pStyle w:val="TAC"/>
              <w:rPr>
                <w:lang w:eastAsia="fr-FR"/>
              </w:rPr>
            </w:pPr>
          </w:p>
        </w:tc>
        <w:tc>
          <w:tcPr>
            <w:tcW w:w="672" w:type="dxa"/>
            <w:shd w:val="clear" w:color="auto" w:fill="auto"/>
          </w:tcPr>
          <w:p w14:paraId="7A4A6770" w14:textId="77777777" w:rsidR="00F33AFB" w:rsidRPr="00DC56AE" w:rsidRDefault="00F33AFB" w:rsidP="00F33AFB">
            <w:pPr>
              <w:pStyle w:val="TAC"/>
              <w:rPr>
                <w:lang w:eastAsia="fr-FR"/>
              </w:rPr>
            </w:pPr>
          </w:p>
        </w:tc>
        <w:tc>
          <w:tcPr>
            <w:tcW w:w="1215" w:type="dxa"/>
            <w:shd w:val="clear" w:color="auto" w:fill="auto"/>
          </w:tcPr>
          <w:p w14:paraId="136F23C9" w14:textId="77777777" w:rsidR="00F33AFB" w:rsidRPr="00DC56AE" w:rsidRDefault="00F33AFB" w:rsidP="00F33AFB">
            <w:pPr>
              <w:pStyle w:val="TAC"/>
              <w:rPr>
                <w:lang w:eastAsia="fr-FR"/>
              </w:rPr>
            </w:pPr>
          </w:p>
        </w:tc>
        <w:tc>
          <w:tcPr>
            <w:tcW w:w="2223" w:type="dxa"/>
            <w:shd w:val="clear" w:color="auto" w:fill="auto"/>
          </w:tcPr>
          <w:p w14:paraId="29BC7F4F" w14:textId="77777777" w:rsidR="00F33AFB" w:rsidRPr="00DC56AE" w:rsidRDefault="00F33AFB" w:rsidP="00F33AFB">
            <w:pPr>
              <w:pStyle w:val="TAC"/>
              <w:rPr>
                <w:lang w:eastAsia="fr-FR"/>
              </w:rPr>
            </w:pPr>
            <w:r w:rsidRPr="00DC56AE">
              <w:t>IEEE Std 802.1Q [98] Table 12-33</w:t>
            </w:r>
          </w:p>
        </w:tc>
      </w:tr>
      <w:tr w:rsidR="00F33AFB" w:rsidRPr="00DC56AE" w14:paraId="1948322D" w14:textId="77777777" w:rsidTr="009D14FB">
        <w:tc>
          <w:tcPr>
            <w:tcW w:w="4310" w:type="dxa"/>
            <w:shd w:val="clear" w:color="auto" w:fill="auto"/>
          </w:tcPr>
          <w:p w14:paraId="47B80375" w14:textId="70F98BC8" w:rsidR="00F33AFB" w:rsidRPr="00DC56AE" w:rsidRDefault="00F33AFB" w:rsidP="00F33AFB">
            <w:pPr>
              <w:pStyle w:val="TAL"/>
              <w:rPr>
                <w:bCs/>
              </w:rPr>
            </w:pPr>
            <w:r w:rsidRPr="00DC56AE">
              <w:rPr>
                <w:bCs/>
              </w:rPr>
              <w:t>StreamGateInstanceIndex</w:t>
            </w:r>
          </w:p>
        </w:tc>
        <w:tc>
          <w:tcPr>
            <w:tcW w:w="643" w:type="dxa"/>
            <w:shd w:val="clear" w:color="auto" w:fill="auto"/>
          </w:tcPr>
          <w:p w14:paraId="79698780"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60803E32"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2DEF861" w14:textId="1428845F" w:rsidR="00F33AFB" w:rsidRPr="00DC56AE" w:rsidRDefault="00F33AFB" w:rsidP="00F33AFB">
            <w:pPr>
              <w:pStyle w:val="TAC"/>
              <w:rPr>
                <w:lang w:eastAsia="fr-FR"/>
              </w:rPr>
            </w:pPr>
            <w:r w:rsidRPr="00DC56AE">
              <w:rPr>
                <w:lang w:eastAsia="fr-FR"/>
              </w:rPr>
              <w:t>RW</w:t>
            </w:r>
          </w:p>
        </w:tc>
        <w:tc>
          <w:tcPr>
            <w:tcW w:w="2223" w:type="dxa"/>
            <w:shd w:val="clear" w:color="auto" w:fill="auto"/>
          </w:tcPr>
          <w:p w14:paraId="2EEB7084" w14:textId="77777777" w:rsidR="00F33AFB" w:rsidRPr="00DC56AE" w:rsidRDefault="00F33AFB" w:rsidP="00F33AFB">
            <w:pPr>
              <w:pStyle w:val="TAC"/>
            </w:pPr>
            <w:r w:rsidRPr="00DC56AE">
              <w:t>IEEE Std 802.1Q [98] Table 12-33</w:t>
            </w:r>
          </w:p>
        </w:tc>
      </w:tr>
      <w:tr w:rsidR="00F33AFB" w:rsidRPr="00DC56AE" w14:paraId="030B3054" w14:textId="77777777" w:rsidTr="009D14FB">
        <w:tc>
          <w:tcPr>
            <w:tcW w:w="4310" w:type="dxa"/>
            <w:shd w:val="clear" w:color="auto" w:fill="auto"/>
          </w:tcPr>
          <w:p w14:paraId="01B9A0FF" w14:textId="77777777" w:rsidR="00F33AFB" w:rsidRPr="00DC56AE" w:rsidRDefault="00F33AFB" w:rsidP="00F33AFB">
            <w:pPr>
              <w:pStyle w:val="TAL"/>
              <w:rPr>
                <w:bCs/>
              </w:rPr>
            </w:pPr>
            <w:r w:rsidRPr="00DC56AE">
              <w:rPr>
                <w:lang w:eastAsia="fr-FR"/>
              </w:rPr>
              <w:t>PSFPAdminBaseTime</w:t>
            </w:r>
          </w:p>
        </w:tc>
        <w:tc>
          <w:tcPr>
            <w:tcW w:w="643" w:type="dxa"/>
            <w:shd w:val="clear" w:color="auto" w:fill="auto"/>
          </w:tcPr>
          <w:p w14:paraId="49621667"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5302370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1704D3B8"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2F3AEFB8" w14:textId="77777777" w:rsidR="00F33AFB" w:rsidRPr="00DC56AE" w:rsidRDefault="00F33AFB" w:rsidP="00F33AFB">
            <w:pPr>
              <w:pStyle w:val="TAC"/>
            </w:pPr>
            <w:r w:rsidRPr="00DC56AE">
              <w:rPr>
                <w:lang w:eastAsia="fr-FR"/>
              </w:rPr>
              <w:t>IEEE Std 802.1Q [98] Table 12-33</w:t>
            </w:r>
          </w:p>
        </w:tc>
      </w:tr>
      <w:tr w:rsidR="00F33AFB" w:rsidRPr="00DC56AE" w14:paraId="0A7BBEED" w14:textId="77777777" w:rsidTr="009D14FB">
        <w:tc>
          <w:tcPr>
            <w:tcW w:w="4310" w:type="dxa"/>
            <w:shd w:val="clear" w:color="auto" w:fill="auto"/>
          </w:tcPr>
          <w:p w14:paraId="5F49A8C2" w14:textId="77777777" w:rsidR="00F33AFB" w:rsidRPr="00DC56AE" w:rsidRDefault="00F33AFB" w:rsidP="00F33AFB">
            <w:pPr>
              <w:pStyle w:val="TAL"/>
              <w:rPr>
                <w:lang w:eastAsia="fr-FR"/>
              </w:rPr>
            </w:pPr>
            <w:r w:rsidRPr="00DC56AE">
              <w:rPr>
                <w:lang w:eastAsia="fr-FR"/>
              </w:rPr>
              <w:t>PSFPAdminControlList</w:t>
            </w:r>
          </w:p>
        </w:tc>
        <w:tc>
          <w:tcPr>
            <w:tcW w:w="643" w:type="dxa"/>
            <w:shd w:val="clear" w:color="auto" w:fill="auto"/>
          </w:tcPr>
          <w:p w14:paraId="27DBF4B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C470F74"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D28B73A"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6E09D6A1"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711F02D6" w14:textId="77777777" w:rsidTr="009D14FB">
        <w:tc>
          <w:tcPr>
            <w:tcW w:w="4310" w:type="dxa"/>
            <w:shd w:val="clear" w:color="auto" w:fill="auto"/>
          </w:tcPr>
          <w:p w14:paraId="485834E2" w14:textId="77777777" w:rsidR="00F33AFB" w:rsidRPr="00DC56AE" w:rsidRDefault="00F33AFB" w:rsidP="00F33AFB">
            <w:pPr>
              <w:pStyle w:val="TAL"/>
              <w:rPr>
                <w:lang w:eastAsia="fr-FR"/>
              </w:rPr>
            </w:pPr>
            <w:r w:rsidRPr="00DC56AE">
              <w:rPr>
                <w:lang w:eastAsia="fr-FR"/>
              </w:rPr>
              <w:t>PSFPAdminCycleTime</w:t>
            </w:r>
          </w:p>
        </w:tc>
        <w:tc>
          <w:tcPr>
            <w:tcW w:w="643" w:type="dxa"/>
            <w:shd w:val="clear" w:color="auto" w:fill="auto"/>
          </w:tcPr>
          <w:p w14:paraId="7AF1911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205770FA"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5595F006"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2601C6"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3479FA9F" w14:textId="77777777" w:rsidTr="00F36537">
        <w:tc>
          <w:tcPr>
            <w:tcW w:w="4310" w:type="dxa"/>
            <w:shd w:val="clear" w:color="auto" w:fill="auto"/>
          </w:tcPr>
          <w:p w14:paraId="048BB94D" w14:textId="5EFE09D5" w:rsidR="00F33AFB" w:rsidRPr="00DC56AE" w:rsidRDefault="00F33AFB" w:rsidP="00F33AFB">
            <w:pPr>
              <w:pStyle w:val="TAL"/>
              <w:rPr>
                <w:lang w:eastAsia="fr-FR"/>
              </w:rPr>
            </w:pPr>
            <w:r w:rsidRPr="00DC56AE">
              <w:rPr>
                <w:lang w:eastAsia="fr-FR"/>
              </w:rPr>
              <w:t>PSFPAdminCycleTimeExtension</w:t>
            </w:r>
          </w:p>
        </w:tc>
        <w:tc>
          <w:tcPr>
            <w:tcW w:w="643" w:type="dxa"/>
            <w:shd w:val="clear" w:color="auto" w:fill="auto"/>
          </w:tcPr>
          <w:p w14:paraId="7F506269" w14:textId="0EEA956D" w:rsidR="00F33AFB" w:rsidRPr="00DC56AE" w:rsidRDefault="00F33AFB" w:rsidP="00F33AFB">
            <w:pPr>
              <w:pStyle w:val="TAC"/>
              <w:rPr>
                <w:lang w:eastAsia="fr-FR"/>
              </w:rPr>
            </w:pPr>
            <w:r w:rsidRPr="00DC56AE">
              <w:rPr>
                <w:lang w:eastAsia="fr-FR"/>
              </w:rPr>
              <w:t>X</w:t>
            </w:r>
          </w:p>
        </w:tc>
        <w:tc>
          <w:tcPr>
            <w:tcW w:w="672" w:type="dxa"/>
            <w:shd w:val="clear" w:color="auto" w:fill="auto"/>
          </w:tcPr>
          <w:p w14:paraId="49DC5320" w14:textId="5873208F" w:rsidR="00F33AFB" w:rsidRPr="00DC56AE" w:rsidRDefault="00F33AFB" w:rsidP="00F33AFB">
            <w:pPr>
              <w:pStyle w:val="TAC"/>
              <w:rPr>
                <w:lang w:eastAsia="fr-FR"/>
              </w:rPr>
            </w:pPr>
            <w:r w:rsidRPr="00DC56AE">
              <w:rPr>
                <w:lang w:eastAsia="fr-FR"/>
              </w:rPr>
              <w:t>X</w:t>
            </w:r>
          </w:p>
        </w:tc>
        <w:tc>
          <w:tcPr>
            <w:tcW w:w="1215" w:type="dxa"/>
            <w:shd w:val="clear" w:color="auto" w:fill="auto"/>
          </w:tcPr>
          <w:p w14:paraId="246DCB91" w14:textId="53B4F400" w:rsidR="00F33AFB" w:rsidRPr="00DC56AE" w:rsidRDefault="00F33AFB" w:rsidP="00F33AFB">
            <w:pPr>
              <w:pStyle w:val="TAC"/>
              <w:rPr>
                <w:lang w:eastAsia="fr-FR"/>
              </w:rPr>
            </w:pPr>
            <w:r w:rsidRPr="00DC56AE">
              <w:rPr>
                <w:lang w:eastAsia="fr-FR"/>
              </w:rPr>
              <w:t>RW</w:t>
            </w:r>
          </w:p>
        </w:tc>
        <w:tc>
          <w:tcPr>
            <w:tcW w:w="2223" w:type="dxa"/>
            <w:shd w:val="clear" w:color="auto" w:fill="auto"/>
          </w:tcPr>
          <w:p w14:paraId="23274475" w14:textId="60018CF9" w:rsidR="00F33AFB" w:rsidRPr="00DC56AE" w:rsidRDefault="00F33AFB" w:rsidP="00F33AFB">
            <w:pPr>
              <w:pStyle w:val="TAC"/>
              <w:rPr>
                <w:lang w:eastAsia="fr-FR"/>
              </w:rPr>
            </w:pPr>
            <w:r w:rsidRPr="00DC56AE">
              <w:rPr>
                <w:lang w:eastAsia="fr-FR"/>
              </w:rPr>
              <w:t>IEEE Std 802.1Q [98] Table 12-33</w:t>
            </w:r>
          </w:p>
        </w:tc>
      </w:tr>
      <w:tr w:rsidR="00F33AFB" w:rsidRPr="00DC56AE" w14:paraId="322899DE" w14:textId="77777777" w:rsidTr="009D14FB">
        <w:tc>
          <w:tcPr>
            <w:tcW w:w="4310" w:type="dxa"/>
            <w:shd w:val="clear" w:color="auto" w:fill="auto"/>
          </w:tcPr>
          <w:p w14:paraId="4DBCB9F6" w14:textId="77777777" w:rsidR="00F33AFB" w:rsidRPr="00DC56AE" w:rsidRDefault="00F33AFB" w:rsidP="00F33AFB">
            <w:pPr>
              <w:pStyle w:val="TAL"/>
              <w:rPr>
                <w:lang w:eastAsia="fr-FR"/>
              </w:rPr>
            </w:pPr>
            <w:r w:rsidRPr="00DC56AE">
              <w:rPr>
                <w:lang w:eastAsia="fr-FR"/>
              </w:rPr>
              <w:t>PSFPTickGranularity</w:t>
            </w:r>
          </w:p>
        </w:tc>
        <w:tc>
          <w:tcPr>
            <w:tcW w:w="643" w:type="dxa"/>
            <w:shd w:val="clear" w:color="auto" w:fill="auto"/>
          </w:tcPr>
          <w:p w14:paraId="5C36F3B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432FF1F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2163808E" w14:textId="77777777" w:rsidR="00F33AFB" w:rsidRPr="00DC56AE" w:rsidRDefault="00F33AFB" w:rsidP="00F33AFB">
            <w:pPr>
              <w:pStyle w:val="TAC"/>
              <w:rPr>
                <w:lang w:eastAsia="fr-FR"/>
              </w:rPr>
            </w:pPr>
            <w:r w:rsidRPr="00DC56AE">
              <w:rPr>
                <w:lang w:eastAsia="fr-FR"/>
              </w:rPr>
              <w:t>R</w:t>
            </w:r>
          </w:p>
        </w:tc>
        <w:tc>
          <w:tcPr>
            <w:tcW w:w="2223" w:type="dxa"/>
            <w:shd w:val="clear" w:color="auto" w:fill="auto"/>
          </w:tcPr>
          <w:p w14:paraId="014794EB"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46868755" w14:textId="77777777" w:rsidTr="00851AA2">
        <w:tc>
          <w:tcPr>
            <w:tcW w:w="4310" w:type="dxa"/>
            <w:shd w:val="clear" w:color="auto" w:fill="auto"/>
          </w:tcPr>
          <w:p w14:paraId="5025420F" w14:textId="297D2C89" w:rsidR="00F33AFB" w:rsidRPr="00DC56AE" w:rsidRDefault="00F33AFB" w:rsidP="00F33AFB">
            <w:pPr>
              <w:pStyle w:val="TAL"/>
              <w:rPr>
                <w:b/>
                <w:bCs/>
              </w:rPr>
            </w:pPr>
            <w:r w:rsidRPr="00DC56AE">
              <w:rPr>
                <w:b/>
                <w:bCs/>
              </w:rPr>
              <w:t>Time Synchronization Information</w:t>
            </w:r>
          </w:p>
        </w:tc>
        <w:tc>
          <w:tcPr>
            <w:tcW w:w="643" w:type="dxa"/>
            <w:shd w:val="clear" w:color="auto" w:fill="auto"/>
          </w:tcPr>
          <w:p w14:paraId="40641B75" w14:textId="77777777" w:rsidR="00F33AFB" w:rsidRPr="00DC56AE" w:rsidRDefault="00F33AFB" w:rsidP="00F33AFB">
            <w:pPr>
              <w:pStyle w:val="TAC"/>
            </w:pPr>
          </w:p>
        </w:tc>
        <w:tc>
          <w:tcPr>
            <w:tcW w:w="672" w:type="dxa"/>
            <w:shd w:val="clear" w:color="auto" w:fill="auto"/>
          </w:tcPr>
          <w:p w14:paraId="5B7E2175" w14:textId="77777777" w:rsidR="00F33AFB" w:rsidRPr="00DC56AE" w:rsidRDefault="00F33AFB" w:rsidP="00F33AFB">
            <w:pPr>
              <w:pStyle w:val="TAC"/>
            </w:pPr>
          </w:p>
        </w:tc>
        <w:tc>
          <w:tcPr>
            <w:tcW w:w="1215" w:type="dxa"/>
            <w:shd w:val="clear" w:color="auto" w:fill="auto"/>
          </w:tcPr>
          <w:p w14:paraId="10D66A10" w14:textId="77777777" w:rsidR="00F33AFB" w:rsidRPr="00DC56AE" w:rsidRDefault="00F33AFB" w:rsidP="00F33AFB">
            <w:pPr>
              <w:pStyle w:val="TAC"/>
            </w:pPr>
          </w:p>
        </w:tc>
        <w:tc>
          <w:tcPr>
            <w:tcW w:w="2223" w:type="dxa"/>
            <w:shd w:val="clear" w:color="auto" w:fill="auto"/>
          </w:tcPr>
          <w:p w14:paraId="0CAF9227" w14:textId="77777777" w:rsidR="00F33AFB" w:rsidRPr="00DC56AE" w:rsidRDefault="00F33AFB" w:rsidP="00F33AFB">
            <w:pPr>
              <w:pStyle w:val="TAC"/>
            </w:pPr>
          </w:p>
        </w:tc>
      </w:tr>
      <w:tr w:rsidR="00F33AFB" w:rsidRPr="00DC56AE" w14:paraId="69F65AA0" w14:textId="77777777" w:rsidTr="00851AA2">
        <w:tc>
          <w:tcPr>
            <w:tcW w:w="4310" w:type="dxa"/>
            <w:shd w:val="clear" w:color="auto" w:fill="auto"/>
          </w:tcPr>
          <w:p w14:paraId="2A8CDB4F" w14:textId="783EA6DF" w:rsidR="00F33AFB" w:rsidRPr="00DC56AE" w:rsidRDefault="00F33AFB" w:rsidP="00F33AFB">
            <w:pPr>
              <w:pStyle w:val="TAL"/>
            </w:pPr>
            <w:r w:rsidRPr="00DC56AE">
              <w:t>TSN Time domain number (NOTE 14)</w:t>
            </w:r>
          </w:p>
        </w:tc>
        <w:tc>
          <w:tcPr>
            <w:tcW w:w="643" w:type="dxa"/>
            <w:shd w:val="clear" w:color="auto" w:fill="auto"/>
          </w:tcPr>
          <w:p w14:paraId="78C63917" w14:textId="38EE5695" w:rsidR="00F33AFB" w:rsidRPr="00DC56AE" w:rsidRDefault="00F33AFB" w:rsidP="00F33AFB">
            <w:pPr>
              <w:pStyle w:val="TAC"/>
            </w:pPr>
            <w:r w:rsidRPr="00DC56AE">
              <w:rPr>
                <w:lang w:eastAsia="fr-FR"/>
              </w:rPr>
              <w:t>X</w:t>
            </w:r>
          </w:p>
        </w:tc>
        <w:tc>
          <w:tcPr>
            <w:tcW w:w="672" w:type="dxa"/>
            <w:shd w:val="clear" w:color="auto" w:fill="auto"/>
          </w:tcPr>
          <w:p w14:paraId="67892DED" w14:textId="2A7C73C3" w:rsidR="00F33AFB" w:rsidRPr="00DC56AE" w:rsidRDefault="00F33AFB" w:rsidP="00F33AFB">
            <w:pPr>
              <w:pStyle w:val="TAC"/>
            </w:pPr>
            <w:r w:rsidRPr="00DC56AE">
              <w:rPr>
                <w:lang w:eastAsia="fr-FR"/>
              </w:rPr>
              <w:t>X</w:t>
            </w:r>
          </w:p>
        </w:tc>
        <w:tc>
          <w:tcPr>
            <w:tcW w:w="1215" w:type="dxa"/>
            <w:shd w:val="clear" w:color="auto" w:fill="auto"/>
          </w:tcPr>
          <w:p w14:paraId="14B3BFA2" w14:textId="0371CD52" w:rsidR="00F33AFB" w:rsidRPr="00DC56AE" w:rsidRDefault="00F33AFB" w:rsidP="00F33AFB">
            <w:pPr>
              <w:pStyle w:val="TAC"/>
            </w:pPr>
            <w:r w:rsidRPr="00DC56AE">
              <w:rPr>
                <w:lang w:eastAsia="fr-FR"/>
              </w:rPr>
              <w:t>RW</w:t>
            </w:r>
          </w:p>
        </w:tc>
        <w:tc>
          <w:tcPr>
            <w:tcW w:w="2223" w:type="dxa"/>
            <w:shd w:val="clear" w:color="auto" w:fill="auto"/>
          </w:tcPr>
          <w:p w14:paraId="4ECB57DB" w14:textId="178AE258" w:rsidR="00F33AFB" w:rsidRPr="00DC56AE" w:rsidRDefault="00F33AFB" w:rsidP="00F33AFB">
            <w:pPr>
              <w:pStyle w:val="TAC"/>
            </w:pPr>
          </w:p>
        </w:tc>
      </w:tr>
      <w:tr w:rsidR="00F33AFB" w:rsidRPr="00DC56AE" w14:paraId="7F52FC57" w14:textId="77777777" w:rsidTr="00095993">
        <w:tc>
          <w:tcPr>
            <w:tcW w:w="4310" w:type="dxa"/>
            <w:shd w:val="clear" w:color="auto" w:fill="auto"/>
          </w:tcPr>
          <w:p w14:paraId="08CE7FE7" w14:textId="7E8ED183" w:rsidR="00F33AFB" w:rsidRPr="00DC56AE" w:rsidRDefault="00F33AFB" w:rsidP="00F33AFB">
            <w:pPr>
              <w:pStyle w:val="TAL"/>
              <w:rPr>
                <w:bCs/>
              </w:rPr>
            </w:pPr>
            <w:r w:rsidRPr="00DC56AE">
              <w:t>Max time domain configurations (NOTE 16)</w:t>
            </w:r>
          </w:p>
        </w:tc>
        <w:tc>
          <w:tcPr>
            <w:tcW w:w="643" w:type="dxa"/>
            <w:shd w:val="clear" w:color="auto" w:fill="auto"/>
          </w:tcPr>
          <w:p w14:paraId="750D7238" w14:textId="0CB5EECA" w:rsidR="00F33AFB" w:rsidRPr="00DC56AE" w:rsidRDefault="00F33AFB" w:rsidP="00F33AFB">
            <w:pPr>
              <w:pStyle w:val="TAC"/>
              <w:rPr>
                <w:lang w:eastAsia="fr-FR"/>
              </w:rPr>
            </w:pPr>
            <w:r w:rsidRPr="00DC56AE">
              <w:rPr>
                <w:lang w:eastAsia="fr-FR"/>
              </w:rPr>
              <w:t>X</w:t>
            </w:r>
          </w:p>
        </w:tc>
        <w:tc>
          <w:tcPr>
            <w:tcW w:w="672" w:type="dxa"/>
            <w:shd w:val="clear" w:color="auto" w:fill="auto"/>
          </w:tcPr>
          <w:p w14:paraId="1FE3BC1E" w14:textId="015088A3" w:rsidR="00F33AFB" w:rsidRPr="00DC56AE" w:rsidRDefault="00F33AFB" w:rsidP="00F33AFB">
            <w:pPr>
              <w:pStyle w:val="TAC"/>
              <w:rPr>
                <w:lang w:eastAsia="fr-FR"/>
              </w:rPr>
            </w:pPr>
          </w:p>
        </w:tc>
        <w:tc>
          <w:tcPr>
            <w:tcW w:w="1215" w:type="dxa"/>
            <w:shd w:val="clear" w:color="auto" w:fill="auto"/>
          </w:tcPr>
          <w:p w14:paraId="7EB4826B" w14:textId="3A966EA2" w:rsidR="00F33AFB" w:rsidRPr="00DC56AE" w:rsidRDefault="00F33AFB" w:rsidP="00F33AFB">
            <w:pPr>
              <w:pStyle w:val="TAC"/>
              <w:rPr>
                <w:lang w:eastAsia="fr-FR"/>
              </w:rPr>
            </w:pPr>
            <w:r w:rsidRPr="00DC56AE">
              <w:rPr>
                <w:lang w:eastAsia="fr-FR"/>
              </w:rPr>
              <w:t>R</w:t>
            </w:r>
          </w:p>
        </w:tc>
        <w:tc>
          <w:tcPr>
            <w:tcW w:w="2223" w:type="dxa"/>
            <w:shd w:val="clear" w:color="auto" w:fill="auto"/>
          </w:tcPr>
          <w:p w14:paraId="6DFC3390" w14:textId="50C8C3F6" w:rsidR="00F33AFB" w:rsidRPr="00DC56AE" w:rsidRDefault="00F33AFB" w:rsidP="00F33AFB">
            <w:pPr>
              <w:pStyle w:val="TAC"/>
            </w:pPr>
          </w:p>
        </w:tc>
      </w:tr>
      <w:tr w:rsidR="00F33AFB" w:rsidRPr="00DC56AE" w14:paraId="6A2ED228" w14:textId="77777777" w:rsidTr="00095993">
        <w:tc>
          <w:tcPr>
            <w:tcW w:w="4310" w:type="dxa"/>
            <w:shd w:val="clear" w:color="auto" w:fill="auto"/>
          </w:tcPr>
          <w:p w14:paraId="2DA79E80" w14:textId="381F1FFC" w:rsidR="00F33AFB" w:rsidRPr="00DC56AE" w:rsidRDefault="00F33AFB" w:rsidP="00F33AFB">
            <w:pPr>
              <w:pStyle w:val="TAL"/>
              <w:rPr>
                <w:lang w:eastAsia="fr-FR"/>
              </w:rPr>
            </w:pPr>
            <w:r w:rsidRPr="00DC56AE">
              <w:t>Time domain configuration table</w:t>
            </w:r>
          </w:p>
        </w:tc>
        <w:tc>
          <w:tcPr>
            <w:tcW w:w="643" w:type="dxa"/>
            <w:shd w:val="clear" w:color="auto" w:fill="auto"/>
          </w:tcPr>
          <w:p w14:paraId="127868F3" w14:textId="533B0506" w:rsidR="00F33AFB" w:rsidRPr="00DC56AE" w:rsidRDefault="00F33AFB" w:rsidP="00F33AFB">
            <w:pPr>
              <w:pStyle w:val="TAC"/>
              <w:rPr>
                <w:lang w:eastAsia="fr-FR"/>
              </w:rPr>
            </w:pPr>
          </w:p>
        </w:tc>
        <w:tc>
          <w:tcPr>
            <w:tcW w:w="672" w:type="dxa"/>
            <w:shd w:val="clear" w:color="auto" w:fill="auto"/>
          </w:tcPr>
          <w:p w14:paraId="305EDA97" w14:textId="6B2A5CE7" w:rsidR="00F33AFB" w:rsidRPr="00DC56AE" w:rsidRDefault="00F33AFB" w:rsidP="00F33AFB">
            <w:pPr>
              <w:pStyle w:val="TAC"/>
              <w:rPr>
                <w:lang w:eastAsia="fr-FR"/>
              </w:rPr>
            </w:pPr>
          </w:p>
        </w:tc>
        <w:tc>
          <w:tcPr>
            <w:tcW w:w="1215" w:type="dxa"/>
            <w:shd w:val="clear" w:color="auto" w:fill="auto"/>
          </w:tcPr>
          <w:p w14:paraId="41F4A20E" w14:textId="7D0CB28A" w:rsidR="00F33AFB" w:rsidRPr="00DC56AE" w:rsidRDefault="00F33AFB" w:rsidP="00F33AFB">
            <w:pPr>
              <w:pStyle w:val="TAC"/>
              <w:rPr>
                <w:lang w:eastAsia="fr-FR"/>
              </w:rPr>
            </w:pPr>
          </w:p>
        </w:tc>
        <w:tc>
          <w:tcPr>
            <w:tcW w:w="2223" w:type="dxa"/>
            <w:shd w:val="clear" w:color="auto" w:fill="auto"/>
          </w:tcPr>
          <w:p w14:paraId="60F9CCB3" w14:textId="53FBC6F6" w:rsidR="00F33AFB" w:rsidRPr="00DC56AE" w:rsidRDefault="00F33AFB" w:rsidP="00F33AFB">
            <w:pPr>
              <w:pStyle w:val="TAC"/>
              <w:rPr>
                <w:lang w:eastAsia="fr-FR"/>
              </w:rPr>
            </w:pPr>
          </w:p>
        </w:tc>
      </w:tr>
      <w:tr w:rsidR="00F33AFB" w:rsidRPr="00DC56AE" w14:paraId="6EFC1913" w14:textId="77777777" w:rsidTr="00095993">
        <w:tc>
          <w:tcPr>
            <w:tcW w:w="4310" w:type="dxa"/>
            <w:shd w:val="clear" w:color="auto" w:fill="auto"/>
          </w:tcPr>
          <w:p w14:paraId="21412E49" w14:textId="1D1AC5F0" w:rsidR="00F33AFB" w:rsidRPr="00DC56AE" w:rsidRDefault="00F33AFB" w:rsidP="00F33AFB">
            <w:pPr>
              <w:pStyle w:val="TAL"/>
              <w:rPr>
                <w:lang w:eastAsia="fr-FR"/>
              </w:rPr>
            </w:pPr>
            <w:r w:rsidRPr="00DC56AE">
              <w:t>&gt; domainNumber</w:t>
            </w:r>
          </w:p>
        </w:tc>
        <w:tc>
          <w:tcPr>
            <w:tcW w:w="643" w:type="dxa"/>
            <w:shd w:val="clear" w:color="auto" w:fill="auto"/>
          </w:tcPr>
          <w:p w14:paraId="5C99739F" w14:textId="2728554A" w:rsidR="00F33AFB" w:rsidRPr="00DC56AE" w:rsidRDefault="00F33AFB" w:rsidP="00F33AFB">
            <w:pPr>
              <w:pStyle w:val="TAC"/>
              <w:rPr>
                <w:lang w:eastAsia="fr-FR"/>
              </w:rPr>
            </w:pPr>
            <w:r w:rsidRPr="00DC56AE">
              <w:rPr>
                <w:lang w:eastAsia="fr-FR"/>
              </w:rPr>
              <w:t>X</w:t>
            </w:r>
          </w:p>
        </w:tc>
        <w:tc>
          <w:tcPr>
            <w:tcW w:w="672" w:type="dxa"/>
            <w:shd w:val="clear" w:color="auto" w:fill="auto"/>
          </w:tcPr>
          <w:p w14:paraId="05F57115" w14:textId="508D261E" w:rsidR="00F33AFB" w:rsidRPr="00DC56AE" w:rsidRDefault="00F33AFB" w:rsidP="00F33AFB">
            <w:pPr>
              <w:pStyle w:val="TAC"/>
              <w:rPr>
                <w:lang w:eastAsia="fr-FR"/>
              </w:rPr>
            </w:pPr>
          </w:p>
        </w:tc>
        <w:tc>
          <w:tcPr>
            <w:tcW w:w="1215" w:type="dxa"/>
            <w:shd w:val="clear" w:color="auto" w:fill="auto"/>
          </w:tcPr>
          <w:p w14:paraId="33FFEFB2" w14:textId="515CCE33" w:rsidR="00F33AFB" w:rsidRPr="00DC56AE" w:rsidRDefault="00F33AFB" w:rsidP="00F33AFB">
            <w:pPr>
              <w:pStyle w:val="TAC"/>
              <w:rPr>
                <w:lang w:eastAsia="fr-FR"/>
              </w:rPr>
            </w:pPr>
            <w:r w:rsidRPr="00DC56AE">
              <w:rPr>
                <w:lang w:eastAsia="fr-FR"/>
              </w:rPr>
              <w:t>RW</w:t>
            </w:r>
          </w:p>
        </w:tc>
        <w:tc>
          <w:tcPr>
            <w:tcW w:w="2223" w:type="dxa"/>
            <w:shd w:val="clear" w:color="auto" w:fill="auto"/>
          </w:tcPr>
          <w:p w14:paraId="7C9B5AEC" w14:textId="09A3ECFE" w:rsidR="00F33AFB" w:rsidRPr="00DC56AE" w:rsidRDefault="00F33AFB" w:rsidP="00F33AFB">
            <w:pPr>
              <w:pStyle w:val="TAC"/>
              <w:rPr>
                <w:lang w:eastAsia="fr-FR"/>
              </w:rPr>
            </w:pPr>
            <w:r w:rsidRPr="00DC56AE">
              <w:t>IEEE Std 802.1AS [104] clause 14.2.16</w:t>
            </w:r>
          </w:p>
        </w:tc>
      </w:tr>
      <w:tr w:rsidR="00F33AFB" w:rsidRPr="00DC56AE" w14:paraId="4DFE43CD" w14:textId="77777777" w:rsidTr="00095993">
        <w:tc>
          <w:tcPr>
            <w:tcW w:w="4310" w:type="dxa"/>
            <w:shd w:val="clear" w:color="auto" w:fill="auto"/>
          </w:tcPr>
          <w:p w14:paraId="585AEC28" w14:textId="3D7DF51E" w:rsidR="00F33AFB" w:rsidRPr="00DC56AE" w:rsidRDefault="00F33AFB" w:rsidP="00F33AFB">
            <w:pPr>
              <w:pStyle w:val="TAL"/>
              <w:rPr>
                <w:lang w:eastAsia="fr-FR"/>
              </w:rPr>
            </w:pPr>
            <w:r w:rsidRPr="00DC56AE">
              <w:lastRenderedPageBreak/>
              <w:t>&gt; portIdentity (NOTE 17)</w:t>
            </w:r>
          </w:p>
        </w:tc>
        <w:tc>
          <w:tcPr>
            <w:tcW w:w="643" w:type="dxa"/>
            <w:shd w:val="clear" w:color="auto" w:fill="auto"/>
          </w:tcPr>
          <w:p w14:paraId="332296EB" w14:textId="15A45B45" w:rsidR="00F33AFB" w:rsidRPr="00DC56AE" w:rsidRDefault="00F33AFB" w:rsidP="00F33AFB">
            <w:pPr>
              <w:pStyle w:val="TAC"/>
              <w:rPr>
                <w:lang w:eastAsia="fr-FR"/>
              </w:rPr>
            </w:pPr>
            <w:r w:rsidRPr="00DC56AE">
              <w:rPr>
                <w:lang w:eastAsia="fr-FR"/>
              </w:rPr>
              <w:t>X</w:t>
            </w:r>
          </w:p>
        </w:tc>
        <w:tc>
          <w:tcPr>
            <w:tcW w:w="672" w:type="dxa"/>
            <w:shd w:val="clear" w:color="auto" w:fill="auto"/>
          </w:tcPr>
          <w:p w14:paraId="51048DC9" w14:textId="5F844348" w:rsidR="00F33AFB" w:rsidRPr="00DC56AE" w:rsidRDefault="00F33AFB" w:rsidP="00F33AFB">
            <w:pPr>
              <w:pStyle w:val="TAC"/>
              <w:rPr>
                <w:lang w:eastAsia="fr-FR"/>
              </w:rPr>
            </w:pPr>
          </w:p>
        </w:tc>
        <w:tc>
          <w:tcPr>
            <w:tcW w:w="1215" w:type="dxa"/>
            <w:shd w:val="clear" w:color="auto" w:fill="auto"/>
          </w:tcPr>
          <w:p w14:paraId="36C03EBF" w14:textId="5D4E22D5" w:rsidR="00F33AFB" w:rsidRPr="00DC56AE" w:rsidRDefault="00F33AFB" w:rsidP="00F33AFB">
            <w:pPr>
              <w:pStyle w:val="TAC"/>
              <w:rPr>
                <w:lang w:eastAsia="fr-FR"/>
              </w:rPr>
            </w:pPr>
            <w:r w:rsidRPr="00DC56AE">
              <w:rPr>
                <w:lang w:eastAsia="fr-FR"/>
              </w:rPr>
              <w:t>RW</w:t>
            </w:r>
          </w:p>
        </w:tc>
        <w:tc>
          <w:tcPr>
            <w:tcW w:w="2223" w:type="dxa"/>
            <w:shd w:val="clear" w:color="auto" w:fill="auto"/>
          </w:tcPr>
          <w:p w14:paraId="0834005A" w14:textId="55FE2A0D" w:rsidR="00F33AFB" w:rsidRPr="00DC56AE" w:rsidRDefault="00F33AFB" w:rsidP="00F33AFB">
            <w:pPr>
              <w:pStyle w:val="TAC"/>
              <w:rPr>
                <w:lang w:eastAsia="fr-FR"/>
              </w:rPr>
            </w:pPr>
            <w:r w:rsidRPr="00DC56AE">
              <w:t>IEEE Std 802.1AS [104] clause 14.8.2</w:t>
            </w:r>
          </w:p>
        </w:tc>
      </w:tr>
      <w:tr w:rsidR="00F33AFB" w:rsidRPr="00DC56AE" w14:paraId="6C921E5A" w14:textId="77777777" w:rsidTr="009D14FB">
        <w:tc>
          <w:tcPr>
            <w:tcW w:w="9063" w:type="dxa"/>
            <w:gridSpan w:val="5"/>
            <w:shd w:val="clear" w:color="auto" w:fill="auto"/>
          </w:tcPr>
          <w:p w14:paraId="5AA3B0B7" w14:textId="77777777" w:rsidR="00F33AFB" w:rsidRPr="00DC56AE" w:rsidRDefault="00F33AFB" w:rsidP="00F33AFB">
            <w:pPr>
              <w:pStyle w:val="TAN"/>
            </w:pPr>
            <w:r w:rsidRPr="00DC56AE">
              <w:t>NOTE 1:</w:t>
            </w:r>
            <w:r w:rsidRPr="00DC56AE">
              <w:tab/>
              <w:t>R = Read only access; RW = Read/Write access.</w:t>
            </w:r>
          </w:p>
          <w:p w14:paraId="54BF445E" w14:textId="77777777" w:rsidR="00F33AFB" w:rsidRPr="00DC56AE" w:rsidRDefault="00F33AFB" w:rsidP="00F33AFB">
            <w:pPr>
              <w:pStyle w:val="TAN"/>
            </w:pPr>
            <w:r w:rsidRPr="00DC56AE">
              <w:t>NOTE 2:</w:t>
            </w:r>
            <w:r w:rsidRPr="00DC56AE">
              <w:tab/>
              <w:t>Indicates which standardized and deployment-specific port management information is supported by DS-TT or NW-TT.</w:t>
            </w:r>
          </w:p>
          <w:p w14:paraId="48AEB140" w14:textId="29AA688F" w:rsidR="00F33AFB" w:rsidRPr="00DC56AE" w:rsidRDefault="00F33AFB" w:rsidP="00F33AFB">
            <w:pPr>
              <w:pStyle w:val="TAN"/>
            </w:pPr>
            <w:r w:rsidRPr="00DC56AE">
              <w:t>NOTE 3:</w:t>
            </w:r>
            <w:r w:rsidRPr="00DC56AE">
              <w:tab/>
              <w:t>AdminCycleTime</w:t>
            </w:r>
            <w:r>
              <w:t>,</w:t>
            </w:r>
            <w:r w:rsidRPr="00DC56AE">
              <w:t xml:space="preserve"> AdminControlListLength</w:t>
            </w:r>
            <w:r>
              <w:t xml:space="preserve"> and TransmissionOverrun</w:t>
            </w:r>
            <w:r w:rsidRPr="00DC56AE">
              <w:t xml:space="preserve"> are optional for gate control information.</w:t>
            </w:r>
          </w:p>
          <w:p w14:paraId="70D2BBB0" w14:textId="408ADAD4" w:rsidR="00F33AFB" w:rsidRPr="00DC56AE" w:rsidRDefault="00F33AFB" w:rsidP="00F33AFB">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F33AFB" w:rsidRPr="00DC56AE" w:rsidRDefault="00F33AFB" w:rsidP="00F33AFB">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F33AFB" w:rsidRPr="00DC56AE" w:rsidRDefault="00F33AFB" w:rsidP="00F33AFB">
            <w:pPr>
              <w:pStyle w:val="TAN"/>
            </w:pPr>
            <w:r w:rsidRPr="00DC56AE">
              <w:t>NOTE 6:</w:t>
            </w:r>
            <w:r w:rsidRPr="00DC56AE">
              <w:tab/>
              <w:t>X = applicable; D = applicable when validation and generation of LLDP frames is processed at the DS-TT.</w:t>
            </w:r>
          </w:p>
          <w:p w14:paraId="063DA34E" w14:textId="77777777" w:rsidR="00F33AFB" w:rsidRPr="00DC56AE" w:rsidRDefault="00F33AFB" w:rsidP="00F33AFB">
            <w:pPr>
              <w:pStyle w:val="TAN"/>
            </w:pPr>
            <w:r w:rsidRPr="00DC56AE">
              <w:t>NOTE 7:</w:t>
            </w:r>
            <w:r w:rsidRPr="00DC56AE">
              <w:tab/>
              <w:t>Void.</w:t>
            </w:r>
          </w:p>
          <w:p w14:paraId="05AEA89A" w14:textId="77777777" w:rsidR="00F33AFB" w:rsidRPr="00DC56AE" w:rsidRDefault="00F33AFB" w:rsidP="00F33AFB">
            <w:pPr>
              <w:pStyle w:val="TAN"/>
            </w:pPr>
            <w:r w:rsidRPr="00DC56AE">
              <w:t>NOTE 8:</w:t>
            </w:r>
            <w:r w:rsidRPr="00DC56AE">
              <w:tab/>
              <w:t>There is a Stream Filter Instance Table per Stream.</w:t>
            </w:r>
          </w:p>
          <w:p w14:paraId="1886D771" w14:textId="77777777" w:rsidR="00F33AFB" w:rsidRPr="00DC56AE" w:rsidRDefault="00F33AFB" w:rsidP="00F33AFB">
            <w:pPr>
              <w:pStyle w:val="TAN"/>
            </w:pPr>
            <w:r w:rsidRPr="00DC56AE">
              <w:t>NOTE 9:</w:t>
            </w:r>
            <w:r w:rsidRPr="00DC56AE">
              <w:tab/>
              <w:t>There is a Stream Gate Instance Table per Gate.</w:t>
            </w:r>
          </w:p>
          <w:p w14:paraId="0803C612" w14:textId="77777777" w:rsidR="00F33AFB" w:rsidRPr="00DC56AE" w:rsidRDefault="00F33AFB" w:rsidP="00F33AFB">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33AFB" w:rsidRPr="00DC56AE" w:rsidRDefault="00F33AFB" w:rsidP="00F33AFB">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33AFB" w:rsidRPr="00DC56AE" w:rsidRDefault="00F33AFB" w:rsidP="00F33AFB">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F33AFB" w:rsidRPr="00DC56AE" w:rsidRDefault="00F33AFB" w:rsidP="00F33AFB">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F33AFB" w:rsidRPr="00DC56AE" w:rsidRDefault="00F33AFB" w:rsidP="00F33AFB">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F33AFB" w:rsidRPr="00DC56AE" w:rsidRDefault="00F33AFB" w:rsidP="00F33AFB">
            <w:pPr>
              <w:pStyle w:val="TAN"/>
            </w:pPr>
            <w:r w:rsidRPr="00DC56AE">
              <w:t>NOTE 15:</w:t>
            </w:r>
            <w:r w:rsidRPr="00DC56AE">
              <w:tab/>
              <w:t>TSN AF indicates the neighbour discovery information for each discovered neighbour of NW-TT port to CNC.</w:t>
            </w:r>
          </w:p>
          <w:p w14:paraId="03E39853" w14:textId="0ED04763" w:rsidR="00F33AFB" w:rsidRPr="00DC56AE" w:rsidRDefault="00F33AFB" w:rsidP="00F33AFB">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F33AFB" w:rsidRPr="00DC56AE" w:rsidRDefault="00F33AFB" w:rsidP="00F33AFB">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lastRenderedPageBreak/>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lastRenderedPageBreak/>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15" w:name="_Toc20150075"/>
      <w:bookmarkStart w:id="3316" w:name="_Toc27846874"/>
      <w:bookmarkStart w:id="3317" w:name="_Toc36188005"/>
      <w:bookmarkStart w:id="3318" w:name="_Toc45183909"/>
      <w:bookmarkStart w:id="3319" w:name="_Toc47342751"/>
      <w:bookmarkStart w:id="3320" w:name="_Toc51769452"/>
      <w:bookmarkStart w:id="3321" w:name="_Toc153797262"/>
      <w:r w:rsidRPr="00DC56AE">
        <w:t>5.28.3.2</w:t>
      </w:r>
      <w:r w:rsidRPr="00DC56AE">
        <w:tab/>
        <w:t>Transfer of port or bridge management information</w:t>
      </w:r>
      <w:bookmarkEnd w:id="3315"/>
      <w:bookmarkEnd w:id="3316"/>
      <w:bookmarkEnd w:id="3317"/>
      <w:bookmarkEnd w:id="3318"/>
      <w:bookmarkEnd w:id="3319"/>
      <w:bookmarkEnd w:id="3320"/>
      <w:bookmarkEnd w:id="3321"/>
    </w:p>
    <w:p w14:paraId="7FB47F2D" w14:textId="77777777" w:rsidR="00D40151" w:rsidRPr="00DC56AE" w:rsidRDefault="00D40151" w:rsidP="00D40151">
      <w:pPr>
        <w:rPr>
          <w:lang w:eastAsia="x-none"/>
        </w:rPr>
      </w:pPr>
      <w:r w:rsidRPr="00DC56AE">
        <w:rPr>
          <w:lang w:eastAsia="x-none"/>
        </w:rPr>
        <w:t xml:space="preserve">Port management information is transferred transparently via 5GS between TSN AF and DS-TT or NW-TT, respectively, inside a Port Management Information Container (PMIC). Bridge management information is transferred </w:t>
      </w:r>
      <w:r w:rsidRPr="00DC56AE">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22" w:name="_Toc20150076"/>
      <w:bookmarkStart w:id="3323" w:name="_Toc27846875"/>
      <w:bookmarkStart w:id="3324"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25" w:name="_Toc45183910"/>
      <w:bookmarkStart w:id="3326" w:name="_Toc47342752"/>
      <w:bookmarkStart w:id="3327" w:name="_Toc51769453"/>
      <w:bookmarkStart w:id="3328" w:name="_Toc153797263"/>
      <w:r w:rsidRPr="00DC56AE">
        <w:t>5.28.3.3</w:t>
      </w:r>
      <w:r w:rsidRPr="00DC56AE">
        <w:tab/>
        <w:t>VLAN Configuration Information</w:t>
      </w:r>
      <w:bookmarkEnd w:id="3325"/>
      <w:bookmarkEnd w:id="3326"/>
      <w:bookmarkEnd w:id="3327"/>
      <w:bookmarkEnd w:id="3328"/>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29" w:name="_Toc45183911"/>
      <w:bookmarkStart w:id="3330" w:name="_Toc47342753"/>
      <w:bookmarkStart w:id="3331" w:name="_Toc51769454"/>
      <w:bookmarkStart w:id="3332" w:name="_Toc153797264"/>
      <w:r w:rsidRPr="00DC56AE">
        <w:t>5.28.4</w:t>
      </w:r>
      <w:r w:rsidRPr="00DC56AE">
        <w:tab/>
        <w:t>QoS mapping tables</w:t>
      </w:r>
      <w:bookmarkEnd w:id="3322"/>
      <w:bookmarkEnd w:id="3323"/>
      <w:bookmarkEnd w:id="3324"/>
      <w:bookmarkEnd w:id="3329"/>
      <w:bookmarkEnd w:id="3330"/>
      <w:bookmarkEnd w:id="3331"/>
      <w:bookmarkEnd w:id="3332"/>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lastRenderedPageBreak/>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33" w:name="_MON_1662652790"/>
    <w:bookmarkEnd w:id="3333"/>
    <w:p w14:paraId="1BDAF3A2" w14:textId="0F0F8B05" w:rsidR="003B51EA" w:rsidRPr="00DC56AE" w:rsidRDefault="003B51EA" w:rsidP="00733F50">
      <w:pPr>
        <w:pStyle w:val="TH"/>
      </w:pPr>
      <w:r w:rsidRPr="00DC56AE">
        <w:object w:dxaOrig="7867" w:dyaOrig="3380" w14:anchorId="0B3F1B86">
          <v:shape id="_x0000_i1088" type="#_x0000_t75" style="width:393.2pt;height:169.05pt" o:ole="">
            <v:imagedata r:id="rId137" o:title=""/>
          </v:shape>
          <o:OLEObject Type="Embed" ProgID="Word.Picture.8" ShapeID="_x0000_i1088" DrawAspect="Content" ObjectID="_1764411661" r:id="rId138"/>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34"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35" w:name="_Toc27846876"/>
      <w:bookmarkStart w:id="3336" w:name="_Toc36188007"/>
      <w:bookmarkStart w:id="3337" w:name="_Toc45183912"/>
      <w:bookmarkStart w:id="3338"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w:t>
      </w:r>
      <w:r w:rsidRPr="00DC56AE">
        <w:lastRenderedPageBreak/>
        <w:t>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339" w:name="_Toc51769455"/>
      <w:bookmarkStart w:id="3340" w:name="_Toc153797265"/>
      <w:r w:rsidRPr="00DC56AE">
        <w:t>5.29</w:t>
      </w:r>
      <w:r w:rsidRPr="00DC56AE">
        <w:tab/>
        <w:t>Support for 5G LAN-type service</w:t>
      </w:r>
      <w:bookmarkEnd w:id="3334"/>
      <w:bookmarkEnd w:id="3335"/>
      <w:bookmarkEnd w:id="3336"/>
      <w:bookmarkEnd w:id="3337"/>
      <w:bookmarkEnd w:id="3338"/>
      <w:bookmarkEnd w:id="3339"/>
      <w:bookmarkEnd w:id="3340"/>
    </w:p>
    <w:p w14:paraId="3849DAFF" w14:textId="77777777" w:rsidR="00D40151" w:rsidRPr="00DC56AE" w:rsidRDefault="00D40151" w:rsidP="00D40151">
      <w:pPr>
        <w:pStyle w:val="Heading3"/>
      </w:pPr>
      <w:bookmarkStart w:id="3341" w:name="_Toc20150078"/>
      <w:bookmarkStart w:id="3342" w:name="_Toc27846877"/>
      <w:bookmarkStart w:id="3343" w:name="_Toc36188008"/>
      <w:bookmarkStart w:id="3344" w:name="_Toc45183913"/>
      <w:bookmarkStart w:id="3345" w:name="_Toc47342755"/>
      <w:bookmarkStart w:id="3346" w:name="_Toc51769456"/>
      <w:bookmarkStart w:id="3347" w:name="_Toc153797266"/>
      <w:r w:rsidRPr="00DC56AE">
        <w:t>5.29.1</w:t>
      </w:r>
      <w:r w:rsidRPr="00DC56AE">
        <w:tab/>
        <w:t>General</w:t>
      </w:r>
      <w:bookmarkEnd w:id="3341"/>
      <w:bookmarkEnd w:id="3342"/>
      <w:bookmarkEnd w:id="3343"/>
      <w:bookmarkEnd w:id="3344"/>
      <w:bookmarkEnd w:id="3345"/>
      <w:bookmarkEnd w:id="3346"/>
      <w:bookmarkEnd w:id="3347"/>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348" w:name="_Toc20150079"/>
      <w:bookmarkStart w:id="3349" w:name="_Toc27846878"/>
      <w:bookmarkStart w:id="3350" w:name="_Toc36188009"/>
      <w:bookmarkStart w:id="3351" w:name="_Toc45183914"/>
      <w:bookmarkStart w:id="3352" w:name="_Toc47342756"/>
      <w:bookmarkStart w:id="3353" w:name="_Toc51769457"/>
      <w:bookmarkStart w:id="3354" w:name="_Toc153797267"/>
      <w:r w:rsidRPr="00DC56AE">
        <w:t>5.29.2</w:t>
      </w:r>
      <w:r w:rsidRPr="00DC56AE">
        <w:tab/>
        <w:t>5G VN group management</w:t>
      </w:r>
      <w:bookmarkEnd w:id="3348"/>
      <w:bookmarkEnd w:id="3349"/>
      <w:bookmarkEnd w:id="3350"/>
      <w:bookmarkEnd w:id="3351"/>
      <w:bookmarkEnd w:id="3352"/>
      <w:bookmarkEnd w:id="3353"/>
      <w:bookmarkEnd w:id="3354"/>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lastRenderedPageBreak/>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355" w:name="_Toc20150080"/>
      <w:bookmarkStart w:id="3356" w:name="_Toc27846879"/>
      <w:bookmarkStart w:id="3357" w:name="_Toc36188010"/>
      <w:bookmarkStart w:id="3358" w:name="_Toc45183915"/>
      <w:bookmarkStart w:id="3359" w:name="_Toc47342757"/>
      <w:bookmarkStart w:id="3360" w:name="_Toc51769458"/>
      <w:bookmarkStart w:id="3361" w:name="_Toc153797268"/>
      <w:r w:rsidRPr="00DC56AE">
        <w:t>5.29.3</w:t>
      </w:r>
      <w:r w:rsidRPr="00DC56AE">
        <w:tab/>
        <w:t>PDU Session management</w:t>
      </w:r>
      <w:bookmarkEnd w:id="3355"/>
      <w:bookmarkEnd w:id="3356"/>
      <w:bookmarkEnd w:id="3357"/>
      <w:bookmarkEnd w:id="3358"/>
      <w:bookmarkEnd w:id="3359"/>
      <w:bookmarkEnd w:id="3360"/>
      <w:bookmarkEnd w:id="3361"/>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lastRenderedPageBreak/>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362"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363" w:name="_Toc27846880"/>
      <w:bookmarkStart w:id="3364" w:name="_Toc36188011"/>
      <w:bookmarkStart w:id="3365" w:name="_Toc45183916"/>
      <w:bookmarkStart w:id="3366" w:name="_Toc47342758"/>
      <w:bookmarkStart w:id="3367" w:name="_Toc51769459"/>
      <w:bookmarkStart w:id="3368" w:name="_Toc153797269"/>
      <w:r w:rsidRPr="00DC56AE">
        <w:t>5.29.4</w:t>
      </w:r>
      <w:r w:rsidRPr="00DC56AE">
        <w:tab/>
        <w:t>User Plane handling</w:t>
      </w:r>
      <w:bookmarkEnd w:id="3362"/>
      <w:bookmarkEnd w:id="3363"/>
      <w:bookmarkEnd w:id="3364"/>
      <w:bookmarkEnd w:id="3365"/>
      <w:bookmarkEnd w:id="3366"/>
      <w:bookmarkEnd w:id="3367"/>
      <w:bookmarkEnd w:id="3368"/>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lastRenderedPageBreak/>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369" w:name="_Toc20150082"/>
      <w:bookmarkStart w:id="3370" w:name="_Toc27846881"/>
      <w:bookmarkStart w:id="3371" w:name="_Toc36188012"/>
      <w:bookmarkStart w:id="3372" w:name="_Toc45183917"/>
      <w:bookmarkStart w:id="3373" w:name="_Toc47342759"/>
      <w:bookmarkStart w:id="3374" w:name="_Toc51769460"/>
      <w:bookmarkStart w:id="3375" w:name="_Toc153797270"/>
      <w:r w:rsidRPr="00DC56AE">
        <w:t>5.30</w:t>
      </w:r>
      <w:r w:rsidRPr="00DC56AE">
        <w:tab/>
        <w:t>Support for non-public networks</w:t>
      </w:r>
      <w:bookmarkEnd w:id="3369"/>
      <w:bookmarkEnd w:id="3370"/>
      <w:bookmarkEnd w:id="3371"/>
      <w:bookmarkEnd w:id="3372"/>
      <w:bookmarkEnd w:id="3373"/>
      <w:bookmarkEnd w:id="3374"/>
      <w:bookmarkEnd w:id="3375"/>
    </w:p>
    <w:p w14:paraId="72F3A4AC" w14:textId="77777777" w:rsidR="00D40151" w:rsidRPr="00DC56AE" w:rsidRDefault="00D40151" w:rsidP="00D40151">
      <w:pPr>
        <w:pStyle w:val="Heading3"/>
      </w:pPr>
      <w:bookmarkStart w:id="3376" w:name="_Toc20150083"/>
      <w:bookmarkStart w:id="3377" w:name="_Toc27846882"/>
      <w:bookmarkStart w:id="3378" w:name="_Toc36188013"/>
      <w:bookmarkStart w:id="3379" w:name="_Toc45183918"/>
      <w:bookmarkStart w:id="3380" w:name="_Toc47342760"/>
      <w:bookmarkStart w:id="3381" w:name="_Toc51769461"/>
      <w:bookmarkStart w:id="3382" w:name="_Toc153797271"/>
      <w:r w:rsidRPr="00DC56AE">
        <w:t>5.30.1</w:t>
      </w:r>
      <w:r w:rsidRPr="00DC56AE">
        <w:tab/>
        <w:t>General</w:t>
      </w:r>
      <w:bookmarkEnd w:id="3376"/>
      <w:bookmarkEnd w:id="3377"/>
      <w:bookmarkEnd w:id="3378"/>
      <w:bookmarkEnd w:id="3379"/>
      <w:bookmarkEnd w:id="3380"/>
      <w:bookmarkEnd w:id="3381"/>
      <w:bookmarkEnd w:id="3382"/>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383" w:name="_Toc20150084"/>
      <w:bookmarkStart w:id="3384"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385" w:name="_Toc36188014"/>
      <w:bookmarkStart w:id="3386" w:name="_Toc45183919"/>
      <w:bookmarkStart w:id="3387" w:name="_Toc47342761"/>
      <w:bookmarkStart w:id="3388" w:name="_Toc51769462"/>
      <w:bookmarkStart w:id="3389" w:name="_Toc153797272"/>
      <w:r w:rsidRPr="00DC56AE">
        <w:t>5.30.2</w:t>
      </w:r>
      <w:r w:rsidRPr="00DC56AE">
        <w:tab/>
        <w:t>Stand-alone non-public networks</w:t>
      </w:r>
      <w:bookmarkEnd w:id="3383"/>
      <w:bookmarkEnd w:id="3384"/>
      <w:bookmarkEnd w:id="3385"/>
      <w:bookmarkEnd w:id="3386"/>
      <w:bookmarkEnd w:id="3387"/>
      <w:bookmarkEnd w:id="3388"/>
      <w:bookmarkEnd w:id="3389"/>
    </w:p>
    <w:p w14:paraId="027D767D" w14:textId="77777777" w:rsidR="00D40151" w:rsidRPr="00DC56AE" w:rsidRDefault="00D40151" w:rsidP="00D40151">
      <w:pPr>
        <w:pStyle w:val="Heading4"/>
      </w:pPr>
      <w:bookmarkStart w:id="3390" w:name="_Toc51769463"/>
      <w:bookmarkStart w:id="3391" w:name="_Toc20150085"/>
      <w:bookmarkStart w:id="3392" w:name="_Toc27846884"/>
      <w:bookmarkStart w:id="3393" w:name="_Toc36188015"/>
      <w:bookmarkStart w:id="3394" w:name="_Toc45183920"/>
      <w:bookmarkStart w:id="3395" w:name="_Toc47342762"/>
      <w:bookmarkStart w:id="3396" w:name="_Toc153797273"/>
      <w:r w:rsidRPr="00DC56AE">
        <w:t>5.30.2.0</w:t>
      </w:r>
      <w:r w:rsidRPr="00DC56AE">
        <w:tab/>
        <w:t>General</w:t>
      </w:r>
      <w:bookmarkEnd w:id="3390"/>
      <w:bookmarkEnd w:id="3396"/>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397"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398" w:name="_Toc153797274"/>
      <w:r w:rsidRPr="00DC56AE">
        <w:t>5.30.2.1</w:t>
      </w:r>
      <w:r w:rsidRPr="00DC56AE">
        <w:tab/>
        <w:t>Identifiers</w:t>
      </w:r>
      <w:bookmarkEnd w:id="3391"/>
      <w:bookmarkEnd w:id="3392"/>
      <w:bookmarkEnd w:id="3393"/>
      <w:bookmarkEnd w:id="3394"/>
      <w:bookmarkEnd w:id="3395"/>
      <w:bookmarkEnd w:id="3397"/>
      <w:bookmarkEnd w:id="3398"/>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lastRenderedPageBreak/>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399" w:name="_Toc20150086"/>
      <w:bookmarkStart w:id="3400" w:name="_Toc27846885"/>
      <w:bookmarkStart w:id="3401" w:name="_Toc36188016"/>
      <w:bookmarkStart w:id="3402" w:name="_Toc45183921"/>
      <w:bookmarkStart w:id="3403" w:name="_Toc47342763"/>
      <w:bookmarkStart w:id="3404" w:name="_Toc51769465"/>
      <w:bookmarkStart w:id="3405" w:name="_Toc153797275"/>
      <w:r w:rsidRPr="00DC56AE">
        <w:t>5.30.2.2</w:t>
      </w:r>
      <w:r w:rsidRPr="00DC56AE">
        <w:tab/>
        <w:t>Broadcast system information</w:t>
      </w:r>
      <w:bookmarkEnd w:id="3399"/>
      <w:bookmarkEnd w:id="3400"/>
      <w:bookmarkEnd w:id="3401"/>
      <w:bookmarkEnd w:id="3402"/>
      <w:bookmarkEnd w:id="3403"/>
      <w:bookmarkEnd w:id="3404"/>
      <w:bookmarkEnd w:id="3405"/>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06" w:name="_Toc20150087"/>
      <w:bookmarkStart w:id="3407" w:name="_Toc27846886"/>
      <w:bookmarkStart w:id="3408" w:name="_Toc36188017"/>
      <w:bookmarkStart w:id="3409" w:name="_Toc45183922"/>
      <w:bookmarkStart w:id="3410" w:name="_Toc47342764"/>
      <w:bookmarkStart w:id="3411" w:name="_Toc51769466"/>
      <w:bookmarkStart w:id="3412" w:name="_Toc153797276"/>
      <w:r w:rsidRPr="00DC56AE">
        <w:t>5.30.2.3</w:t>
      </w:r>
      <w:r w:rsidRPr="00DC56AE">
        <w:tab/>
        <w:t>UE configuration and subscription aspects</w:t>
      </w:r>
      <w:bookmarkEnd w:id="3406"/>
      <w:bookmarkEnd w:id="3407"/>
      <w:bookmarkEnd w:id="3408"/>
      <w:bookmarkEnd w:id="3409"/>
      <w:bookmarkEnd w:id="3410"/>
      <w:bookmarkEnd w:id="3411"/>
      <w:bookmarkEnd w:id="3412"/>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lastRenderedPageBreak/>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13" w:name="_Toc20150088"/>
      <w:bookmarkStart w:id="3414" w:name="_Toc27846887"/>
      <w:bookmarkStart w:id="3415" w:name="_Toc36188018"/>
      <w:bookmarkStart w:id="3416" w:name="_Toc45183923"/>
      <w:bookmarkStart w:id="3417" w:name="_Toc47342765"/>
      <w:bookmarkStart w:id="3418" w:name="_Toc51769467"/>
      <w:bookmarkStart w:id="3419" w:name="_Toc153797277"/>
      <w:r w:rsidRPr="00DC56AE">
        <w:t>5.30.2.4</w:t>
      </w:r>
      <w:r w:rsidRPr="00DC56AE">
        <w:tab/>
        <w:t>Network selection in SNPN access mode</w:t>
      </w:r>
      <w:bookmarkEnd w:id="3413"/>
      <w:bookmarkEnd w:id="3414"/>
      <w:bookmarkEnd w:id="3415"/>
      <w:bookmarkEnd w:id="3416"/>
      <w:bookmarkEnd w:id="3417"/>
      <w:bookmarkEnd w:id="3418"/>
      <w:bookmarkEnd w:id="3419"/>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20" w:name="_Toc20150089"/>
      <w:bookmarkStart w:id="3421" w:name="_Toc27846888"/>
      <w:bookmarkStart w:id="3422" w:name="_Toc36188019"/>
      <w:bookmarkStart w:id="3423" w:name="_Toc45183924"/>
      <w:bookmarkStart w:id="3424" w:name="_Toc47342766"/>
      <w:bookmarkStart w:id="3425" w:name="_Toc51769468"/>
      <w:bookmarkStart w:id="3426" w:name="_Toc153797278"/>
      <w:r w:rsidRPr="00DC56AE">
        <w:t>5.30.2.5</w:t>
      </w:r>
      <w:r w:rsidRPr="00DC56AE">
        <w:tab/>
        <w:t>Network access control</w:t>
      </w:r>
      <w:bookmarkEnd w:id="3420"/>
      <w:bookmarkEnd w:id="3421"/>
      <w:bookmarkEnd w:id="3422"/>
      <w:bookmarkEnd w:id="3423"/>
      <w:bookmarkEnd w:id="3424"/>
      <w:bookmarkEnd w:id="3425"/>
      <w:bookmarkEnd w:id="3426"/>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27" w:name="_Toc20150090"/>
      <w:bookmarkStart w:id="3428" w:name="_Toc27846889"/>
      <w:bookmarkStart w:id="3429" w:name="_Toc36188020"/>
      <w:bookmarkStart w:id="3430" w:name="_Toc45183925"/>
      <w:bookmarkStart w:id="3431" w:name="_Toc47342767"/>
      <w:bookmarkStart w:id="3432" w:name="_Toc51769469"/>
      <w:bookmarkStart w:id="3433" w:name="_Toc153797279"/>
      <w:r w:rsidRPr="00DC56AE">
        <w:t>5.30.2.6</w:t>
      </w:r>
      <w:r w:rsidRPr="00DC56AE">
        <w:tab/>
        <w:t>Cell (re-)selection in SNPN access mode</w:t>
      </w:r>
      <w:bookmarkEnd w:id="3427"/>
      <w:bookmarkEnd w:id="3428"/>
      <w:bookmarkEnd w:id="3429"/>
      <w:bookmarkEnd w:id="3430"/>
      <w:bookmarkEnd w:id="3431"/>
      <w:bookmarkEnd w:id="3432"/>
      <w:bookmarkEnd w:id="3433"/>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34" w:name="_Toc20150091"/>
      <w:bookmarkStart w:id="3435" w:name="_Toc27846890"/>
      <w:bookmarkStart w:id="3436" w:name="_Toc36188021"/>
      <w:bookmarkStart w:id="3437" w:name="_Toc45183926"/>
      <w:bookmarkStart w:id="3438" w:name="_Toc47342768"/>
      <w:bookmarkStart w:id="3439" w:name="_Toc51769470"/>
      <w:bookmarkStart w:id="3440" w:name="_Toc153797280"/>
      <w:r w:rsidRPr="00DC56AE">
        <w:t>5.30.2.7</w:t>
      </w:r>
      <w:r w:rsidRPr="00DC56AE">
        <w:tab/>
        <w:t>Access to PLMN services via stand-alone non-public networks</w:t>
      </w:r>
      <w:bookmarkEnd w:id="3434"/>
      <w:bookmarkEnd w:id="3435"/>
      <w:bookmarkEnd w:id="3436"/>
      <w:bookmarkEnd w:id="3437"/>
      <w:bookmarkEnd w:id="3438"/>
      <w:bookmarkEnd w:id="3439"/>
      <w:bookmarkEnd w:id="3440"/>
    </w:p>
    <w:p w14:paraId="7EFC2A98" w14:textId="02556E14" w:rsidR="00D40151" w:rsidRPr="00DC56AE" w:rsidRDefault="00D40151" w:rsidP="00D40151">
      <w:r w:rsidRPr="00DC56AE">
        <w:t xml:space="preserve">To access PLMN services, a UE in SNPN access mode that has successfully registered with an SNPN may perform another registration via the SNPN User Plane with a PLMN (using the credentials of that PLMN) following the same </w:t>
      </w:r>
      <w:r w:rsidRPr="00DC56AE">
        <w:lastRenderedPageBreak/>
        <w:t>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441" w:name="_Toc20150092"/>
      <w:bookmarkStart w:id="3442" w:name="_Toc27846891"/>
      <w:bookmarkStart w:id="3443" w:name="_Toc36188022"/>
      <w:bookmarkStart w:id="3444" w:name="_Toc45183927"/>
      <w:bookmarkStart w:id="3445" w:name="_Toc47342769"/>
      <w:bookmarkStart w:id="3446" w:name="_Toc51769471"/>
      <w:bookmarkStart w:id="3447" w:name="_Toc153797281"/>
      <w:r w:rsidRPr="00DC56AE">
        <w:t>5.30.2.8</w:t>
      </w:r>
      <w:r w:rsidRPr="00DC56AE">
        <w:tab/>
        <w:t>Access to stand-alone non-public network services via PLMN</w:t>
      </w:r>
      <w:bookmarkEnd w:id="3441"/>
      <w:bookmarkEnd w:id="3442"/>
      <w:bookmarkEnd w:id="3443"/>
      <w:bookmarkEnd w:id="3444"/>
      <w:bookmarkEnd w:id="3445"/>
      <w:bookmarkEnd w:id="3446"/>
      <w:bookmarkEnd w:id="3447"/>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448" w:name="_Toc20150093"/>
      <w:bookmarkStart w:id="3449" w:name="_Toc27846892"/>
      <w:bookmarkStart w:id="3450" w:name="_Toc36188023"/>
      <w:bookmarkStart w:id="3451" w:name="_Toc45183928"/>
      <w:bookmarkStart w:id="3452" w:name="_Toc47342770"/>
      <w:bookmarkStart w:id="3453" w:name="_Toc51769472"/>
      <w:bookmarkStart w:id="3454" w:name="_Toc153797282"/>
      <w:r w:rsidRPr="00DC56AE">
        <w:t>5.30.3</w:t>
      </w:r>
      <w:r w:rsidRPr="00DC56AE">
        <w:tab/>
        <w:t>Public Network Integrated NPN</w:t>
      </w:r>
      <w:bookmarkEnd w:id="3448"/>
      <w:bookmarkEnd w:id="3449"/>
      <w:bookmarkEnd w:id="3450"/>
      <w:bookmarkEnd w:id="3451"/>
      <w:bookmarkEnd w:id="3452"/>
      <w:bookmarkEnd w:id="3453"/>
      <w:bookmarkEnd w:id="3454"/>
    </w:p>
    <w:p w14:paraId="0DA007FF" w14:textId="77777777" w:rsidR="00D40151" w:rsidRPr="00DC56AE" w:rsidRDefault="00D40151" w:rsidP="00D40151">
      <w:pPr>
        <w:pStyle w:val="Heading4"/>
      </w:pPr>
      <w:bookmarkStart w:id="3455" w:name="_Toc20150094"/>
      <w:bookmarkStart w:id="3456" w:name="_Toc27846893"/>
      <w:bookmarkStart w:id="3457" w:name="_Toc36188024"/>
      <w:bookmarkStart w:id="3458" w:name="_Toc45183929"/>
      <w:bookmarkStart w:id="3459" w:name="_Toc47342771"/>
      <w:bookmarkStart w:id="3460" w:name="_Toc51769473"/>
      <w:bookmarkStart w:id="3461" w:name="_Toc153797283"/>
      <w:r w:rsidRPr="00DC56AE">
        <w:t>5.30.3.1</w:t>
      </w:r>
      <w:r w:rsidRPr="00DC56AE">
        <w:tab/>
        <w:t>General</w:t>
      </w:r>
      <w:bookmarkEnd w:id="3455"/>
      <w:bookmarkEnd w:id="3456"/>
      <w:bookmarkEnd w:id="3457"/>
      <w:bookmarkEnd w:id="3458"/>
      <w:bookmarkEnd w:id="3459"/>
      <w:bookmarkEnd w:id="3460"/>
      <w:bookmarkEnd w:id="3461"/>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lastRenderedPageBreak/>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462" w:name="_Toc20150095"/>
      <w:bookmarkStart w:id="3463" w:name="_Toc27846894"/>
      <w:bookmarkStart w:id="3464" w:name="_Toc36188025"/>
      <w:bookmarkStart w:id="3465" w:name="_Toc45183930"/>
      <w:bookmarkStart w:id="3466" w:name="_Toc47342772"/>
      <w:bookmarkStart w:id="3467" w:name="_Toc51769474"/>
      <w:bookmarkStart w:id="3468" w:name="_Toc153797284"/>
      <w:r w:rsidRPr="00DC56AE">
        <w:t>5.30.3.2</w:t>
      </w:r>
      <w:r w:rsidRPr="00DC56AE">
        <w:tab/>
        <w:t>Identifiers</w:t>
      </w:r>
      <w:bookmarkEnd w:id="3462"/>
      <w:bookmarkEnd w:id="3463"/>
      <w:bookmarkEnd w:id="3464"/>
      <w:bookmarkEnd w:id="3465"/>
      <w:bookmarkEnd w:id="3466"/>
      <w:bookmarkEnd w:id="3467"/>
      <w:bookmarkEnd w:id="3468"/>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469" w:name="_Toc20150096"/>
      <w:bookmarkStart w:id="3470" w:name="_Toc27846895"/>
      <w:bookmarkStart w:id="3471" w:name="_Toc36188026"/>
      <w:bookmarkStart w:id="3472" w:name="_Toc45183931"/>
      <w:bookmarkStart w:id="3473" w:name="_Toc47342773"/>
      <w:bookmarkStart w:id="3474" w:name="_Toc51769475"/>
      <w:bookmarkStart w:id="3475" w:name="_Toc153797285"/>
      <w:r w:rsidRPr="00DC56AE">
        <w:t>5.30.3.3</w:t>
      </w:r>
      <w:r w:rsidRPr="00DC56AE">
        <w:tab/>
        <w:t>UE configuration, subscription aspects and storage</w:t>
      </w:r>
      <w:bookmarkEnd w:id="3469"/>
      <w:bookmarkEnd w:id="3470"/>
      <w:bookmarkEnd w:id="3471"/>
      <w:bookmarkEnd w:id="3472"/>
      <w:bookmarkEnd w:id="3473"/>
      <w:bookmarkEnd w:id="3474"/>
      <w:bookmarkEnd w:id="3475"/>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lastRenderedPageBreak/>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476" w:name="_Toc20150097"/>
      <w:bookmarkStart w:id="3477" w:name="_Toc27846896"/>
      <w:bookmarkStart w:id="3478" w:name="_Toc36188027"/>
      <w:bookmarkStart w:id="3479" w:name="_Toc45183932"/>
      <w:bookmarkStart w:id="3480" w:name="_Toc47342774"/>
      <w:bookmarkStart w:id="3481" w:name="_Toc51769476"/>
      <w:bookmarkStart w:id="3482" w:name="_Toc153797286"/>
      <w:r w:rsidRPr="00DC56AE">
        <w:t>5.30.3.4</w:t>
      </w:r>
      <w:r w:rsidRPr="00DC56AE">
        <w:tab/>
        <w:t>Network and cell (re-)selection, and access control</w:t>
      </w:r>
      <w:bookmarkEnd w:id="3476"/>
      <w:bookmarkEnd w:id="3477"/>
      <w:bookmarkEnd w:id="3478"/>
      <w:bookmarkEnd w:id="3479"/>
      <w:bookmarkEnd w:id="3480"/>
      <w:bookmarkEnd w:id="3481"/>
      <w:bookmarkEnd w:id="3482"/>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 xml:space="preserve">When the UE initiates the RRC Resume procedure for RRC Inactive to RRC Connected state transition in a CAG cell, NG-RAN shall reject the RRC Resume request from the UE if none of the CAG Identifiers </w:t>
      </w:r>
      <w:r w:rsidRPr="00DC56AE">
        <w:lastRenderedPageBreak/>
        <w:t>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483" w:name="_Toc20150098"/>
      <w:bookmarkStart w:id="3484" w:name="_Toc27846897"/>
      <w:bookmarkStart w:id="3485" w:name="_Toc36188028"/>
      <w:bookmarkStart w:id="3486" w:name="_Toc45183933"/>
      <w:bookmarkStart w:id="3487" w:name="_Toc47342775"/>
      <w:bookmarkStart w:id="3488" w:name="_Toc51769477"/>
      <w:bookmarkStart w:id="3489" w:name="_Toc153797287"/>
      <w:r w:rsidRPr="00DC56AE">
        <w:t>5.30.3.5</w:t>
      </w:r>
      <w:r w:rsidRPr="00DC56AE">
        <w:tab/>
        <w:t>Support of emergency services in CAG cells</w:t>
      </w:r>
      <w:bookmarkEnd w:id="3483"/>
      <w:bookmarkEnd w:id="3484"/>
      <w:bookmarkEnd w:id="3485"/>
      <w:bookmarkEnd w:id="3486"/>
      <w:bookmarkEnd w:id="3487"/>
      <w:bookmarkEnd w:id="3488"/>
      <w:bookmarkEnd w:id="3489"/>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490" w:name="_Toc20150099"/>
      <w:bookmarkStart w:id="3491" w:name="_Toc27846898"/>
      <w:bookmarkStart w:id="3492" w:name="_Toc36188029"/>
      <w:bookmarkStart w:id="3493" w:name="_Toc45183934"/>
      <w:bookmarkStart w:id="3494" w:name="_Toc47342776"/>
      <w:bookmarkStart w:id="3495" w:name="_Toc51769478"/>
      <w:bookmarkStart w:id="3496" w:name="_Toc153797288"/>
      <w:r w:rsidRPr="00DC56AE">
        <w:t>5.31</w:t>
      </w:r>
      <w:r w:rsidRPr="00DC56AE">
        <w:tab/>
        <w:t>Support for Cellular IoT</w:t>
      </w:r>
      <w:bookmarkEnd w:id="3490"/>
      <w:bookmarkEnd w:id="3491"/>
      <w:bookmarkEnd w:id="3492"/>
      <w:bookmarkEnd w:id="3493"/>
      <w:bookmarkEnd w:id="3494"/>
      <w:bookmarkEnd w:id="3495"/>
      <w:bookmarkEnd w:id="3496"/>
    </w:p>
    <w:p w14:paraId="1CFE1198" w14:textId="77777777" w:rsidR="00D40151" w:rsidRPr="00DC56AE" w:rsidRDefault="00D40151" w:rsidP="00D40151">
      <w:pPr>
        <w:pStyle w:val="Heading3"/>
      </w:pPr>
      <w:bookmarkStart w:id="3497" w:name="_Toc20150100"/>
      <w:bookmarkStart w:id="3498" w:name="_Toc27846899"/>
      <w:bookmarkStart w:id="3499" w:name="_Toc36188030"/>
      <w:bookmarkStart w:id="3500" w:name="_Toc45183935"/>
      <w:bookmarkStart w:id="3501" w:name="_Toc47342777"/>
      <w:bookmarkStart w:id="3502" w:name="_Toc51769479"/>
      <w:bookmarkStart w:id="3503" w:name="_Toc153797289"/>
      <w:r w:rsidRPr="00DC56AE">
        <w:t>5.31.1</w:t>
      </w:r>
      <w:r w:rsidRPr="00DC56AE">
        <w:tab/>
        <w:t>General</w:t>
      </w:r>
      <w:bookmarkEnd w:id="3497"/>
      <w:bookmarkEnd w:id="3498"/>
      <w:bookmarkEnd w:id="3499"/>
      <w:bookmarkEnd w:id="3500"/>
      <w:bookmarkEnd w:id="3501"/>
      <w:bookmarkEnd w:id="3502"/>
      <w:bookmarkEnd w:id="3503"/>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504" w:name="_Toc20150101"/>
      <w:bookmarkStart w:id="3505" w:name="_Toc27846900"/>
      <w:bookmarkStart w:id="3506" w:name="_Toc36188031"/>
      <w:bookmarkStart w:id="3507" w:name="_Toc45183936"/>
      <w:bookmarkStart w:id="3508" w:name="_Toc47342778"/>
      <w:bookmarkStart w:id="3509" w:name="_Toc51769480"/>
      <w:bookmarkStart w:id="3510" w:name="_Toc153797290"/>
      <w:r w:rsidRPr="00DC56AE">
        <w:t>5.31.2</w:t>
      </w:r>
      <w:r w:rsidRPr="00DC56AE">
        <w:tab/>
        <w:t>Preferred and Supported Network Behaviour</w:t>
      </w:r>
      <w:bookmarkEnd w:id="3504"/>
      <w:bookmarkEnd w:id="3505"/>
      <w:bookmarkEnd w:id="3506"/>
      <w:bookmarkEnd w:id="3507"/>
      <w:bookmarkEnd w:id="3508"/>
      <w:bookmarkEnd w:id="3509"/>
      <w:bookmarkEnd w:id="3510"/>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lastRenderedPageBreak/>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11" w:name="_Toc20150102"/>
      <w:bookmarkStart w:id="3512" w:name="_Toc27846901"/>
      <w:bookmarkStart w:id="3513" w:name="_Toc36188032"/>
      <w:bookmarkStart w:id="3514" w:name="_Toc45183937"/>
      <w:bookmarkStart w:id="3515" w:name="_Toc47342779"/>
      <w:bookmarkStart w:id="3516" w:name="_Toc51769481"/>
      <w:bookmarkStart w:id="3517" w:name="_Toc153797291"/>
      <w:r w:rsidRPr="00DC56AE">
        <w:t>5.31.3</w:t>
      </w:r>
      <w:r w:rsidRPr="00DC56AE">
        <w:tab/>
        <w:t>Selection, steering and redirection between EPS and 5GS</w:t>
      </w:r>
      <w:bookmarkEnd w:id="3511"/>
      <w:bookmarkEnd w:id="3512"/>
      <w:bookmarkEnd w:id="3513"/>
      <w:bookmarkEnd w:id="3514"/>
      <w:bookmarkEnd w:id="3515"/>
      <w:bookmarkEnd w:id="3516"/>
      <w:bookmarkEnd w:id="3517"/>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18" w:name="_Toc20150103"/>
      <w:bookmarkStart w:id="3519" w:name="_Toc27846902"/>
      <w:bookmarkStart w:id="3520" w:name="_Toc36188033"/>
      <w:bookmarkStart w:id="3521" w:name="_Toc45183938"/>
      <w:bookmarkStart w:id="3522" w:name="_Toc47342780"/>
      <w:bookmarkStart w:id="3523" w:name="_Toc51769482"/>
      <w:bookmarkStart w:id="3524" w:name="_Toc153797292"/>
      <w:r w:rsidRPr="00DC56AE">
        <w:t>5.31.4</w:t>
      </w:r>
      <w:r w:rsidRPr="00DC56AE">
        <w:tab/>
        <w:t>Control Plane CIoT 5GS Optimisation</w:t>
      </w:r>
      <w:bookmarkEnd w:id="3518"/>
      <w:bookmarkEnd w:id="3519"/>
      <w:bookmarkEnd w:id="3520"/>
      <w:bookmarkEnd w:id="3521"/>
      <w:bookmarkEnd w:id="3522"/>
      <w:bookmarkEnd w:id="3523"/>
      <w:bookmarkEnd w:id="3524"/>
    </w:p>
    <w:p w14:paraId="597CDE29" w14:textId="77777777" w:rsidR="00D40151" w:rsidRPr="00DC56AE" w:rsidRDefault="00D40151" w:rsidP="00234E94">
      <w:pPr>
        <w:pStyle w:val="Heading4"/>
      </w:pPr>
      <w:bookmarkStart w:id="3525" w:name="_Toc20150104"/>
      <w:bookmarkStart w:id="3526" w:name="_Toc27846903"/>
      <w:bookmarkStart w:id="3527" w:name="_Toc36188034"/>
      <w:bookmarkStart w:id="3528" w:name="_Toc45183939"/>
      <w:bookmarkStart w:id="3529" w:name="_Toc47342781"/>
      <w:bookmarkStart w:id="3530" w:name="_Toc51769483"/>
      <w:bookmarkStart w:id="3531" w:name="_Toc153797293"/>
      <w:r w:rsidRPr="00DC56AE">
        <w:t>5.31.4.1</w:t>
      </w:r>
      <w:r w:rsidRPr="00DC56AE">
        <w:tab/>
        <w:t>General</w:t>
      </w:r>
      <w:bookmarkEnd w:id="3525"/>
      <w:bookmarkEnd w:id="3526"/>
      <w:bookmarkEnd w:id="3527"/>
      <w:bookmarkEnd w:id="3528"/>
      <w:bookmarkEnd w:id="3529"/>
      <w:bookmarkEnd w:id="3530"/>
      <w:bookmarkEnd w:id="3531"/>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32" w:name="_Toc20150105"/>
      <w:bookmarkStart w:id="3533" w:name="_Toc27846904"/>
      <w:bookmarkStart w:id="3534" w:name="_Toc36188035"/>
      <w:bookmarkStart w:id="3535" w:name="_Toc45183940"/>
      <w:bookmarkStart w:id="3536" w:name="_Toc47342782"/>
      <w:bookmarkStart w:id="3537"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538" w:name="_Toc153797294"/>
      <w:r w:rsidRPr="00DC56AE">
        <w:t>5.31.4.2</w:t>
      </w:r>
      <w:r w:rsidRPr="00DC56AE">
        <w:tab/>
        <w:t>Establishment of N3 data transfer during Data Transport in Control Plane CIoT 5GS Optimisation</w:t>
      </w:r>
      <w:bookmarkEnd w:id="3532"/>
      <w:bookmarkEnd w:id="3533"/>
      <w:bookmarkEnd w:id="3534"/>
      <w:bookmarkEnd w:id="3535"/>
      <w:bookmarkEnd w:id="3536"/>
      <w:bookmarkEnd w:id="3537"/>
      <w:bookmarkEnd w:id="3538"/>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539" w:name="_Toc27846905"/>
      <w:bookmarkStart w:id="3540" w:name="_Toc36188036"/>
      <w:bookmarkStart w:id="3541" w:name="_Toc45183941"/>
      <w:bookmarkStart w:id="3542" w:name="_Toc47342783"/>
      <w:bookmarkStart w:id="3543" w:name="_Toc51769485"/>
      <w:bookmarkStart w:id="3544" w:name="_Toc20150106"/>
      <w:bookmarkStart w:id="3545" w:name="_Toc153797295"/>
      <w:r w:rsidRPr="00DC56AE">
        <w:t>5.31.4.3</w:t>
      </w:r>
      <w:r w:rsidRPr="00DC56AE">
        <w:tab/>
        <w:t>Control Plane Relocation Indication procedure</w:t>
      </w:r>
      <w:bookmarkEnd w:id="3539"/>
      <w:bookmarkEnd w:id="3540"/>
      <w:bookmarkEnd w:id="3541"/>
      <w:bookmarkEnd w:id="3542"/>
      <w:bookmarkEnd w:id="3543"/>
      <w:bookmarkEnd w:id="3545"/>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546" w:name="_Toc27846906"/>
      <w:bookmarkStart w:id="3547" w:name="_Toc36188037"/>
      <w:bookmarkStart w:id="3548" w:name="_Toc45183942"/>
      <w:bookmarkStart w:id="3549" w:name="_Toc47342784"/>
      <w:bookmarkStart w:id="3550" w:name="_Toc51769486"/>
      <w:bookmarkStart w:id="3551" w:name="_Toc153797296"/>
      <w:r w:rsidRPr="00DC56AE">
        <w:t>5.31.5</w:t>
      </w:r>
      <w:r w:rsidRPr="00DC56AE">
        <w:tab/>
        <w:t>Non-IP Data Delivery (NIDD)</w:t>
      </w:r>
      <w:bookmarkEnd w:id="3544"/>
      <w:bookmarkEnd w:id="3546"/>
      <w:bookmarkEnd w:id="3547"/>
      <w:bookmarkEnd w:id="3548"/>
      <w:bookmarkEnd w:id="3549"/>
      <w:bookmarkEnd w:id="3550"/>
      <w:bookmarkEnd w:id="3551"/>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552" w:name="_Toc20150107"/>
      <w:bookmarkStart w:id="3553" w:name="_Toc27846907"/>
      <w:bookmarkStart w:id="3554" w:name="_Toc36188038"/>
      <w:bookmarkStart w:id="3555" w:name="_Toc45183943"/>
      <w:bookmarkStart w:id="3556" w:name="_Toc47342785"/>
      <w:bookmarkStart w:id="3557" w:name="_Toc51769487"/>
      <w:bookmarkStart w:id="3558" w:name="_Toc153797297"/>
      <w:r w:rsidRPr="00DC56AE">
        <w:t>5.31.6</w:t>
      </w:r>
      <w:r w:rsidRPr="00DC56AE">
        <w:tab/>
        <w:t>Reliable Data Service</w:t>
      </w:r>
      <w:bookmarkEnd w:id="3552"/>
      <w:bookmarkEnd w:id="3553"/>
      <w:bookmarkEnd w:id="3554"/>
      <w:bookmarkEnd w:id="3555"/>
      <w:bookmarkEnd w:id="3556"/>
      <w:bookmarkEnd w:id="3557"/>
      <w:bookmarkEnd w:id="3558"/>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559" w:name="_Toc20150108"/>
      <w:bookmarkStart w:id="3560" w:name="_Toc27846908"/>
      <w:bookmarkStart w:id="3561" w:name="_Toc36188039"/>
      <w:bookmarkStart w:id="3562" w:name="_Toc45183944"/>
      <w:bookmarkStart w:id="3563" w:name="_Toc47342786"/>
      <w:bookmarkStart w:id="3564" w:name="_Toc51769488"/>
      <w:bookmarkStart w:id="3565" w:name="_Toc153797298"/>
      <w:r w:rsidRPr="00DC56AE">
        <w:t>5.31.7</w:t>
      </w:r>
      <w:r w:rsidRPr="00DC56AE">
        <w:tab/>
        <w:t>Power Saving Enhancements</w:t>
      </w:r>
      <w:bookmarkEnd w:id="3559"/>
      <w:bookmarkEnd w:id="3560"/>
      <w:bookmarkEnd w:id="3561"/>
      <w:bookmarkEnd w:id="3562"/>
      <w:bookmarkEnd w:id="3563"/>
      <w:bookmarkEnd w:id="3564"/>
      <w:bookmarkEnd w:id="3565"/>
    </w:p>
    <w:p w14:paraId="30917F5A" w14:textId="77777777" w:rsidR="00D40151" w:rsidRPr="00DC56AE" w:rsidRDefault="00D40151" w:rsidP="00D40151">
      <w:pPr>
        <w:pStyle w:val="Heading4"/>
      </w:pPr>
      <w:bookmarkStart w:id="3566" w:name="_Toc20150109"/>
      <w:bookmarkStart w:id="3567" w:name="_Toc27846909"/>
      <w:bookmarkStart w:id="3568" w:name="_Toc36188040"/>
      <w:bookmarkStart w:id="3569" w:name="_Toc45183945"/>
      <w:bookmarkStart w:id="3570" w:name="_Toc47342787"/>
      <w:bookmarkStart w:id="3571" w:name="_Toc51769489"/>
      <w:bookmarkStart w:id="3572" w:name="_Toc153797299"/>
      <w:r w:rsidRPr="00DC56AE">
        <w:t>5.31.7.1</w:t>
      </w:r>
      <w:r w:rsidRPr="00DC56AE">
        <w:tab/>
        <w:t>General</w:t>
      </w:r>
      <w:bookmarkEnd w:id="3566"/>
      <w:bookmarkEnd w:id="3567"/>
      <w:bookmarkEnd w:id="3568"/>
      <w:bookmarkEnd w:id="3569"/>
      <w:bookmarkEnd w:id="3570"/>
      <w:bookmarkEnd w:id="3571"/>
      <w:bookmarkEnd w:id="3572"/>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573" w:name="_Toc20150110"/>
      <w:bookmarkStart w:id="3574" w:name="_Toc27846910"/>
      <w:bookmarkStart w:id="3575" w:name="_Toc36188041"/>
      <w:bookmarkStart w:id="3576" w:name="_Toc45183946"/>
      <w:bookmarkStart w:id="3577" w:name="_Toc47342788"/>
      <w:bookmarkStart w:id="3578" w:name="_Toc51769490"/>
      <w:bookmarkStart w:id="3579" w:name="_Toc153797300"/>
      <w:r w:rsidRPr="00DC56AE">
        <w:t>5.31.7.2</w:t>
      </w:r>
      <w:r w:rsidRPr="00DC56AE">
        <w:tab/>
        <w:t>Extended Discontinuous Reception (DRX) for CM-IDLE and CM-CONNECTED with RRC-INACTIVE</w:t>
      </w:r>
      <w:bookmarkEnd w:id="3573"/>
      <w:bookmarkEnd w:id="3574"/>
      <w:bookmarkEnd w:id="3575"/>
      <w:bookmarkEnd w:id="3576"/>
      <w:bookmarkEnd w:id="3577"/>
      <w:bookmarkEnd w:id="3578"/>
      <w:bookmarkEnd w:id="3579"/>
    </w:p>
    <w:p w14:paraId="6FBC508F" w14:textId="77777777" w:rsidR="00D40151" w:rsidRPr="00DC56AE" w:rsidRDefault="00D40151" w:rsidP="00D40151">
      <w:pPr>
        <w:pStyle w:val="Heading5"/>
      </w:pPr>
      <w:bookmarkStart w:id="3580" w:name="_Toc20150111"/>
      <w:bookmarkStart w:id="3581" w:name="_Toc27846911"/>
      <w:bookmarkStart w:id="3582" w:name="_Toc36188042"/>
      <w:bookmarkStart w:id="3583" w:name="_Toc45183947"/>
      <w:bookmarkStart w:id="3584" w:name="_Toc47342789"/>
      <w:bookmarkStart w:id="3585" w:name="_Toc51769491"/>
      <w:bookmarkStart w:id="3586" w:name="_Toc153797301"/>
      <w:r w:rsidRPr="00DC56AE">
        <w:t>5.31.7.2.1</w:t>
      </w:r>
      <w:r w:rsidRPr="00DC56AE">
        <w:tab/>
        <w:t>Overview</w:t>
      </w:r>
      <w:bookmarkEnd w:id="3580"/>
      <w:bookmarkEnd w:id="3581"/>
      <w:bookmarkEnd w:id="3582"/>
      <w:bookmarkEnd w:id="3583"/>
      <w:bookmarkEnd w:id="3584"/>
      <w:bookmarkEnd w:id="3585"/>
      <w:bookmarkEnd w:id="3586"/>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lastRenderedPageBreak/>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587" w:name="_Toc20150112"/>
      <w:bookmarkStart w:id="3588" w:name="_Toc27846912"/>
      <w:bookmarkStart w:id="3589" w:name="_Toc36188043"/>
      <w:bookmarkStart w:id="3590" w:name="_Toc45183948"/>
      <w:bookmarkStart w:id="3591" w:name="_Toc47342790"/>
      <w:bookmarkStart w:id="3592" w:name="_Toc51769492"/>
      <w:bookmarkStart w:id="3593" w:name="_Toc153797302"/>
      <w:r w:rsidRPr="00DC56AE">
        <w:lastRenderedPageBreak/>
        <w:t>5.31.7.2.2</w:t>
      </w:r>
      <w:r w:rsidRPr="00DC56AE">
        <w:tab/>
        <w:t>Paging for extended idle mode DRX in E-UTRA connected to 5GC</w:t>
      </w:r>
      <w:bookmarkEnd w:id="3587"/>
      <w:bookmarkEnd w:id="3588"/>
      <w:bookmarkEnd w:id="3589"/>
      <w:bookmarkEnd w:id="3590"/>
      <w:bookmarkEnd w:id="3591"/>
      <w:bookmarkEnd w:id="3592"/>
      <w:bookmarkEnd w:id="3593"/>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594" w:name="_Toc27846913"/>
      <w:bookmarkStart w:id="3595" w:name="_Toc36188044"/>
      <w:bookmarkStart w:id="3596" w:name="_Toc45183949"/>
      <w:bookmarkStart w:id="3597" w:name="_Toc47342791"/>
      <w:bookmarkStart w:id="3598" w:name="_Toc51769493"/>
      <w:bookmarkStart w:id="3599" w:name="_Toc20150113"/>
      <w:bookmarkStart w:id="3600" w:name="_Toc153797303"/>
      <w:r w:rsidRPr="00DC56AE">
        <w:lastRenderedPageBreak/>
        <w:t>5.31.7.2.3</w:t>
      </w:r>
      <w:r w:rsidRPr="00DC56AE">
        <w:tab/>
        <w:t>Paging for a UE registered in a tracking area with heterogeneous support of extended idle mode DRX</w:t>
      </w:r>
      <w:bookmarkEnd w:id="3594"/>
      <w:bookmarkEnd w:id="3595"/>
      <w:bookmarkEnd w:id="3596"/>
      <w:bookmarkEnd w:id="3597"/>
      <w:bookmarkEnd w:id="3598"/>
      <w:bookmarkEnd w:id="3600"/>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601" w:name="_Toc27846914"/>
      <w:bookmarkStart w:id="3602" w:name="_Toc36188045"/>
      <w:bookmarkStart w:id="3603" w:name="_Toc45183950"/>
      <w:bookmarkStart w:id="3604" w:name="_Toc47342792"/>
      <w:bookmarkStart w:id="3605" w:name="_Toc51769494"/>
      <w:bookmarkStart w:id="3606" w:name="_Toc153797304"/>
      <w:r w:rsidRPr="00DC56AE">
        <w:t>5.31.7.3</w:t>
      </w:r>
      <w:r w:rsidRPr="00DC56AE">
        <w:tab/>
        <w:t>MICO mode with Extended Connected Time</w:t>
      </w:r>
      <w:bookmarkEnd w:id="3599"/>
      <w:bookmarkEnd w:id="3601"/>
      <w:bookmarkEnd w:id="3602"/>
      <w:bookmarkEnd w:id="3603"/>
      <w:bookmarkEnd w:id="3604"/>
      <w:bookmarkEnd w:id="3605"/>
      <w:bookmarkEnd w:id="3606"/>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07" w:name="_Toc20150114"/>
      <w:bookmarkStart w:id="3608" w:name="_Toc27846915"/>
      <w:bookmarkStart w:id="3609" w:name="_Toc36188046"/>
      <w:bookmarkStart w:id="3610" w:name="_Toc45183951"/>
      <w:bookmarkStart w:id="3611"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12" w:name="_Toc51769495"/>
      <w:bookmarkStart w:id="3613" w:name="_Toc153797305"/>
      <w:r w:rsidRPr="00DC56AE">
        <w:t>5.31.7.4</w:t>
      </w:r>
      <w:r w:rsidRPr="00DC56AE">
        <w:tab/>
        <w:t>MICO mode with Active Time</w:t>
      </w:r>
      <w:bookmarkEnd w:id="3607"/>
      <w:bookmarkEnd w:id="3608"/>
      <w:bookmarkEnd w:id="3609"/>
      <w:bookmarkEnd w:id="3610"/>
      <w:bookmarkEnd w:id="3611"/>
      <w:bookmarkEnd w:id="3612"/>
      <w:bookmarkEnd w:id="3613"/>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14" w:name="_Toc20150115"/>
      <w:bookmarkStart w:id="3615" w:name="_Toc27846916"/>
      <w:bookmarkStart w:id="3616" w:name="_Toc36188047"/>
      <w:bookmarkStart w:id="3617" w:name="_Toc45183952"/>
      <w:bookmarkStart w:id="3618" w:name="_Toc47342794"/>
      <w:bookmarkStart w:id="3619" w:name="_Toc51769496"/>
      <w:bookmarkStart w:id="3620" w:name="_Toc153797306"/>
      <w:r w:rsidRPr="00DC56AE">
        <w:t>5.31.7.5</w:t>
      </w:r>
      <w:r w:rsidRPr="00DC56AE">
        <w:tab/>
        <w:t>MICO mode and Periodic Registration Timer Control</w:t>
      </w:r>
      <w:bookmarkEnd w:id="3614"/>
      <w:bookmarkEnd w:id="3615"/>
      <w:bookmarkEnd w:id="3616"/>
      <w:bookmarkEnd w:id="3617"/>
      <w:bookmarkEnd w:id="3618"/>
      <w:bookmarkEnd w:id="3619"/>
      <w:bookmarkEnd w:id="3620"/>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21" w:name="_Toc20150116"/>
      <w:bookmarkStart w:id="3622" w:name="_Toc27846917"/>
      <w:bookmarkStart w:id="3623" w:name="_Toc36188048"/>
      <w:bookmarkStart w:id="3624" w:name="_Toc45183953"/>
      <w:bookmarkStart w:id="3625" w:name="_Toc47342795"/>
      <w:bookmarkStart w:id="3626" w:name="_Toc51769497"/>
      <w:bookmarkStart w:id="3627" w:name="_Toc153797307"/>
      <w:r w:rsidRPr="00DC56AE">
        <w:t>5.31.8</w:t>
      </w:r>
      <w:r w:rsidRPr="00DC56AE">
        <w:tab/>
        <w:t>High latency communication</w:t>
      </w:r>
      <w:bookmarkEnd w:id="3621"/>
      <w:bookmarkEnd w:id="3622"/>
      <w:bookmarkEnd w:id="3623"/>
      <w:bookmarkEnd w:id="3624"/>
      <w:bookmarkEnd w:id="3625"/>
      <w:bookmarkEnd w:id="3626"/>
      <w:bookmarkEnd w:id="3627"/>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28" w:name="_Toc20150117"/>
      <w:bookmarkStart w:id="3629" w:name="_Toc27846918"/>
      <w:bookmarkStart w:id="3630" w:name="_Toc36188049"/>
      <w:bookmarkStart w:id="3631" w:name="_Toc45183954"/>
      <w:bookmarkStart w:id="3632"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33" w:name="_Toc51769498"/>
      <w:bookmarkStart w:id="3634" w:name="_Toc153797308"/>
      <w:r w:rsidRPr="00DC56AE">
        <w:t>5.31.9</w:t>
      </w:r>
      <w:r w:rsidRPr="00DC56AE">
        <w:tab/>
        <w:t>Support for Monitoring Events</w:t>
      </w:r>
      <w:bookmarkEnd w:id="3628"/>
      <w:bookmarkEnd w:id="3629"/>
      <w:bookmarkEnd w:id="3630"/>
      <w:bookmarkEnd w:id="3631"/>
      <w:bookmarkEnd w:id="3632"/>
      <w:bookmarkEnd w:id="3633"/>
      <w:bookmarkEnd w:id="3634"/>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35" w:name="_Toc20150118"/>
      <w:bookmarkStart w:id="3636" w:name="_Toc27846919"/>
      <w:bookmarkStart w:id="3637" w:name="_Toc36188050"/>
      <w:bookmarkStart w:id="3638" w:name="_Toc45183955"/>
      <w:bookmarkStart w:id="3639" w:name="_Toc47342797"/>
      <w:bookmarkStart w:id="3640" w:name="_Toc51769499"/>
      <w:bookmarkStart w:id="3641" w:name="_Toc153797309"/>
      <w:r w:rsidRPr="00DC56AE">
        <w:t>5.31.10</w:t>
      </w:r>
      <w:r w:rsidRPr="00DC56AE">
        <w:tab/>
        <w:t>NB-IoT UE Radio Capability Handling</w:t>
      </w:r>
      <w:bookmarkEnd w:id="3635"/>
      <w:bookmarkEnd w:id="3636"/>
      <w:bookmarkEnd w:id="3637"/>
      <w:bookmarkEnd w:id="3638"/>
      <w:bookmarkEnd w:id="3639"/>
      <w:bookmarkEnd w:id="3640"/>
      <w:bookmarkEnd w:id="3641"/>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642" w:name="_Toc20150119"/>
      <w:bookmarkStart w:id="3643" w:name="_Toc27846920"/>
      <w:bookmarkStart w:id="3644" w:name="_Toc36188051"/>
      <w:bookmarkStart w:id="3645" w:name="_Toc45183956"/>
      <w:bookmarkStart w:id="3646" w:name="_Toc47342798"/>
      <w:bookmarkStart w:id="3647" w:name="_Toc51769500"/>
      <w:bookmarkStart w:id="3648" w:name="_Toc153797310"/>
      <w:r w:rsidRPr="00DC56AE">
        <w:t>5.31.11</w:t>
      </w:r>
      <w:r w:rsidRPr="00DC56AE">
        <w:tab/>
        <w:t>Inter-RAT idle mode mobility to and from NB-IoT</w:t>
      </w:r>
      <w:bookmarkEnd w:id="3642"/>
      <w:bookmarkEnd w:id="3643"/>
      <w:bookmarkEnd w:id="3644"/>
      <w:bookmarkEnd w:id="3645"/>
      <w:bookmarkEnd w:id="3646"/>
      <w:bookmarkEnd w:id="3647"/>
      <w:bookmarkEnd w:id="3648"/>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 xml:space="preserve">The AMF informs the SMF at an inter-RAT idle mobility event, e.g. to or from NB-IoT connected to 5GC about the RAT type change in the Nsmf_PDUSession_UpdateSMContext message during the Registration procedure. Based on </w:t>
      </w:r>
      <w:r w:rsidRPr="00DC56AE">
        <w:lastRenderedPageBreak/>
        <w:t>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649" w:name="_Toc20150120"/>
      <w:bookmarkStart w:id="3650" w:name="_Toc27846921"/>
      <w:bookmarkStart w:id="3651" w:name="_Toc36188052"/>
      <w:bookmarkStart w:id="3652" w:name="_Toc45183957"/>
      <w:bookmarkStart w:id="3653" w:name="_Toc47342799"/>
      <w:bookmarkStart w:id="3654" w:name="_Toc51769501"/>
      <w:bookmarkStart w:id="3655" w:name="_Toc153797311"/>
      <w:r w:rsidRPr="00DC56AE">
        <w:t>5.31.12</w:t>
      </w:r>
      <w:r w:rsidRPr="00DC56AE">
        <w:tab/>
        <w:t>Restriction of use of Enhanced Coverage</w:t>
      </w:r>
      <w:bookmarkEnd w:id="3649"/>
      <w:bookmarkEnd w:id="3650"/>
      <w:bookmarkEnd w:id="3651"/>
      <w:bookmarkEnd w:id="3652"/>
      <w:bookmarkEnd w:id="3653"/>
      <w:bookmarkEnd w:id="3654"/>
      <w:bookmarkEnd w:id="3655"/>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w:t>
      </w:r>
      <w:r w:rsidRPr="00DC56AE">
        <w:lastRenderedPageBreak/>
        <w:t xml:space="preserve">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656" w:name="_Toc20150121"/>
      <w:bookmarkStart w:id="3657" w:name="_Toc27846922"/>
      <w:bookmarkStart w:id="3658" w:name="_Toc36188053"/>
      <w:bookmarkStart w:id="3659" w:name="_Toc45183958"/>
      <w:bookmarkStart w:id="3660" w:name="_Toc47342800"/>
      <w:bookmarkStart w:id="3661" w:name="_Toc51769502"/>
      <w:bookmarkStart w:id="3662" w:name="_Toc153797312"/>
      <w:r w:rsidRPr="00DC56AE">
        <w:t>5.31.13</w:t>
      </w:r>
      <w:r w:rsidRPr="00DC56AE">
        <w:tab/>
        <w:t>Paging for Enhanced Coverage</w:t>
      </w:r>
      <w:bookmarkEnd w:id="3656"/>
      <w:bookmarkEnd w:id="3657"/>
      <w:bookmarkEnd w:id="3658"/>
      <w:bookmarkEnd w:id="3659"/>
      <w:bookmarkEnd w:id="3660"/>
      <w:bookmarkEnd w:id="3661"/>
      <w:bookmarkEnd w:id="3662"/>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663" w:name="_Toc20150122"/>
      <w:bookmarkStart w:id="3664" w:name="_Toc27846923"/>
      <w:bookmarkStart w:id="3665" w:name="_Toc36188054"/>
      <w:bookmarkStart w:id="3666" w:name="_Toc45183959"/>
      <w:bookmarkStart w:id="3667" w:name="_Toc47342801"/>
      <w:bookmarkStart w:id="3668" w:name="_Toc51769503"/>
      <w:bookmarkStart w:id="3669" w:name="_Toc153797313"/>
      <w:r w:rsidRPr="00DC56AE">
        <w:t>5.31.14</w:t>
      </w:r>
      <w:r w:rsidRPr="00DC56AE">
        <w:tab/>
        <w:t>Support of rate control of user data</w:t>
      </w:r>
      <w:bookmarkEnd w:id="3663"/>
      <w:bookmarkEnd w:id="3664"/>
      <w:bookmarkEnd w:id="3665"/>
      <w:bookmarkEnd w:id="3666"/>
      <w:bookmarkEnd w:id="3667"/>
      <w:bookmarkEnd w:id="3668"/>
      <w:bookmarkEnd w:id="3669"/>
    </w:p>
    <w:p w14:paraId="12BDE719" w14:textId="77777777" w:rsidR="00D40151" w:rsidRPr="00DC56AE" w:rsidRDefault="00D40151" w:rsidP="00D40151">
      <w:pPr>
        <w:pStyle w:val="Heading4"/>
      </w:pPr>
      <w:bookmarkStart w:id="3670" w:name="_Toc20150123"/>
      <w:bookmarkStart w:id="3671" w:name="_Toc27846924"/>
      <w:bookmarkStart w:id="3672" w:name="_Toc36188055"/>
      <w:bookmarkStart w:id="3673" w:name="_Toc45183960"/>
      <w:bookmarkStart w:id="3674" w:name="_Toc47342802"/>
      <w:bookmarkStart w:id="3675" w:name="_Toc51769504"/>
      <w:bookmarkStart w:id="3676" w:name="_Toc153797314"/>
      <w:r w:rsidRPr="00DC56AE">
        <w:t>5.31.14.1</w:t>
      </w:r>
      <w:r w:rsidRPr="00DC56AE">
        <w:tab/>
        <w:t>General</w:t>
      </w:r>
      <w:bookmarkEnd w:id="3670"/>
      <w:bookmarkEnd w:id="3671"/>
      <w:bookmarkEnd w:id="3672"/>
      <w:bookmarkEnd w:id="3673"/>
      <w:bookmarkEnd w:id="3674"/>
      <w:bookmarkEnd w:id="3675"/>
      <w:bookmarkEnd w:id="3676"/>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677" w:name="_Toc20150124"/>
      <w:bookmarkStart w:id="3678" w:name="_Toc27846925"/>
      <w:bookmarkStart w:id="3679" w:name="_Toc36188056"/>
      <w:bookmarkStart w:id="3680" w:name="_Toc45183961"/>
      <w:bookmarkStart w:id="3681" w:name="_Toc47342803"/>
      <w:bookmarkStart w:id="3682" w:name="_Toc51769505"/>
      <w:bookmarkStart w:id="3683" w:name="_Toc153797315"/>
      <w:r w:rsidRPr="00DC56AE">
        <w:t>5.31.14.2</w:t>
      </w:r>
      <w:r w:rsidRPr="00DC56AE">
        <w:tab/>
        <w:t>Serving PLMN Rate Control</w:t>
      </w:r>
      <w:bookmarkEnd w:id="3677"/>
      <w:bookmarkEnd w:id="3678"/>
      <w:bookmarkEnd w:id="3679"/>
      <w:bookmarkEnd w:id="3680"/>
      <w:bookmarkEnd w:id="3681"/>
      <w:bookmarkEnd w:id="3682"/>
      <w:bookmarkEnd w:id="3683"/>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684" w:name="_Toc20150125"/>
      <w:bookmarkStart w:id="3685" w:name="_Toc27846926"/>
      <w:bookmarkStart w:id="3686" w:name="_Toc36188057"/>
      <w:bookmarkStart w:id="3687" w:name="_Toc45183962"/>
      <w:bookmarkStart w:id="3688" w:name="_Toc47342804"/>
      <w:bookmarkStart w:id="3689" w:name="_Toc51769506"/>
      <w:bookmarkStart w:id="3690" w:name="_Toc153797316"/>
      <w:r w:rsidRPr="00DC56AE">
        <w:t>5.31.14.3</w:t>
      </w:r>
      <w:r w:rsidRPr="00DC56AE">
        <w:tab/>
        <w:t>Small Data Rate Control</w:t>
      </w:r>
      <w:bookmarkEnd w:id="3684"/>
      <w:bookmarkEnd w:id="3685"/>
      <w:bookmarkEnd w:id="3686"/>
      <w:bookmarkEnd w:id="3687"/>
      <w:bookmarkEnd w:id="3688"/>
      <w:bookmarkEnd w:id="3689"/>
      <w:bookmarkEnd w:id="3690"/>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 xml:space="preserve">For the UPF and NEF, Small Data Rate Control is based on a 'maximum allowed rate' per direction. If (H-)SMF provided the 'number of additional allowed exception report packets per time unit', then the 'maximum allowed rate' is </w:t>
      </w:r>
      <w:r w:rsidRPr="00DC56AE">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691" w:name="_Toc20150126"/>
      <w:bookmarkStart w:id="3692" w:name="_Toc27846927"/>
      <w:bookmarkStart w:id="3693" w:name="_Toc36188058"/>
      <w:bookmarkStart w:id="3694" w:name="_Toc45183963"/>
      <w:bookmarkStart w:id="3695" w:name="_Toc47342805"/>
      <w:bookmarkStart w:id="3696" w:name="_Toc51769507"/>
      <w:bookmarkStart w:id="3697" w:name="_Toc153797317"/>
      <w:r w:rsidRPr="00DC56AE">
        <w:t>5.31.15</w:t>
      </w:r>
      <w:r w:rsidRPr="00DC56AE">
        <w:tab/>
        <w:t>Control Plane Data Transfer Congestion Control</w:t>
      </w:r>
      <w:bookmarkEnd w:id="3691"/>
      <w:bookmarkEnd w:id="3692"/>
      <w:bookmarkEnd w:id="3693"/>
      <w:bookmarkEnd w:id="3694"/>
      <w:bookmarkEnd w:id="3695"/>
      <w:bookmarkEnd w:id="3696"/>
      <w:bookmarkEnd w:id="3697"/>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698" w:name="_Toc20150127"/>
      <w:bookmarkStart w:id="3699" w:name="_Toc27846928"/>
      <w:bookmarkStart w:id="3700" w:name="_Toc36188059"/>
      <w:bookmarkStart w:id="3701" w:name="_Toc45183964"/>
      <w:bookmarkStart w:id="3702" w:name="_Toc47342806"/>
      <w:bookmarkStart w:id="3703" w:name="_Toc51769508"/>
      <w:bookmarkStart w:id="3704" w:name="_Toc153797318"/>
      <w:r w:rsidRPr="00DC56AE">
        <w:t>5.31.16</w:t>
      </w:r>
      <w:r w:rsidRPr="00DC56AE">
        <w:tab/>
        <w:t>Service Gap Control</w:t>
      </w:r>
      <w:bookmarkEnd w:id="3698"/>
      <w:bookmarkEnd w:id="3699"/>
      <w:bookmarkEnd w:id="3700"/>
      <w:bookmarkEnd w:id="3701"/>
      <w:bookmarkEnd w:id="3702"/>
      <w:bookmarkEnd w:id="3703"/>
      <w:bookmarkEnd w:id="3704"/>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lastRenderedPageBreak/>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705" w:name="_Toc20150128"/>
      <w:bookmarkStart w:id="3706" w:name="_Toc27846929"/>
      <w:bookmarkStart w:id="3707" w:name="_Toc36188060"/>
      <w:bookmarkStart w:id="3708" w:name="_Toc45183965"/>
      <w:bookmarkStart w:id="3709" w:name="_Toc47342807"/>
      <w:bookmarkStart w:id="3710" w:name="_Toc51769509"/>
      <w:bookmarkStart w:id="3711" w:name="_Toc153797319"/>
      <w:r w:rsidRPr="00DC56AE">
        <w:t>5.31.17</w:t>
      </w:r>
      <w:r w:rsidRPr="00DC56AE">
        <w:tab/>
        <w:t>Inter-UE QoS for NB-IoT</w:t>
      </w:r>
      <w:bookmarkEnd w:id="3705"/>
      <w:bookmarkEnd w:id="3706"/>
      <w:bookmarkEnd w:id="3707"/>
      <w:bookmarkEnd w:id="3708"/>
      <w:bookmarkEnd w:id="3709"/>
      <w:bookmarkEnd w:id="3710"/>
      <w:bookmarkEnd w:id="3711"/>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12" w:name="_Toc20150129"/>
      <w:bookmarkStart w:id="3713" w:name="_Toc27846930"/>
      <w:bookmarkStart w:id="3714" w:name="_Toc36188061"/>
      <w:bookmarkStart w:id="3715" w:name="_Toc45183966"/>
      <w:bookmarkStart w:id="3716" w:name="_Toc47342808"/>
      <w:bookmarkStart w:id="3717" w:name="_Toc51769510"/>
      <w:bookmarkStart w:id="3718" w:name="_Toc153797320"/>
      <w:r w:rsidRPr="00DC56AE">
        <w:t>5.31.18</w:t>
      </w:r>
      <w:r w:rsidRPr="00DC56AE">
        <w:tab/>
        <w:t>User Plane CIoT 5GS Optimisation</w:t>
      </w:r>
      <w:bookmarkEnd w:id="3712"/>
      <w:bookmarkEnd w:id="3713"/>
      <w:bookmarkEnd w:id="3714"/>
      <w:bookmarkEnd w:id="3715"/>
      <w:bookmarkEnd w:id="3716"/>
      <w:bookmarkEnd w:id="3717"/>
      <w:bookmarkEnd w:id="3718"/>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lastRenderedPageBreak/>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19"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20" w:name="_Toc27846931"/>
      <w:bookmarkStart w:id="3721" w:name="_Toc36188062"/>
      <w:bookmarkStart w:id="3722" w:name="_Toc45183967"/>
      <w:bookmarkStart w:id="3723" w:name="_Toc47342809"/>
      <w:bookmarkStart w:id="3724" w:name="_Toc51769511"/>
      <w:bookmarkStart w:id="3725" w:name="_Toc153797321"/>
      <w:r w:rsidRPr="00DC56AE">
        <w:t>5.31.19</w:t>
      </w:r>
      <w:r w:rsidRPr="00DC56AE">
        <w:tab/>
        <w:t>QoS model for NB-IoT</w:t>
      </w:r>
      <w:bookmarkEnd w:id="3719"/>
      <w:bookmarkEnd w:id="3720"/>
      <w:bookmarkEnd w:id="3721"/>
      <w:bookmarkEnd w:id="3722"/>
      <w:bookmarkEnd w:id="3723"/>
      <w:bookmarkEnd w:id="3724"/>
      <w:bookmarkEnd w:id="3725"/>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26" w:name="_Toc27846932"/>
      <w:bookmarkStart w:id="3727" w:name="_Toc36188063"/>
      <w:bookmarkStart w:id="3728" w:name="_Toc45183968"/>
      <w:bookmarkStart w:id="3729" w:name="_Toc47342810"/>
      <w:bookmarkStart w:id="3730"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31" w:name="_Toc51769512"/>
      <w:bookmarkStart w:id="3732" w:name="_Toc153797322"/>
      <w:r w:rsidRPr="00DC56AE">
        <w:t>5.31.20</w:t>
      </w:r>
      <w:r w:rsidRPr="00DC56AE">
        <w:tab/>
        <w:t>Category M UEs differentiation</w:t>
      </w:r>
      <w:bookmarkEnd w:id="3726"/>
      <w:bookmarkEnd w:id="3727"/>
      <w:bookmarkEnd w:id="3728"/>
      <w:bookmarkEnd w:id="3729"/>
      <w:bookmarkEnd w:id="3731"/>
      <w:bookmarkEnd w:id="3732"/>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lastRenderedPageBreak/>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33" w:name="_Toc27846933"/>
      <w:bookmarkStart w:id="3734" w:name="_Toc36188064"/>
      <w:bookmarkStart w:id="3735" w:name="_Toc45183969"/>
      <w:bookmarkStart w:id="3736" w:name="_Toc47342811"/>
      <w:bookmarkStart w:id="3737" w:name="_Toc51769513"/>
      <w:bookmarkStart w:id="3738" w:name="_Toc153797323"/>
      <w:r w:rsidRPr="00DC56AE">
        <w:t>5.32</w:t>
      </w:r>
      <w:r w:rsidRPr="00DC56AE">
        <w:tab/>
        <w:t>Support for ATSSS</w:t>
      </w:r>
      <w:bookmarkEnd w:id="3730"/>
      <w:bookmarkEnd w:id="3733"/>
      <w:bookmarkEnd w:id="3734"/>
      <w:bookmarkEnd w:id="3735"/>
      <w:bookmarkEnd w:id="3736"/>
      <w:bookmarkEnd w:id="3737"/>
      <w:bookmarkEnd w:id="3738"/>
    </w:p>
    <w:p w14:paraId="670FB22E" w14:textId="77777777" w:rsidR="00D40151" w:rsidRPr="00DC56AE" w:rsidRDefault="00D40151" w:rsidP="00D40151">
      <w:pPr>
        <w:pStyle w:val="Heading3"/>
      </w:pPr>
      <w:bookmarkStart w:id="3739" w:name="_Toc20150132"/>
      <w:bookmarkStart w:id="3740" w:name="_Toc27846934"/>
      <w:bookmarkStart w:id="3741" w:name="_Toc36188065"/>
      <w:bookmarkStart w:id="3742" w:name="_Toc45183970"/>
      <w:bookmarkStart w:id="3743" w:name="_Toc47342812"/>
      <w:bookmarkStart w:id="3744" w:name="_Toc51769514"/>
      <w:bookmarkStart w:id="3745" w:name="_Toc153797324"/>
      <w:r w:rsidRPr="00DC56AE">
        <w:t>5.32.1</w:t>
      </w:r>
      <w:r w:rsidRPr="00DC56AE">
        <w:tab/>
        <w:t>General</w:t>
      </w:r>
      <w:bookmarkEnd w:id="3739"/>
      <w:bookmarkEnd w:id="3740"/>
      <w:bookmarkEnd w:id="3741"/>
      <w:bookmarkEnd w:id="3742"/>
      <w:bookmarkEnd w:id="3743"/>
      <w:bookmarkEnd w:id="3744"/>
      <w:bookmarkEnd w:id="3745"/>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746" w:name="_Toc20150133"/>
      <w:bookmarkStart w:id="3747" w:name="_Toc27846935"/>
      <w:bookmarkStart w:id="3748" w:name="_Toc36188066"/>
      <w:bookmarkStart w:id="3749" w:name="_Toc45183971"/>
      <w:bookmarkStart w:id="3750" w:name="_Toc47342813"/>
      <w:bookmarkStart w:id="3751" w:name="_Toc51769515"/>
      <w:bookmarkStart w:id="3752" w:name="_Toc153797325"/>
      <w:r w:rsidRPr="00DC56AE">
        <w:t>5.32.2</w:t>
      </w:r>
      <w:r w:rsidRPr="00DC56AE">
        <w:tab/>
        <w:t>Multi Access PDU Sessions</w:t>
      </w:r>
      <w:bookmarkEnd w:id="3746"/>
      <w:bookmarkEnd w:id="3747"/>
      <w:bookmarkEnd w:id="3748"/>
      <w:bookmarkEnd w:id="3749"/>
      <w:bookmarkEnd w:id="3750"/>
      <w:bookmarkEnd w:id="3751"/>
      <w:bookmarkEnd w:id="3752"/>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lastRenderedPageBreak/>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lastRenderedPageBreak/>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lastRenderedPageBreak/>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753" w:name="_Toc20150134"/>
      <w:bookmarkStart w:id="3754" w:name="_Toc27846936"/>
      <w:bookmarkStart w:id="3755" w:name="_Toc36188067"/>
      <w:bookmarkStart w:id="3756" w:name="_Toc45183972"/>
      <w:bookmarkStart w:id="3757" w:name="_Toc47342814"/>
      <w:bookmarkStart w:id="3758" w:name="_Toc51769516"/>
      <w:bookmarkStart w:id="3759" w:name="_Toc153797326"/>
      <w:r w:rsidRPr="00DC56AE">
        <w:t>5.32.3</w:t>
      </w:r>
      <w:r w:rsidRPr="00DC56AE">
        <w:tab/>
        <w:t>Policy for ATSSS Control</w:t>
      </w:r>
      <w:bookmarkEnd w:id="3753"/>
      <w:bookmarkEnd w:id="3754"/>
      <w:bookmarkEnd w:id="3755"/>
      <w:bookmarkEnd w:id="3756"/>
      <w:bookmarkEnd w:id="3757"/>
      <w:bookmarkEnd w:id="3758"/>
      <w:bookmarkEnd w:id="3759"/>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760" w:name="_Toc20150135"/>
      <w:bookmarkStart w:id="3761" w:name="_Toc27846937"/>
      <w:bookmarkStart w:id="3762" w:name="_Toc36188068"/>
      <w:bookmarkStart w:id="3763" w:name="_Toc45183973"/>
      <w:bookmarkStart w:id="3764" w:name="_Toc47342815"/>
      <w:bookmarkStart w:id="3765" w:name="_Toc51769517"/>
      <w:bookmarkStart w:id="3766" w:name="_Toc153797327"/>
      <w:r w:rsidRPr="00DC56AE">
        <w:t>5.32.4</w:t>
      </w:r>
      <w:r w:rsidRPr="00DC56AE">
        <w:tab/>
        <w:t>QoS Support</w:t>
      </w:r>
      <w:bookmarkEnd w:id="3760"/>
      <w:bookmarkEnd w:id="3761"/>
      <w:bookmarkEnd w:id="3762"/>
      <w:bookmarkEnd w:id="3763"/>
      <w:bookmarkEnd w:id="3764"/>
      <w:bookmarkEnd w:id="3765"/>
      <w:bookmarkEnd w:id="3766"/>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lastRenderedPageBreak/>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lastRenderedPageBreak/>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767" w:name="_Toc20150136"/>
      <w:bookmarkStart w:id="3768" w:name="_Toc27846938"/>
      <w:bookmarkStart w:id="3769" w:name="_Toc36188069"/>
      <w:bookmarkStart w:id="3770" w:name="_Toc45183974"/>
      <w:bookmarkStart w:id="3771" w:name="_Toc47342816"/>
      <w:bookmarkStart w:id="3772" w:name="_Toc51769518"/>
      <w:bookmarkStart w:id="3773" w:name="_Toc153797328"/>
      <w:r w:rsidRPr="00DC56AE">
        <w:t>5.32.5</w:t>
      </w:r>
      <w:r w:rsidRPr="00DC56AE">
        <w:tab/>
        <w:t>Access Network Performance Measurements</w:t>
      </w:r>
      <w:bookmarkEnd w:id="3767"/>
      <w:bookmarkEnd w:id="3768"/>
      <w:bookmarkEnd w:id="3769"/>
      <w:bookmarkEnd w:id="3770"/>
      <w:bookmarkEnd w:id="3771"/>
      <w:bookmarkEnd w:id="3772"/>
      <w:bookmarkEnd w:id="3773"/>
    </w:p>
    <w:p w14:paraId="26390077" w14:textId="77777777" w:rsidR="00D40151" w:rsidRPr="00DC56AE" w:rsidRDefault="00D40151" w:rsidP="00D40151">
      <w:pPr>
        <w:pStyle w:val="Heading4"/>
      </w:pPr>
      <w:bookmarkStart w:id="3774" w:name="_Toc20150137"/>
      <w:bookmarkStart w:id="3775" w:name="_Toc27846939"/>
      <w:bookmarkStart w:id="3776" w:name="_Toc36188070"/>
      <w:bookmarkStart w:id="3777" w:name="_Toc45183975"/>
      <w:bookmarkStart w:id="3778" w:name="_Toc47342817"/>
      <w:bookmarkStart w:id="3779" w:name="_Toc51769519"/>
      <w:bookmarkStart w:id="3780" w:name="_Toc153797329"/>
      <w:r w:rsidRPr="00DC56AE">
        <w:t>5.32.5.1</w:t>
      </w:r>
      <w:r w:rsidRPr="00DC56AE">
        <w:tab/>
        <w:t>General principles</w:t>
      </w:r>
      <w:bookmarkEnd w:id="3774"/>
      <w:bookmarkEnd w:id="3775"/>
      <w:bookmarkEnd w:id="3776"/>
      <w:bookmarkEnd w:id="3777"/>
      <w:bookmarkEnd w:id="3778"/>
      <w:bookmarkEnd w:id="3779"/>
      <w:bookmarkEnd w:id="3780"/>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781" w:name="_Toc20150138"/>
      <w:bookmarkStart w:id="3782" w:name="_Toc27846940"/>
      <w:bookmarkStart w:id="3783" w:name="_Toc36188071"/>
      <w:bookmarkStart w:id="3784" w:name="_Toc45183976"/>
      <w:bookmarkStart w:id="3785" w:name="_Toc47342818"/>
      <w:bookmarkStart w:id="3786" w:name="_Toc51769520"/>
      <w:bookmarkStart w:id="3787" w:name="_Toc153797330"/>
      <w:r w:rsidRPr="00DC56AE">
        <w:t>5.32.5.2</w:t>
      </w:r>
      <w:r w:rsidRPr="00DC56AE">
        <w:tab/>
        <w:t>Round Trip Time Measurements</w:t>
      </w:r>
      <w:bookmarkEnd w:id="3781"/>
      <w:bookmarkEnd w:id="3782"/>
      <w:bookmarkEnd w:id="3783"/>
      <w:bookmarkEnd w:id="3784"/>
      <w:bookmarkEnd w:id="3785"/>
      <w:bookmarkEnd w:id="3786"/>
      <w:bookmarkEnd w:id="3787"/>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 xml:space="preserve">The PMF in the UE sends over the user plane PMF-Echo Request messages to the PMF in the UPF, and the PMF in the UPF responds to each one with a PMF-Echo Response message. Similarly, the PMF in the UPF sends over </w:t>
      </w:r>
      <w:r w:rsidRPr="00DC56AE">
        <w:lastRenderedPageBreak/>
        <w:t>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788" w:name="_Toc20150139"/>
      <w:bookmarkStart w:id="3789" w:name="_Toc27846941"/>
      <w:bookmarkStart w:id="3790" w:name="_Toc36188072"/>
      <w:bookmarkStart w:id="3791" w:name="_Toc45183977"/>
      <w:bookmarkStart w:id="3792" w:name="_Toc47342819"/>
      <w:bookmarkStart w:id="3793" w:name="_Toc51769521"/>
      <w:bookmarkStart w:id="3794" w:name="_Toc153797331"/>
      <w:r w:rsidRPr="00DC56AE">
        <w:t>5.32.5.3</w:t>
      </w:r>
      <w:r w:rsidRPr="00DC56AE">
        <w:tab/>
        <w:t>Access Availability/Unavailability Report</w:t>
      </w:r>
      <w:bookmarkEnd w:id="3788"/>
      <w:bookmarkEnd w:id="3789"/>
      <w:bookmarkEnd w:id="3790"/>
      <w:bookmarkEnd w:id="3791"/>
      <w:bookmarkEnd w:id="3792"/>
      <w:bookmarkEnd w:id="3793"/>
      <w:bookmarkEnd w:id="3794"/>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795" w:name="_Toc20150140"/>
      <w:bookmarkStart w:id="3796" w:name="_Toc27846942"/>
      <w:bookmarkStart w:id="3797" w:name="_Toc36188073"/>
      <w:bookmarkStart w:id="3798" w:name="_Toc45183978"/>
      <w:bookmarkStart w:id="3799" w:name="_Toc47342820"/>
      <w:bookmarkStart w:id="3800" w:name="_Toc51769522"/>
      <w:bookmarkStart w:id="3801" w:name="_Toc153797332"/>
      <w:r w:rsidRPr="00DC56AE">
        <w:lastRenderedPageBreak/>
        <w:t>5.32.5.4</w:t>
      </w:r>
      <w:r w:rsidRPr="00DC56AE">
        <w:tab/>
        <w:t>Protocol stack for user plane measurements and measurement reports</w:t>
      </w:r>
      <w:bookmarkEnd w:id="3795"/>
      <w:bookmarkEnd w:id="3796"/>
      <w:bookmarkEnd w:id="3797"/>
      <w:bookmarkEnd w:id="3798"/>
      <w:bookmarkEnd w:id="3799"/>
      <w:bookmarkEnd w:id="3800"/>
      <w:bookmarkEnd w:id="3801"/>
    </w:p>
    <w:p w14:paraId="2100F2A2" w14:textId="631543B8" w:rsidR="00D40151" w:rsidRPr="00DC56AE" w:rsidRDefault="00C760F4" w:rsidP="00D40151">
      <w:pPr>
        <w:pStyle w:val="TH"/>
      </w:pPr>
      <w:r w:rsidRPr="00DC56AE">
        <w:object w:dxaOrig="6724" w:dyaOrig="3077" w14:anchorId="6E844343">
          <v:shape id="_x0000_i1089" type="#_x0000_t75" style="width:334.35pt;height:154pt" o:ole="">
            <v:imagedata r:id="rId139" o:title=""/>
          </v:shape>
          <o:OLEObject Type="Embed" ProgID="Word.Picture.8" ShapeID="_x0000_i1089" DrawAspect="Content" ObjectID="_1764411662" r:id="rId140"/>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802" w:name="_MON_1693491459"/>
    <w:bookmarkEnd w:id="3802"/>
    <w:p w14:paraId="104EC68F" w14:textId="3A95760F" w:rsidR="00C760F4" w:rsidRPr="00DC56AE" w:rsidRDefault="00C760F4" w:rsidP="00982AB5">
      <w:pPr>
        <w:pStyle w:val="TH"/>
      </w:pPr>
      <w:r w:rsidRPr="00DC56AE">
        <w:object w:dxaOrig="8789" w:dyaOrig="3400" w14:anchorId="39242468">
          <v:shape id="_x0000_i1090" type="#_x0000_t75" style="width:439.5pt;height:169.05pt" o:ole="">
            <v:imagedata r:id="rId141" o:title=""/>
          </v:shape>
          <o:OLEObject Type="Embed" ProgID="Word.Picture.8" ShapeID="_x0000_i1090" DrawAspect="Content" ObjectID="_1764411663" r:id="rId142"/>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803" w:name="_Toc20150141"/>
    <w:bookmarkStart w:id="3804" w:name="_Toc27846943"/>
    <w:bookmarkStart w:id="3805" w:name="_Toc36188074"/>
    <w:bookmarkStart w:id="3806" w:name="_Toc45183979"/>
    <w:bookmarkStart w:id="3807" w:name="_Toc47342821"/>
    <w:bookmarkStart w:id="3808" w:name="_Toc51769523"/>
    <w:bookmarkStart w:id="3809" w:name="_MON_1693484984"/>
    <w:bookmarkEnd w:id="3809"/>
    <w:p w14:paraId="21A01364" w14:textId="1176E60A" w:rsidR="00C760F4" w:rsidRPr="00DC56AE" w:rsidRDefault="00C760F4" w:rsidP="00C760F4">
      <w:pPr>
        <w:pStyle w:val="TH"/>
      </w:pPr>
      <w:r w:rsidRPr="00DC56AE">
        <w:object w:dxaOrig="8931" w:dyaOrig="3399" w14:anchorId="7BF8C3A7">
          <v:shape id="_x0000_i1091" type="#_x0000_t75" style="width:446.4pt;height:169.05pt" o:ole="">
            <v:imagedata r:id="rId143" o:title=""/>
          </v:shape>
          <o:OLEObject Type="Embed" ProgID="Word.Picture.8" ShapeID="_x0000_i1091" DrawAspect="Content" ObjectID="_1764411664" r:id="rId144"/>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10" w:name="_Toc153797333"/>
      <w:r w:rsidRPr="00DC56AE">
        <w:t>5.32.6</w:t>
      </w:r>
      <w:r w:rsidRPr="00DC56AE">
        <w:tab/>
        <w:t>Support of Steering Functionalities</w:t>
      </w:r>
      <w:bookmarkEnd w:id="3803"/>
      <w:bookmarkEnd w:id="3804"/>
      <w:bookmarkEnd w:id="3805"/>
      <w:bookmarkEnd w:id="3806"/>
      <w:bookmarkEnd w:id="3807"/>
      <w:bookmarkEnd w:id="3808"/>
      <w:bookmarkEnd w:id="3810"/>
    </w:p>
    <w:p w14:paraId="7A3E4BBE" w14:textId="77777777" w:rsidR="00D40151" w:rsidRPr="00DC56AE" w:rsidRDefault="00D40151" w:rsidP="00D40151">
      <w:pPr>
        <w:pStyle w:val="Heading4"/>
      </w:pPr>
      <w:bookmarkStart w:id="3811" w:name="_Toc20150142"/>
      <w:bookmarkStart w:id="3812" w:name="_Toc27846944"/>
      <w:bookmarkStart w:id="3813" w:name="_Toc36188075"/>
      <w:bookmarkStart w:id="3814" w:name="_Toc45183980"/>
      <w:bookmarkStart w:id="3815" w:name="_Toc47342822"/>
      <w:bookmarkStart w:id="3816" w:name="_Toc51769524"/>
      <w:bookmarkStart w:id="3817" w:name="_Toc153797334"/>
      <w:r w:rsidRPr="00DC56AE">
        <w:t>5.32.6.1</w:t>
      </w:r>
      <w:r w:rsidRPr="00DC56AE">
        <w:tab/>
        <w:t>General</w:t>
      </w:r>
      <w:bookmarkEnd w:id="3811"/>
      <w:bookmarkEnd w:id="3812"/>
      <w:bookmarkEnd w:id="3813"/>
      <w:bookmarkEnd w:id="3814"/>
      <w:bookmarkEnd w:id="3815"/>
      <w:bookmarkEnd w:id="3816"/>
      <w:bookmarkEnd w:id="3817"/>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DC56AE">
        <w:lastRenderedPageBreak/>
        <w:t>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3.7pt;height:320.55pt" o:ole="">
            <v:imagedata r:id="rId145" o:title=""/>
          </v:shape>
          <o:OLEObject Type="Embed" ProgID="Visio.Drawing.11" ShapeID="_x0000_i1092" DrawAspect="Content" ObjectID="_1764411665" r:id="rId146"/>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18" w:name="_Toc20150143"/>
      <w:bookmarkStart w:id="3819" w:name="_Toc27846945"/>
      <w:bookmarkStart w:id="3820" w:name="_Toc36188076"/>
      <w:bookmarkStart w:id="3821" w:name="_Toc45183981"/>
      <w:bookmarkStart w:id="3822" w:name="_Toc47342823"/>
      <w:bookmarkStart w:id="3823" w:name="_Toc51769525"/>
      <w:bookmarkStart w:id="3824" w:name="_Toc153797335"/>
      <w:r w:rsidRPr="00DC56AE">
        <w:t>5.32.6.2</w:t>
      </w:r>
      <w:r w:rsidRPr="00DC56AE">
        <w:tab/>
        <w:t>High-Layer Steering Functionalities</w:t>
      </w:r>
      <w:bookmarkEnd w:id="3818"/>
      <w:bookmarkEnd w:id="3819"/>
      <w:bookmarkEnd w:id="3820"/>
      <w:bookmarkEnd w:id="3821"/>
      <w:bookmarkEnd w:id="3822"/>
      <w:bookmarkEnd w:id="3823"/>
      <w:bookmarkEnd w:id="3824"/>
    </w:p>
    <w:p w14:paraId="6FED54AA" w14:textId="77777777" w:rsidR="00D40151" w:rsidRPr="00DC56AE" w:rsidRDefault="00D40151" w:rsidP="00D40151">
      <w:pPr>
        <w:pStyle w:val="Heading5"/>
      </w:pPr>
      <w:bookmarkStart w:id="3825" w:name="_Toc20150144"/>
      <w:bookmarkStart w:id="3826" w:name="_Toc27846946"/>
      <w:bookmarkStart w:id="3827" w:name="_Toc36188077"/>
      <w:bookmarkStart w:id="3828" w:name="_Toc45183982"/>
      <w:bookmarkStart w:id="3829" w:name="_Toc47342824"/>
      <w:bookmarkStart w:id="3830" w:name="_Toc51769526"/>
      <w:bookmarkStart w:id="3831" w:name="_Toc153797336"/>
      <w:r w:rsidRPr="00DC56AE">
        <w:t>5.32.6.2.1</w:t>
      </w:r>
      <w:r w:rsidRPr="00DC56AE">
        <w:tab/>
        <w:t>MPTCP Functionality</w:t>
      </w:r>
      <w:bookmarkEnd w:id="3825"/>
      <w:bookmarkEnd w:id="3826"/>
      <w:bookmarkEnd w:id="3827"/>
      <w:bookmarkEnd w:id="3828"/>
      <w:bookmarkEnd w:id="3829"/>
      <w:bookmarkEnd w:id="3830"/>
      <w:bookmarkEnd w:id="3831"/>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lastRenderedPageBreak/>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32" w:name="_Toc20150145"/>
      <w:bookmarkStart w:id="3833" w:name="_Toc27846947"/>
      <w:bookmarkStart w:id="3834" w:name="_Toc36188078"/>
      <w:bookmarkStart w:id="3835" w:name="_Toc45183983"/>
      <w:bookmarkStart w:id="3836" w:name="_Toc47342825"/>
      <w:bookmarkStart w:id="3837" w:name="_Toc51769527"/>
      <w:bookmarkStart w:id="3838" w:name="_Toc153797337"/>
      <w:r w:rsidRPr="00DC56AE">
        <w:t>5.32.6.3</w:t>
      </w:r>
      <w:r w:rsidRPr="00DC56AE">
        <w:tab/>
        <w:t>Low-Layer Steering Functionalities</w:t>
      </w:r>
      <w:bookmarkEnd w:id="3832"/>
      <w:bookmarkEnd w:id="3833"/>
      <w:bookmarkEnd w:id="3834"/>
      <w:bookmarkEnd w:id="3835"/>
      <w:bookmarkEnd w:id="3836"/>
      <w:bookmarkEnd w:id="3837"/>
      <w:bookmarkEnd w:id="3838"/>
    </w:p>
    <w:p w14:paraId="55277030" w14:textId="77777777" w:rsidR="00D40151" w:rsidRPr="00DC56AE" w:rsidRDefault="00D40151" w:rsidP="00D40151">
      <w:pPr>
        <w:pStyle w:val="Heading5"/>
      </w:pPr>
      <w:bookmarkStart w:id="3839" w:name="_Toc20150146"/>
      <w:bookmarkStart w:id="3840" w:name="_Toc27846948"/>
      <w:bookmarkStart w:id="3841" w:name="_Toc36188079"/>
      <w:bookmarkStart w:id="3842" w:name="_Toc45183984"/>
      <w:bookmarkStart w:id="3843" w:name="_Toc47342826"/>
      <w:bookmarkStart w:id="3844" w:name="_Toc51769528"/>
      <w:bookmarkStart w:id="3845" w:name="_Toc153797338"/>
      <w:r w:rsidRPr="00DC56AE">
        <w:t>5.32.6.3.1</w:t>
      </w:r>
      <w:r w:rsidRPr="00DC56AE">
        <w:tab/>
        <w:t>ATSSS-LL Functionality</w:t>
      </w:r>
      <w:bookmarkEnd w:id="3839"/>
      <w:bookmarkEnd w:id="3840"/>
      <w:bookmarkEnd w:id="3841"/>
      <w:bookmarkEnd w:id="3842"/>
      <w:bookmarkEnd w:id="3843"/>
      <w:bookmarkEnd w:id="3844"/>
      <w:bookmarkEnd w:id="3845"/>
    </w:p>
    <w:p w14:paraId="6507CB62" w14:textId="77777777" w:rsidR="00D40151" w:rsidRPr="00DC56AE" w:rsidRDefault="00D40151" w:rsidP="00D40151">
      <w:r w:rsidRPr="00DC56AE">
        <w:t xml:space="preserve">The ATSSS-LL functionality in the UE does not apply a specific protocol. It is a data switching function, which decides how to steer, switch and split the uplink traffic across 3GPP and non-3GPP accesses, based on the provisioned ATSSS </w:t>
      </w:r>
      <w:r w:rsidRPr="00DC56AE">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846" w:name="_Toc20150147"/>
      <w:bookmarkStart w:id="3847" w:name="_Toc27846949"/>
      <w:bookmarkStart w:id="3848" w:name="_Toc36188080"/>
      <w:bookmarkStart w:id="3849" w:name="_Toc45183985"/>
      <w:bookmarkStart w:id="3850" w:name="_Toc47342827"/>
      <w:bookmarkStart w:id="3851" w:name="_Toc51769529"/>
      <w:bookmarkStart w:id="3852" w:name="_Toc153797339"/>
      <w:r w:rsidRPr="00DC56AE">
        <w:t>5.32.7</w:t>
      </w:r>
      <w:r w:rsidRPr="00DC56AE">
        <w:tab/>
        <w:t>Interworking with EPS</w:t>
      </w:r>
      <w:bookmarkEnd w:id="3846"/>
      <w:bookmarkEnd w:id="3847"/>
      <w:bookmarkEnd w:id="3848"/>
      <w:bookmarkEnd w:id="3849"/>
      <w:bookmarkEnd w:id="3850"/>
      <w:bookmarkEnd w:id="3851"/>
      <w:bookmarkEnd w:id="3852"/>
    </w:p>
    <w:p w14:paraId="3230AA9F" w14:textId="77777777" w:rsidR="00D40151" w:rsidRPr="00DC56AE" w:rsidRDefault="00D40151" w:rsidP="00D40151">
      <w:pPr>
        <w:pStyle w:val="Heading4"/>
      </w:pPr>
      <w:bookmarkStart w:id="3853" w:name="_Toc20150148"/>
      <w:bookmarkStart w:id="3854" w:name="_Toc27846950"/>
      <w:bookmarkStart w:id="3855" w:name="_Toc36188081"/>
      <w:bookmarkStart w:id="3856" w:name="_Toc45183986"/>
      <w:bookmarkStart w:id="3857" w:name="_Toc47342828"/>
      <w:bookmarkStart w:id="3858" w:name="_Toc51769530"/>
      <w:bookmarkStart w:id="3859" w:name="_Toc153797340"/>
      <w:r w:rsidRPr="00DC56AE">
        <w:t>5.32.7.1</w:t>
      </w:r>
      <w:r w:rsidRPr="00DC56AE">
        <w:tab/>
        <w:t>General</w:t>
      </w:r>
      <w:bookmarkEnd w:id="3853"/>
      <w:bookmarkEnd w:id="3854"/>
      <w:bookmarkEnd w:id="3855"/>
      <w:bookmarkEnd w:id="3856"/>
      <w:bookmarkEnd w:id="3857"/>
      <w:bookmarkEnd w:id="3858"/>
      <w:bookmarkEnd w:id="3859"/>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860" w:name="_Toc20150149"/>
      <w:bookmarkStart w:id="3861" w:name="_Toc27846951"/>
      <w:bookmarkStart w:id="3862" w:name="_Toc36188082"/>
      <w:bookmarkStart w:id="3863" w:name="_Toc45183987"/>
      <w:bookmarkStart w:id="3864" w:name="_Toc47342829"/>
      <w:bookmarkStart w:id="3865" w:name="_Toc51769531"/>
      <w:bookmarkStart w:id="3866" w:name="_Toc153797341"/>
      <w:r w:rsidRPr="00DC56AE">
        <w:t>5.32.7.2</w:t>
      </w:r>
      <w:r w:rsidRPr="00DC56AE">
        <w:tab/>
        <w:t>Interworking with N26 Interface</w:t>
      </w:r>
      <w:bookmarkEnd w:id="3860"/>
      <w:bookmarkEnd w:id="3861"/>
      <w:bookmarkEnd w:id="3862"/>
      <w:bookmarkEnd w:id="3863"/>
      <w:bookmarkEnd w:id="3864"/>
      <w:bookmarkEnd w:id="3865"/>
      <w:bookmarkEnd w:id="3866"/>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DC56AE">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867" w:name="_Toc20150150"/>
      <w:bookmarkStart w:id="3868" w:name="_Toc27846952"/>
      <w:bookmarkStart w:id="3869" w:name="_Toc36188083"/>
      <w:bookmarkStart w:id="3870" w:name="_Toc45183988"/>
      <w:bookmarkStart w:id="3871" w:name="_Toc47342830"/>
      <w:bookmarkStart w:id="3872" w:name="_Toc51769532"/>
      <w:bookmarkStart w:id="3873" w:name="_Toc153797342"/>
      <w:r w:rsidRPr="00DC56AE">
        <w:t>5.32.7.3</w:t>
      </w:r>
      <w:r w:rsidRPr="00DC56AE">
        <w:tab/>
        <w:t>Interworking without N26 Interface</w:t>
      </w:r>
      <w:bookmarkEnd w:id="3867"/>
      <w:bookmarkEnd w:id="3868"/>
      <w:bookmarkEnd w:id="3869"/>
      <w:bookmarkEnd w:id="3870"/>
      <w:bookmarkEnd w:id="3871"/>
      <w:bookmarkEnd w:id="3872"/>
      <w:bookmarkEnd w:id="3873"/>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874" w:name="_Toc20150151"/>
      <w:bookmarkStart w:id="3875" w:name="_Toc27846953"/>
      <w:bookmarkStart w:id="3876" w:name="_Toc36188084"/>
      <w:bookmarkStart w:id="3877" w:name="_Toc45183989"/>
      <w:bookmarkStart w:id="3878" w:name="_Toc47342831"/>
      <w:bookmarkStart w:id="3879" w:name="_Toc51769533"/>
      <w:bookmarkStart w:id="3880" w:name="_Toc153797343"/>
      <w:r w:rsidRPr="00DC56AE">
        <w:t>5.32.8</w:t>
      </w:r>
      <w:r w:rsidRPr="00DC56AE">
        <w:tab/>
        <w:t>ATSSS Rules</w:t>
      </w:r>
      <w:bookmarkEnd w:id="3874"/>
      <w:bookmarkEnd w:id="3875"/>
      <w:bookmarkEnd w:id="3876"/>
      <w:bookmarkEnd w:id="3877"/>
      <w:bookmarkEnd w:id="3878"/>
      <w:bookmarkEnd w:id="3879"/>
      <w:bookmarkEnd w:id="3880"/>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lastRenderedPageBreak/>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881" w:name="_Toc20150152"/>
      <w:bookmarkStart w:id="3882" w:name="_Toc27846954"/>
      <w:bookmarkStart w:id="3883" w:name="_Toc36188085"/>
      <w:bookmarkStart w:id="3884" w:name="_Toc45183990"/>
      <w:bookmarkStart w:id="3885" w:name="_Toc47342832"/>
      <w:bookmarkStart w:id="3886" w:name="_Toc51769534"/>
      <w:bookmarkStart w:id="3887" w:name="_Toc153797344"/>
      <w:r w:rsidRPr="00DC56AE">
        <w:t>5.33</w:t>
      </w:r>
      <w:r w:rsidRPr="00DC56AE">
        <w:tab/>
        <w:t>Support for Ultra Reliable Low Latency Communication</w:t>
      </w:r>
      <w:bookmarkEnd w:id="3881"/>
      <w:bookmarkEnd w:id="3882"/>
      <w:bookmarkEnd w:id="3883"/>
      <w:bookmarkEnd w:id="3884"/>
      <w:bookmarkEnd w:id="3885"/>
      <w:bookmarkEnd w:id="3886"/>
      <w:bookmarkEnd w:id="3887"/>
    </w:p>
    <w:p w14:paraId="5A8BE6C3" w14:textId="77777777" w:rsidR="00D40151" w:rsidRPr="00DC56AE" w:rsidRDefault="00D40151" w:rsidP="00D40151">
      <w:pPr>
        <w:pStyle w:val="Heading3"/>
      </w:pPr>
      <w:bookmarkStart w:id="3888" w:name="_Toc20150153"/>
      <w:bookmarkStart w:id="3889" w:name="_Toc27846955"/>
      <w:bookmarkStart w:id="3890" w:name="_Toc36188086"/>
      <w:bookmarkStart w:id="3891" w:name="_Toc45183991"/>
      <w:bookmarkStart w:id="3892" w:name="_Toc47342833"/>
      <w:bookmarkStart w:id="3893" w:name="_Toc51769535"/>
      <w:bookmarkStart w:id="3894" w:name="_Toc153797345"/>
      <w:r w:rsidRPr="00DC56AE">
        <w:t>5.33.1</w:t>
      </w:r>
      <w:r w:rsidRPr="00DC56AE">
        <w:tab/>
        <w:t>General</w:t>
      </w:r>
      <w:bookmarkEnd w:id="3888"/>
      <w:bookmarkEnd w:id="3889"/>
      <w:bookmarkEnd w:id="3890"/>
      <w:bookmarkEnd w:id="3891"/>
      <w:bookmarkEnd w:id="3892"/>
      <w:bookmarkEnd w:id="3893"/>
      <w:bookmarkEnd w:id="3894"/>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895" w:name="_Toc20150154"/>
      <w:bookmarkStart w:id="3896" w:name="_Toc27846956"/>
      <w:bookmarkStart w:id="3897" w:name="_Toc36188087"/>
      <w:bookmarkStart w:id="3898" w:name="_Toc45183992"/>
      <w:bookmarkStart w:id="3899" w:name="_Toc47342834"/>
      <w:bookmarkStart w:id="3900" w:name="_Toc51769536"/>
      <w:bookmarkStart w:id="3901" w:name="_Toc153797346"/>
      <w:r w:rsidRPr="00DC56AE">
        <w:t>5.33.2</w:t>
      </w:r>
      <w:r w:rsidRPr="00DC56AE">
        <w:tab/>
        <w:t>Redundant transmission for high reliability communication</w:t>
      </w:r>
      <w:bookmarkEnd w:id="3895"/>
      <w:bookmarkEnd w:id="3896"/>
      <w:bookmarkEnd w:id="3897"/>
      <w:bookmarkEnd w:id="3898"/>
      <w:bookmarkEnd w:id="3899"/>
      <w:bookmarkEnd w:id="3900"/>
      <w:bookmarkEnd w:id="3901"/>
    </w:p>
    <w:p w14:paraId="13A5F960" w14:textId="77777777" w:rsidR="00D40151" w:rsidRPr="00DC56AE" w:rsidRDefault="00D40151" w:rsidP="00D40151">
      <w:pPr>
        <w:pStyle w:val="Heading4"/>
      </w:pPr>
      <w:bookmarkStart w:id="3902" w:name="_Toc20150155"/>
      <w:bookmarkStart w:id="3903" w:name="_Toc27846957"/>
      <w:bookmarkStart w:id="3904" w:name="_Toc36188088"/>
      <w:bookmarkStart w:id="3905" w:name="_Toc45183993"/>
      <w:bookmarkStart w:id="3906" w:name="_Toc47342835"/>
      <w:bookmarkStart w:id="3907" w:name="_Toc51769537"/>
      <w:bookmarkStart w:id="3908" w:name="_Toc153797347"/>
      <w:r w:rsidRPr="00DC56AE">
        <w:t>5.33.2.1</w:t>
      </w:r>
      <w:r w:rsidRPr="00DC56AE">
        <w:tab/>
        <w:t>Dual Connectivity based end to end Redundant User Plane Paths</w:t>
      </w:r>
      <w:bookmarkEnd w:id="3902"/>
      <w:bookmarkEnd w:id="3903"/>
      <w:bookmarkEnd w:id="3904"/>
      <w:bookmarkEnd w:id="3905"/>
      <w:bookmarkEnd w:id="3906"/>
      <w:bookmarkEnd w:id="3907"/>
      <w:bookmarkEnd w:id="3908"/>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 xml:space="preserve">essions with two </w:t>
      </w:r>
      <w:r w:rsidRPr="00DC56AE">
        <w:lastRenderedPageBreak/>
        <w:t>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09" w:name="_MON_1615375242"/>
    <w:bookmarkEnd w:id="3909"/>
    <w:p w14:paraId="6EC49938" w14:textId="77777777" w:rsidR="00D40151" w:rsidRPr="00DC56AE" w:rsidRDefault="00D40151" w:rsidP="00D40151">
      <w:pPr>
        <w:pStyle w:val="TH"/>
      </w:pPr>
      <w:r w:rsidRPr="00DC56AE">
        <w:object w:dxaOrig="5070" w:dyaOrig="3618" w14:anchorId="2C5E72CE">
          <v:shape id="_x0000_i1093" type="#_x0000_t75" style="width:256.05pt;height:184.05pt" o:ole="">
            <v:imagedata r:id="rId147" o:title=""/>
          </v:shape>
          <o:OLEObject Type="Embed" ProgID="Word.Picture.8" ShapeID="_x0000_i1093" DrawAspect="Content" ObjectID="_1764411666" r:id="rId148"/>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lastRenderedPageBreak/>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10" w:name="_Toc20150156"/>
      <w:bookmarkStart w:id="3911" w:name="_Toc27846958"/>
      <w:bookmarkStart w:id="3912" w:name="_Toc36188089"/>
      <w:bookmarkStart w:id="3913" w:name="_Toc45183994"/>
      <w:bookmarkStart w:id="3914" w:name="_Toc47342836"/>
      <w:bookmarkStart w:id="3915" w:name="_Toc51769538"/>
      <w:bookmarkStart w:id="3916" w:name="_Toc153797348"/>
      <w:r w:rsidRPr="00DC56AE">
        <w:t>5.33.2.2</w:t>
      </w:r>
      <w:r w:rsidRPr="00DC56AE">
        <w:tab/>
        <w:t>Support of redundant transmission on N3/N9 interfaces</w:t>
      </w:r>
      <w:bookmarkEnd w:id="3910"/>
      <w:bookmarkEnd w:id="3911"/>
      <w:bookmarkEnd w:id="3912"/>
      <w:bookmarkEnd w:id="3913"/>
      <w:bookmarkEnd w:id="3914"/>
      <w:bookmarkEnd w:id="3915"/>
      <w:bookmarkEnd w:id="3916"/>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lastRenderedPageBreak/>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5pt;height:105.2pt" o:ole="">
            <v:imagedata r:id="rId149" o:title=""/>
          </v:shape>
          <o:OLEObject Type="Embed" ProgID="Visio.Drawing.11" ShapeID="_x0000_i1094" DrawAspect="Content" ObjectID="_1764411667" r:id="rId150"/>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35pt;height:98.3pt" o:ole="">
            <v:imagedata r:id="rId151" o:title=""/>
          </v:shape>
          <o:OLEObject Type="Embed" ProgID="Visio.Drawing.11" ShapeID="_x0000_i1095" DrawAspect="Content" ObjectID="_1764411668" r:id="rId152"/>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17" w:name="_Toc20150157"/>
      <w:bookmarkStart w:id="3918" w:name="_Toc27846959"/>
      <w:bookmarkStart w:id="3919" w:name="_Toc36188090"/>
      <w:bookmarkStart w:id="3920" w:name="_Toc45183995"/>
      <w:bookmarkStart w:id="3921" w:name="_Toc47342837"/>
      <w:bookmarkStart w:id="3922" w:name="_Toc51769539"/>
      <w:bookmarkStart w:id="3923" w:name="_Toc153797349"/>
      <w:r w:rsidRPr="00DC56AE">
        <w:t>5.33.2.3</w:t>
      </w:r>
      <w:r w:rsidRPr="00DC56AE">
        <w:tab/>
        <w:t>Support for redundant transmission at transport layer</w:t>
      </w:r>
      <w:bookmarkEnd w:id="3917"/>
      <w:bookmarkEnd w:id="3918"/>
      <w:bookmarkEnd w:id="3919"/>
      <w:bookmarkEnd w:id="3920"/>
      <w:bookmarkEnd w:id="3921"/>
      <w:bookmarkEnd w:id="3922"/>
      <w:bookmarkEnd w:id="3923"/>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lastRenderedPageBreak/>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24" w:name="_Toc20150158"/>
      <w:bookmarkStart w:id="3925" w:name="_Toc27846960"/>
      <w:bookmarkStart w:id="3926" w:name="_Toc36188091"/>
      <w:bookmarkStart w:id="3927" w:name="_Toc45183996"/>
      <w:bookmarkStart w:id="3928" w:name="_Toc47342838"/>
      <w:bookmarkStart w:id="3929" w:name="_Toc51769540"/>
      <w:bookmarkStart w:id="3930" w:name="_Toc153797350"/>
      <w:r w:rsidRPr="00DC56AE">
        <w:t>5.33.3</w:t>
      </w:r>
      <w:r w:rsidRPr="00DC56AE">
        <w:tab/>
        <w:t>QoS Monitoring to Assist URLLC Service</w:t>
      </w:r>
      <w:bookmarkEnd w:id="3924"/>
      <w:bookmarkEnd w:id="3925"/>
      <w:bookmarkEnd w:id="3926"/>
      <w:bookmarkEnd w:id="3927"/>
      <w:bookmarkEnd w:id="3928"/>
      <w:bookmarkEnd w:id="3929"/>
      <w:bookmarkEnd w:id="3930"/>
    </w:p>
    <w:p w14:paraId="7427C7F4" w14:textId="77777777" w:rsidR="00D40151" w:rsidRPr="00DC56AE" w:rsidRDefault="00D40151" w:rsidP="00D40151">
      <w:pPr>
        <w:pStyle w:val="Heading4"/>
      </w:pPr>
      <w:bookmarkStart w:id="3931" w:name="_Toc20150159"/>
      <w:bookmarkStart w:id="3932" w:name="_Toc27846961"/>
      <w:bookmarkStart w:id="3933" w:name="_Toc36188092"/>
      <w:bookmarkStart w:id="3934" w:name="_Toc45183997"/>
      <w:bookmarkStart w:id="3935" w:name="_Toc47342839"/>
      <w:bookmarkStart w:id="3936" w:name="_Toc51769541"/>
      <w:bookmarkStart w:id="3937" w:name="_Toc153797351"/>
      <w:r w:rsidRPr="00DC56AE">
        <w:t>5.33.3.1</w:t>
      </w:r>
      <w:r w:rsidRPr="00DC56AE">
        <w:tab/>
        <w:t>General</w:t>
      </w:r>
      <w:bookmarkEnd w:id="3931"/>
      <w:bookmarkEnd w:id="3932"/>
      <w:bookmarkEnd w:id="3933"/>
      <w:bookmarkEnd w:id="3934"/>
      <w:bookmarkEnd w:id="3935"/>
      <w:bookmarkEnd w:id="3936"/>
      <w:bookmarkEnd w:id="3937"/>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3938" w:name="_Toc20150160"/>
      <w:bookmarkStart w:id="3939"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3940" w:name="_Toc36188093"/>
      <w:bookmarkStart w:id="3941" w:name="_Toc45183998"/>
      <w:bookmarkStart w:id="3942" w:name="_Toc47342840"/>
      <w:bookmarkStart w:id="3943" w:name="_Toc51769542"/>
      <w:bookmarkStart w:id="3944" w:name="_Toc153797352"/>
      <w:r w:rsidRPr="00DC56AE">
        <w:t>5.33.3.2</w:t>
      </w:r>
      <w:r w:rsidRPr="00DC56AE">
        <w:tab/>
        <w:t>Per QoS Flow per UE QoS Monitoring</w:t>
      </w:r>
      <w:bookmarkEnd w:id="3938"/>
      <w:bookmarkEnd w:id="3939"/>
      <w:bookmarkEnd w:id="3940"/>
      <w:bookmarkEnd w:id="3941"/>
      <w:bookmarkEnd w:id="3942"/>
      <w:bookmarkEnd w:id="3943"/>
      <w:bookmarkEnd w:id="3944"/>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lastRenderedPageBreak/>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3945"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3946" w:name="_Toc27846963"/>
      <w:bookmarkStart w:id="3947" w:name="_Toc36188094"/>
      <w:bookmarkStart w:id="3948" w:name="_Toc45183999"/>
      <w:bookmarkStart w:id="3949" w:name="_Toc47342841"/>
      <w:bookmarkStart w:id="3950" w:name="_Toc51769543"/>
      <w:bookmarkStart w:id="3951" w:name="_Toc153797353"/>
      <w:r w:rsidRPr="00DC56AE">
        <w:t>5.33.3.3</w:t>
      </w:r>
      <w:r w:rsidRPr="00DC56AE">
        <w:tab/>
        <w:t>GTP-U Path Monitoring</w:t>
      </w:r>
      <w:bookmarkEnd w:id="3945"/>
      <w:bookmarkEnd w:id="3946"/>
      <w:bookmarkEnd w:id="3947"/>
      <w:bookmarkEnd w:id="3948"/>
      <w:bookmarkEnd w:id="3949"/>
      <w:bookmarkEnd w:id="3950"/>
      <w:bookmarkEnd w:id="3951"/>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lastRenderedPageBreak/>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3952" w:name="_Toc20150162"/>
      <w:bookmarkStart w:id="3953" w:name="_Toc27846964"/>
      <w:bookmarkStart w:id="3954" w:name="_Toc36188095"/>
      <w:bookmarkStart w:id="3955" w:name="_Toc45184000"/>
      <w:bookmarkStart w:id="3956" w:name="_Toc47342842"/>
      <w:bookmarkStart w:id="3957" w:name="_Toc51769544"/>
      <w:bookmarkStart w:id="3958" w:name="_Toc153797354"/>
      <w:r w:rsidRPr="00DC56AE">
        <w:t>5.34</w:t>
      </w:r>
      <w:r w:rsidRPr="00DC56AE">
        <w:tab/>
        <w:t>Support of deployments topologies with specific SMF Service Areas</w:t>
      </w:r>
      <w:bookmarkEnd w:id="3952"/>
      <w:bookmarkEnd w:id="3953"/>
      <w:bookmarkEnd w:id="3954"/>
      <w:bookmarkEnd w:id="3955"/>
      <w:bookmarkEnd w:id="3956"/>
      <w:bookmarkEnd w:id="3957"/>
      <w:bookmarkEnd w:id="3958"/>
    </w:p>
    <w:p w14:paraId="4F357843" w14:textId="77777777" w:rsidR="00D40151" w:rsidRPr="00DC56AE" w:rsidRDefault="00D40151" w:rsidP="00D40151">
      <w:pPr>
        <w:pStyle w:val="Heading3"/>
      </w:pPr>
      <w:bookmarkStart w:id="3959" w:name="_Toc20150163"/>
      <w:bookmarkStart w:id="3960" w:name="_Toc27846965"/>
      <w:bookmarkStart w:id="3961" w:name="_Toc36188096"/>
      <w:bookmarkStart w:id="3962" w:name="_Toc45184001"/>
      <w:bookmarkStart w:id="3963" w:name="_Toc47342843"/>
      <w:bookmarkStart w:id="3964" w:name="_Toc51769545"/>
      <w:bookmarkStart w:id="3965" w:name="_Toc153797355"/>
      <w:r w:rsidRPr="00DC56AE">
        <w:t>5.34.1</w:t>
      </w:r>
      <w:r w:rsidRPr="00DC56AE">
        <w:tab/>
        <w:t>General</w:t>
      </w:r>
      <w:bookmarkEnd w:id="3959"/>
      <w:bookmarkEnd w:id="3960"/>
      <w:bookmarkEnd w:id="3961"/>
      <w:bookmarkEnd w:id="3962"/>
      <w:bookmarkEnd w:id="3963"/>
      <w:bookmarkEnd w:id="3964"/>
      <w:bookmarkEnd w:id="3965"/>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3966"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3967" w:name="_Toc27846966"/>
      <w:bookmarkStart w:id="3968"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lastRenderedPageBreak/>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3969" w:name="_Toc45184002"/>
      <w:bookmarkStart w:id="3970" w:name="_Toc47342844"/>
      <w:bookmarkStart w:id="3971" w:name="_Toc51769546"/>
      <w:bookmarkStart w:id="3972" w:name="_Toc153797356"/>
      <w:r w:rsidRPr="00DC56AE">
        <w:t>5.34.2</w:t>
      </w:r>
      <w:r w:rsidRPr="00DC56AE">
        <w:tab/>
        <w:t>Architecture</w:t>
      </w:r>
      <w:bookmarkEnd w:id="3966"/>
      <w:bookmarkEnd w:id="3967"/>
      <w:bookmarkEnd w:id="3968"/>
      <w:bookmarkEnd w:id="3969"/>
      <w:bookmarkEnd w:id="3970"/>
      <w:bookmarkEnd w:id="3971"/>
      <w:bookmarkEnd w:id="3972"/>
    </w:p>
    <w:p w14:paraId="5F0B8E16" w14:textId="77777777" w:rsidR="00D40151" w:rsidRPr="00DC56AE" w:rsidRDefault="00D40151" w:rsidP="00D40151">
      <w:pPr>
        <w:pStyle w:val="Heading4"/>
      </w:pPr>
      <w:bookmarkStart w:id="3973" w:name="_Toc20150165"/>
      <w:bookmarkStart w:id="3974" w:name="_Toc27846967"/>
      <w:bookmarkStart w:id="3975" w:name="_Toc36188098"/>
      <w:bookmarkStart w:id="3976" w:name="_Toc45184003"/>
      <w:bookmarkStart w:id="3977" w:name="_Toc47342845"/>
      <w:bookmarkStart w:id="3978" w:name="_Toc51769547"/>
      <w:bookmarkStart w:id="3979" w:name="_Toc153797357"/>
      <w:r w:rsidRPr="00DC56AE">
        <w:t>5.34.2.1</w:t>
      </w:r>
      <w:r w:rsidRPr="00DC56AE">
        <w:tab/>
        <w:t>SBA architecture</w:t>
      </w:r>
      <w:bookmarkEnd w:id="3973"/>
      <w:bookmarkEnd w:id="3974"/>
      <w:bookmarkEnd w:id="3975"/>
      <w:bookmarkEnd w:id="3976"/>
      <w:bookmarkEnd w:id="3977"/>
      <w:bookmarkEnd w:id="3978"/>
      <w:bookmarkEnd w:id="3979"/>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3980" w:name="_Toc20150166"/>
      <w:bookmarkStart w:id="3981" w:name="_Toc27846968"/>
      <w:bookmarkStart w:id="3982" w:name="_Toc36188099"/>
      <w:bookmarkStart w:id="3983" w:name="_Toc45184004"/>
      <w:bookmarkStart w:id="3984" w:name="_Toc47342846"/>
      <w:bookmarkStart w:id="3985" w:name="_Toc51769548"/>
      <w:bookmarkStart w:id="3986" w:name="_Toc153797358"/>
      <w:r w:rsidRPr="00DC56AE">
        <w:t>5.34.2.2</w:t>
      </w:r>
      <w:r w:rsidRPr="00DC56AE">
        <w:tab/>
        <w:t>Non-roaming architecture</w:t>
      </w:r>
      <w:bookmarkEnd w:id="3980"/>
      <w:bookmarkEnd w:id="3981"/>
      <w:bookmarkEnd w:id="3982"/>
      <w:bookmarkEnd w:id="3983"/>
      <w:bookmarkEnd w:id="3984"/>
      <w:bookmarkEnd w:id="3985"/>
      <w:bookmarkEnd w:id="3986"/>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2pt;height:188.45pt" o:ole="">
            <v:imagedata r:id="rId153" o:title=""/>
          </v:shape>
          <o:OLEObject Type="Embed" ProgID="Visio.Drawing.11" ShapeID="_x0000_i1096" DrawAspect="Content" ObjectID="_1764411669" r:id="rId154"/>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7pt;height:221.65pt" o:ole="">
            <v:imagedata r:id="rId155" o:title=""/>
          </v:shape>
          <o:OLEObject Type="Embed" ProgID="Visio.Drawing.11" ShapeID="_x0000_i1097" DrawAspect="Content" ObjectID="_1764411670" r:id="rId156"/>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3987" w:name="_Toc20150167"/>
      <w:bookmarkStart w:id="3988" w:name="_Toc27846969"/>
      <w:bookmarkStart w:id="3989" w:name="_Toc36188100"/>
      <w:bookmarkStart w:id="3990" w:name="_Toc45184005"/>
      <w:bookmarkStart w:id="3991" w:name="_Toc47342847"/>
      <w:bookmarkStart w:id="3992" w:name="_Toc51769549"/>
      <w:bookmarkStart w:id="3993" w:name="_Toc153797359"/>
      <w:r w:rsidRPr="00DC56AE">
        <w:t>5.34.2.3</w:t>
      </w:r>
      <w:r w:rsidRPr="00DC56AE">
        <w:tab/>
        <w:t>Roaming architecture</w:t>
      </w:r>
      <w:bookmarkEnd w:id="3987"/>
      <w:bookmarkEnd w:id="3988"/>
      <w:bookmarkEnd w:id="3989"/>
      <w:bookmarkEnd w:id="3990"/>
      <w:bookmarkEnd w:id="3991"/>
      <w:bookmarkEnd w:id="3992"/>
      <w:bookmarkEnd w:id="3993"/>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75pt;height:254.8pt" o:ole="">
            <v:imagedata r:id="rId157" o:title=""/>
          </v:shape>
          <o:OLEObject Type="Embed" ProgID="Visio.Drawing.11" ShapeID="_x0000_i1098" DrawAspect="Content" ObjectID="_1764411671" r:id="rId158"/>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3994" w:name="_Toc20150168"/>
      <w:bookmarkStart w:id="3995" w:name="_Toc27846970"/>
      <w:bookmarkStart w:id="3996" w:name="_Toc36188101"/>
      <w:bookmarkStart w:id="3997" w:name="_Toc45184006"/>
      <w:bookmarkStart w:id="3998" w:name="_Toc47342848"/>
      <w:bookmarkStart w:id="3999" w:name="_Toc51769550"/>
      <w:bookmarkStart w:id="4000" w:name="_Toc153797360"/>
      <w:r w:rsidRPr="00DC56AE">
        <w:t>5.34.3</w:t>
      </w:r>
      <w:r w:rsidRPr="00DC56AE">
        <w:tab/>
        <w:t>I-SMF selection</w:t>
      </w:r>
      <w:bookmarkEnd w:id="3994"/>
      <w:bookmarkEnd w:id="3995"/>
      <w:r w:rsidRPr="00DC56AE">
        <w:t>, V-SMF reselection</w:t>
      </w:r>
      <w:bookmarkEnd w:id="3996"/>
      <w:bookmarkEnd w:id="3997"/>
      <w:bookmarkEnd w:id="3998"/>
      <w:bookmarkEnd w:id="3999"/>
      <w:bookmarkEnd w:id="4000"/>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w:t>
      </w:r>
      <w:r w:rsidRPr="00DC56AE">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4001" w:name="_Toc20150169"/>
      <w:bookmarkStart w:id="4002"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4003" w:name="_Toc36188102"/>
      <w:bookmarkStart w:id="4004" w:name="_Toc45184007"/>
      <w:bookmarkStart w:id="4005" w:name="_Toc47342849"/>
      <w:bookmarkStart w:id="4006" w:name="_Toc51769551"/>
      <w:bookmarkStart w:id="4007" w:name="_Toc153797361"/>
      <w:r w:rsidRPr="00DC56AE">
        <w:t>5.34.4</w:t>
      </w:r>
      <w:r w:rsidRPr="00DC56AE">
        <w:tab/>
        <w:t>Usage of an UL Classifier for a PDU Session controlled by I-SMF</w:t>
      </w:r>
      <w:bookmarkEnd w:id="4001"/>
      <w:bookmarkEnd w:id="4002"/>
      <w:bookmarkEnd w:id="4003"/>
      <w:bookmarkEnd w:id="4004"/>
      <w:bookmarkEnd w:id="4005"/>
      <w:bookmarkEnd w:id="4006"/>
      <w:bookmarkEnd w:id="4007"/>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08" w:name="_MON_1608475077"/>
    <w:bookmarkEnd w:id="4008"/>
    <w:p w14:paraId="1303D99D" w14:textId="77777777" w:rsidR="00D40151" w:rsidRPr="00DC56AE" w:rsidRDefault="00D40151" w:rsidP="00D40151">
      <w:pPr>
        <w:pStyle w:val="TH"/>
      </w:pPr>
      <w:r w:rsidRPr="00DC56AE">
        <w:object w:dxaOrig="7655" w:dyaOrig="3683" w14:anchorId="43AF3E1E">
          <v:shape id="_x0000_i1099" type="#_x0000_t75" style="width:381.9pt;height:185.3pt" o:ole="">
            <v:imagedata r:id="rId159" o:title=""/>
          </v:shape>
          <o:OLEObject Type="Embed" ProgID="Word.Picture.8" ShapeID="_x0000_i1099" DrawAspect="Content" ObjectID="_1764411672" r:id="rId160"/>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09" w:name="_Toc20150170"/>
      <w:bookmarkStart w:id="4010" w:name="_Toc27846972"/>
      <w:bookmarkStart w:id="4011" w:name="_Toc36188103"/>
      <w:bookmarkStart w:id="4012" w:name="_Toc45184008"/>
      <w:bookmarkStart w:id="4013" w:name="_Toc47342850"/>
      <w:bookmarkStart w:id="4014" w:name="_Toc51769552"/>
      <w:bookmarkStart w:id="4015" w:name="_Toc153797362"/>
      <w:r w:rsidRPr="00DC56AE">
        <w:t>5.34.5</w:t>
      </w:r>
      <w:r w:rsidRPr="00DC56AE">
        <w:tab/>
        <w:t>Usage of IPv6 multi-homing for a PDU Session controlled by I-SMF</w:t>
      </w:r>
      <w:bookmarkEnd w:id="4009"/>
      <w:bookmarkEnd w:id="4010"/>
      <w:bookmarkEnd w:id="4011"/>
      <w:bookmarkEnd w:id="4012"/>
      <w:bookmarkEnd w:id="4013"/>
      <w:bookmarkEnd w:id="4014"/>
      <w:bookmarkEnd w:id="4015"/>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16" w:name="_MON_1608475473"/>
    <w:bookmarkEnd w:id="4016"/>
    <w:p w14:paraId="306B484E" w14:textId="77777777" w:rsidR="00D40151" w:rsidRPr="00DC56AE" w:rsidRDefault="00D40151" w:rsidP="00D40151">
      <w:pPr>
        <w:pStyle w:val="TH"/>
      </w:pPr>
      <w:r w:rsidRPr="00DC56AE">
        <w:object w:dxaOrig="7655" w:dyaOrig="3683" w14:anchorId="34EEDCDE">
          <v:shape id="_x0000_i1100" type="#_x0000_t75" style="width:381.9pt;height:185.3pt" o:ole="">
            <v:imagedata r:id="rId161" o:title=""/>
          </v:shape>
          <o:OLEObject Type="Embed" ProgID="Word.Picture.8" ShapeID="_x0000_i1100" DrawAspect="Content" ObjectID="_1764411673" r:id="rId162"/>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17" w:name="_Toc20150171"/>
      <w:bookmarkStart w:id="4018" w:name="_Toc27846973"/>
      <w:bookmarkStart w:id="4019" w:name="_Toc36188104"/>
      <w:bookmarkStart w:id="4020" w:name="_Toc45184009"/>
      <w:bookmarkStart w:id="4021" w:name="_Toc47342851"/>
      <w:bookmarkStart w:id="4022" w:name="_Toc51769553"/>
      <w:bookmarkStart w:id="4023" w:name="_Toc153797363"/>
      <w:r w:rsidRPr="00DC56AE">
        <w:lastRenderedPageBreak/>
        <w:t>5.34.6</w:t>
      </w:r>
      <w:r w:rsidRPr="00DC56AE">
        <w:tab/>
        <w:t>Interaction between I-SMF and SMF for the support of traffic offload by UPF controlled by the I-SMF</w:t>
      </w:r>
      <w:bookmarkEnd w:id="4017"/>
      <w:bookmarkEnd w:id="4018"/>
      <w:bookmarkEnd w:id="4019"/>
      <w:bookmarkEnd w:id="4020"/>
      <w:bookmarkEnd w:id="4021"/>
      <w:bookmarkEnd w:id="4022"/>
      <w:bookmarkEnd w:id="4023"/>
    </w:p>
    <w:p w14:paraId="48115733" w14:textId="77777777" w:rsidR="00D40151" w:rsidRPr="00DC56AE" w:rsidRDefault="00D40151" w:rsidP="00D40151">
      <w:pPr>
        <w:pStyle w:val="Heading4"/>
      </w:pPr>
      <w:bookmarkStart w:id="4024" w:name="_Toc20150172"/>
      <w:bookmarkStart w:id="4025" w:name="_Toc27846974"/>
      <w:bookmarkStart w:id="4026" w:name="_Toc36188105"/>
      <w:bookmarkStart w:id="4027" w:name="_Toc45184010"/>
      <w:bookmarkStart w:id="4028" w:name="_Toc47342852"/>
      <w:bookmarkStart w:id="4029" w:name="_Toc51769554"/>
      <w:bookmarkStart w:id="4030" w:name="_Toc153797364"/>
      <w:r w:rsidRPr="00DC56AE">
        <w:t>5.34.6.1</w:t>
      </w:r>
      <w:r w:rsidRPr="00DC56AE">
        <w:tab/>
        <w:t>General</w:t>
      </w:r>
      <w:bookmarkEnd w:id="4024"/>
      <w:bookmarkEnd w:id="4025"/>
      <w:bookmarkEnd w:id="4026"/>
      <w:bookmarkEnd w:id="4027"/>
      <w:bookmarkEnd w:id="4028"/>
      <w:bookmarkEnd w:id="4029"/>
      <w:bookmarkEnd w:id="4030"/>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31"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32" w:name="_Toc27846975"/>
      <w:bookmarkStart w:id="4033" w:name="_Toc36188106"/>
      <w:bookmarkStart w:id="4034" w:name="_Toc45184011"/>
      <w:bookmarkStart w:id="4035" w:name="_Toc47342853"/>
      <w:bookmarkStart w:id="4036" w:name="_Toc51769555"/>
      <w:bookmarkStart w:id="4037" w:name="_Toc153797365"/>
      <w:r w:rsidRPr="00DC56AE">
        <w:t>5.34.6.2</w:t>
      </w:r>
      <w:r w:rsidRPr="00DC56AE">
        <w:tab/>
        <w:t>N4 information sent from SMF to I-SMF for local traffic offload</w:t>
      </w:r>
      <w:bookmarkEnd w:id="4031"/>
      <w:bookmarkEnd w:id="4032"/>
      <w:bookmarkEnd w:id="4033"/>
      <w:bookmarkEnd w:id="4034"/>
      <w:bookmarkEnd w:id="4035"/>
      <w:bookmarkEnd w:id="4036"/>
      <w:bookmarkEnd w:id="4037"/>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038" w:name="_Toc27846976"/>
      <w:bookmarkStart w:id="4039" w:name="_Toc36188107"/>
      <w:bookmarkStart w:id="4040" w:name="_Toc45184012"/>
      <w:bookmarkStart w:id="4041" w:name="_Toc47342854"/>
      <w:bookmarkStart w:id="4042" w:name="_Toc51769556"/>
      <w:bookmarkStart w:id="4043" w:name="_Toc20150174"/>
      <w:bookmarkStart w:id="4044" w:name="_Toc153797366"/>
      <w:r w:rsidRPr="00DC56AE">
        <w:t>5.34.7</w:t>
      </w:r>
      <w:r w:rsidRPr="00DC56AE">
        <w:tab/>
        <w:t>Event Management</w:t>
      </w:r>
      <w:bookmarkEnd w:id="4038"/>
      <w:bookmarkEnd w:id="4039"/>
      <w:bookmarkEnd w:id="4040"/>
      <w:bookmarkEnd w:id="4041"/>
      <w:bookmarkEnd w:id="4042"/>
      <w:bookmarkEnd w:id="4044"/>
    </w:p>
    <w:p w14:paraId="075D52B4" w14:textId="77777777" w:rsidR="00D40151" w:rsidRPr="00DC56AE" w:rsidRDefault="00D40151" w:rsidP="00D40151">
      <w:pPr>
        <w:pStyle w:val="Heading4"/>
      </w:pPr>
      <w:bookmarkStart w:id="4045" w:name="_Toc27846977"/>
      <w:bookmarkStart w:id="4046" w:name="_Toc36188108"/>
      <w:bookmarkStart w:id="4047" w:name="_Toc45184013"/>
      <w:bookmarkStart w:id="4048" w:name="_Toc47342855"/>
      <w:bookmarkStart w:id="4049" w:name="_Toc51769557"/>
      <w:bookmarkStart w:id="4050" w:name="_Toc153797367"/>
      <w:r w:rsidRPr="00DC56AE">
        <w:t>5.34.7.1</w:t>
      </w:r>
      <w:r w:rsidRPr="00DC56AE">
        <w:tab/>
        <w:t>UE's Mobility Event Management</w:t>
      </w:r>
      <w:bookmarkEnd w:id="4043"/>
      <w:bookmarkEnd w:id="4045"/>
      <w:bookmarkEnd w:id="4046"/>
      <w:bookmarkEnd w:id="4047"/>
      <w:bookmarkEnd w:id="4048"/>
      <w:bookmarkEnd w:id="4049"/>
      <w:bookmarkEnd w:id="4050"/>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051"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052" w:name="_Toc27846978"/>
      <w:bookmarkStart w:id="4053" w:name="_Toc36188109"/>
      <w:bookmarkStart w:id="4054" w:name="_Toc45184014"/>
      <w:bookmarkStart w:id="4055" w:name="_Toc47342856"/>
      <w:bookmarkStart w:id="4056" w:name="_Toc51769558"/>
      <w:bookmarkStart w:id="4057" w:name="_Toc153797368"/>
      <w:r w:rsidRPr="00DC56AE">
        <w:t>5.34.7.2</w:t>
      </w:r>
      <w:r w:rsidRPr="00DC56AE">
        <w:tab/>
        <w:t>SMF event exposure service</w:t>
      </w:r>
      <w:bookmarkEnd w:id="4052"/>
      <w:bookmarkEnd w:id="4053"/>
      <w:bookmarkEnd w:id="4054"/>
      <w:bookmarkEnd w:id="4055"/>
      <w:bookmarkEnd w:id="4056"/>
      <w:bookmarkEnd w:id="4057"/>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058" w:name="_Toc27846979"/>
      <w:bookmarkStart w:id="4059" w:name="_Toc36188110"/>
      <w:bookmarkStart w:id="4060" w:name="_Toc45184015"/>
      <w:bookmarkStart w:id="4061" w:name="_Toc47342857"/>
      <w:bookmarkStart w:id="4062" w:name="_Toc51769559"/>
      <w:bookmarkStart w:id="4063" w:name="_Toc153797369"/>
      <w:r w:rsidRPr="00DC56AE">
        <w:lastRenderedPageBreak/>
        <w:t>5.34.7.3</w:t>
      </w:r>
      <w:r w:rsidRPr="00DC56AE">
        <w:tab/>
        <w:t>AMF implicit subscription about events related with the PDU Session</w:t>
      </w:r>
      <w:bookmarkEnd w:id="4058"/>
      <w:bookmarkEnd w:id="4059"/>
      <w:bookmarkEnd w:id="4060"/>
      <w:bookmarkEnd w:id="4061"/>
      <w:bookmarkEnd w:id="4062"/>
      <w:bookmarkEnd w:id="4063"/>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064" w:name="_Toc27846980"/>
      <w:bookmarkStart w:id="4065" w:name="_Toc36188111"/>
      <w:bookmarkStart w:id="4066" w:name="_Toc45184016"/>
      <w:bookmarkStart w:id="4067" w:name="_Toc47342858"/>
      <w:bookmarkStart w:id="4068" w:name="_Toc51769560"/>
      <w:bookmarkStart w:id="4069" w:name="_Toc153797370"/>
      <w:r w:rsidRPr="00DC56AE">
        <w:t>5.34.8</w:t>
      </w:r>
      <w:r w:rsidRPr="00DC56AE">
        <w:tab/>
        <w:t>Support for Cellular IoT</w:t>
      </w:r>
      <w:bookmarkEnd w:id="4064"/>
      <w:bookmarkEnd w:id="4065"/>
      <w:bookmarkEnd w:id="4066"/>
      <w:bookmarkEnd w:id="4067"/>
      <w:bookmarkEnd w:id="4068"/>
      <w:bookmarkEnd w:id="4069"/>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070" w:name="_Toc45184017"/>
      <w:bookmarkStart w:id="4071" w:name="_Toc47342859"/>
      <w:bookmarkStart w:id="4072" w:name="_Toc51769561"/>
      <w:bookmarkStart w:id="4073" w:name="_Toc27846981"/>
      <w:bookmarkStart w:id="4074" w:name="_Toc36188112"/>
      <w:bookmarkStart w:id="4075" w:name="_Toc153797371"/>
      <w:r w:rsidRPr="00DC56AE">
        <w:t>5.34.9</w:t>
      </w:r>
      <w:r w:rsidRPr="00DC56AE">
        <w:tab/>
        <w:t>Support of the Deployment Topologies with specific SMF Service Areas feature within and between PLMN(s)</w:t>
      </w:r>
      <w:bookmarkEnd w:id="4070"/>
      <w:bookmarkEnd w:id="4071"/>
      <w:bookmarkEnd w:id="4072"/>
      <w:bookmarkEnd w:id="4075"/>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076" w:name="_Toc45184018"/>
      <w:bookmarkStart w:id="4077" w:name="_Toc47342860"/>
      <w:bookmarkStart w:id="4078" w:name="_Toc51769562"/>
      <w:bookmarkStart w:id="4079" w:name="_Toc153797372"/>
      <w:r w:rsidRPr="00DC56AE">
        <w:t>5.34.10</w:t>
      </w:r>
      <w:r w:rsidRPr="00DC56AE">
        <w:tab/>
        <w:t>Support for 5G LAN-type service</w:t>
      </w:r>
      <w:bookmarkEnd w:id="4076"/>
      <w:bookmarkEnd w:id="4077"/>
      <w:bookmarkEnd w:id="4078"/>
      <w:bookmarkEnd w:id="4079"/>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080" w:name="_Toc45184019"/>
      <w:bookmarkStart w:id="4081" w:name="_Toc47342861"/>
      <w:bookmarkStart w:id="4082" w:name="_Toc51769563"/>
      <w:bookmarkStart w:id="4083" w:name="_Toc153797373"/>
      <w:r w:rsidRPr="00DC56AE">
        <w:t>5.35</w:t>
      </w:r>
      <w:r w:rsidRPr="00DC56AE">
        <w:tab/>
        <w:t>Support for Integrated access and backhaul (IAB)</w:t>
      </w:r>
      <w:bookmarkEnd w:id="4051"/>
      <w:bookmarkEnd w:id="4073"/>
      <w:bookmarkEnd w:id="4074"/>
      <w:bookmarkEnd w:id="4080"/>
      <w:bookmarkEnd w:id="4081"/>
      <w:bookmarkEnd w:id="4082"/>
      <w:bookmarkEnd w:id="4083"/>
    </w:p>
    <w:p w14:paraId="597761E7" w14:textId="77777777" w:rsidR="00D40151" w:rsidRPr="00DC56AE" w:rsidRDefault="00D40151" w:rsidP="00D40151">
      <w:pPr>
        <w:pStyle w:val="Heading3"/>
      </w:pPr>
      <w:bookmarkStart w:id="4084" w:name="_Toc20150176"/>
      <w:bookmarkStart w:id="4085" w:name="_Toc27846982"/>
      <w:bookmarkStart w:id="4086" w:name="_Toc36188113"/>
      <w:bookmarkStart w:id="4087" w:name="_Toc45184020"/>
      <w:bookmarkStart w:id="4088" w:name="_Toc47342862"/>
      <w:bookmarkStart w:id="4089" w:name="_Toc51769564"/>
      <w:bookmarkStart w:id="4090" w:name="_Toc153797374"/>
      <w:r w:rsidRPr="00DC56AE">
        <w:t>5.35.1</w:t>
      </w:r>
      <w:r w:rsidRPr="00DC56AE">
        <w:tab/>
        <w:t>IAB architecture and functional entities</w:t>
      </w:r>
      <w:bookmarkEnd w:id="4084"/>
      <w:bookmarkEnd w:id="4085"/>
      <w:bookmarkEnd w:id="4086"/>
      <w:bookmarkEnd w:id="4087"/>
      <w:bookmarkEnd w:id="4088"/>
      <w:bookmarkEnd w:id="4089"/>
      <w:bookmarkEnd w:id="4090"/>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lastRenderedPageBreak/>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8pt;height:304.3pt" o:ole="">
            <v:imagedata r:id="rId163" o:title=""/>
          </v:shape>
          <o:OLEObject Type="Embed" ProgID="Visio.Drawing.11" ShapeID="_x0000_i1101" DrawAspect="Content" ObjectID="_1764411674" r:id="rId164"/>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lastRenderedPageBreak/>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091" w:name="_Toc20150177"/>
      <w:bookmarkStart w:id="4092" w:name="_Toc27846983"/>
      <w:bookmarkStart w:id="4093" w:name="_Toc36188114"/>
      <w:bookmarkStart w:id="4094" w:name="_Toc45184021"/>
      <w:bookmarkStart w:id="4095" w:name="_Toc47342863"/>
      <w:bookmarkStart w:id="4096" w:name="_Toc51769565"/>
      <w:bookmarkStart w:id="4097" w:name="_Toc153797375"/>
      <w:r w:rsidRPr="00DC56AE">
        <w:t>5.35.2</w:t>
      </w:r>
      <w:r w:rsidRPr="00DC56AE">
        <w:tab/>
        <w:t>5G System enhancements to support IAB</w:t>
      </w:r>
      <w:bookmarkEnd w:id="4091"/>
      <w:bookmarkEnd w:id="4092"/>
      <w:bookmarkEnd w:id="4093"/>
      <w:bookmarkEnd w:id="4094"/>
      <w:bookmarkEnd w:id="4095"/>
      <w:bookmarkEnd w:id="4096"/>
      <w:bookmarkEnd w:id="4097"/>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098" w:name="_Toc20150178"/>
      <w:bookmarkStart w:id="4099" w:name="_Toc27846984"/>
      <w:bookmarkStart w:id="4100" w:name="_Toc36188115"/>
      <w:bookmarkStart w:id="4101" w:name="_Toc45184022"/>
      <w:bookmarkStart w:id="4102" w:name="_Toc47342864"/>
      <w:bookmarkStart w:id="4103" w:name="_Toc51769566"/>
      <w:bookmarkStart w:id="4104" w:name="_Toc153797376"/>
      <w:r w:rsidRPr="00DC56AE">
        <w:t>5.35.3</w:t>
      </w:r>
      <w:r w:rsidRPr="00DC56AE">
        <w:tab/>
        <w:t>Data handling and QoS support with IAB</w:t>
      </w:r>
      <w:bookmarkEnd w:id="4098"/>
      <w:bookmarkEnd w:id="4099"/>
      <w:bookmarkEnd w:id="4100"/>
      <w:bookmarkEnd w:id="4101"/>
      <w:bookmarkEnd w:id="4102"/>
      <w:bookmarkEnd w:id="4103"/>
      <w:bookmarkEnd w:id="4104"/>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105" w:name="_Toc20150179"/>
      <w:bookmarkStart w:id="4106" w:name="_Toc27846985"/>
      <w:bookmarkStart w:id="4107" w:name="_Toc36188116"/>
      <w:bookmarkStart w:id="4108" w:name="_Toc45184023"/>
      <w:bookmarkStart w:id="4109"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10" w:name="_Toc51769567"/>
      <w:bookmarkStart w:id="4111" w:name="_Toc153797377"/>
      <w:r w:rsidRPr="00DC56AE">
        <w:lastRenderedPageBreak/>
        <w:t>5.35.4</w:t>
      </w:r>
      <w:r w:rsidRPr="00DC56AE">
        <w:tab/>
        <w:t>Mobility support with IAB</w:t>
      </w:r>
      <w:bookmarkEnd w:id="4105"/>
      <w:bookmarkEnd w:id="4106"/>
      <w:bookmarkEnd w:id="4107"/>
      <w:bookmarkEnd w:id="4108"/>
      <w:bookmarkEnd w:id="4109"/>
      <w:bookmarkEnd w:id="4110"/>
      <w:bookmarkEnd w:id="4111"/>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12" w:name="_Toc20150180"/>
      <w:bookmarkStart w:id="4113" w:name="_Toc27846986"/>
      <w:bookmarkStart w:id="4114" w:name="_Toc36188117"/>
      <w:bookmarkStart w:id="4115" w:name="_Toc45184024"/>
      <w:bookmarkStart w:id="4116" w:name="_Toc47342866"/>
      <w:bookmarkStart w:id="4117" w:name="_Toc51769568"/>
      <w:bookmarkStart w:id="4118" w:name="_Toc153797378"/>
      <w:r w:rsidRPr="00DC56AE">
        <w:t>5.35.5</w:t>
      </w:r>
      <w:r w:rsidRPr="00DC56AE">
        <w:tab/>
        <w:t>Charging support with IAB</w:t>
      </w:r>
      <w:bookmarkEnd w:id="4112"/>
      <w:bookmarkEnd w:id="4113"/>
      <w:bookmarkEnd w:id="4114"/>
      <w:bookmarkEnd w:id="4115"/>
      <w:bookmarkEnd w:id="4116"/>
      <w:bookmarkEnd w:id="4117"/>
      <w:bookmarkEnd w:id="4118"/>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19" w:name="_Toc27846987"/>
      <w:bookmarkStart w:id="4120" w:name="_Toc36188118"/>
      <w:bookmarkStart w:id="4121" w:name="_Toc45184025"/>
      <w:bookmarkStart w:id="4122" w:name="_Toc47342867"/>
      <w:bookmarkStart w:id="4123" w:name="_Toc51769569"/>
      <w:bookmarkStart w:id="4124" w:name="_Toc20150181"/>
      <w:bookmarkStart w:id="4125" w:name="_Toc153797379"/>
      <w:r w:rsidRPr="00DC56AE">
        <w:t>5.35.6</w:t>
      </w:r>
      <w:r w:rsidRPr="00DC56AE">
        <w:tab/>
        <w:t>IAB operation involving EPC</w:t>
      </w:r>
      <w:bookmarkEnd w:id="4119"/>
      <w:bookmarkEnd w:id="4120"/>
      <w:bookmarkEnd w:id="4121"/>
      <w:bookmarkEnd w:id="4122"/>
      <w:bookmarkEnd w:id="4123"/>
      <w:bookmarkEnd w:id="4125"/>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26" w:name="_Toc27846988"/>
      <w:bookmarkStart w:id="4127" w:name="_Toc36188119"/>
      <w:bookmarkStart w:id="4128" w:name="_Toc45184026"/>
      <w:bookmarkStart w:id="4129" w:name="_Toc47342868"/>
      <w:bookmarkStart w:id="4130" w:name="_Toc51769570"/>
      <w:bookmarkStart w:id="4131" w:name="_Toc153797380"/>
      <w:r w:rsidRPr="00DC56AE">
        <w:t>5.36</w:t>
      </w:r>
      <w:r w:rsidRPr="00DC56AE">
        <w:tab/>
        <w:t>RIM Information Transfer</w:t>
      </w:r>
      <w:bookmarkEnd w:id="4126"/>
      <w:bookmarkEnd w:id="4127"/>
      <w:bookmarkEnd w:id="4128"/>
      <w:bookmarkEnd w:id="4129"/>
      <w:bookmarkEnd w:id="4130"/>
      <w:bookmarkEnd w:id="4131"/>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32" w:name="_Toc27846989"/>
      <w:bookmarkStart w:id="4133" w:name="_Toc36188120"/>
      <w:bookmarkStart w:id="4134" w:name="_Toc45184027"/>
      <w:bookmarkStart w:id="4135" w:name="_Toc47342869"/>
      <w:bookmarkStart w:id="4136" w:name="_Toc51769571"/>
      <w:bookmarkStart w:id="4137" w:name="_Toc153797381"/>
      <w:r w:rsidRPr="00DC56AE">
        <w:t>6</w:t>
      </w:r>
      <w:r w:rsidRPr="00DC56AE">
        <w:tab/>
        <w:t>Network Functions</w:t>
      </w:r>
      <w:bookmarkEnd w:id="4124"/>
      <w:bookmarkEnd w:id="4132"/>
      <w:bookmarkEnd w:id="4133"/>
      <w:bookmarkEnd w:id="4134"/>
      <w:bookmarkEnd w:id="4135"/>
      <w:bookmarkEnd w:id="4136"/>
      <w:bookmarkEnd w:id="4137"/>
    </w:p>
    <w:p w14:paraId="61CEE9EB" w14:textId="77777777" w:rsidR="00D40151" w:rsidRPr="00DC56AE" w:rsidRDefault="00D40151" w:rsidP="00D40151">
      <w:pPr>
        <w:pStyle w:val="Heading2"/>
      </w:pPr>
      <w:bookmarkStart w:id="4138" w:name="_Toc20150182"/>
      <w:bookmarkStart w:id="4139" w:name="_Toc27846990"/>
      <w:bookmarkStart w:id="4140" w:name="_Toc36188121"/>
      <w:bookmarkStart w:id="4141" w:name="_Toc45184028"/>
      <w:bookmarkStart w:id="4142" w:name="_Toc47342870"/>
      <w:bookmarkStart w:id="4143" w:name="_Toc51769572"/>
      <w:bookmarkStart w:id="4144" w:name="_Toc153797382"/>
      <w:r w:rsidRPr="00DC56AE">
        <w:t>6.1</w:t>
      </w:r>
      <w:r w:rsidRPr="00DC56AE">
        <w:tab/>
        <w:t>General</w:t>
      </w:r>
      <w:bookmarkEnd w:id="4138"/>
      <w:bookmarkEnd w:id="4139"/>
      <w:bookmarkEnd w:id="4140"/>
      <w:bookmarkEnd w:id="4141"/>
      <w:bookmarkEnd w:id="4142"/>
      <w:bookmarkEnd w:id="4143"/>
      <w:bookmarkEnd w:id="4144"/>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145" w:name="_Toc20150183"/>
      <w:bookmarkStart w:id="4146" w:name="_Toc27846991"/>
      <w:bookmarkStart w:id="4147" w:name="_Toc36188122"/>
      <w:bookmarkStart w:id="4148" w:name="_Toc45184029"/>
      <w:bookmarkStart w:id="4149" w:name="_Toc47342871"/>
      <w:bookmarkStart w:id="4150" w:name="_Toc51769573"/>
      <w:bookmarkStart w:id="4151" w:name="_Toc153797383"/>
      <w:r w:rsidRPr="00DC56AE">
        <w:t>6.2</w:t>
      </w:r>
      <w:r w:rsidRPr="00DC56AE">
        <w:tab/>
        <w:t>Network Function Functional description</w:t>
      </w:r>
      <w:bookmarkEnd w:id="4145"/>
      <w:bookmarkEnd w:id="4146"/>
      <w:bookmarkEnd w:id="4147"/>
      <w:bookmarkEnd w:id="4148"/>
      <w:bookmarkEnd w:id="4149"/>
      <w:bookmarkEnd w:id="4150"/>
      <w:bookmarkEnd w:id="4151"/>
    </w:p>
    <w:p w14:paraId="41954925" w14:textId="77777777" w:rsidR="00D40151" w:rsidRPr="00DC56AE" w:rsidRDefault="00D40151" w:rsidP="00D40151">
      <w:pPr>
        <w:pStyle w:val="Heading3"/>
      </w:pPr>
      <w:bookmarkStart w:id="4152" w:name="_Toc20150184"/>
      <w:bookmarkStart w:id="4153" w:name="_Toc27846992"/>
      <w:bookmarkStart w:id="4154" w:name="_Toc36188123"/>
      <w:bookmarkStart w:id="4155" w:name="_Toc45184030"/>
      <w:bookmarkStart w:id="4156" w:name="_Toc47342872"/>
      <w:bookmarkStart w:id="4157" w:name="_Toc51769574"/>
      <w:bookmarkStart w:id="4158" w:name="_Toc153797384"/>
      <w:r w:rsidRPr="00DC56AE">
        <w:t>6.2.1</w:t>
      </w:r>
      <w:r w:rsidRPr="00DC56AE">
        <w:tab/>
        <w:t>AMF</w:t>
      </w:r>
      <w:bookmarkEnd w:id="4152"/>
      <w:bookmarkEnd w:id="4153"/>
      <w:bookmarkEnd w:id="4154"/>
      <w:bookmarkEnd w:id="4155"/>
      <w:bookmarkEnd w:id="4156"/>
      <w:bookmarkEnd w:id="4157"/>
      <w:bookmarkEnd w:id="4158"/>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lastRenderedPageBreak/>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lastRenderedPageBreak/>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159" w:name="_Toc20150185"/>
      <w:bookmarkStart w:id="4160"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161"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162" w:name="_Toc45184031"/>
      <w:bookmarkStart w:id="4163" w:name="_Toc47342873"/>
      <w:bookmarkStart w:id="4164" w:name="_Toc51769575"/>
      <w:bookmarkStart w:id="4165" w:name="_Toc153797385"/>
      <w:r w:rsidRPr="00DC56AE">
        <w:t>6.2.2</w:t>
      </w:r>
      <w:r w:rsidRPr="00DC56AE">
        <w:tab/>
        <w:t>SMF</w:t>
      </w:r>
      <w:bookmarkEnd w:id="4159"/>
      <w:bookmarkEnd w:id="4160"/>
      <w:bookmarkEnd w:id="4161"/>
      <w:bookmarkEnd w:id="4162"/>
      <w:bookmarkEnd w:id="4163"/>
      <w:bookmarkEnd w:id="4164"/>
      <w:bookmarkEnd w:id="4165"/>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lastRenderedPageBreak/>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166" w:name="_Toc20150186"/>
      <w:bookmarkStart w:id="4167" w:name="_Toc27846994"/>
      <w:bookmarkStart w:id="4168"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169" w:name="_Toc45184032"/>
      <w:bookmarkStart w:id="4170" w:name="_Toc47342874"/>
      <w:bookmarkStart w:id="4171" w:name="_Toc51769576"/>
      <w:bookmarkStart w:id="4172" w:name="_Toc153797386"/>
      <w:r w:rsidRPr="00DC56AE">
        <w:t>6.2.3</w:t>
      </w:r>
      <w:r w:rsidRPr="00DC56AE">
        <w:tab/>
        <w:t>UPF</w:t>
      </w:r>
      <w:bookmarkEnd w:id="4166"/>
      <w:bookmarkEnd w:id="4167"/>
      <w:bookmarkEnd w:id="4168"/>
      <w:bookmarkEnd w:id="4169"/>
      <w:bookmarkEnd w:id="4170"/>
      <w:bookmarkEnd w:id="4171"/>
      <w:bookmarkEnd w:id="4172"/>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173" w:name="_Toc20150187"/>
      <w:bookmarkStart w:id="4174"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175" w:name="_Toc36188126"/>
      <w:bookmarkStart w:id="4176" w:name="_Toc45184033"/>
      <w:bookmarkStart w:id="4177" w:name="_Toc47342875"/>
      <w:bookmarkStart w:id="4178" w:name="_Toc51769577"/>
      <w:bookmarkStart w:id="4179" w:name="_Toc153797387"/>
      <w:r w:rsidRPr="00DC56AE">
        <w:t>6.2.4</w:t>
      </w:r>
      <w:r w:rsidRPr="00DC56AE">
        <w:tab/>
        <w:t>PCF</w:t>
      </w:r>
      <w:bookmarkEnd w:id="4173"/>
      <w:bookmarkEnd w:id="4174"/>
      <w:bookmarkEnd w:id="4175"/>
      <w:bookmarkEnd w:id="4176"/>
      <w:bookmarkEnd w:id="4177"/>
      <w:bookmarkEnd w:id="4178"/>
      <w:bookmarkEnd w:id="4179"/>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180" w:name="_Toc20150188"/>
      <w:bookmarkStart w:id="4181" w:name="_Toc27846996"/>
      <w:bookmarkStart w:id="4182" w:name="_Toc36188127"/>
      <w:bookmarkStart w:id="4183" w:name="_Toc45184034"/>
      <w:bookmarkStart w:id="4184" w:name="_Toc47342876"/>
      <w:bookmarkStart w:id="4185" w:name="_Toc51769578"/>
      <w:bookmarkStart w:id="4186" w:name="_Toc153797388"/>
      <w:r w:rsidRPr="00DC56AE">
        <w:t>6.2.5</w:t>
      </w:r>
      <w:r w:rsidRPr="00DC56AE">
        <w:tab/>
        <w:t>NEF</w:t>
      </w:r>
      <w:bookmarkEnd w:id="4180"/>
      <w:bookmarkEnd w:id="4181"/>
      <w:bookmarkEnd w:id="4182"/>
      <w:bookmarkEnd w:id="4183"/>
      <w:bookmarkEnd w:id="4184"/>
      <w:bookmarkEnd w:id="4185"/>
      <w:bookmarkEnd w:id="4186"/>
    </w:p>
    <w:p w14:paraId="5749CE85" w14:textId="32B9A648" w:rsidR="00704A9E" w:rsidRPr="00DC56AE" w:rsidRDefault="00704A9E" w:rsidP="00733F50">
      <w:pPr>
        <w:pStyle w:val="Heading4"/>
      </w:pPr>
      <w:bookmarkStart w:id="4187" w:name="_Toc153797389"/>
      <w:r w:rsidRPr="00DC56AE">
        <w:t>6.2.5.0</w:t>
      </w:r>
      <w:r w:rsidRPr="00DC56AE">
        <w:tab/>
        <w:t>NEF functionality</w:t>
      </w:r>
      <w:bookmarkEnd w:id="4187"/>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lastRenderedPageBreak/>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188" w:name="_Toc20150189"/>
      <w:bookmarkStart w:id="4189" w:name="_Toc27846997"/>
      <w:bookmarkStart w:id="4190" w:name="_Toc36188128"/>
      <w:bookmarkStart w:id="4191" w:name="_Toc45184035"/>
      <w:bookmarkStart w:id="4192" w:name="_Toc47342877"/>
      <w:bookmarkStart w:id="4193" w:name="_Toc51769579"/>
      <w:bookmarkStart w:id="4194" w:name="_Toc153797390"/>
      <w:r w:rsidRPr="00DC56AE">
        <w:t>6.2.5.1</w:t>
      </w:r>
      <w:r w:rsidRPr="00DC56AE">
        <w:tab/>
        <w:t>Support for CAPIF</w:t>
      </w:r>
      <w:bookmarkEnd w:id="4188"/>
      <w:bookmarkEnd w:id="4189"/>
      <w:bookmarkEnd w:id="4190"/>
      <w:bookmarkEnd w:id="4191"/>
      <w:bookmarkEnd w:id="4192"/>
      <w:bookmarkEnd w:id="4193"/>
      <w:bookmarkEnd w:id="4194"/>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195" w:name="_Toc20150190"/>
      <w:bookmarkStart w:id="4196" w:name="_Toc27846998"/>
      <w:bookmarkStart w:id="4197" w:name="_Toc36188129"/>
      <w:bookmarkStart w:id="4198" w:name="_Toc45184036"/>
      <w:bookmarkStart w:id="4199" w:name="_Toc47342878"/>
      <w:bookmarkStart w:id="4200" w:name="_Toc51769580"/>
      <w:bookmarkStart w:id="4201" w:name="_Toc153797391"/>
      <w:r w:rsidRPr="00DC56AE">
        <w:t>6.2.5a</w:t>
      </w:r>
      <w:r w:rsidRPr="00DC56AE">
        <w:tab/>
        <w:t>Void</w:t>
      </w:r>
      <w:bookmarkEnd w:id="4195"/>
      <w:bookmarkEnd w:id="4196"/>
      <w:bookmarkEnd w:id="4197"/>
      <w:bookmarkEnd w:id="4198"/>
      <w:bookmarkEnd w:id="4199"/>
      <w:bookmarkEnd w:id="4200"/>
      <w:bookmarkEnd w:id="4201"/>
    </w:p>
    <w:p w14:paraId="4FBD62EA" w14:textId="77777777" w:rsidR="00D40151" w:rsidRPr="00DC56AE" w:rsidRDefault="00D40151" w:rsidP="00D40151"/>
    <w:p w14:paraId="2F887CD5" w14:textId="77777777" w:rsidR="00D40151" w:rsidRPr="00DC56AE" w:rsidRDefault="00D40151" w:rsidP="00D40151">
      <w:pPr>
        <w:pStyle w:val="Heading3"/>
      </w:pPr>
      <w:bookmarkStart w:id="4202" w:name="_Toc20150191"/>
      <w:bookmarkStart w:id="4203" w:name="_Toc27846999"/>
      <w:bookmarkStart w:id="4204" w:name="_Toc36188130"/>
      <w:bookmarkStart w:id="4205" w:name="_Toc45184037"/>
      <w:bookmarkStart w:id="4206" w:name="_Toc47342879"/>
      <w:bookmarkStart w:id="4207" w:name="_Toc51769581"/>
      <w:bookmarkStart w:id="4208" w:name="_Toc153797392"/>
      <w:r w:rsidRPr="00DC56AE">
        <w:t>6.2.6</w:t>
      </w:r>
      <w:r w:rsidRPr="00DC56AE">
        <w:tab/>
        <w:t>NRF</w:t>
      </w:r>
      <w:bookmarkEnd w:id="4202"/>
      <w:bookmarkEnd w:id="4203"/>
      <w:bookmarkEnd w:id="4204"/>
      <w:bookmarkEnd w:id="4205"/>
      <w:bookmarkEnd w:id="4206"/>
      <w:bookmarkEnd w:id="4207"/>
      <w:bookmarkEnd w:id="4208"/>
    </w:p>
    <w:p w14:paraId="2229B858" w14:textId="77777777" w:rsidR="00D40151" w:rsidRPr="00DC56AE" w:rsidRDefault="00D40151" w:rsidP="00D40151">
      <w:pPr>
        <w:pStyle w:val="Heading4"/>
      </w:pPr>
      <w:bookmarkStart w:id="4209" w:name="_Toc45184038"/>
      <w:bookmarkStart w:id="4210" w:name="_Toc47342880"/>
      <w:bookmarkStart w:id="4211" w:name="_Toc51769582"/>
      <w:bookmarkStart w:id="4212" w:name="_Toc153797393"/>
      <w:r w:rsidRPr="00DC56AE">
        <w:t>6.2.6.1</w:t>
      </w:r>
      <w:r w:rsidRPr="00DC56AE">
        <w:tab/>
        <w:t>General</w:t>
      </w:r>
      <w:bookmarkEnd w:id="4209"/>
      <w:bookmarkEnd w:id="4210"/>
      <w:bookmarkEnd w:id="4211"/>
      <w:bookmarkEnd w:id="4212"/>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lastRenderedPageBreak/>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13" w:name="_Toc45184039"/>
      <w:bookmarkStart w:id="4214" w:name="_Toc47342881"/>
      <w:bookmarkStart w:id="4215" w:name="_Toc51769583"/>
      <w:bookmarkStart w:id="4216" w:name="_Toc153797394"/>
      <w:r w:rsidRPr="00DC56AE">
        <w:t>6.2.6.2</w:t>
      </w:r>
      <w:r w:rsidRPr="00DC56AE">
        <w:tab/>
        <w:t>NF profile</w:t>
      </w:r>
      <w:bookmarkEnd w:id="4213"/>
      <w:bookmarkEnd w:id="4214"/>
      <w:bookmarkEnd w:id="4215"/>
      <w:bookmarkEnd w:id="4216"/>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lastRenderedPageBreak/>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17" w:name="_Toc45184040"/>
      <w:bookmarkStart w:id="4218" w:name="_Toc47342882"/>
      <w:bookmarkStart w:id="4219" w:name="_Toc20150192"/>
      <w:bookmarkStart w:id="4220" w:name="_Toc27847000"/>
      <w:bookmarkStart w:id="4221" w:name="_Toc36188131"/>
      <w:r w:rsidRPr="00DC56AE">
        <w:t>-</w:t>
      </w:r>
      <w:r w:rsidRPr="00DC56AE">
        <w:tab/>
        <w:t>SCP Domain the NF belongs to.</w:t>
      </w:r>
    </w:p>
    <w:p w14:paraId="22A283A2" w14:textId="77777777" w:rsidR="00D40151" w:rsidRPr="00DC56AE" w:rsidRDefault="00D40151" w:rsidP="00D40151">
      <w:pPr>
        <w:pStyle w:val="Heading4"/>
      </w:pPr>
      <w:bookmarkStart w:id="4222" w:name="_Toc51769584"/>
      <w:bookmarkStart w:id="4223" w:name="_Toc153797395"/>
      <w:r w:rsidRPr="00DC56AE">
        <w:t>6.2.6.3</w:t>
      </w:r>
      <w:r w:rsidRPr="00DC56AE">
        <w:tab/>
        <w:t>SCP profile</w:t>
      </w:r>
      <w:bookmarkEnd w:id="4217"/>
      <w:bookmarkEnd w:id="4218"/>
      <w:bookmarkEnd w:id="4222"/>
      <w:bookmarkEnd w:id="4223"/>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lastRenderedPageBreak/>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24" w:name="_Toc45184041"/>
      <w:bookmarkStart w:id="4225" w:name="_Toc47342883"/>
      <w:bookmarkStart w:id="4226" w:name="_Toc51769585"/>
      <w:bookmarkStart w:id="4227" w:name="_Toc153797396"/>
      <w:r w:rsidRPr="00DC56AE">
        <w:t>6.2.7</w:t>
      </w:r>
      <w:r w:rsidRPr="00DC56AE">
        <w:tab/>
        <w:t>UDM</w:t>
      </w:r>
      <w:bookmarkEnd w:id="4219"/>
      <w:bookmarkEnd w:id="4220"/>
      <w:bookmarkEnd w:id="4221"/>
      <w:bookmarkEnd w:id="4224"/>
      <w:bookmarkEnd w:id="4225"/>
      <w:bookmarkEnd w:id="4226"/>
      <w:bookmarkEnd w:id="4227"/>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28" w:name="_Toc20150193"/>
      <w:bookmarkStart w:id="4229" w:name="_Toc27847001"/>
      <w:bookmarkStart w:id="4230" w:name="_Toc36188132"/>
      <w:bookmarkStart w:id="4231" w:name="_Toc45184042"/>
      <w:bookmarkStart w:id="4232" w:name="_Toc47342884"/>
      <w:bookmarkStart w:id="4233" w:name="_Toc51769586"/>
      <w:bookmarkStart w:id="4234" w:name="_Toc153797397"/>
      <w:r w:rsidRPr="00DC56AE">
        <w:t>6.2.8</w:t>
      </w:r>
      <w:r w:rsidRPr="00DC56AE">
        <w:tab/>
        <w:t>AUSF</w:t>
      </w:r>
      <w:bookmarkEnd w:id="4228"/>
      <w:bookmarkEnd w:id="4229"/>
      <w:bookmarkEnd w:id="4230"/>
      <w:bookmarkEnd w:id="4231"/>
      <w:bookmarkEnd w:id="4232"/>
      <w:bookmarkEnd w:id="4233"/>
      <w:bookmarkEnd w:id="4234"/>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35" w:name="_Toc20150194"/>
      <w:bookmarkStart w:id="4236" w:name="_Toc27847002"/>
      <w:bookmarkStart w:id="4237" w:name="_Toc36188133"/>
      <w:bookmarkStart w:id="4238" w:name="_Toc45184043"/>
      <w:bookmarkStart w:id="4239" w:name="_Toc47342885"/>
      <w:bookmarkStart w:id="4240" w:name="_Toc51769587"/>
      <w:bookmarkStart w:id="4241" w:name="_Toc153797398"/>
      <w:r w:rsidRPr="00DC56AE">
        <w:t>6.2.9</w:t>
      </w:r>
      <w:r w:rsidRPr="00DC56AE">
        <w:tab/>
        <w:t>N3IWF</w:t>
      </w:r>
      <w:bookmarkEnd w:id="4235"/>
      <w:bookmarkEnd w:id="4236"/>
      <w:bookmarkEnd w:id="4237"/>
      <w:bookmarkEnd w:id="4238"/>
      <w:bookmarkEnd w:id="4239"/>
      <w:bookmarkEnd w:id="4240"/>
      <w:bookmarkEnd w:id="4241"/>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lastRenderedPageBreak/>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242" w:name="_Toc20150195"/>
      <w:bookmarkStart w:id="4243" w:name="_Toc27847003"/>
      <w:bookmarkStart w:id="4244" w:name="_Toc36188134"/>
      <w:bookmarkStart w:id="4245" w:name="_Toc45184044"/>
      <w:bookmarkStart w:id="4246" w:name="_Toc47342886"/>
      <w:bookmarkStart w:id="4247" w:name="_Toc51769588"/>
      <w:bookmarkStart w:id="4248" w:name="_Toc153797399"/>
      <w:r w:rsidRPr="00DC56AE">
        <w:t>6.2.9A</w:t>
      </w:r>
      <w:r w:rsidRPr="00DC56AE">
        <w:tab/>
        <w:t>TNGF</w:t>
      </w:r>
      <w:bookmarkEnd w:id="4242"/>
      <w:bookmarkEnd w:id="4243"/>
      <w:bookmarkEnd w:id="4244"/>
      <w:bookmarkEnd w:id="4245"/>
      <w:bookmarkEnd w:id="4246"/>
      <w:bookmarkEnd w:id="4247"/>
      <w:bookmarkEnd w:id="4248"/>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249" w:name="_Toc20150196"/>
      <w:bookmarkStart w:id="4250" w:name="_Toc27847004"/>
      <w:bookmarkStart w:id="4251" w:name="_Toc36188135"/>
      <w:bookmarkStart w:id="4252" w:name="_Toc45184045"/>
      <w:bookmarkStart w:id="4253" w:name="_Toc47342887"/>
      <w:bookmarkStart w:id="4254" w:name="_Toc51769589"/>
      <w:bookmarkStart w:id="4255" w:name="_Toc153797400"/>
      <w:r w:rsidRPr="00DC56AE">
        <w:t>6.2.10</w:t>
      </w:r>
      <w:r w:rsidRPr="00DC56AE">
        <w:tab/>
        <w:t>AF</w:t>
      </w:r>
      <w:bookmarkEnd w:id="4249"/>
      <w:bookmarkEnd w:id="4250"/>
      <w:bookmarkEnd w:id="4251"/>
      <w:bookmarkEnd w:id="4252"/>
      <w:bookmarkEnd w:id="4253"/>
      <w:bookmarkEnd w:id="4254"/>
      <w:bookmarkEnd w:id="4255"/>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256" w:name="_Toc20150197"/>
      <w:bookmarkStart w:id="4257" w:name="_Toc27847005"/>
      <w:bookmarkStart w:id="4258" w:name="_Toc36188136"/>
      <w:bookmarkStart w:id="4259" w:name="_Toc45184046"/>
      <w:bookmarkStart w:id="4260" w:name="_Toc47342888"/>
      <w:bookmarkStart w:id="4261" w:name="_Toc51769590"/>
      <w:bookmarkStart w:id="4262" w:name="_Toc153797401"/>
      <w:r w:rsidRPr="00DC56AE">
        <w:t>6.2.11</w:t>
      </w:r>
      <w:r w:rsidRPr="00DC56AE">
        <w:tab/>
        <w:t>UDR</w:t>
      </w:r>
      <w:bookmarkEnd w:id="4256"/>
      <w:bookmarkEnd w:id="4257"/>
      <w:bookmarkEnd w:id="4258"/>
      <w:bookmarkEnd w:id="4259"/>
      <w:bookmarkEnd w:id="4260"/>
      <w:bookmarkEnd w:id="4261"/>
      <w:bookmarkEnd w:id="4262"/>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lastRenderedPageBreak/>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263" w:name="_Toc20150198"/>
      <w:bookmarkStart w:id="4264" w:name="_Toc27847006"/>
      <w:bookmarkStart w:id="4265" w:name="_Toc36188137"/>
      <w:bookmarkStart w:id="4266" w:name="_Toc45184047"/>
      <w:bookmarkStart w:id="4267" w:name="_Toc47342889"/>
      <w:bookmarkStart w:id="4268" w:name="_Toc51769591"/>
      <w:bookmarkStart w:id="4269" w:name="_Toc153797402"/>
      <w:r w:rsidRPr="00DC56AE">
        <w:t>6.2.12</w:t>
      </w:r>
      <w:r w:rsidRPr="00DC56AE">
        <w:tab/>
        <w:t>UDSF</w:t>
      </w:r>
      <w:bookmarkEnd w:id="4263"/>
      <w:bookmarkEnd w:id="4264"/>
      <w:bookmarkEnd w:id="4265"/>
      <w:bookmarkEnd w:id="4266"/>
      <w:bookmarkEnd w:id="4267"/>
      <w:bookmarkEnd w:id="4268"/>
      <w:bookmarkEnd w:id="4269"/>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270" w:name="_Toc20150199"/>
      <w:bookmarkStart w:id="4271" w:name="_Toc27847007"/>
      <w:bookmarkStart w:id="4272" w:name="_Toc36188138"/>
      <w:bookmarkStart w:id="4273" w:name="_Toc45184048"/>
      <w:bookmarkStart w:id="4274" w:name="_Toc47342890"/>
      <w:bookmarkStart w:id="4275" w:name="_Toc51769592"/>
      <w:bookmarkStart w:id="4276" w:name="_Toc153797403"/>
      <w:r w:rsidRPr="00DC56AE">
        <w:t>6.2.13</w:t>
      </w:r>
      <w:r w:rsidRPr="00DC56AE">
        <w:tab/>
        <w:t>SMSF</w:t>
      </w:r>
      <w:bookmarkEnd w:id="4270"/>
      <w:bookmarkEnd w:id="4271"/>
      <w:bookmarkEnd w:id="4272"/>
      <w:bookmarkEnd w:id="4273"/>
      <w:bookmarkEnd w:id="4274"/>
      <w:bookmarkEnd w:id="4275"/>
      <w:bookmarkEnd w:id="4276"/>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277" w:name="_Toc20150200"/>
      <w:bookmarkStart w:id="4278" w:name="_Toc27847008"/>
      <w:bookmarkStart w:id="4279" w:name="_Toc36188139"/>
      <w:bookmarkStart w:id="4280" w:name="_Toc45184049"/>
      <w:bookmarkStart w:id="4281" w:name="_Toc47342891"/>
      <w:bookmarkStart w:id="4282" w:name="_Toc51769593"/>
      <w:bookmarkStart w:id="4283" w:name="_Toc153797404"/>
      <w:r w:rsidRPr="00DC56AE">
        <w:t>6.2.14</w:t>
      </w:r>
      <w:r w:rsidRPr="00DC56AE">
        <w:tab/>
        <w:t>NSSF</w:t>
      </w:r>
      <w:bookmarkEnd w:id="4277"/>
      <w:bookmarkEnd w:id="4278"/>
      <w:bookmarkEnd w:id="4279"/>
      <w:bookmarkEnd w:id="4280"/>
      <w:bookmarkEnd w:id="4281"/>
      <w:bookmarkEnd w:id="4282"/>
      <w:bookmarkEnd w:id="4283"/>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284" w:name="_Toc20150201"/>
      <w:bookmarkStart w:id="4285" w:name="_Toc27847009"/>
      <w:bookmarkStart w:id="4286" w:name="_Toc36188140"/>
      <w:bookmarkStart w:id="4287" w:name="_Toc45184050"/>
      <w:bookmarkStart w:id="4288" w:name="_Toc47342892"/>
      <w:bookmarkStart w:id="4289" w:name="_Toc51769594"/>
      <w:bookmarkStart w:id="4290" w:name="_Toc153797405"/>
      <w:r w:rsidRPr="00DC56AE">
        <w:t>6.2.</w:t>
      </w:r>
      <w:r w:rsidRPr="00DC56AE">
        <w:rPr>
          <w:lang w:eastAsia="zh-CN"/>
        </w:rPr>
        <w:t>15</w:t>
      </w:r>
      <w:r w:rsidRPr="00DC56AE">
        <w:tab/>
        <w:t>5G-</w:t>
      </w:r>
      <w:r w:rsidRPr="00DC56AE">
        <w:rPr>
          <w:lang w:eastAsia="zh-CN"/>
        </w:rPr>
        <w:t>EIR</w:t>
      </w:r>
      <w:bookmarkEnd w:id="4284"/>
      <w:bookmarkEnd w:id="4285"/>
      <w:bookmarkEnd w:id="4286"/>
      <w:bookmarkEnd w:id="4287"/>
      <w:bookmarkEnd w:id="4288"/>
      <w:bookmarkEnd w:id="4289"/>
      <w:bookmarkEnd w:id="4290"/>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lastRenderedPageBreak/>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291" w:name="_Toc20150202"/>
      <w:bookmarkStart w:id="4292" w:name="_Toc27847010"/>
      <w:bookmarkStart w:id="4293" w:name="_Toc36188141"/>
      <w:bookmarkStart w:id="4294" w:name="_Toc45184051"/>
      <w:bookmarkStart w:id="4295" w:name="_Toc47342893"/>
      <w:bookmarkStart w:id="4296" w:name="_Toc51769595"/>
      <w:bookmarkStart w:id="4297" w:name="_Toc153797406"/>
      <w:r w:rsidRPr="00DC56AE">
        <w:t>6.2.16</w:t>
      </w:r>
      <w:r w:rsidRPr="00DC56AE">
        <w:tab/>
        <w:t>LMF</w:t>
      </w:r>
      <w:bookmarkEnd w:id="4291"/>
      <w:bookmarkEnd w:id="4292"/>
      <w:bookmarkEnd w:id="4293"/>
      <w:bookmarkEnd w:id="4294"/>
      <w:bookmarkEnd w:id="4295"/>
      <w:bookmarkEnd w:id="4296"/>
      <w:bookmarkEnd w:id="4297"/>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298" w:name="_Toc20150203"/>
      <w:bookmarkStart w:id="4299" w:name="_Toc27847011"/>
      <w:bookmarkStart w:id="4300" w:name="_Toc36188142"/>
      <w:bookmarkStart w:id="4301" w:name="_Toc45184052"/>
      <w:bookmarkStart w:id="4302" w:name="_Toc47342894"/>
      <w:bookmarkStart w:id="4303" w:name="_Toc51769596"/>
      <w:bookmarkStart w:id="4304" w:name="_Toc153797407"/>
      <w:r w:rsidRPr="00DC56AE">
        <w:t>6.2.16A</w:t>
      </w:r>
      <w:r w:rsidRPr="00DC56AE">
        <w:tab/>
        <w:t>GMLC</w:t>
      </w:r>
      <w:bookmarkEnd w:id="4298"/>
      <w:bookmarkEnd w:id="4299"/>
      <w:bookmarkEnd w:id="4300"/>
      <w:bookmarkEnd w:id="4301"/>
      <w:bookmarkEnd w:id="4302"/>
      <w:bookmarkEnd w:id="4303"/>
      <w:bookmarkEnd w:id="4304"/>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305" w:name="_Toc20150204"/>
      <w:bookmarkStart w:id="4306" w:name="_Toc27847012"/>
      <w:bookmarkStart w:id="4307" w:name="_Toc36188143"/>
      <w:bookmarkStart w:id="4308" w:name="_Toc45184053"/>
      <w:bookmarkStart w:id="4309" w:name="_Toc47342895"/>
      <w:bookmarkStart w:id="4310" w:name="_Toc51769597"/>
      <w:bookmarkStart w:id="4311" w:name="_Toc153797408"/>
      <w:r w:rsidRPr="00DC56AE">
        <w:t>6.2.</w:t>
      </w:r>
      <w:r w:rsidRPr="00DC56AE">
        <w:rPr>
          <w:lang w:eastAsia="zh-CN"/>
        </w:rPr>
        <w:t>17</w:t>
      </w:r>
      <w:r w:rsidRPr="00DC56AE">
        <w:tab/>
        <w:t>SEPP</w:t>
      </w:r>
      <w:bookmarkEnd w:id="4305"/>
      <w:bookmarkEnd w:id="4306"/>
      <w:bookmarkEnd w:id="4307"/>
      <w:bookmarkEnd w:id="4308"/>
      <w:bookmarkEnd w:id="4309"/>
      <w:bookmarkEnd w:id="4310"/>
      <w:bookmarkEnd w:id="4311"/>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12" w:name="_Toc20150205"/>
      <w:bookmarkStart w:id="4313" w:name="_Toc27847013"/>
      <w:bookmarkStart w:id="4314" w:name="_Toc36188144"/>
      <w:bookmarkStart w:id="4315" w:name="_Toc45184054"/>
      <w:bookmarkStart w:id="4316" w:name="_Toc47342896"/>
      <w:bookmarkStart w:id="4317" w:name="_Toc51769598"/>
      <w:bookmarkStart w:id="4318" w:name="_Toc153797409"/>
      <w:r w:rsidRPr="00DC56AE">
        <w:t>6.2.18</w:t>
      </w:r>
      <w:r w:rsidRPr="00DC56AE">
        <w:tab/>
        <w:t>Network Data Analytics Function (NWDAF)</w:t>
      </w:r>
      <w:bookmarkEnd w:id="4312"/>
      <w:bookmarkEnd w:id="4313"/>
      <w:bookmarkEnd w:id="4314"/>
      <w:bookmarkEnd w:id="4315"/>
      <w:bookmarkEnd w:id="4316"/>
      <w:bookmarkEnd w:id="4317"/>
      <w:bookmarkEnd w:id="4318"/>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19" w:name="_Toc20150206"/>
      <w:bookmarkStart w:id="4320" w:name="_Toc27847014"/>
      <w:bookmarkStart w:id="4321" w:name="_Toc36188145"/>
      <w:bookmarkStart w:id="4322" w:name="_Toc45184055"/>
      <w:bookmarkStart w:id="4323" w:name="_Toc47342897"/>
      <w:bookmarkStart w:id="4324" w:name="_Toc51769599"/>
      <w:bookmarkStart w:id="4325" w:name="_Toc153797410"/>
      <w:r w:rsidRPr="00DC56AE">
        <w:t>6.2.19</w:t>
      </w:r>
      <w:r w:rsidRPr="00DC56AE">
        <w:tab/>
        <w:t>SCP</w:t>
      </w:r>
      <w:bookmarkEnd w:id="4319"/>
      <w:bookmarkEnd w:id="4320"/>
      <w:bookmarkEnd w:id="4321"/>
      <w:bookmarkEnd w:id="4322"/>
      <w:bookmarkEnd w:id="4323"/>
      <w:bookmarkEnd w:id="4324"/>
      <w:bookmarkEnd w:id="4325"/>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lastRenderedPageBreak/>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26" w:name="_Toc20150207"/>
      <w:bookmarkStart w:id="4327" w:name="_Toc27847015"/>
      <w:bookmarkStart w:id="4328"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29" w:name="_Toc45184056"/>
      <w:bookmarkStart w:id="4330" w:name="_Toc47342898"/>
      <w:bookmarkStart w:id="4331" w:name="_Toc51769600"/>
      <w:bookmarkStart w:id="4332" w:name="_Toc153797411"/>
      <w:r w:rsidRPr="00DC56AE">
        <w:t>6.2.20</w:t>
      </w:r>
      <w:r w:rsidRPr="00DC56AE">
        <w:tab/>
        <w:t>W-AGF</w:t>
      </w:r>
      <w:bookmarkEnd w:id="4326"/>
      <w:bookmarkEnd w:id="4327"/>
      <w:bookmarkEnd w:id="4328"/>
      <w:bookmarkEnd w:id="4329"/>
      <w:bookmarkEnd w:id="4330"/>
      <w:bookmarkEnd w:id="4331"/>
      <w:bookmarkEnd w:id="4332"/>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33" w:name="_Toc20150208"/>
      <w:bookmarkStart w:id="4334" w:name="_Toc27847016"/>
      <w:bookmarkStart w:id="4335" w:name="_Toc36188147"/>
      <w:bookmarkStart w:id="4336" w:name="_Toc45184057"/>
      <w:bookmarkStart w:id="4337" w:name="_Toc47342899"/>
      <w:bookmarkStart w:id="4338" w:name="_Toc51769601"/>
      <w:bookmarkStart w:id="4339" w:name="_Toc153797412"/>
      <w:r w:rsidRPr="00DC56AE">
        <w:t>6.2.21</w:t>
      </w:r>
      <w:r w:rsidRPr="00DC56AE">
        <w:tab/>
        <w:t>UE radio Capability Management Function (UCMF)</w:t>
      </w:r>
      <w:bookmarkEnd w:id="4333"/>
      <w:bookmarkEnd w:id="4334"/>
      <w:bookmarkEnd w:id="4335"/>
      <w:bookmarkEnd w:id="4336"/>
      <w:bookmarkEnd w:id="4337"/>
      <w:bookmarkEnd w:id="4338"/>
      <w:bookmarkEnd w:id="4339"/>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340"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341" w:name="_Toc36188148"/>
      <w:bookmarkStart w:id="4342" w:name="_Toc45184058"/>
      <w:bookmarkStart w:id="4343" w:name="_Toc47342900"/>
      <w:bookmarkStart w:id="4344" w:name="_Toc51769602"/>
      <w:bookmarkStart w:id="4345"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346" w:name="_Toc153797413"/>
      <w:r w:rsidRPr="00DC56AE">
        <w:t>6.2.22</w:t>
      </w:r>
      <w:r w:rsidRPr="00DC56AE">
        <w:tab/>
        <w:t>TWIF</w:t>
      </w:r>
      <w:bookmarkEnd w:id="4341"/>
      <w:bookmarkEnd w:id="4342"/>
      <w:bookmarkEnd w:id="4343"/>
      <w:bookmarkEnd w:id="4344"/>
      <w:bookmarkEnd w:id="4346"/>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347" w:name="_Toc45184059"/>
      <w:bookmarkStart w:id="4348" w:name="_Toc47342901"/>
      <w:bookmarkStart w:id="4349" w:name="_Toc51769603"/>
      <w:bookmarkStart w:id="4350" w:name="_Toc36188149"/>
      <w:bookmarkStart w:id="4351" w:name="_Toc153797414"/>
      <w:r w:rsidRPr="00DC56AE">
        <w:lastRenderedPageBreak/>
        <w:t>6.2.23</w:t>
      </w:r>
      <w:r w:rsidRPr="00DC56AE">
        <w:tab/>
        <w:t>NSSAAF</w:t>
      </w:r>
      <w:bookmarkEnd w:id="4347"/>
      <w:bookmarkEnd w:id="4348"/>
      <w:bookmarkEnd w:id="4349"/>
      <w:bookmarkEnd w:id="4351"/>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352" w:name="_Toc45184060"/>
      <w:bookmarkStart w:id="4353" w:name="_Toc47342902"/>
      <w:bookmarkStart w:id="4354" w:name="_Toc51769604"/>
      <w:bookmarkStart w:id="4355" w:name="_Toc153797415"/>
      <w:r w:rsidRPr="00DC56AE">
        <w:t>6.3</w:t>
      </w:r>
      <w:r w:rsidRPr="00DC56AE">
        <w:tab/>
        <w:t>Principles for Network Function and Network Function Service discovery and selection</w:t>
      </w:r>
      <w:bookmarkEnd w:id="4340"/>
      <w:bookmarkEnd w:id="4345"/>
      <w:bookmarkEnd w:id="4350"/>
      <w:bookmarkEnd w:id="4352"/>
      <w:bookmarkEnd w:id="4353"/>
      <w:bookmarkEnd w:id="4354"/>
      <w:bookmarkEnd w:id="4355"/>
    </w:p>
    <w:p w14:paraId="6983BA92" w14:textId="77777777" w:rsidR="00D40151" w:rsidRPr="00DC56AE" w:rsidRDefault="00D40151" w:rsidP="00D40151">
      <w:pPr>
        <w:pStyle w:val="Heading3"/>
        <w:rPr>
          <w:lang w:eastAsia="zh-CN"/>
        </w:rPr>
      </w:pPr>
      <w:bookmarkStart w:id="4356" w:name="_Toc20150210"/>
      <w:bookmarkStart w:id="4357" w:name="_Toc27847018"/>
      <w:bookmarkStart w:id="4358" w:name="_Toc36188150"/>
      <w:bookmarkStart w:id="4359" w:name="_Toc45184061"/>
      <w:bookmarkStart w:id="4360" w:name="_Toc47342903"/>
      <w:bookmarkStart w:id="4361" w:name="_Toc51769605"/>
      <w:bookmarkStart w:id="4362" w:name="_Toc153797416"/>
      <w:r w:rsidRPr="00DC56AE">
        <w:rPr>
          <w:lang w:eastAsia="zh-CN"/>
        </w:rPr>
        <w:t>6.3.1</w:t>
      </w:r>
      <w:r w:rsidRPr="00DC56AE">
        <w:rPr>
          <w:lang w:eastAsia="zh-CN"/>
        </w:rPr>
        <w:tab/>
        <w:t>General</w:t>
      </w:r>
      <w:bookmarkEnd w:id="4356"/>
      <w:bookmarkEnd w:id="4357"/>
      <w:bookmarkEnd w:id="4358"/>
      <w:bookmarkEnd w:id="4359"/>
      <w:bookmarkEnd w:id="4360"/>
      <w:bookmarkEnd w:id="4361"/>
      <w:bookmarkEnd w:id="4362"/>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lastRenderedPageBreak/>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363"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364" w:name="_Toc27847019"/>
      <w:bookmarkStart w:id="4365" w:name="_Toc36188151"/>
      <w:bookmarkStart w:id="4366" w:name="_Toc45184062"/>
      <w:bookmarkStart w:id="4367" w:name="_Toc47342904"/>
      <w:bookmarkStart w:id="4368" w:name="_Toc51769606"/>
      <w:bookmarkStart w:id="4369" w:name="_Toc153797417"/>
      <w:r w:rsidRPr="00DC56AE">
        <w:t>6.3.1.0</w:t>
      </w:r>
      <w:r w:rsidRPr="00DC56AE">
        <w:tab/>
        <w:t>Principles for Binding, Selection and Reselection</w:t>
      </w:r>
      <w:bookmarkEnd w:id="4363"/>
      <w:bookmarkEnd w:id="4364"/>
      <w:bookmarkEnd w:id="4365"/>
      <w:bookmarkEnd w:id="4366"/>
      <w:bookmarkEnd w:id="4367"/>
      <w:bookmarkEnd w:id="4368"/>
      <w:bookmarkEnd w:id="4369"/>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lastRenderedPageBreak/>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lastRenderedPageBreak/>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370" w:name="_PERM_MCCTEMPBM_CRPT52390005___2" w:colFirst="2" w:colLast="2"/>
            <w:bookmarkStart w:id="4371" w:name="_PERM_MCCTEMPBM_CRPT30770005___2" w:colFirst="2" w:colLast="2"/>
            <w:bookmarkStart w:id="4372" w:name="_PERM_MCCTEMPBM_CRPT41650005___2" w:colFirst="2" w:colLast="2"/>
            <w:bookmarkStart w:id="4373" w:name="_PERM_MCCTEMPBM_CRPT78030005___2" w:colFirst="2" w:colLast="2"/>
            <w:bookmarkStart w:id="4374" w:name="_PERM_MCCTEMPBM_CRPT95270005___2" w:colFirst="2" w:colLast="2"/>
            <w:bookmarkStart w:id="4375" w:name="_PERM_MCCTEMPBM_CRPT58500005___2" w:colFirst="2" w:colLast="2"/>
            <w:bookmarkStart w:id="4376" w:name="_PERM_MCCTEMPBM_CRPT5979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370"/>
      <w:bookmarkEnd w:id="4371"/>
      <w:bookmarkEnd w:id="4372"/>
      <w:bookmarkEnd w:id="4373"/>
      <w:bookmarkEnd w:id="4374"/>
      <w:bookmarkEnd w:id="4375"/>
      <w:bookmarkEnd w:id="4376"/>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377" w:name="_Toc20150212"/>
      <w:bookmarkStart w:id="4378" w:name="_Toc27847020"/>
      <w:bookmarkStart w:id="4379" w:name="_Toc36188152"/>
      <w:bookmarkStart w:id="4380" w:name="_Toc45184063"/>
      <w:bookmarkStart w:id="4381" w:name="_Toc47342905"/>
      <w:bookmarkStart w:id="4382" w:name="_Toc51769607"/>
      <w:bookmarkStart w:id="4383" w:name="_Toc153797418"/>
      <w:r w:rsidRPr="00DC56AE">
        <w:t>6.3.1.1</w:t>
      </w:r>
      <w:r w:rsidRPr="00DC56AE">
        <w:tab/>
        <w:t>NF Discovery and Selection aspects relevant with indirect communication</w:t>
      </w:r>
      <w:bookmarkEnd w:id="4377"/>
      <w:bookmarkEnd w:id="4378"/>
      <w:bookmarkEnd w:id="4379"/>
      <w:bookmarkEnd w:id="4380"/>
      <w:bookmarkEnd w:id="4381"/>
      <w:bookmarkEnd w:id="4382"/>
      <w:bookmarkEnd w:id="4383"/>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384" w:name="_Toc20150213"/>
      <w:bookmarkStart w:id="4385" w:name="_Toc27847021"/>
      <w:bookmarkStart w:id="4386" w:name="_Toc36188153"/>
      <w:bookmarkStart w:id="4387" w:name="_Toc45184064"/>
      <w:bookmarkStart w:id="4388" w:name="_Toc47342906"/>
      <w:bookmarkStart w:id="4389" w:name="_Toc51769608"/>
      <w:bookmarkStart w:id="4390" w:name="_Toc153797419"/>
      <w:r w:rsidRPr="00DC56AE">
        <w:lastRenderedPageBreak/>
        <w:t>6.3.1.2</w:t>
      </w:r>
      <w:r w:rsidRPr="00DC56AE">
        <w:tab/>
        <w:t>Location information</w:t>
      </w:r>
      <w:bookmarkEnd w:id="4384"/>
      <w:bookmarkEnd w:id="4385"/>
      <w:bookmarkEnd w:id="4386"/>
      <w:bookmarkEnd w:id="4387"/>
      <w:bookmarkEnd w:id="4388"/>
      <w:bookmarkEnd w:id="4389"/>
      <w:bookmarkEnd w:id="4390"/>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391" w:name="_Toc20150214"/>
      <w:bookmarkStart w:id="4392" w:name="_Toc27847022"/>
      <w:bookmarkStart w:id="4393" w:name="_Toc36188154"/>
      <w:bookmarkStart w:id="4394" w:name="_Toc45184065"/>
      <w:bookmarkStart w:id="4395" w:name="_Toc47342907"/>
      <w:bookmarkStart w:id="4396" w:name="_Toc51769609"/>
      <w:bookmarkStart w:id="4397" w:name="_Toc153797420"/>
      <w:r w:rsidRPr="00DC56AE">
        <w:t>6.3.2</w:t>
      </w:r>
      <w:r w:rsidRPr="00DC56AE">
        <w:tab/>
        <w:t>SMF discovery and selection</w:t>
      </w:r>
      <w:bookmarkEnd w:id="4391"/>
      <w:bookmarkEnd w:id="4392"/>
      <w:bookmarkEnd w:id="4393"/>
      <w:bookmarkEnd w:id="4394"/>
      <w:bookmarkEnd w:id="4395"/>
      <w:bookmarkEnd w:id="4396"/>
      <w:bookmarkEnd w:id="4397"/>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lastRenderedPageBreak/>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lastRenderedPageBreak/>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398" w:name="_Toc20150215"/>
      <w:bookmarkStart w:id="4399" w:name="_Toc27847023"/>
      <w:bookmarkStart w:id="4400" w:name="_Toc36188155"/>
      <w:bookmarkStart w:id="4401" w:name="_Toc45184066"/>
      <w:bookmarkStart w:id="4402" w:name="_Toc47342908"/>
      <w:bookmarkStart w:id="4403" w:name="_Toc51769610"/>
      <w:bookmarkStart w:id="4404" w:name="_Toc153797421"/>
      <w:r w:rsidRPr="00DC56AE">
        <w:t>6.3.3</w:t>
      </w:r>
      <w:r w:rsidRPr="00DC56AE">
        <w:tab/>
        <w:t>User Plane Function Selection</w:t>
      </w:r>
      <w:bookmarkEnd w:id="4398"/>
      <w:bookmarkEnd w:id="4399"/>
      <w:bookmarkEnd w:id="4400"/>
      <w:bookmarkEnd w:id="4401"/>
      <w:bookmarkEnd w:id="4402"/>
      <w:bookmarkEnd w:id="4403"/>
      <w:bookmarkEnd w:id="4404"/>
    </w:p>
    <w:p w14:paraId="1C49D087" w14:textId="77777777" w:rsidR="00D40151" w:rsidRPr="00DC56AE" w:rsidRDefault="00D40151" w:rsidP="00D40151">
      <w:pPr>
        <w:pStyle w:val="Heading4"/>
      </w:pPr>
      <w:bookmarkStart w:id="4405" w:name="_Toc20150216"/>
      <w:bookmarkStart w:id="4406" w:name="_Toc27847024"/>
      <w:bookmarkStart w:id="4407" w:name="_Toc36188156"/>
      <w:bookmarkStart w:id="4408" w:name="_Toc45184067"/>
      <w:bookmarkStart w:id="4409" w:name="_Toc47342909"/>
      <w:bookmarkStart w:id="4410" w:name="_Toc51769611"/>
      <w:bookmarkStart w:id="4411" w:name="_Toc153797422"/>
      <w:r w:rsidRPr="00DC56AE">
        <w:t>6.3.3.1</w:t>
      </w:r>
      <w:r w:rsidRPr="00DC56AE">
        <w:tab/>
        <w:t>Overview</w:t>
      </w:r>
      <w:bookmarkEnd w:id="4405"/>
      <w:bookmarkEnd w:id="4406"/>
      <w:bookmarkEnd w:id="4407"/>
      <w:bookmarkEnd w:id="4408"/>
      <w:bookmarkEnd w:id="4409"/>
      <w:bookmarkEnd w:id="4410"/>
      <w:bookmarkEnd w:id="4411"/>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12" w:name="_Toc20150217"/>
      <w:bookmarkStart w:id="4413" w:name="_Toc27847025"/>
      <w:bookmarkStart w:id="4414" w:name="_Toc36188157"/>
      <w:bookmarkStart w:id="4415" w:name="_Toc45184068"/>
      <w:bookmarkStart w:id="4416" w:name="_Toc47342910"/>
      <w:bookmarkStart w:id="4417" w:name="_Toc51769612"/>
      <w:bookmarkStart w:id="4418" w:name="_Toc153797423"/>
      <w:r w:rsidRPr="00DC56AE">
        <w:t>6.3.3.2</w:t>
      </w:r>
      <w:r w:rsidRPr="00DC56AE">
        <w:tab/>
        <w:t>SMF Provisioning of available UPF(s)</w:t>
      </w:r>
      <w:bookmarkEnd w:id="4412"/>
      <w:bookmarkEnd w:id="4413"/>
      <w:bookmarkEnd w:id="4414"/>
      <w:bookmarkEnd w:id="4415"/>
      <w:bookmarkEnd w:id="4416"/>
      <w:bookmarkEnd w:id="4417"/>
      <w:bookmarkEnd w:id="4418"/>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lastRenderedPageBreak/>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19" w:name="_Toc20150218"/>
      <w:bookmarkStart w:id="4420" w:name="_Toc27847026"/>
      <w:bookmarkStart w:id="4421" w:name="_Toc36188158"/>
      <w:bookmarkStart w:id="4422" w:name="_Toc45184069"/>
      <w:bookmarkStart w:id="4423" w:name="_Toc47342911"/>
      <w:bookmarkStart w:id="4424" w:name="_Toc51769613"/>
      <w:bookmarkStart w:id="4425" w:name="_Toc153797424"/>
      <w:r w:rsidRPr="00DC56AE">
        <w:t>6.3.3.3</w:t>
      </w:r>
      <w:r w:rsidRPr="00DC56AE">
        <w:tab/>
        <w:t>Selection of an UPF for a particular PDU Session</w:t>
      </w:r>
      <w:bookmarkEnd w:id="4419"/>
      <w:bookmarkEnd w:id="4420"/>
      <w:bookmarkEnd w:id="4421"/>
      <w:bookmarkEnd w:id="4422"/>
      <w:bookmarkEnd w:id="4423"/>
      <w:bookmarkEnd w:id="4424"/>
      <w:bookmarkEnd w:id="4425"/>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lastRenderedPageBreak/>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26" w:name="_Toc20150219"/>
      <w:bookmarkStart w:id="4427" w:name="_Toc27847027"/>
      <w:bookmarkStart w:id="4428" w:name="_Toc36188159"/>
      <w:bookmarkStart w:id="4429" w:name="_Toc45184070"/>
      <w:bookmarkStart w:id="4430" w:name="_Toc47342912"/>
      <w:bookmarkStart w:id="4431" w:name="_Toc51769614"/>
      <w:bookmarkStart w:id="4432" w:name="_Toc153797425"/>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26"/>
      <w:bookmarkEnd w:id="4427"/>
      <w:bookmarkEnd w:id="4428"/>
      <w:bookmarkEnd w:id="4429"/>
      <w:bookmarkEnd w:id="4430"/>
      <w:bookmarkEnd w:id="4431"/>
      <w:bookmarkEnd w:id="4432"/>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33" w:name="_Toc20150220"/>
      <w:bookmarkStart w:id="4434" w:name="_Toc27847028"/>
      <w:bookmarkStart w:id="4435" w:name="_Toc36188160"/>
      <w:bookmarkStart w:id="4436" w:name="_Toc45184071"/>
      <w:bookmarkStart w:id="4437" w:name="_Toc47342913"/>
      <w:bookmarkStart w:id="4438" w:name="_Toc51769615"/>
      <w:bookmarkStart w:id="4439" w:name="_Toc153797426"/>
      <w:r w:rsidRPr="00DC56AE">
        <w:lastRenderedPageBreak/>
        <w:t>6.3.5</w:t>
      </w:r>
      <w:r w:rsidRPr="00DC56AE">
        <w:tab/>
        <w:t>AMF discovery and selection</w:t>
      </w:r>
      <w:bookmarkEnd w:id="4433"/>
      <w:bookmarkEnd w:id="4434"/>
      <w:bookmarkEnd w:id="4435"/>
      <w:bookmarkEnd w:id="4436"/>
      <w:bookmarkEnd w:id="4437"/>
      <w:bookmarkEnd w:id="4438"/>
      <w:bookmarkEnd w:id="4439"/>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lastRenderedPageBreak/>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440" w:name="_Toc20150221"/>
      <w:bookmarkStart w:id="4441" w:name="_Toc27847029"/>
      <w:bookmarkStart w:id="4442" w:name="_Toc36188161"/>
      <w:bookmarkStart w:id="4443" w:name="_Toc45184072"/>
      <w:bookmarkStart w:id="4444" w:name="_Toc47342914"/>
      <w:bookmarkStart w:id="4445" w:name="_Toc51769616"/>
      <w:bookmarkStart w:id="4446" w:name="_Toc153797427"/>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440"/>
      <w:bookmarkEnd w:id="4441"/>
      <w:bookmarkEnd w:id="4442"/>
      <w:bookmarkEnd w:id="4443"/>
      <w:bookmarkEnd w:id="4444"/>
      <w:bookmarkEnd w:id="4445"/>
      <w:bookmarkEnd w:id="4446"/>
    </w:p>
    <w:p w14:paraId="7DFB2DF3" w14:textId="77777777" w:rsidR="00D40151" w:rsidRPr="00DC56AE" w:rsidRDefault="00D40151" w:rsidP="00D40151">
      <w:pPr>
        <w:pStyle w:val="Heading4"/>
      </w:pPr>
      <w:bookmarkStart w:id="4447" w:name="_Toc20150222"/>
      <w:bookmarkStart w:id="4448" w:name="_Toc27847030"/>
      <w:bookmarkStart w:id="4449" w:name="_Toc36188162"/>
      <w:bookmarkStart w:id="4450" w:name="_Toc45184073"/>
      <w:bookmarkStart w:id="4451" w:name="_Toc47342915"/>
      <w:bookmarkStart w:id="4452" w:name="_Toc51769617"/>
      <w:bookmarkStart w:id="4453" w:name="_Toc153797428"/>
      <w:r w:rsidRPr="00DC56AE">
        <w:rPr>
          <w:lang w:eastAsia="ko-KR"/>
        </w:rPr>
        <w:t>6.3.6.1</w:t>
      </w:r>
      <w:r w:rsidRPr="00DC56AE">
        <w:tab/>
        <w:t>General</w:t>
      </w:r>
      <w:bookmarkEnd w:id="4447"/>
      <w:bookmarkEnd w:id="4448"/>
      <w:bookmarkEnd w:id="4449"/>
      <w:bookmarkEnd w:id="4450"/>
      <w:bookmarkEnd w:id="4451"/>
      <w:bookmarkEnd w:id="4452"/>
      <w:bookmarkEnd w:id="4453"/>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454" w:name="_Toc20150223"/>
      <w:bookmarkStart w:id="4455" w:name="_Toc27847031"/>
      <w:bookmarkStart w:id="4456" w:name="_Toc36188163"/>
      <w:bookmarkStart w:id="4457" w:name="_Toc45184074"/>
      <w:bookmarkStart w:id="4458" w:name="_Toc47342916"/>
      <w:bookmarkStart w:id="4459" w:name="_Toc51769618"/>
      <w:bookmarkStart w:id="4460" w:name="_Toc153797429"/>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454"/>
      <w:bookmarkEnd w:id="4455"/>
      <w:bookmarkEnd w:id="4456"/>
      <w:bookmarkEnd w:id="4457"/>
      <w:bookmarkEnd w:id="4458"/>
      <w:bookmarkEnd w:id="4459"/>
      <w:bookmarkEnd w:id="4460"/>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lastRenderedPageBreak/>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461" w:name="_Toc20150224"/>
      <w:bookmarkStart w:id="4462" w:name="_Toc27847032"/>
      <w:bookmarkStart w:id="4463" w:name="_Toc36188164"/>
      <w:bookmarkStart w:id="4464" w:name="_Toc45184075"/>
      <w:bookmarkStart w:id="4465" w:name="_Toc47342917"/>
      <w:bookmarkStart w:id="4466" w:name="_Toc51769619"/>
      <w:bookmarkStart w:id="4467" w:name="_Toc153797430"/>
      <w:r w:rsidRPr="00DC56AE">
        <w:t>6.3.6.2a</w:t>
      </w:r>
      <w:r w:rsidRPr="00DC56AE">
        <w:tab/>
        <w:t>SNPN N3IWF selection</w:t>
      </w:r>
      <w:bookmarkEnd w:id="4467"/>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lastRenderedPageBreak/>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468" w:name="_Toc153797431"/>
      <w:r w:rsidRPr="00DC56AE">
        <w:t>6.3.6.3</w:t>
      </w:r>
      <w:r w:rsidRPr="00DC56AE">
        <w:tab/>
        <w:t>Combined N3IWF/ePDG Selection</w:t>
      </w:r>
      <w:bookmarkEnd w:id="4461"/>
      <w:bookmarkEnd w:id="4462"/>
      <w:bookmarkEnd w:id="4463"/>
      <w:bookmarkEnd w:id="4464"/>
      <w:bookmarkEnd w:id="4465"/>
      <w:bookmarkEnd w:id="4466"/>
      <w:bookmarkEnd w:id="4468"/>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 xml:space="preserve">19] to determine if the visited country mandates the selection of ePDG in this country. The </w:t>
      </w:r>
      <w:r w:rsidRPr="00DC56AE">
        <w:lastRenderedPageBreak/>
        <w:t>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 xml:space="preserve">When the selection is required for a non-IMS service, the UE shall perform the selection by giving preference to the N3IWF independent of the "Preference" parameter setting. If the N3IWF selection fails, or it is not possible, </w:t>
      </w:r>
      <w:r w:rsidRPr="00DC56AE">
        <w:lastRenderedPageBreak/>
        <w:t>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469" w:name="_Toc20150225"/>
      <w:bookmarkStart w:id="4470" w:name="_Toc27847033"/>
      <w:bookmarkStart w:id="4471" w:name="_Toc36188165"/>
      <w:bookmarkStart w:id="4472" w:name="_Toc45184076"/>
      <w:bookmarkStart w:id="4473" w:name="_Toc47342918"/>
      <w:bookmarkStart w:id="4474" w:name="_Toc51769620"/>
      <w:bookmarkStart w:id="4475" w:name="_Toc153797432"/>
      <w:r w:rsidRPr="00DC56AE">
        <w:t>6.3.6.4</w:t>
      </w:r>
      <w:r w:rsidRPr="00DC56AE">
        <w:tab/>
        <w:t>PLMN Selection for emergency services</w:t>
      </w:r>
      <w:bookmarkEnd w:id="4469"/>
      <w:bookmarkEnd w:id="4470"/>
      <w:bookmarkEnd w:id="4471"/>
      <w:bookmarkEnd w:id="4472"/>
      <w:bookmarkEnd w:id="4473"/>
      <w:bookmarkEnd w:id="4474"/>
      <w:bookmarkEnd w:id="4475"/>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476" w:name="_Toc20150226"/>
      <w:bookmarkStart w:id="4477" w:name="_Toc27847034"/>
      <w:bookmarkStart w:id="4478" w:name="_Toc36188166"/>
      <w:bookmarkStart w:id="4479" w:name="_Toc45184077"/>
      <w:bookmarkStart w:id="4480" w:name="_Toc47342919"/>
      <w:bookmarkStart w:id="4481" w:name="_Toc51769621"/>
      <w:bookmarkStart w:id="4482" w:name="_Toc153797433"/>
      <w:r w:rsidRPr="00DC56AE">
        <w:rPr>
          <w:lang w:eastAsia="zh-CN"/>
        </w:rPr>
        <w:lastRenderedPageBreak/>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476"/>
      <w:bookmarkEnd w:id="4477"/>
      <w:bookmarkEnd w:id="4478"/>
      <w:bookmarkEnd w:id="4479"/>
      <w:bookmarkEnd w:id="4480"/>
      <w:bookmarkEnd w:id="4481"/>
      <w:bookmarkEnd w:id="4482"/>
    </w:p>
    <w:p w14:paraId="1F4A60D6" w14:textId="77777777" w:rsidR="00D40151" w:rsidRPr="00DC56AE" w:rsidRDefault="00D40151" w:rsidP="00D40151">
      <w:pPr>
        <w:pStyle w:val="Heading4"/>
      </w:pPr>
      <w:bookmarkStart w:id="4483" w:name="_Toc20150227"/>
      <w:bookmarkStart w:id="4484" w:name="_Toc27847035"/>
      <w:bookmarkStart w:id="4485" w:name="_Toc36188167"/>
      <w:bookmarkStart w:id="4486" w:name="_Toc45184078"/>
      <w:bookmarkStart w:id="4487" w:name="_Toc47342920"/>
      <w:bookmarkStart w:id="4488" w:name="_Toc51769622"/>
      <w:bookmarkStart w:id="4489" w:name="_Toc153797434"/>
      <w:r w:rsidRPr="00DC56AE">
        <w:t>6.3.7.0</w:t>
      </w:r>
      <w:r w:rsidRPr="00DC56AE">
        <w:tab/>
        <w:t>General principles</w:t>
      </w:r>
      <w:bookmarkEnd w:id="4483"/>
      <w:bookmarkEnd w:id="4484"/>
      <w:bookmarkEnd w:id="4485"/>
      <w:bookmarkEnd w:id="4486"/>
      <w:bookmarkEnd w:id="4487"/>
      <w:bookmarkEnd w:id="4488"/>
      <w:bookmarkEnd w:id="4489"/>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490" w:name="_Toc20150228"/>
      <w:bookmarkStart w:id="4491" w:name="_Toc27847036"/>
      <w:bookmarkStart w:id="4492" w:name="_Toc36188168"/>
      <w:bookmarkStart w:id="4493" w:name="_Toc45184079"/>
      <w:bookmarkStart w:id="4494" w:name="_Toc47342921"/>
      <w:bookmarkStart w:id="4495" w:name="_Toc51769623"/>
      <w:bookmarkStart w:id="4496" w:name="_Toc153797435"/>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490"/>
      <w:bookmarkEnd w:id="4491"/>
      <w:bookmarkEnd w:id="4492"/>
      <w:bookmarkEnd w:id="4493"/>
      <w:bookmarkEnd w:id="4494"/>
      <w:bookmarkEnd w:id="4495"/>
      <w:bookmarkEnd w:id="4496"/>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lastRenderedPageBreak/>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w:t>
      </w:r>
      <w:r w:rsidRPr="00DC56AE">
        <w:lastRenderedPageBreak/>
        <w:t>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497" w:name="_Toc20150229"/>
      <w:bookmarkStart w:id="4498" w:name="_Toc27847037"/>
      <w:bookmarkStart w:id="4499" w:name="_Toc36188169"/>
      <w:bookmarkStart w:id="4500" w:name="_Toc45184080"/>
      <w:bookmarkStart w:id="4501" w:name="_Toc47342922"/>
      <w:bookmarkStart w:id="4502" w:name="_Toc51769624"/>
      <w:bookmarkStart w:id="4503" w:name="_Toc153797436"/>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497"/>
      <w:bookmarkEnd w:id="4498"/>
      <w:bookmarkEnd w:id="4499"/>
      <w:bookmarkEnd w:id="4500"/>
      <w:bookmarkEnd w:id="4501"/>
      <w:bookmarkEnd w:id="4502"/>
      <w:bookmarkEnd w:id="4503"/>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504" w:name="_Toc20150230"/>
      <w:bookmarkStart w:id="4505" w:name="_Toc27847038"/>
      <w:bookmarkStart w:id="4506" w:name="_Toc36188170"/>
      <w:bookmarkStart w:id="4507" w:name="_Toc45184081"/>
      <w:bookmarkStart w:id="4508" w:name="_Toc47342923"/>
      <w:bookmarkStart w:id="4509" w:name="_Toc51769625"/>
      <w:bookmarkStart w:id="4510" w:name="_Toc153797437"/>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504"/>
      <w:bookmarkEnd w:id="4505"/>
      <w:bookmarkEnd w:id="4506"/>
      <w:bookmarkEnd w:id="4507"/>
      <w:bookmarkEnd w:id="4508"/>
      <w:bookmarkEnd w:id="4509"/>
      <w:bookmarkEnd w:id="4510"/>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11" w:name="_Toc20150231"/>
      <w:bookmarkStart w:id="4512" w:name="_Toc27847039"/>
      <w:bookmarkStart w:id="4513" w:name="_Toc36188171"/>
      <w:bookmarkStart w:id="4514" w:name="_Toc45184082"/>
      <w:bookmarkStart w:id="4515" w:name="_Toc47342924"/>
      <w:bookmarkStart w:id="4516" w:name="_Toc51769626"/>
      <w:bookmarkStart w:id="4517" w:name="_Toc153797438"/>
      <w:r w:rsidRPr="00DC56AE">
        <w:rPr>
          <w:lang w:eastAsia="zh-CN"/>
        </w:rPr>
        <w:lastRenderedPageBreak/>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11"/>
      <w:bookmarkEnd w:id="4512"/>
      <w:bookmarkEnd w:id="4513"/>
      <w:bookmarkEnd w:id="4514"/>
      <w:bookmarkEnd w:id="4515"/>
      <w:bookmarkEnd w:id="4516"/>
      <w:bookmarkEnd w:id="4517"/>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18" w:name="_Toc20150232"/>
      <w:bookmarkStart w:id="4519" w:name="_Toc27847040"/>
      <w:bookmarkStart w:id="4520" w:name="_Toc36188172"/>
      <w:bookmarkStart w:id="4521" w:name="_Toc45184083"/>
      <w:bookmarkStart w:id="4522" w:name="_Toc47342925"/>
      <w:bookmarkStart w:id="4523" w:name="_Toc51769627"/>
      <w:bookmarkStart w:id="4524" w:name="_Toc153797439"/>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18"/>
      <w:bookmarkEnd w:id="4519"/>
      <w:bookmarkEnd w:id="4520"/>
      <w:bookmarkEnd w:id="4521"/>
      <w:bookmarkEnd w:id="4522"/>
      <w:bookmarkEnd w:id="4523"/>
      <w:bookmarkEnd w:id="4524"/>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lastRenderedPageBreak/>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25" w:name="_Toc20150233"/>
      <w:bookmarkStart w:id="4526" w:name="_Toc27847041"/>
      <w:bookmarkStart w:id="4527" w:name="_Toc36188173"/>
      <w:bookmarkStart w:id="4528" w:name="_Toc45184084"/>
      <w:bookmarkStart w:id="4529" w:name="_Toc47342926"/>
      <w:bookmarkStart w:id="4530" w:name="_Toc51769628"/>
      <w:bookmarkStart w:id="4531" w:name="_Toc153797440"/>
      <w:r w:rsidRPr="00DC56AE">
        <w:t>6.3.10</w:t>
      </w:r>
      <w:r w:rsidRPr="00DC56AE">
        <w:tab/>
        <w:t>SMSF discovery and selection</w:t>
      </w:r>
      <w:bookmarkEnd w:id="4525"/>
      <w:bookmarkEnd w:id="4526"/>
      <w:bookmarkEnd w:id="4527"/>
      <w:bookmarkEnd w:id="4528"/>
      <w:bookmarkEnd w:id="4529"/>
      <w:bookmarkEnd w:id="4530"/>
      <w:bookmarkEnd w:id="4531"/>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32"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33" w:name="_Toc27847042"/>
      <w:bookmarkStart w:id="4534" w:name="_Toc36188174"/>
      <w:bookmarkStart w:id="4535" w:name="_Toc45184085"/>
      <w:bookmarkStart w:id="4536" w:name="_Toc47342927"/>
      <w:bookmarkStart w:id="4537" w:name="_Toc51769629"/>
      <w:bookmarkStart w:id="4538" w:name="_Toc153797441"/>
      <w:r w:rsidRPr="00DC56AE">
        <w:t>6.3.11</w:t>
      </w:r>
      <w:r w:rsidRPr="00DC56AE">
        <w:tab/>
        <w:t>CHF discovery and selection</w:t>
      </w:r>
      <w:bookmarkEnd w:id="4532"/>
      <w:bookmarkEnd w:id="4533"/>
      <w:bookmarkEnd w:id="4534"/>
      <w:bookmarkEnd w:id="4535"/>
      <w:bookmarkEnd w:id="4536"/>
      <w:bookmarkEnd w:id="4537"/>
      <w:bookmarkEnd w:id="4538"/>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539"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540" w:name="_Toc27847043"/>
      <w:bookmarkStart w:id="4541" w:name="_Toc36188175"/>
      <w:bookmarkStart w:id="4542" w:name="_Toc45184086"/>
      <w:bookmarkStart w:id="4543" w:name="_Toc47342928"/>
      <w:bookmarkStart w:id="4544" w:name="_Toc51769630"/>
      <w:bookmarkStart w:id="4545" w:name="_Toc153797442"/>
      <w:r w:rsidRPr="00DC56AE">
        <w:rPr>
          <w:lang w:eastAsia="zh-CN"/>
        </w:rPr>
        <w:t>6.3.12</w:t>
      </w:r>
      <w:r w:rsidRPr="00DC56AE">
        <w:rPr>
          <w:lang w:eastAsia="zh-CN"/>
        </w:rPr>
        <w:tab/>
        <w:t>Trusted Non-3GPP Access Network selection</w:t>
      </w:r>
      <w:bookmarkEnd w:id="4539"/>
      <w:bookmarkEnd w:id="4540"/>
      <w:bookmarkEnd w:id="4541"/>
      <w:bookmarkEnd w:id="4542"/>
      <w:bookmarkEnd w:id="4543"/>
      <w:bookmarkEnd w:id="4544"/>
      <w:bookmarkEnd w:id="4545"/>
    </w:p>
    <w:p w14:paraId="77AA5A18" w14:textId="77777777" w:rsidR="00D40151" w:rsidRPr="00DC56AE" w:rsidRDefault="00D40151" w:rsidP="00D40151">
      <w:pPr>
        <w:pStyle w:val="Heading4"/>
      </w:pPr>
      <w:bookmarkStart w:id="4546" w:name="_Toc20150236"/>
      <w:bookmarkStart w:id="4547" w:name="_Toc27847044"/>
      <w:bookmarkStart w:id="4548" w:name="_Toc36188176"/>
      <w:bookmarkStart w:id="4549" w:name="_Toc45184087"/>
      <w:bookmarkStart w:id="4550" w:name="_Toc47342929"/>
      <w:bookmarkStart w:id="4551" w:name="_Toc51769631"/>
      <w:bookmarkStart w:id="4552" w:name="_Toc153797443"/>
      <w:r w:rsidRPr="00DC56AE">
        <w:t>6.3.12.1</w:t>
      </w:r>
      <w:r w:rsidRPr="00DC56AE">
        <w:tab/>
        <w:t>General</w:t>
      </w:r>
      <w:bookmarkEnd w:id="4546"/>
      <w:bookmarkEnd w:id="4547"/>
      <w:bookmarkEnd w:id="4548"/>
      <w:bookmarkEnd w:id="4549"/>
      <w:bookmarkEnd w:id="4550"/>
      <w:bookmarkEnd w:id="4551"/>
      <w:bookmarkEnd w:id="4552"/>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DC56AE">
        <w:rPr>
          <w:lang w:eastAsia="zh-CN"/>
        </w:rPr>
        <w:lastRenderedPageBreak/>
        <w:t>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2.05pt;height:467.05pt" o:ole="">
            <v:imagedata r:id="rId165" o:title=""/>
          </v:shape>
          <o:OLEObject Type="Embed" ProgID="Visio.Drawing.11" ShapeID="_x0000_i1102" DrawAspect="Content" ObjectID="_1764411675" r:id="rId166"/>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553" w:name="_Toc20150237"/>
      <w:bookmarkStart w:id="4554" w:name="_Toc27847045"/>
      <w:bookmarkStart w:id="4555" w:name="_Toc36188177"/>
      <w:bookmarkStart w:id="4556" w:name="_Toc45184088"/>
      <w:bookmarkStart w:id="4557" w:name="_Toc47342930"/>
      <w:bookmarkStart w:id="4558" w:name="_Toc51769632"/>
      <w:bookmarkStart w:id="4559" w:name="_Toc153797444"/>
      <w:r w:rsidRPr="00DC56AE">
        <w:t>6.3.12.2</w:t>
      </w:r>
      <w:r w:rsidRPr="00DC56AE">
        <w:tab/>
        <w:t>Access Network Selection Procedure</w:t>
      </w:r>
      <w:bookmarkEnd w:id="4553"/>
      <w:bookmarkEnd w:id="4554"/>
      <w:bookmarkEnd w:id="4555"/>
      <w:bookmarkEnd w:id="4556"/>
      <w:bookmarkEnd w:id="4557"/>
      <w:bookmarkEnd w:id="4558"/>
      <w:bookmarkEnd w:id="4559"/>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lastRenderedPageBreak/>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lastRenderedPageBreak/>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560" w:name="_Toc20150238"/>
      <w:bookmarkStart w:id="4561" w:name="_Toc27847046"/>
      <w:bookmarkStart w:id="4562" w:name="_Toc36188178"/>
      <w:bookmarkStart w:id="4563" w:name="_Toc45184089"/>
      <w:bookmarkStart w:id="4564" w:name="_Toc47342931"/>
      <w:bookmarkStart w:id="4565" w:name="_Toc51769633"/>
      <w:bookmarkStart w:id="4566" w:name="_Toc153797445"/>
      <w:r w:rsidRPr="00DC56AE">
        <w:t>6.3.12a</w:t>
      </w:r>
      <w:r w:rsidRPr="00DC56AE">
        <w:tab/>
        <w:t>Access Network selection for devices that do not support 5GC NAS over WLAN</w:t>
      </w:r>
      <w:bookmarkEnd w:id="4560"/>
      <w:bookmarkEnd w:id="4561"/>
      <w:bookmarkEnd w:id="4562"/>
      <w:bookmarkEnd w:id="4563"/>
      <w:bookmarkEnd w:id="4564"/>
      <w:bookmarkEnd w:id="4565"/>
      <w:bookmarkEnd w:id="4566"/>
    </w:p>
    <w:p w14:paraId="0EF5C274" w14:textId="77777777" w:rsidR="00D40151" w:rsidRPr="00DC56AE" w:rsidRDefault="00D40151" w:rsidP="00D40151">
      <w:pPr>
        <w:pStyle w:val="Heading4"/>
      </w:pPr>
      <w:bookmarkStart w:id="4567" w:name="_Toc20150239"/>
      <w:bookmarkStart w:id="4568" w:name="_Toc27847047"/>
      <w:bookmarkStart w:id="4569" w:name="_Toc36188179"/>
      <w:bookmarkStart w:id="4570" w:name="_Toc45184090"/>
      <w:bookmarkStart w:id="4571" w:name="_Toc47342932"/>
      <w:bookmarkStart w:id="4572" w:name="_Toc51769634"/>
      <w:bookmarkStart w:id="4573" w:name="_Toc153797446"/>
      <w:r w:rsidRPr="00DC56AE">
        <w:t>6.3.12a.1</w:t>
      </w:r>
      <w:r w:rsidRPr="00DC56AE">
        <w:tab/>
        <w:t>General</w:t>
      </w:r>
      <w:bookmarkEnd w:id="4567"/>
      <w:bookmarkEnd w:id="4568"/>
      <w:bookmarkEnd w:id="4569"/>
      <w:bookmarkEnd w:id="4570"/>
      <w:bookmarkEnd w:id="4571"/>
      <w:bookmarkEnd w:id="4572"/>
      <w:bookmarkEnd w:id="4573"/>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574" w:name="_Toc20150240"/>
      <w:bookmarkStart w:id="4575" w:name="_Toc27847048"/>
      <w:bookmarkStart w:id="4576" w:name="_Toc36188180"/>
      <w:bookmarkStart w:id="4577" w:name="_Toc45184091"/>
      <w:bookmarkStart w:id="4578" w:name="_Toc47342933"/>
      <w:bookmarkStart w:id="4579" w:name="_Toc51769635"/>
      <w:bookmarkStart w:id="4580" w:name="_Toc153797447"/>
      <w:r w:rsidRPr="00DC56AE">
        <w:t>6.3.12a.2</w:t>
      </w:r>
      <w:r w:rsidRPr="00DC56AE">
        <w:tab/>
        <w:t>Access Network Selection Procedure</w:t>
      </w:r>
      <w:bookmarkEnd w:id="4574"/>
      <w:bookmarkEnd w:id="4575"/>
      <w:bookmarkEnd w:id="4576"/>
      <w:bookmarkEnd w:id="4577"/>
      <w:bookmarkEnd w:id="4578"/>
      <w:bookmarkEnd w:id="4579"/>
      <w:bookmarkEnd w:id="4580"/>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lastRenderedPageBreak/>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581" w:name="_Toc20150241"/>
      <w:bookmarkStart w:id="4582" w:name="_Toc27847049"/>
      <w:bookmarkStart w:id="4583" w:name="_Toc36188181"/>
      <w:bookmarkStart w:id="4584" w:name="_Toc45184092"/>
      <w:bookmarkStart w:id="4585" w:name="_Toc47342934"/>
      <w:bookmarkStart w:id="4586" w:name="_Toc51769636"/>
      <w:bookmarkStart w:id="4587" w:name="_Toc153797448"/>
      <w:r w:rsidRPr="00DC56AE">
        <w:t>6.3.13</w:t>
      </w:r>
      <w:r w:rsidRPr="00DC56AE">
        <w:tab/>
        <w:t>NWDAF discovery and selection</w:t>
      </w:r>
      <w:bookmarkEnd w:id="4581"/>
      <w:bookmarkEnd w:id="4582"/>
      <w:bookmarkEnd w:id="4583"/>
      <w:bookmarkEnd w:id="4584"/>
      <w:bookmarkEnd w:id="4585"/>
      <w:bookmarkEnd w:id="4586"/>
      <w:bookmarkEnd w:id="4587"/>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588" w:name="_Toc20150242"/>
      <w:bookmarkStart w:id="4589" w:name="_Toc27847050"/>
      <w:bookmarkStart w:id="4590" w:name="_Toc36188182"/>
      <w:bookmarkStart w:id="4591" w:name="_Toc45184093"/>
      <w:bookmarkStart w:id="4592" w:name="_Toc47342935"/>
      <w:bookmarkStart w:id="4593" w:name="_Toc51769637"/>
      <w:bookmarkStart w:id="4594" w:name="_Toc153797449"/>
      <w:r w:rsidRPr="00DC56AE">
        <w:lastRenderedPageBreak/>
        <w:t>6.3.14</w:t>
      </w:r>
      <w:r w:rsidRPr="00DC56AE">
        <w:tab/>
        <w:t>NEF Discovery</w:t>
      </w:r>
      <w:bookmarkEnd w:id="4588"/>
      <w:bookmarkEnd w:id="4589"/>
      <w:bookmarkEnd w:id="4590"/>
      <w:bookmarkEnd w:id="4591"/>
      <w:bookmarkEnd w:id="4592"/>
      <w:bookmarkEnd w:id="4593"/>
      <w:bookmarkEnd w:id="4594"/>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595" w:name="_Toc36188183"/>
      <w:bookmarkStart w:id="4596" w:name="_Toc45184094"/>
      <w:bookmarkStart w:id="4597" w:name="_Toc47342936"/>
      <w:bookmarkStart w:id="4598" w:name="_Toc51769638"/>
      <w:bookmarkStart w:id="4599" w:name="_Toc20150243"/>
      <w:bookmarkStart w:id="4600" w:name="_Toc27847051"/>
      <w:bookmarkStart w:id="4601" w:name="_Toc153797450"/>
      <w:r w:rsidRPr="00DC56AE">
        <w:t>6.3.15</w:t>
      </w:r>
      <w:r w:rsidRPr="00DC56AE">
        <w:tab/>
        <w:t>UCMF Discovery and Selection</w:t>
      </w:r>
      <w:bookmarkEnd w:id="4595"/>
      <w:bookmarkEnd w:id="4596"/>
      <w:bookmarkEnd w:id="4597"/>
      <w:bookmarkEnd w:id="4598"/>
      <w:bookmarkEnd w:id="4601"/>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602" w:name="_Toc45184095"/>
      <w:bookmarkStart w:id="4603" w:name="_Toc47342937"/>
      <w:bookmarkStart w:id="4604" w:name="_Toc51769639"/>
      <w:bookmarkStart w:id="4605" w:name="_Toc36188184"/>
      <w:bookmarkStart w:id="4606" w:name="_Toc153797451"/>
      <w:r w:rsidRPr="00DC56AE">
        <w:t>6.3.16</w:t>
      </w:r>
      <w:r w:rsidRPr="00DC56AE">
        <w:tab/>
        <w:t>SCP discovery and selection</w:t>
      </w:r>
      <w:bookmarkEnd w:id="4602"/>
      <w:bookmarkEnd w:id="4603"/>
      <w:bookmarkEnd w:id="4604"/>
      <w:bookmarkEnd w:id="4606"/>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607" w:name="_Toc45184096"/>
      <w:bookmarkStart w:id="4608" w:name="_Toc47342938"/>
      <w:bookmarkStart w:id="4609" w:name="_Toc51769640"/>
      <w:bookmarkStart w:id="4610" w:name="_Toc153797452"/>
      <w:r w:rsidRPr="00DC56AE">
        <w:t>6.3.17</w:t>
      </w:r>
      <w:r w:rsidRPr="00DC56AE">
        <w:tab/>
        <w:t>NSSAAF discovery and selection</w:t>
      </w:r>
      <w:bookmarkEnd w:id="4607"/>
      <w:bookmarkEnd w:id="4608"/>
      <w:bookmarkEnd w:id="4609"/>
      <w:bookmarkEnd w:id="4610"/>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lastRenderedPageBreak/>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11" w:name="_Toc45184097"/>
      <w:bookmarkStart w:id="4612" w:name="_Toc47342939"/>
      <w:bookmarkStart w:id="4613" w:name="_Toc51769641"/>
      <w:bookmarkStart w:id="4614" w:name="_Toc153797453"/>
      <w:r w:rsidRPr="00DC56AE">
        <w:t>6.3.18</w:t>
      </w:r>
      <w:r w:rsidRPr="00DC56AE">
        <w:tab/>
        <w:t>5G-EIR discovery and selection</w:t>
      </w:r>
      <w:bookmarkEnd w:id="4614"/>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15" w:name="_Toc153797454"/>
      <w:r w:rsidRPr="00DC56AE">
        <w:t>7</w:t>
      </w:r>
      <w:r w:rsidRPr="00DC56AE">
        <w:tab/>
        <w:t>Network Function Services and descriptions</w:t>
      </w:r>
      <w:bookmarkEnd w:id="4599"/>
      <w:bookmarkEnd w:id="4600"/>
      <w:bookmarkEnd w:id="4605"/>
      <w:bookmarkEnd w:id="4611"/>
      <w:bookmarkEnd w:id="4612"/>
      <w:bookmarkEnd w:id="4613"/>
      <w:bookmarkEnd w:id="4615"/>
    </w:p>
    <w:p w14:paraId="53A31F5F" w14:textId="77777777" w:rsidR="00D40151" w:rsidRPr="00DC56AE" w:rsidRDefault="00D40151" w:rsidP="00D40151">
      <w:pPr>
        <w:pStyle w:val="Heading2"/>
      </w:pPr>
      <w:bookmarkStart w:id="4616" w:name="_Toc20150244"/>
      <w:bookmarkStart w:id="4617" w:name="_Toc27847052"/>
      <w:bookmarkStart w:id="4618" w:name="_Toc36188185"/>
      <w:bookmarkStart w:id="4619" w:name="_Toc45184098"/>
      <w:bookmarkStart w:id="4620" w:name="_Toc47342940"/>
      <w:bookmarkStart w:id="4621" w:name="_Toc51769642"/>
      <w:bookmarkStart w:id="4622" w:name="_Toc153797455"/>
      <w:r w:rsidRPr="00DC56AE">
        <w:t>7.1</w:t>
      </w:r>
      <w:r w:rsidRPr="00DC56AE">
        <w:tab/>
        <w:t>Network Function Service Framework</w:t>
      </w:r>
      <w:bookmarkEnd w:id="4616"/>
      <w:bookmarkEnd w:id="4617"/>
      <w:bookmarkEnd w:id="4618"/>
      <w:bookmarkEnd w:id="4619"/>
      <w:bookmarkEnd w:id="4620"/>
      <w:bookmarkEnd w:id="4621"/>
      <w:bookmarkEnd w:id="4622"/>
    </w:p>
    <w:p w14:paraId="33F77021" w14:textId="77777777" w:rsidR="00D40151" w:rsidRPr="00DC56AE" w:rsidRDefault="00D40151" w:rsidP="00D40151">
      <w:pPr>
        <w:pStyle w:val="Heading3"/>
      </w:pPr>
      <w:bookmarkStart w:id="4623" w:name="_Toc20150245"/>
      <w:bookmarkStart w:id="4624" w:name="_Toc27847053"/>
      <w:bookmarkStart w:id="4625" w:name="_Toc36188186"/>
      <w:bookmarkStart w:id="4626" w:name="_Toc45184099"/>
      <w:bookmarkStart w:id="4627" w:name="_Toc47342941"/>
      <w:bookmarkStart w:id="4628" w:name="_Toc51769643"/>
      <w:bookmarkStart w:id="4629" w:name="_Toc153797456"/>
      <w:r w:rsidRPr="00DC56AE">
        <w:t>7.1.1</w:t>
      </w:r>
      <w:r w:rsidRPr="00DC56AE">
        <w:tab/>
        <w:t>General</w:t>
      </w:r>
      <w:bookmarkEnd w:id="4623"/>
      <w:bookmarkEnd w:id="4624"/>
      <w:bookmarkEnd w:id="4625"/>
      <w:bookmarkEnd w:id="4626"/>
      <w:bookmarkEnd w:id="4627"/>
      <w:bookmarkEnd w:id="4628"/>
      <w:bookmarkEnd w:id="4629"/>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45pt;height:117.1pt" o:ole="">
            <v:imagedata r:id="rId167" o:title=""/>
          </v:shape>
          <o:OLEObject Type="Embed" ProgID="Word.Picture.8" ShapeID="_x0000_i1103" DrawAspect="Content" ObjectID="_1764411676" r:id="rId168"/>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30" w:name="_Toc20150246"/>
      <w:bookmarkStart w:id="4631" w:name="_Toc27847054"/>
      <w:bookmarkStart w:id="4632" w:name="_Toc36188187"/>
      <w:bookmarkStart w:id="4633" w:name="_Toc45184100"/>
      <w:bookmarkStart w:id="4634" w:name="_Toc47342942"/>
      <w:bookmarkStart w:id="4635" w:name="_Toc51769644"/>
      <w:bookmarkStart w:id="4636" w:name="_Toc153797457"/>
      <w:r w:rsidRPr="00DC56AE">
        <w:t>7.1.2</w:t>
      </w:r>
      <w:r w:rsidRPr="00DC56AE">
        <w:tab/>
        <w:t>NF Service Consumer - NF Service Producer interactions</w:t>
      </w:r>
      <w:bookmarkEnd w:id="4630"/>
      <w:bookmarkEnd w:id="4631"/>
      <w:bookmarkEnd w:id="4632"/>
      <w:bookmarkEnd w:id="4633"/>
      <w:bookmarkEnd w:id="4634"/>
      <w:bookmarkEnd w:id="4635"/>
      <w:bookmarkEnd w:id="4636"/>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37" w:name="_MON_1546752556"/>
    <w:bookmarkEnd w:id="4637"/>
    <w:p w14:paraId="7A9FB428" w14:textId="77777777" w:rsidR="00D40151" w:rsidRPr="00DC56AE" w:rsidRDefault="00D40151" w:rsidP="00D40151">
      <w:pPr>
        <w:pStyle w:val="TH"/>
      </w:pPr>
      <w:r w:rsidRPr="00DC56AE">
        <w:object w:dxaOrig="3702" w:dyaOrig="1838" w14:anchorId="3B6129C6">
          <v:shape id="_x0000_i1104" type="#_x0000_t75" style="width:187.2pt;height:93.9pt" o:ole="">
            <v:imagedata r:id="rId169" o:title=""/>
          </v:shape>
          <o:OLEObject Type="Embed" ProgID="Word.Picture.8" ShapeID="_x0000_i1104" DrawAspect="Content" ObjectID="_1764411677" r:id="rId170"/>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lastRenderedPageBreak/>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8" w:name="_MON_1546752585"/>
    <w:bookmarkEnd w:id="4638"/>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2pt;height:86.4pt" o:ole="">
            <v:imagedata r:id="rId171" o:title=""/>
          </v:shape>
          <o:OLEObject Type="Embed" ProgID="Word.Picture.8" ShapeID="_x0000_i1105" DrawAspect="Content" ObjectID="_1764411678" r:id="rId172"/>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39" w:name="_MON_1560317298"/>
    <w:bookmarkEnd w:id="4639"/>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0.55pt;height:86.4pt" o:ole="">
            <v:imagedata r:id="rId173" o:title=""/>
          </v:shape>
          <o:OLEObject Type="Embed" ProgID="Word.Picture.8" ShapeID="_x0000_i1106" DrawAspect="Content" ObjectID="_1764411679" r:id="rId174"/>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40" w:name="_MON_1684549432"/>
    <w:bookmarkEnd w:id="4640"/>
    <w:p w14:paraId="2F36BEBF" w14:textId="60B083F2" w:rsidR="00923619" w:rsidRPr="00DC56AE" w:rsidRDefault="00923619" w:rsidP="00C76F30">
      <w:pPr>
        <w:pStyle w:val="TH"/>
      </w:pPr>
      <w:r w:rsidRPr="00DC56AE">
        <w:object w:dxaOrig="6585" w:dyaOrig="2415" w14:anchorId="62F36A02">
          <v:shape id="_x0000_i1107" type="#_x0000_t75" style="width:329.95pt;height:120.2pt" o:ole="">
            <v:imagedata r:id="rId175" o:title=""/>
          </v:shape>
          <o:OLEObject Type="Embed" ProgID="Word.Picture.8" ShapeID="_x0000_i1107" DrawAspect="Content" ObjectID="_1764411680" r:id="rId176"/>
        </w:object>
      </w:r>
    </w:p>
    <w:p w14:paraId="1DDE009B" w14:textId="0A658E48" w:rsidR="00D40151" w:rsidRPr="00DC56AE" w:rsidRDefault="00D40151" w:rsidP="00D40151">
      <w:pPr>
        <w:pStyle w:val="TF"/>
      </w:pPr>
      <w:r w:rsidRPr="00DC56AE">
        <w:t>Figure 7.1.2-4: Request response using Indirect Communication</w:t>
      </w:r>
    </w:p>
    <w:bookmarkStart w:id="4641" w:name="_MON_1733048545"/>
    <w:bookmarkEnd w:id="4641"/>
    <w:p w14:paraId="4FC3B0EC" w14:textId="0919E709" w:rsidR="00923619" w:rsidRPr="00DC56AE" w:rsidRDefault="00923619" w:rsidP="00923619">
      <w:pPr>
        <w:pStyle w:val="TH"/>
      </w:pPr>
      <w:r w:rsidRPr="00DC56AE">
        <w:object w:dxaOrig="9574" w:dyaOrig="2789" w14:anchorId="582CF519">
          <v:shape id="_x0000_i1108" type="#_x0000_t75" style="width:478.95pt;height:138.35pt" o:ole="">
            <v:imagedata r:id="rId177" o:title=""/>
          </v:shape>
          <o:OLEObject Type="Embed" ProgID="Word.Picture.8" ShapeID="_x0000_i1108" DrawAspect="Content" ObjectID="_1764411681" r:id="rId178"/>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642" w:name="_Toc20150247"/>
      <w:bookmarkStart w:id="4643" w:name="_Toc27847055"/>
      <w:bookmarkStart w:id="4644" w:name="_Toc36188188"/>
      <w:bookmarkStart w:id="4645" w:name="_Toc45184101"/>
      <w:bookmarkStart w:id="4646" w:name="_Toc47342943"/>
      <w:bookmarkStart w:id="4647" w:name="_Toc51769645"/>
      <w:bookmarkStart w:id="4648" w:name="_Toc153797458"/>
      <w:r w:rsidRPr="00DC56AE">
        <w:t>7.1.3</w:t>
      </w:r>
      <w:r w:rsidRPr="00DC56AE">
        <w:tab/>
        <w:t>Network Function Service discovery</w:t>
      </w:r>
      <w:bookmarkEnd w:id="4642"/>
      <w:bookmarkEnd w:id="4643"/>
      <w:bookmarkEnd w:id="4644"/>
      <w:bookmarkEnd w:id="4645"/>
      <w:bookmarkEnd w:id="4646"/>
      <w:bookmarkEnd w:id="4647"/>
      <w:bookmarkEnd w:id="4648"/>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649" w:name="_Toc20150248"/>
      <w:bookmarkStart w:id="4650" w:name="_Toc27847056"/>
      <w:bookmarkStart w:id="4651" w:name="_Toc36188189"/>
      <w:bookmarkStart w:id="4652" w:name="_Toc45184102"/>
      <w:bookmarkStart w:id="4653" w:name="_Toc47342944"/>
      <w:bookmarkStart w:id="4654" w:name="_Toc51769646"/>
      <w:bookmarkStart w:id="4655" w:name="_Toc153797459"/>
      <w:r w:rsidRPr="00DC56AE">
        <w:t>7.1.4</w:t>
      </w:r>
      <w:r w:rsidRPr="00DC56AE">
        <w:tab/>
        <w:t>Network Function Service Authorization</w:t>
      </w:r>
      <w:bookmarkEnd w:id="4649"/>
      <w:bookmarkEnd w:id="4650"/>
      <w:bookmarkEnd w:id="4651"/>
      <w:bookmarkEnd w:id="4652"/>
      <w:bookmarkEnd w:id="4653"/>
      <w:bookmarkEnd w:id="4654"/>
      <w:bookmarkEnd w:id="4655"/>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656" w:name="_Toc20150249"/>
      <w:bookmarkStart w:id="4657" w:name="_Toc27847057"/>
      <w:bookmarkStart w:id="4658" w:name="_Toc36188190"/>
      <w:bookmarkStart w:id="4659" w:name="_Toc45184103"/>
      <w:bookmarkStart w:id="4660" w:name="_Toc47342945"/>
      <w:bookmarkStart w:id="4661" w:name="_Toc51769647"/>
      <w:bookmarkStart w:id="4662" w:name="_Toc153797460"/>
      <w:r w:rsidRPr="00DC56AE">
        <w:lastRenderedPageBreak/>
        <w:t>7.1.5</w:t>
      </w:r>
      <w:r w:rsidRPr="00DC56AE">
        <w:tab/>
        <w:t>Network Function and Network Function Service registration and de-registration</w:t>
      </w:r>
      <w:bookmarkEnd w:id="4656"/>
      <w:bookmarkEnd w:id="4657"/>
      <w:bookmarkEnd w:id="4658"/>
      <w:bookmarkEnd w:id="4659"/>
      <w:bookmarkEnd w:id="4660"/>
      <w:bookmarkEnd w:id="4661"/>
      <w:bookmarkEnd w:id="4662"/>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663" w:name="_Toc20150250"/>
      <w:bookmarkStart w:id="4664" w:name="_Toc27847058"/>
      <w:bookmarkStart w:id="4665" w:name="_Toc36188191"/>
      <w:bookmarkStart w:id="4666" w:name="_Toc45184104"/>
      <w:bookmarkStart w:id="4667" w:name="_Toc47342946"/>
      <w:bookmarkStart w:id="4668" w:name="_Toc51769648"/>
      <w:bookmarkStart w:id="4669" w:name="_Toc153797461"/>
      <w:r w:rsidRPr="00DC56AE">
        <w:t>7.2</w:t>
      </w:r>
      <w:r w:rsidRPr="00DC56AE">
        <w:tab/>
        <w:t>Network Function Services</w:t>
      </w:r>
      <w:bookmarkEnd w:id="4663"/>
      <w:bookmarkEnd w:id="4664"/>
      <w:bookmarkEnd w:id="4665"/>
      <w:bookmarkEnd w:id="4666"/>
      <w:bookmarkEnd w:id="4667"/>
      <w:bookmarkEnd w:id="4668"/>
      <w:bookmarkEnd w:id="4669"/>
    </w:p>
    <w:p w14:paraId="0510AD84" w14:textId="77777777" w:rsidR="00D40151" w:rsidRPr="00DC56AE" w:rsidRDefault="00D40151" w:rsidP="00D40151">
      <w:pPr>
        <w:pStyle w:val="Heading3"/>
      </w:pPr>
      <w:bookmarkStart w:id="4670" w:name="_Toc20150251"/>
      <w:bookmarkStart w:id="4671" w:name="_Toc27847059"/>
      <w:bookmarkStart w:id="4672" w:name="_Toc36188192"/>
      <w:bookmarkStart w:id="4673" w:name="_Toc45184105"/>
      <w:bookmarkStart w:id="4674" w:name="_Toc47342947"/>
      <w:bookmarkStart w:id="4675" w:name="_Toc51769649"/>
      <w:bookmarkStart w:id="4676" w:name="_Toc153797462"/>
      <w:r w:rsidRPr="00DC56AE">
        <w:t>7.2.1</w:t>
      </w:r>
      <w:r w:rsidRPr="00DC56AE">
        <w:tab/>
        <w:t>General</w:t>
      </w:r>
      <w:bookmarkEnd w:id="4670"/>
      <w:bookmarkEnd w:id="4671"/>
      <w:bookmarkEnd w:id="4672"/>
      <w:bookmarkEnd w:id="4673"/>
      <w:bookmarkEnd w:id="4674"/>
      <w:bookmarkEnd w:id="4675"/>
      <w:bookmarkEnd w:id="4676"/>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77" w:name="_MON_1554128146"/>
    <w:bookmarkEnd w:id="4677"/>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95pt;height:114.55pt" o:ole="">
            <v:imagedata r:id="rId179" o:title=""/>
          </v:shape>
          <o:OLEObject Type="Embed" ProgID="Word.Picture.8" ShapeID="_x0000_i1109" DrawAspect="Content" ObjectID="_1764411682" r:id="rId180"/>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678" w:name="_MON_1554128213"/>
    <w:bookmarkEnd w:id="4678"/>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6pt;height:167.15pt" o:ole="">
            <v:imagedata r:id="rId181" o:title=""/>
          </v:shape>
          <o:OLEObject Type="Embed" ProgID="Word.Picture.8" ShapeID="_x0000_i1110" DrawAspect="Content" ObjectID="_1764411683" r:id="rId182"/>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79" w:name="_MON_1554128042"/>
    <w:bookmarkEnd w:id="4679"/>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2pt;height:168.4pt" o:ole="">
            <v:imagedata r:id="rId183" o:title=""/>
          </v:shape>
          <o:OLEObject Type="Embed" ProgID="Word.Picture.8" ShapeID="_x0000_i1111" DrawAspect="Content" ObjectID="_1764411684" r:id="rId184"/>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680" w:name="_Toc20150252"/>
      <w:bookmarkStart w:id="4681" w:name="_Toc27847060"/>
      <w:bookmarkStart w:id="4682" w:name="_Toc36188193"/>
      <w:bookmarkStart w:id="4683" w:name="_Toc45184106"/>
      <w:bookmarkStart w:id="4684" w:name="_Toc47342948"/>
      <w:bookmarkStart w:id="4685" w:name="_Toc51769650"/>
      <w:bookmarkStart w:id="4686" w:name="_Toc153797463"/>
      <w:r w:rsidRPr="00DC56AE">
        <w:t>7.2.2</w:t>
      </w:r>
      <w:r w:rsidRPr="00DC56AE">
        <w:tab/>
        <w:t>AMF Services</w:t>
      </w:r>
      <w:bookmarkEnd w:id="4680"/>
      <w:bookmarkEnd w:id="4681"/>
      <w:bookmarkEnd w:id="4682"/>
      <w:bookmarkEnd w:id="4683"/>
      <w:bookmarkEnd w:id="4684"/>
      <w:bookmarkEnd w:id="4685"/>
      <w:bookmarkEnd w:id="4686"/>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687" w:name="_Toc20150253"/>
      <w:bookmarkStart w:id="4688" w:name="_Toc27847061"/>
      <w:bookmarkStart w:id="4689" w:name="_Toc36188194"/>
      <w:bookmarkStart w:id="4690" w:name="_Toc45184107"/>
      <w:bookmarkStart w:id="4691" w:name="_Toc47342949"/>
      <w:bookmarkStart w:id="4692" w:name="_Toc51769651"/>
      <w:bookmarkStart w:id="4693" w:name="_Toc153797464"/>
      <w:r w:rsidRPr="00DC56AE">
        <w:t>7.2.3</w:t>
      </w:r>
      <w:r w:rsidRPr="00DC56AE">
        <w:tab/>
        <w:t>SMF Services</w:t>
      </w:r>
      <w:bookmarkEnd w:id="4687"/>
      <w:bookmarkEnd w:id="4688"/>
      <w:bookmarkEnd w:id="4689"/>
      <w:bookmarkEnd w:id="4690"/>
      <w:bookmarkEnd w:id="4691"/>
      <w:bookmarkEnd w:id="4692"/>
      <w:bookmarkEnd w:id="4693"/>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694" w:name="_Toc20150254"/>
      <w:bookmarkStart w:id="4695" w:name="_Toc27847062"/>
      <w:bookmarkStart w:id="4696" w:name="_Toc36188195"/>
      <w:bookmarkStart w:id="4697" w:name="_Toc45184108"/>
      <w:bookmarkStart w:id="4698" w:name="_Toc47342950"/>
      <w:bookmarkStart w:id="4699" w:name="_Toc51769652"/>
      <w:bookmarkStart w:id="4700" w:name="_Toc153797465"/>
      <w:r w:rsidRPr="00DC56AE">
        <w:t>7.2.4</w:t>
      </w:r>
      <w:r w:rsidRPr="00DC56AE">
        <w:tab/>
        <w:t>PCF Services</w:t>
      </w:r>
      <w:bookmarkEnd w:id="4694"/>
      <w:bookmarkEnd w:id="4695"/>
      <w:bookmarkEnd w:id="4696"/>
      <w:bookmarkEnd w:id="4697"/>
      <w:bookmarkEnd w:id="4698"/>
      <w:bookmarkEnd w:id="4699"/>
      <w:bookmarkEnd w:id="4700"/>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701" w:name="_Toc20150255"/>
      <w:bookmarkStart w:id="4702" w:name="_Toc27847063"/>
      <w:bookmarkStart w:id="4703" w:name="_Toc36188196"/>
      <w:bookmarkStart w:id="4704" w:name="_Toc45184109"/>
      <w:bookmarkStart w:id="4705" w:name="_Toc47342951"/>
      <w:bookmarkStart w:id="4706" w:name="_Toc51769653"/>
      <w:bookmarkStart w:id="4707" w:name="_Toc153797466"/>
      <w:r w:rsidRPr="00DC56AE">
        <w:t>7.2.5</w:t>
      </w:r>
      <w:r w:rsidRPr="00DC56AE">
        <w:tab/>
        <w:t>UDM Services</w:t>
      </w:r>
      <w:bookmarkEnd w:id="4701"/>
      <w:bookmarkEnd w:id="4702"/>
      <w:bookmarkEnd w:id="4703"/>
      <w:bookmarkEnd w:id="4704"/>
      <w:bookmarkEnd w:id="4705"/>
      <w:bookmarkEnd w:id="4706"/>
      <w:bookmarkEnd w:id="4707"/>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08"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09" w:name="_PERM_MCCTEMPBM_CRPT52390007___2" w:colFirst="1" w:colLast="1"/>
            <w:bookmarkEnd w:id="4708"/>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10" w:name="_PERM_MCCTEMPBM_CRPT52390008___2" w:colFirst="1" w:colLast="1"/>
            <w:bookmarkEnd w:id="4709"/>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11" w:name="_PERM_MCCTEMPBM_CRPT52390009___2" w:colFirst="1" w:colLast="1"/>
            <w:bookmarkEnd w:id="4710"/>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11"/>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12" w:name="_PERM_MCCTEMPBM_CRPT52390010___2"/>
            <w:r w:rsidRPr="00DC56AE">
              <w:rPr>
                <w:lang w:eastAsia="zh-CN"/>
              </w:rPr>
              <w:t>1.</w:t>
            </w:r>
            <w:r w:rsidRPr="00DC56AE">
              <w:rPr>
                <w:lang w:eastAsia="zh-CN"/>
              </w:rPr>
              <w:tab/>
              <w:t>To provision information which can be used for the UE in 5GS.</w:t>
            </w:r>
            <w:bookmarkEnd w:id="4712"/>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13" w:name="_PERM_MCCTEMPBM_CRPT52390011___2"/>
            <w:r w:rsidRPr="00DC56AE">
              <w:rPr>
                <w:lang w:eastAsia="zh-CN"/>
              </w:rPr>
              <w:t>1.</w:t>
            </w:r>
            <w:r w:rsidRPr="00DC56AE">
              <w:rPr>
                <w:lang w:eastAsia="zh-CN"/>
              </w:rPr>
              <w:tab/>
              <w:t>To authorise an NIDD configuration request for the received External Group Identifier or GPSI.</w:t>
            </w:r>
            <w:bookmarkEnd w:id="4713"/>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14" w:name="_Toc20150256"/>
      <w:bookmarkStart w:id="4715" w:name="_Toc27847064"/>
      <w:bookmarkStart w:id="4716" w:name="_Toc36188197"/>
      <w:bookmarkStart w:id="4717" w:name="_Toc45184110"/>
      <w:bookmarkStart w:id="4718" w:name="_Toc47342952"/>
      <w:bookmarkStart w:id="4719" w:name="_Toc51769654"/>
      <w:bookmarkStart w:id="4720" w:name="_Toc153797467"/>
      <w:r w:rsidRPr="00DC56AE">
        <w:t>7.2.6</w:t>
      </w:r>
      <w:r w:rsidRPr="00DC56AE">
        <w:tab/>
        <w:t>NRF Services</w:t>
      </w:r>
      <w:bookmarkEnd w:id="4714"/>
      <w:bookmarkEnd w:id="4715"/>
      <w:bookmarkEnd w:id="4716"/>
      <w:bookmarkEnd w:id="4717"/>
      <w:bookmarkEnd w:id="4718"/>
      <w:bookmarkEnd w:id="4719"/>
      <w:bookmarkEnd w:id="4720"/>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21" w:name="_Toc20150257"/>
      <w:bookmarkStart w:id="4722" w:name="_Toc27847065"/>
      <w:bookmarkStart w:id="4723" w:name="_Toc36188198"/>
      <w:bookmarkStart w:id="4724" w:name="_Toc45184111"/>
      <w:bookmarkStart w:id="4725" w:name="_Toc47342953"/>
      <w:bookmarkStart w:id="4726" w:name="_Toc51769655"/>
      <w:bookmarkStart w:id="4727" w:name="_Toc153797468"/>
      <w:r w:rsidRPr="00DC56AE">
        <w:lastRenderedPageBreak/>
        <w:t>7.2.7</w:t>
      </w:r>
      <w:r w:rsidRPr="00DC56AE">
        <w:tab/>
        <w:t>AUSF Services</w:t>
      </w:r>
      <w:bookmarkEnd w:id="4721"/>
      <w:bookmarkEnd w:id="4722"/>
      <w:bookmarkEnd w:id="4723"/>
      <w:bookmarkEnd w:id="4724"/>
      <w:bookmarkEnd w:id="4725"/>
      <w:bookmarkEnd w:id="4726"/>
      <w:bookmarkEnd w:id="4727"/>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28" w:name="_Toc20150258"/>
      <w:bookmarkStart w:id="4729" w:name="_Toc27847066"/>
      <w:bookmarkStart w:id="4730" w:name="_Toc36188199"/>
    </w:p>
    <w:p w14:paraId="541D4040" w14:textId="77777777" w:rsidR="00D40151" w:rsidRPr="00DC56AE" w:rsidRDefault="00D40151" w:rsidP="00D40151">
      <w:pPr>
        <w:pStyle w:val="Heading3"/>
      </w:pPr>
      <w:bookmarkStart w:id="4731" w:name="_Toc45184112"/>
      <w:bookmarkStart w:id="4732" w:name="_Toc47342954"/>
      <w:bookmarkStart w:id="4733" w:name="_Toc51769656"/>
      <w:bookmarkStart w:id="4734" w:name="_Toc153797469"/>
      <w:r w:rsidRPr="00DC56AE">
        <w:t>7.2.8</w:t>
      </w:r>
      <w:r w:rsidRPr="00DC56AE">
        <w:tab/>
        <w:t>NEF Services</w:t>
      </w:r>
      <w:bookmarkEnd w:id="4728"/>
      <w:bookmarkEnd w:id="4729"/>
      <w:bookmarkEnd w:id="4730"/>
      <w:bookmarkEnd w:id="4731"/>
      <w:bookmarkEnd w:id="4732"/>
      <w:bookmarkEnd w:id="4733"/>
      <w:bookmarkEnd w:id="4734"/>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35" w:name="_Toc20150259"/>
      <w:bookmarkStart w:id="4736" w:name="_Toc27847067"/>
      <w:bookmarkStart w:id="4737" w:name="_Toc36188200"/>
      <w:bookmarkStart w:id="4738" w:name="_Toc45184113"/>
      <w:bookmarkStart w:id="4739" w:name="_Toc47342955"/>
      <w:bookmarkStart w:id="4740" w:name="_Toc51769657"/>
      <w:bookmarkStart w:id="4741" w:name="_Toc153797470"/>
      <w:r w:rsidRPr="00DC56AE">
        <w:t>7.2.8A</w:t>
      </w:r>
      <w:r w:rsidRPr="00DC56AE">
        <w:tab/>
        <w:t>Void</w:t>
      </w:r>
      <w:bookmarkEnd w:id="4735"/>
      <w:bookmarkEnd w:id="4736"/>
      <w:bookmarkEnd w:id="4737"/>
      <w:bookmarkEnd w:id="4738"/>
      <w:bookmarkEnd w:id="4739"/>
      <w:bookmarkEnd w:id="4740"/>
      <w:bookmarkEnd w:id="4741"/>
    </w:p>
    <w:p w14:paraId="58084131" w14:textId="77777777" w:rsidR="00D40151" w:rsidRPr="00DC56AE" w:rsidRDefault="00D40151" w:rsidP="00D40151"/>
    <w:p w14:paraId="4FB9CF04" w14:textId="77777777" w:rsidR="00D40151" w:rsidRPr="00DC56AE" w:rsidRDefault="00D40151" w:rsidP="00D40151">
      <w:pPr>
        <w:pStyle w:val="Heading3"/>
      </w:pPr>
      <w:bookmarkStart w:id="4742" w:name="_Toc20150260"/>
      <w:bookmarkStart w:id="4743" w:name="_Toc27847068"/>
      <w:bookmarkStart w:id="4744" w:name="_Toc36188201"/>
      <w:bookmarkStart w:id="4745" w:name="_Toc45184114"/>
      <w:bookmarkStart w:id="4746" w:name="_Toc47342956"/>
      <w:bookmarkStart w:id="4747" w:name="_Toc51769658"/>
      <w:bookmarkStart w:id="4748" w:name="_Toc153797471"/>
      <w:r w:rsidRPr="00DC56AE">
        <w:t>7.2.9</w:t>
      </w:r>
      <w:r w:rsidRPr="00DC56AE">
        <w:tab/>
        <w:t>SM</w:t>
      </w:r>
      <w:r w:rsidRPr="00DC56AE">
        <w:rPr>
          <w:lang w:eastAsia="zh-CN"/>
        </w:rPr>
        <w:t>S</w:t>
      </w:r>
      <w:r w:rsidRPr="00DC56AE">
        <w:t>F Services</w:t>
      </w:r>
      <w:bookmarkEnd w:id="4742"/>
      <w:bookmarkEnd w:id="4743"/>
      <w:bookmarkEnd w:id="4744"/>
      <w:bookmarkEnd w:id="4745"/>
      <w:bookmarkEnd w:id="4746"/>
      <w:bookmarkEnd w:id="4747"/>
      <w:bookmarkEnd w:id="4748"/>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lastRenderedPageBreak/>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749" w:name="_Toc20150261"/>
      <w:bookmarkStart w:id="4750" w:name="_Toc27847069"/>
      <w:bookmarkStart w:id="4751" w:name="_Toc36188202"/>
      <w:bookmarkStart w:id="4752" w:name="_Toc45184115"/>
      <w:bookmarkStart w:id="4753" w:name="_Toc47342957"/>
      <w:bookmarkStart w:id="4754" w:name="_Toc51769659"/>
      <w:bookmarkStart w:id="4755" w:name="_Toc153797472"/>
      <w:r w:rsidRPr="00DC56AE">
        <w:t>7.2.10</w:t>
      </w:r>
      <w:r w:rsidRPr="00DC56AE">
        <w:tab/>
        <w:t>UDR Services</w:t>
      </w:r>
      <w:bookmarkEnd w:id="4749"/>
      <w:bookmarkEnd w:id="4750"/>
      <w:bookmarkEnd w:id="4751"/>
      <w:bookmarkEnd w:id="4752"/>
      <w:bookmarkEnd w:id="4753"/>
      <w:bookmarkEnd w:id="4754"/>
      <w:bookmarkEnd w:id="4755"/>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756" w:name="_Toc20150262"/>
      <w:bookmarkStart w:id="4757" w:name="_Toc27847070"/>
      <w:bookmarkStart w:id="4758" w:name="_Toc36188203"/>
      <w:bookmarkStart w:id="4759" w:name="_Toc45184116"/>
      <w:bookmarkStart w:id="4760" w:name="_Toc47342958"/>
      <w:bookmarkStart w:id="4761" w:name="_Toc51769660"/>
      <w:bookmarkStart w:id="4762" w:name="_Toc153797473"/>
      <w:r w:rsidRPr="00DC56AE">
        <w:rPr>
          <w:lang w:eastAsia="zh-CN"/>
        </w:rPr>
        <w:t>7.2.11</w:t>
      </w:r>
      <w:r w:rsidRPr="00DC56AE">
        <w:rPr>
          <w:lang w:eastAsia="zh-CN"/>
        </w:rPr>
        <w:tab/>
        <w:t>5G-EIR Services</w:t>
      </w:r>
      <w:bookmarkEnd w:id="4756"/>
      <w:bookmarkEnd w:id="4757"/>
      <w:bookmarkEnd w:id="4758"/>
      <w:bookmarkEnd w:id="4759"/>
      <w:bookmarkEnd w:id="4760"/>
      <w:bookmarkEnd w:id="4761"/>
      <w:bookmarkEnd w:id="4762"/>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763" w:name="_Toc20150263"/>
      <w:bookmarkStart w:id="4764" w:name="_Toc27847071"/>
      <w:bookmarkStart w:id="4765" w:name="_Toc36188204"/>
      <w:bookmarkStart w:id="4766" w:name="_Toc45184117"/>
      <w:bookmarkStart w:id="4767" w:name="_Toc47342959"/>
      <w:bookmarkStart w:id="4768" w:name="_Toc51769661"/>
      <w:bookmarkStart w:id="4769" w:name="_Toc153797474"/>
      <w:r w:rsidRPr="00DC56AE">
        <w:rPr>
          <w:lang w:eastAsia="zh-CN"/>
        </w:rPr>
        <w:t>7.2.12</w:t>
      </w:r>
      <w:r w:rsidRPr="00DC56AE">
        <w:rPr>
          <w:lang w:eastAsia="zh-CN"/>
        </w:rPr>
        <w:tab/>
        <w:t>NWDAF Services</w:t>
      </w:r>
      <w:bookmarkEnd w:id="4763"/>
      <w:bookmarkEnd w:id="4764"/>
      <w:bookmarkEnd w:id="4765"/>
      <w:bookmarkEnd w:id="4766"/>
      <w:bookmarkEnd w:id="4767"/>
      <w:bookmarkEnd w:id="4768"/>
      <w:bookmarkEnd w:id="4769"/>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770" w:name="_Toc20150264"/>
      <w:bookmarkStart w:id="4771" w:name="_Toc27847072"/>
      <w:bookmarkStart w:id="4772" w:name="_Toc36188205"/>
      <w:bookmarkStart w:id="4773" w:name="_Toc45184118"/>
      <w:bookmarkStart w:id="4774" w:name="_Toc47342960"/>
      <w:bookmarkStart w:id="4775" w:name="_Toc51769662"/>
      <w:bookmarkStart w:id="4776" w:name="_Toc153797475"/>
      <w:r w:rsidRPr="00DC56AE">
        <w:t>7.2.13</w:t>
      </w:r>
      <w:r w:rsidRPr="00DC56AE">
        <w:tab/>
        <w:t>UDSF Services</w:t>
      </w:r>
      <w:bookmarkEnd w:id="4770"/>
      <w:bookmarkEnd w:id="4771"/>
      <w:bookmarkEnd w:id="4772"/>
      <w:bookmarkEnd w:id="4773"/>
      <w:bookmarkEnd w:id="4774"/>
      <w:bookmarkEnd w:id="4775"/>
      <w:bookmarkEnd w:id="4776"/>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777" w:name="_Toc20150265"/>
      <w:bookmarkStart w:id="4778" w:name="_Toc27847073"/>
      <w:bookmarkStart w:id="4779" w:name="_Toc36188206"/>
      <w:bookmarkStart w:id="4780" w:name="_Toc45184119"/>
      <w:bookmarkStart w:id="4781" w:name="_Toc47342961"/>
      <w:bookmarkStart w:id="4782" w:name="_Toc51769663"/>
      <w:bookmarkStart w:id="4783" w:name="_Toc153797476"/>
      <w:r w:rsidRPr="00DC56AE">
        <w:t>7.2.14</w:t>
      </w:r>
      <w:r w:rsidRPr="00DC56AE">
        <w:tab/>
        <w:t>NSSF Services</w:t>
      </w:r>
      <w:bookmarkEnd w:id="4777"/>
      <w:bookmarkEnd w:id="4778"/>
      <w:bookmarkEnd w:id="4779"/>
      <w:bookmarkEnd w:id="4780"/>
      <w:bookmarkEnd w:id="4781"/>
      <w:bookmarkEnd w:id="4782"/>
      <w:bookmarkEnd w:id="4783"/>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784" w:name="_Toc20150266"/>
      <w:bookmarkStart w:id="4785" w:name="_Toc27847074"/>
      <w:bookmarkStart w:id="4786" w:name="_Toc36188207"/>
      <w:bookmarkStart w:id="4787" w:name="_Toc45184120"/>
      <w:bookmarkStart w:id="4788" w:name="_Toc47342962"/>
      <w:bookmarkStart w:id="4789" w:name="_Toc51769664"/>
      <w:bookmarkStart w:id="4790" w:name="_Toc153797477"/>
      <w:r w:rsidRPr="00DC56AE">
        <w:t>7.2.15</w:t>
      </w:r>
      <w:r w:rsidRPr="00DC56AE">
        <w:tab/>
        <w:t>BSF Services</w:t>
      </w:r>
      <w:bookmarkEnd w:id="4784"/>
      <w:bookmarkEnd w:id="4785"/>
      <w:bookmarkEnd w:id="4786"/>
      <w:bookmarkEnd w:id="4787"/>
      <w:bookmarkEnd w:id="4788"/>
      <w:bookmarkEnd w:id="4789"/>
      <w:bookmarkEnd w:id="4790"/>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791" w:name="_Toc20150267"/>
      <w:bookmarkStart w:id="4792" w:name="_Toc27847075"/>
      <w:bookmarkStart w:id="4793" w:name="_Toc36188208"/>
      <w:bookmarkStart w:id="4794" w:name="_Toc45184121"/>
      <w:bookmarkStart w:id="4795" w:name="_Toc47342963"/>
      <w:bookmarkStart w:id="4796" w:name="_Toc51769665"/>
      <w:bookmarkStart w:id="4797" w:name="_Toc153797478"/>
      <w:r w:rsidRPr="00DC56AE">
        <w:t>7.2.16</w:t>
      </w:r>
      <w:r w:rsidRPr="00DC56AE">
        <w:tab/>
        <w:t>LMF Services</w:t>
      </w:r>
      <w:bookmarkEnd w:id="4791"/>
      <w:bookmarkEnd w:id="4792"/>
      <w:bookmarkEnd w:id="4793"/>
      <w:bookmarkEnd w:id="4794"/>
      <w:bookmarkEnd w:id="4795"/>
      <w:bookmarkEnd w:id="4796"/>
      <w:bookmarkEnd w:id="4797"/>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798" w:name="_Toc20150268"/>
      <w:bookmarkStart w:id="4799" w:name="_Toc27847076"/>
      <w:bookmarkStart w:id="4800" w:name="_Toc36188209"/>
      <w:bookmarkStart w:id="4801" w:name="_Toc45184122"/>
      <w:bookmarkStart w:id="4802" w:name="_Toc47342964"/>
      <w:bookmarkStart w:id="4803" w:name="_Toc51769666"/>
      <w:bookmarkStart w:id="4804" w:name="_Toc153797479"/>
      <w:r w:rsidRPr="00DC56AE">
        <w:t>7.2.16A</w:t>
      </w:r>
      <w:r w:rsidRPr="00DC56AE">
        <w:tab/>
        <w:t>GMLC Services</w:t>
      </w:r>
      <w:bookmarkEnd w:id="4798"/>
      <w:bookmarkEnd w:id="4799"/>
      <w:bookmarkEnd w:id="4800"/>
      <w:bookmarkEnd w:id="4801"/>
      <w:bookmarkEnd w:id="4802"/>
      <w:bookmarkEnd w:id="4803"/>
      <w:bookmarkEnd w:id="4804"/>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805" w:name="_Toc20150269"/>
      <w:bookmarkStart w:id="4806" w:name="_Toc27847077"/>
      <w:bookmarkStart w:id="4807" w:name="_Toc36188210"/>
      <w:bookmarkStart w:id="4808" w:name="_Toc45184123"/>
      <w:bookmarkStart w:id="4809" w:name="_Toc47342965"/>
      <w:bookmarkStart w:id="4810" w:name="_Toc51769667"/>
      <w:bookmarkStart w:id="4811" w:name="_Toc153797480"/>
      <w:r w:rsidRPr="00DC56AE">
        <w:lastRenderedPageBreak/>
        <w:t>7.2.17</w:t>
      </w:r>
      <w:r w:rsidRPr="00DC56AE">
        <w:tab/>
        <w:t>CHF Services</w:t>
      </w:r>
      <w:bookmarkEnd w:id="4805"/>
      <w:bookmarkEnd w:id="4806"/>
      <w:bookmarkEnd w:id="4807"/>
      <w:bookmarkEnd w:id="4808"/>
      <w:bookmarkEnd w:id="4809"/>
      <w:bookmarkEnd w:id="4810"/>
      <w:bookmarkEnd w:id="4811"/>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12" w:name="_Toc20150270"/>
      <w:bookmarkStart w:id="4813" w:name="_Toc27847078"/>
      <w:bookmarkStart w:id="4814" w:name="_Toc36188211"/>
      <w:bookmarkStart w:id="4815" w:name="_Toc45184124"/>
      <w:bookmarkStart w:id="4816" w:name="_Toc47342966"/>
      <w:bookmarkStart w:id="4817" w:name="_Toc51769668"/>
      <w:bookmarkStart w:id="4818" w:name="_Toc153797481"/>
      <w:r w:rsidRPr="00DC56AE">
        <w:t>7.2.18</w:t>
      </w:r>
      <w:r w:rsidRPr="00DC56AE">
        <w:tab/>
        <w:t>UCMF Services</w:t>
      </w:r>
      <w:bookmarkEnd w:id="4812"/>
      <w:bookmarkEnd w:id="4813"/>
      <w:bookmarkEnd w:id="4814"/>
      <w:bookmarkEnd w:id="4815"/>
      <w:bookmarkEnd w:id="4816"/>
      <w:bookmarkEnd w:id="4817"/>
      <w:bookmarkEnd w:id="4818"/>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19" w:name="_Toc20150271"/>
      <w:bookmarkStart w:id="4820" w:name="_Toc27847079"/>
      <w:bookmarkStart w:id="4821" w:name="_Toc36188212"/>
      <w:bookmarkStart w:id="4822" w:name="_Toc45184125"/>
      <w:bookmarkStart w:id="4823" w:name="_Toc47342967"/>
      <w:bookmarkStart w:id="4824" w:name="_Toc51769669"/>
      <w:bookmarkStart w:id="4825" w:name="_Toc153797482"/>
      <w:r w:rsidRPr="00DC56AE">
        <w:lastRenderedPageBreak/>
        <w:t>7.2.19</w:t>
      </w:r>
      <w:r w:rsidRPr="00DC56AE">
        <w:tab/>
        <w:t>AF Services</w:t>
      </w:r>
      <w:bookmarkEnd w:id="4819"/>
      <w:bookmarkEnd w:id="4820"/>
      <w:bookmarkEnd w:id="4821"/>
      <w:bookmarkEnd w:id="4822"/>
      <w:bookmarkEnd w:id="4823"/>
      <w:bookmarkEnd w:id="4824"/>
      <w:bookmarkEnd w:id="4825"/>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26" w:name="_Toc45184126"/>
      <w:bookmarkStart w:id="4827" w:name="_Toc47342968"/>
      <w:bookmarkStart w:id="4828" w:name="_Toc51769670"/>
      <w:bookmarkStart w:id="4829" w:name="_Toc20150272"/>
      <w:bookmarkStart w:id="4830" w:name="_Toc27847080"/>
      <w:bookmarkStart w:id="4831" w:name="_Toc36188213"/>
      <w:bookmarkStart w:id="4832" w:name="_Toc153797483"/>
      <w:r w:rsidRPr="00DC56AE">
        <w:t>7.2.20</w:t>
      </w:r>
      <w:r w:rsidRPr="00DC56AE">
        <w:tab/>
        <w:t>NSSAAF Services</w:t>
      </w:r>
      <w:bookmarkEnd w:id="4826"/>
      <w:bookmarkEnd w:id="4827"/>
      <w:bookmarkEnd w:id="4828"/>
      <w:bookmarkEnd w:id="4832"/>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33" w:name="_Toc45184127"/>
      <w:bookmarkStart w:id="4834" w:name="_Toc47342969"/>
      <w:bookmarkStart w:id="4835" w:name="_Toc51769671"/>
      <w:bookmarkStart w:id="4836" w:name="_Toc153797484"/>
      <w:r w:rsidRPr="00DC56AE">
        <w:t>7.3</w:t>
      </w:r>
      <w:r w:rsidRPr="00DC56AE">
        <w:tab/>
        <w:t>Exposure</w:t>
      </w:r>
      <w:bookmarkEnd w:id="4829"/>
      <w:bookmarkEnd w:id="4830"/>
      <w:bookmarkEnd w:id="4831"/>
      <w:bookmarkEnd w:id="4833"/>
      <w:bookmarkEnd w:id="4834"/>
      <w:bookmarkEnd w:id="4835"/>
      <w:bookmarkEnd w:id="4836"/>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37" w:name="_Toc20150273"/>
      <w:bookmarkStart w:id="4838" w:name="_Toc27847081"/>
      <w:bookmarkStart w:id="4839" w:name="_Toc36188214"/>
      <w:bookmarkStart w:id="4840" w:name="_Toc45184128"/>
      <w:bookmarkStart w:id="4841" w:name="_Toc47342970"/>
      <w:bookmarkStart w:id="4842" w:name="_Toc51769672"/>
      <w:bookmarkStart w:id="4843" w:name="_Toc153797485"/>
      <w:r w:rsidRPr="00DC56AE">
        <w:t>8</w:t>
      </w:r>
      <w:r w:rsidRPr="00DC56AE">
        <w:tab/>
        <w:t>Control and User Plane Protocol Stacks</w:t>
      </w:r>
      <w:bookmarkEnd w:id="4837"/>
      <w:bookmarkEnd w:id="4838"/>
      <w:bookmarkEnd w:id="4839"/>
      <w:bookmarkEnd w:id="4840"/>
      <w:bookmarkEnd w:id="4841"/>
      <w:bookmarkEnd w:id="4842"/>
      <w:bookmarkEnd w:id="4843"/>
    </w:p>
    <w:p w14:paraId="093C8C4F" w14:textId="77777777" w:rsidR="00D40151" w:rsidRPr="00DC56AE" w:rsidRDefault="00D40151" w:rsidP="00D40151">
      <w:pPr>
        <w:pStyle w:val="Heading2"/>
      </w:pPr>
      <w:bookmarkStart w:id="4844" w:name="_Toc20150274"/>
      <w:bookmarkStart w:id="4845" w:name="_Toc27847082"/>
      <w:bookmarkStart w:id="4846" w:name="_Toc36188215"/>
      <w:bookmarkStart w:id="4847" w:name="_Toc45184129"/>
      <w:bookmarkStart w:id="4848" w:name="_Toc47342971"/>
      <w:bookmarkStart w:id="4849" w:name="_Toc51769673"/>
      <w:bookmarkStart w:id="4850" w:name="_Toc153797486"/>
      <w:r w:rsidRPr="00DC56AE">
        <w:t>8.1</w:t>
      </w:r>
      <w:r w:rsidRPr="00DC56AE">
        <w:tab/>
        <w:t>General</w:t>
      </w:r>
      <w:bookmarkEnd w:id="4844"/>
      <w:bookmarkEnd w:id="4845"/>
      <w:bookmarkEnd w:id="4846"/>
      <w:bookmarkEnd w:id="4847"/>
      <w:bookmarkEnd w:id="4848"/>
      <w:bookmarkEnd w:id="4849"/>
      <w:bookmarkEnd w:id="4850"/>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851" w:name="_Toc20150275"/>
      <w:bookmarkStart w:id="4852" w:name="_Toc27847083"/>
      <w:bookmarkStart w:id="4853" w:name="_Toc36188216"/>
      <w:bookmarkStart w:id="4854" w:name="_Toc45184130"/>
      <w:bookmarkStart w:id="4855" w:name="_Toc47342972"/>
      <w:bookmarkStart w:id="4856" w:name="_Toc51769674"/>
      <w:bookmarkStart w:id="4857" w:name="_Toc153797487"/>
      <w:r w:rsidRPr="00DC56AE">
        <w:t>8.2</w:t>
      </w:r>
      <w:r w:rsidRPr="00DC56AE">
        <w:tab/>
        <w:t>Control Plane Protocol Stacks</w:t>
      </w:r>
      <w:bookmarkEnd w:id="4851"/>
      <w:bookmarkEnd w:id="4852"/>
      <w:bookmarkEnd w:id="4853"/>
      <w:bookmarkEnd w:id="4854"/>
      <w:bookmarkEnd w:id="4855"/>
      <w:bookmarkEnd w:id="4856"/>
      <w:bookmarkEnd w:id="4857"/>
    </w:p>
    <w:p w14:paraId="14823AAB" w14:textId="77777777" w:rsidR="00D40151" w:rsidRPr="00DC56AE" w:rsidRDefault="00D40151" w:rsidP="00D40151">
      <w:pPr>
        <w:pStyle w:val="Heading3"/>
        <w:rPr>
          <w:lang w:eastAsia="zh-CN"/>
        </w:rPr>
      </w:pPr>
      <w:bookmarkStart w:id="4858" w:name="_1407230184"/>
      <w:bookmarkStart w:id="4859" w:name="_Toc20150276"/>
      <w:bookmarkStart w:id="4860" w:name="_Toc27847084"/>
      <w:bookmarkStart w:id="4861" w:name="_Toc36188217"/>
      <w:bookmarkStart w:id="4862" w:name="_Toc45184131"/>
      <w:bookmarkStart w:id="4863" w:name="_Toc47342973"/>
      <w:bookmarkStart w:id="4864" w:name="_Toc51769675"/>
      <w:bookmarkStart w:id="4865" w:name="_Toc153797488"/>
      <w:bookmarkEnd w:id="4858"/>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859"/>
      <w:bookmarkEnd w:id="4860"/>
      <w:bookmarkEnd w:id="4861"/>
      <w:bookmarkEnd w:id="4862"/>
      <w:bookmarkEnd w:id="4863"/>
      <w:bookmarkEnd w:id="4864"/>
      <w:bookmarkEnd w:id="4865"/>
    </w:p>
    <w:p w14:paraId="6311722F" w14:textId="77777777" w:rsidR="00D40151" w:rsidRPr="00DC56AE" w:rsidRDefault="00D40151" w:rsidP="00D40151">
      <w:pPr>
        <w:pStyle w:val="Heading4"/>
      </w:pPr>
      <w:bookmarkStart w:id="4866" w:name="_Toc20150277"/>
      <w:bookmarkStart w:id="4867" w:name="_Toc27847085"/>
      <w:bookmarkStart w:id="4868" w:name="_Toc36188218"/>
      <w:bookmarkStart w:id="4869" w:name="_Toc45184132"/>
      <w:bookmarkStart w:id="4870" w:name="_Toc47342974"/>
      <w:bookmarkStart w:id="4871" w:name="_Toc51769676"/>
      <w:bookmarkStart w:id="4872" w:name="_Toc153797489"/>
      <w:r w:rsidRPr="00DC56AE">
        <w:t>8.2.1</w:t>
      </w:r>
      <w:r w:rsidRPr="00DC56AE">
        <w:rPr>
          <w:lang w:eastAsia="zh-CN"/>
        </w:rPr>
        <w:t>.</w:t>
      </w:r>
      <w:r w:rsidRPr="00DC56AE">
        <w:t>1</w:t>
      </w:r>
      <w:r w:rsidRPr="00DC56AE">
        <w:tab/>
        <w:t>General</w:t>
      </w:r>
      <w:bookmarkEnd w:id="4866"/>
      <w:bookmarkEnd w:id="4867"/>
      <w:bookmarkEnd w:id="4868"/>
      <w:bookmarkEnd w:id="4869"/>
      <w:bookmarkEnd w:id="4870"/>
      <w:bookmarkEnd w:id="4871"/>
      <w:bookmarkEnd w:id="4872"/>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 xml:space="preserve">Procedures related with N2 Interface Management and that are not related to an individual UE, such as for Configuration or Reset of the N2 interface. These procedures are intended to be applicable to any access but may </w:t>
      </w:r>
      <w:r w:rsidRPr="00DC56AE">
        <w:lastRenderedPageBreak/>
        <w:t>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873" w:name="_Toc20150278"/>
      <w:bookmarkStart w:id="4874" w:name="_Toc27847086"/>
      <w:bookmarkStart w:id="4875" w:name="_Toc36188219"/>
      <w:bookmarkStart w:id="4876" w:name="_Toc45184133"/>
      <w:bookmarkStart w:id="4877" w:name="_Toc47342975"/>
      <w:bookmarkStart w:id="4878" w:name="_Toc51769677"/>
      <w:bookmarkStart w:id="4879" w:name="_Toc153797490"/>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873"/>
      <w:bookmarkEnd w:id="4874"/>
      <w:bookmarkEnd w:id="4875"/>
      <w:bookmarkEnd w:id="4876"/>
      <w:bookmarkEnd w:id="4877"/>
      <w:bookmarkEnd w:id="4878"/>
      <w:bookmarkEnd w:id="4879"/>
    </w:p>
    <w:p w14:paraId="47DE83F0" w14:textId="77777777" w:rsidR="00D40151" w:rsidRPr="00DC56AE" w:rsidRDefault="00D40151" w:rsidP="00D40151">
      <w:pPr>
        <w:pStyle w:val="TH"/>
      </w:pPr>
      <w:r w:rsidRPr="00DC56AE">
        <w:object w:dxaOrig="3759" w:dyaOrig="2625" w14:anchorId="2EFCB1F4">
          <v:shape id="_x0000_i1112" type="#_x0000_t75" style="width:187.2pt;height:132.1pt" o:ole="">
            <v:imagedata r:id="rId185" o:title=""/>
          </v:shape>
          <o:OLEObject Type="Embed" ProgID="Visio.Drawing.11" ShapeID="_x0000_i1112" DrawAspect="Content" ObjectID="_1764411685" r:id="rId186"/>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880" w:name="_Toc20150279"/>
      <w:bookmarkStart w:id="4881" w:name="_Toc27847087"/>
      <w:bookmarkStart w:id="4882" w:name="_Toc36188220"/>
      <w:bookmarkStart w:id="4883" w:name="_Toc45184134"/>
      <w:bookmarkStart w:id="4884" w:name="_Toc47342976"/>
      <w:bookmarkStart w:id="4885" w:name="_Toc51769678"/>
      <w:bookmarkStart w:id="4886" w:name="_Toc153797491"/>
      <w:r w:rsidRPr="00DC56AE">
        <w:rPr>
          <w:lang w:eastAsia="zh-CN"/>
        </w:rPr>
        <w:lastRenderedPageBreak/>
        <w:t>8</w:t>
      </w:r>
      <w:r w:rsidRPr="00DC56AE">
        <w:t>.</w:t>
      </w:r>
      <w:r w:rsidRPr="00DC56AE">
        <w:rPr>
          <w:lang w:eastAsia="zh-CN"/>
        </w:rPr>
        <w:t>2</w:t>
      </w:r>
      <w:r w:rsidRPr="00DC56AE">
        <w:t>.1</w:t>
      </w:r>
      <w:r w:rsidRPr="00DC56AE">
        <w:rPr>
          <w:lang w:eastAsia="zh-CN"/>
        </w:rPr>
        <w:t>.3</w:t>
      </w:r>
      <w:r w:rsidRPr="00DC56AE">
        <w:tab/>
        <w:t>5G-AN - SMF</w:t>
      </w:r>
      <w:bookmarkEnd w:id="4880"/>
      <w:bookmarkEnd w:id="4881"/>
      <w:bookmarkEnd w:id="4882"/>
      <w:bookmarkEnd w:id="4883"/>
      <w:bookmarkEnd w:id="4884"/>
      <w:bookmarkEnd w:id="4885"/>
      <w:bookmarkEnd w:id="4886"/>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4.9pt;height:151.5pt" o:ole="">
            <v:imagedata r:id="rId187" o:title=""/>
          </v:shape>
          <o:OLEObject Type="Embed" ProgID="Visio.Drawing.11" ShapeID="_x0000_i1113" DrawAspect="Content" ObjectID="_1764411686" r:id="rId188"/>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887" w:name="_Toc20150280"/>
      <w:bookmarkStart w:id="4888" w:name="_Toc27847088"/>
      <w:bookmarkStart w:id="4889" w:name="_Toc36188221"/>
      <w:bookmarkStart w:id="4890" w:name="_Toc45184135"/>
      <w:bookmarkStart w:id="4891" w:name="_Toc47342977"/>
      <w:bookmarkStart w:id="4892" w:name="_Toc51769679"/>
      <w:bookmarkStart w:id="4893" w:name="_Toc153797492"/>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887"/>
      <w:bookmarkEnd w:id="4888"/>
      <w:bookmarkEnd w:id="4889"/>
      <w:bookmarkEnd w:id="4890"/>
      <w:bookmarkEnd w:id="4891"/>
      <w:bookmarkEnd w:id="4892"/>
      <w:bookmarkEnd w:id="4893"/>
    </w:p>
    <w:p w14:paraId="07280F2B" w14:textId="77777777" w:rsidR="00D40151" w:rsidRPr="00DC56AE" w:rsidRDefault="00D40151" w:rsidP="00D40151">
      <w:pPr>
        <w:pStyle w:val="Heading4"/>
      </w:pPr>
      <w:bookmarkStart w:id="4894" w:name="_Toc20150281"/>
      <w:bookmarkStart w:id="4895" w:name="_Toc27847089"/>
      <w:bookmarkStart w:id="4896" w:name="_Toc36188222"/>
      <w:bookmarkStart w:id="4897" w:name="_Toc45184136"/>
      <w:bookmarkStart w:id="4898" w:name="_Toc47342978"/>
      <w:bookmarkStart w:id="4899" w:name="_Toc51769680"/>
      <w:bookmarkStart w:id="4900" w:name="_Toc153797493"/>
      <w:r w:rsidRPr="00DC56AE">
        <w:t>8.2.2</w:t>
      </w:r>
      <w:r w:rsidRPr="00DC56AE">
        <w:rPr>
          <w:lang w:eastAsia="zh-CN"/>
        </w:rPr>
        <w:t>.</w:t>
      </w:r>
      <w:r w:rsidRPr="00DC56AE">
        <w:t>1</w:t>
      </w:r>
      <w:r w:rsidRPr="00DC56AE">
        <w:tab/>
        <w:t>General</w:t>
      </w:r>
      <w:bookmarkEnd w:id="4894"/>
      <w:bookmarkEnd w:id="4895"/>
      <w:bookmarkEnd w:id="4896"/>
      <w:bookmarkEnd w:id="4897"/>
      <w:bookmarkEnd w:id="4898"/>
      <w:bookmarkEnd w:id="4899"/>
      <w:bookmarkEnd w:id="4900"/>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lastRenderedPageBreak/>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6pt;height:248.55pt" o:ole="">
            <v:imagedata r:id="rId189" o:title=""/>
          </v:shape>
          <o:OLEObject Type="Embed" ProgID="Word.Picture.8" ShapeID="_x0000_i1114" DrawAspect="Content" ObjectID="_1764411687" r:id="rId190"/>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901" w:name="_Toc20150282"/>
      <w:bookmarkStart w:id="4902" w:name="_Toc27847090"/>
      <w:bookmarkStart w:id="4903" w:name="_Toc36188223"/>
      <w:bookmarkStart w:id="4904" w:name="_Toc45184137"/>
      <w:bookmarkStart w:id="4905" w:name="_Toc47342979"/>
      <w:bookmarkStart w:id="4906" w:name="_Toc51769681"/>
      <w:bookmarkStart w:id="4907" w:name="_Toc153797494"/>
      <w:r w:rsidRPr="00DC56AE">
        <w:rPr>
          <w:lang w:eastAsia="zh-CN"/>
        </w:rPr>
        <w:lastRenderedPageBreak/>
        <w:t>8</w:t>
      </w:r>
      <w:r w:rsidRPr="00DC56AE">
        <w:t>.</w:t>
      </w:r>
      <w:r w:rsidRPr="00DC56AE">
        <w:rPr>
          <w:lang w:eastAsia="zh-CN"/>
        </w:rPr>
        <w:t>2</w:t>
      </w:r>
      <w:r w:rsidRPr="00DC56AE">
        <w:t>.</w:t>
      </w:r>
      <w:r w:rsidRPr="00DC56AE">
        <w:rPr>
          <w:lang w:eastAsia="zh-CN"/>
        </w:rPr>
        <w:t>2.2</w:t>
      </w:r>
      <w:r w:rsidRPr="00DC56AE">
        <w:tab/>
        <w:t>UE - AMF</w:t>
      </w:r>
      <w:bookmarkEnd w:id="4901"/>
      <w:bookmarkEnd w:id="4902"/>
      <w:bookmarkEnd w:id="4903"/>
      <w:bookmarkEnd w:id="4904"/>
      <w:bookmarkEnd w:id="4905"/>
      <w:bookmarkEnd w:id="4906"/>
      <w:bookmarkEnd w:id="4907"/>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1.25pt;height:159.05pt" o:ole="">
            <v:imagedata r:id="rId191" o:title=""/>
          </v:shape>
          <o:OLEObject Type="Embed" ProgID="Visio.Drawing.11" ShapeID="_x0000_i1115" DrawAspect="Content" ObjectID="_1764411688" r:id="rId192"/>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08" w:name="_Toc20150283"/>
      <w:bookmarkStart w:id="4909" w:name="_Toc27847091"/>
      <w:bookmarkStart w:id="4910" w:name="_Toc36188224"/>
      <w:bookmarkStart w:id="4911" w:name="_Toc45184138"/>
      <w:bookmarkStart w:id="4912" w:name="_Toc47342980"/>
      <w:bookmarkStart w:id="4913" w:name="_Toc51769682"/>
      <w:bookmarkStart w:id="4914" w:name="_Toc153797495"/>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08"/>
      <w:bookmarkEnd w:id="4909"/>
      <w:bookmarkEnd w:id="4910"/>
      <w:bookmarkEnd w:id="4911"/>
      <w:bookmarkEnd w:id="4912"/>
      <w:bookmarkEnd w:id="4913"/>
      <w:bookmarkEnd w:id="4914"/>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55pt;height:188.45pt" o:ole="">
            <v:imagedata r:id="rId193" o:title=""/>
          </v:shape>
          <o:OLEObject Type="Embed" ProgID="Visio.Drawing.11" ShapeID="_x0000_i1116" DrawAspect="Content" ObjectID="_1764411689" r:id="rId194"/>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15" w:name="_Toc20150284"/>
      <w:bookmarkStart w:id="4916" w:name="_Toc27847092"/>
      <w:bookmarkStart w:id="4917" w:name="_Toc36188225"/>
      <w:bookmarkStart w:id="4918" w:name="_Toc45184139"/>
      <w:bookmarkStart w:id="4919" w:name="_Toc47342981"/>
      <w:bookmarkStart w:id="4920" w:name="_Toc51769683"/>
      <w:bookmarkStart w:id="4921" w:name="_Toc153797496"/>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15"/>
      <w:bookmarkEnd w:id="4916"/>
      <w:bookmarkEnd w:id="4917"/>
      <w:bookmarkEnd w:id="4918"/>
      <w:bookmarkEnd w:id="4919"/>
      <w:bookmarkEnd w:id="4920"/>
      <w:bookmarkEnd w:id="4921"/>
    </w:p>
    <w:p w14:paraId="60773B3E" w14:textId="77777777" w:rsidR="00D40151" w:rsidRPr="00DC56AE" w:rsidRDefault="00D40151" w:rsidP="00D40151">
      <w:pPr>
        <w:pStyle w:val="Heading4"/>
      </w:pPr>
      <w:bookmarkStart w:id="4922" w:name="_Toc20150285"/>
      <w:bookmarkStart w:id="4923" w:name="_Toc27847093"/>
      <w:bookmarkStart w:id="4924" w:name="_Toc36188226"/>
      <w:bookmarkStart w:id="4925" w:name="_Toc45184140"/>
      <w:bookmarkStart w:id="4926" w:name="_Toc47342982"/>
      <w:bookmarkStart w:id="4927" w:name="_Toc51769684"/>
      <w:bookmarkStart w:id="4928" w:name="_Toc153797497"/>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22"/>
      <w:bookmarkEnd w:id="4923"/>
      <w:bookmarkEnd w:id="4924"/>
      <w:bookmarkEnd w:id="4925"/>
      <w:bookmarkEnd w:id="4926"/>
      <w:bookmarkEnd w:id="4927"/>
      <w:bookmarkEnd w:id="4928"/>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29" w:name="_Toc20150286"/>
      <w:bookmarkStart w:id="4930" w:name="_Toc27847094"/>
      <w:bookmarkStart w:id="4931" w:name="_Toc36188227"/>
      <w:bookmarkStart w:id="4932" w:name="_Toc45184141"/>
      <w:bookmarkStart w:id="4933" w:name="_Toc47342983"/>
      <w:bookmarkStart w:id="4934" w:name="_Toc51769685"/>
      <w:bookmarkStart w:id="4935" w:name="_Toc153797498"/>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29"/>
      <w:bookmarkEnd w:id="4930"/>
      <w:bookmarkEnd w:id="4931"/>
      <w:bookmarkEnd w:id="4932"/>
      <w:bookmarkEnd w:id="4933"/>
      <w:bookmarkEnd w:id="4934"/>
      <w:bookmarkEnd w:id="4935"/>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36" w:name="_Toc20150287"/>
      <w:bookmarkStart w:id="4937" w:name="_Toc27847095"/>
      <w:bookmarkStart w:id="4938" w:name="_Toc36188228"/>
      <w:bookmarkStart w:id="4939" w:name="_Toc45184142"/>
      <w:bookmarkStart w:id="4940" w:name="_Toc47342984"/>
      <w:bookmarkStart w:id="4941" w:name="_Toc51769686"/>
      <w:bookmarkStart w:id="4942" w:name="_Toc153797499"/>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36"/>
      <w:bookmarkEnd w:id="4937"/>
      <w:bookmarkEnd w:id="4938"/>
      <w:bookmarkEnd w:id="4939"/>
      <w:bookmarkEnd w:id="4940"/>
      <w:bookmarkEnd w:id="4941"/>
      <w:bookmarkEnd w:id="4942"/>
    </w:p>
    <w:p w14:paraId="058EF4C2" w14:textId="77777777" w:rsidR="00D40151" w:rsidRPr="00DC56AE" w:rsidRDefault="00D40151" w:rsidP="00D40151">
      <w:pPr>
        <w:pStyle w:val="TH"/>
      </w:pPr>
      <w:r w:rsidRPr="00DC56AE">
        <w:object w:dxaOrig="7809" w:dyaOrig="2761" w14:anchorId="1FDB8E27">
          <v:shape id="_x0000_i1117" type="#_x0000_t75" style="width:358.1pt;height:126.45pt" o:ole="">
            <v:imagedata r:id="rId195" o:title=""/>
          </v:shape>
          <o:OLEObject Type="Embed" ProgID="Visio.Drawing.11" ShapeID="_x0000_i1117" DrawAspect="Content" ObjectID="_1764411690" r:id="rId196"/>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3pt;height:139pt" o:ole="">
            <v:imagedata r:id="rId197" o:title=""/>
          </v:shape>
          <o:OLEObject Type="Embed" ProgID="Visio.Drawing.11" ShapeID="_x0000_i1118" DrawAspect="Content" ObjectID="_1764411691" r:id="rId198"/>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4pt;height:89.55pt" o:ole="">
            <v:imagedata r:id="rId199" o:title=""/>
          </v:shape>
          <o:OLEObject Type="Embed" ProgID="Visio.Drawing.11" ShapeID="_x0000_i1119" DrawAspect="Content" ObjectID="_1764411692" r:id="rId200"/>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4943" w:name="_Toc20150288"/>
      <w:bookmarkStart w:id="4944" w:name="_Toc27847096"/>
      <w:bookmarkStart w:id="4945" w:name="_Toc36188229"/>
      <w:bookmarkStart w:id="4946" w:name="_Toc45184143"/>
      <w:bookmarkStart w:id="4947" w:name="_Toc47342985"/>
      <w:bookmarkStart w:id="4948" w:name="_Toc51769687"/>
      <w:bookmarkStart w:id="4949" w:name="_Toc153797500"/>
      <w:r w:rsidRPr="00DC56AE">
        <w:rPr>
          <w:lang w:eastAsia="zh-CN"/>
        </w:rPr>
        <w:t>8.2.5</w:t>
      </w:r>
      <w:r w:rsidRPr="00DC56AE">
        <w:rPr>
          <w:lang w:eastAsia="zh-CN"/>
        </w:rPr>
        <w:tab/>
        <w:t>Control Plane for trusted non-3GPP Access</w:t>
      </w:r>
      <w:bookmarkEnd w:id="4943"/>
      <w:bookmarkEnd w:id="4944"/>
      <w:bookmarkEnd w:id="4945"/>
      <w:bookmarkEnd w:id="4946"/>
      <w:bookmarkEnd w:id="4947"/>
      <w:bookmarkEnd w:id="4948"/>
      <w:bookmarkEnd w:id="4949"/>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4.4pt;height:117.7pt" o:ole="">
            <v:imagedata r:id="rId201" o:title=""/>
          </v:shape>
          <o:OLEObject Type="Embed" ProgID="Visio.Drawing.11" ShapeID="_x0000_i1120" DrawAspect="Content" ObjectID="_1764411693" r:id="rId202"/>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8pt;height:138.35pt" o:ole="">
            <v:imagedata r:id="rId203" o:title=""/>
          </v:shape>
          <o:OLEObject Type="Embed" ProgID="Visio.Drawing.11" ShapeID="_x0000_i1121" DrawAspect="Content" ObjectID="_1764411694" r:id="rId204"/>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7pt;height:92.65pt" o:ole="">
            <v:imagedata r:id="rId205" o:title=""/>
          </v:shape>
          <o:OLEObject Type="Embed" ProgID="Visio.Drawing.11" ShapeID="_x0000_i1122" DrawAspect="Content" ObjectID="_1764411695" r:id="rId206"/>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4950" w:name="_Toc20150289"/>
      <w:bookmarkStart w:id="4951" w:name="_Toc27847097"/>
      <w:bookmarkStart w:id="4952" w:name="_Toc36188230"/>
      <w:bookmarkStart w:id="4953" w:name="_Toc45184144"/>
      <w:bookmarkStart w:id="4954" w:name="_Toc47342986"/>
      <w:bookmarkStart w:id="4955" w:name="_Toc51769688"/>
      <w:bookmarkStart w:id="4956" w:name="_Toc153797501"/>
      <w:r w:rsidRPr="00DC56AE">
        <w:rPr>
          <w:lang w:eastAsia="zh-CN"/>
        </w:rPr>
        <w:t>8.2.6</w:t>
      </w:r>
      <w:r w:rsidRPr="00DC56AE">
        <w:rPr>
          <w:lang w:eastAsia="zh-CN"/>
        </w:rPr>
        <w:tab/>
        <w:t>Control Plane for W-5GAN Access</w:t>
      </w:r>
      <w:bookmarkEnd w:id="4950"/>
      <w:bookmarkEnd w:id="4951"/>
      <w:bookmarkEnd w:id="4952"/>
      <w:bookmarkEnd w:id="4953"/>
      <w:bookmarkEnd w:id="4954"/>
      <w:bookmarkEnd w:id="4955"/>
      <w:bookmarkEnd w:id="4956"/>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4957" w:name="_Toc20150290"/>
      <w:bookmarkStart w:id="4958" w:name="_Toc27847098"/>
      <w:bookmarkStart w:id="4959" w:name="_Toc36188231"/>
      <w:bookmarkStart w:id="4960" w:name="_Toc45184145"/>
      <w:bookmarkStart w:id="4961" w:name="_Toc47342987"/>
      <w:bookmarkStart w:id="4962" w:name="_Toc51769689"/>
      <w:bookmarkStart w:id="4963" w:name="_Toc153797502"/>
      <w:r w:rsidRPr="00DC56AE">
        <w:t>8.3</w:t>
      </w:r>
      <w:r w:rsidRPr="00DC56AE">
        <w:tab/>
        <w:t>User Plane Protocol Stacks</w:t>
      </w:r>
      <w:bookmarkEnd w:id="4957"/>
      <w:bookmarkEnd w:id="4958"/>
      <w:bookmarkEnd w:id="4959"/>
      <w:bookmarkEnd w:id="4960"/>
      <w:bookmarkEnd w:id="4961"/>
      <w:bookmarkEnd w:id="4962"/>
      <w:bookmarkEnd w:id="4963"/>
    </w:p>
    <w:p w14:paraId="4D43C845" w14:textId="77777777" w:rsidR="00D40151" w:rsidRPr="00DC56AE" w:rsidRDefault="00D40151" w:rsidP="00D40151">
      <w:pPr>
        <w:pStyle w:val="Heading3"/>
        <w:rPr>
          <w:lang w:eastAsia="zh-CN"/>
        </w:rPr>
      </w:pPr>
      <w:bookmarkStart w:id="4964" w:name="_Toc20150291"/>
      <w:bookmarkStart w:id="4965" w:name="_Toc27847099"/>
      <w:bookmarkStart w:id="4966" w:name="_Toc36188232"/>
      <w:bookmarkStart w:id="4967" w:name="_Toc45184146"/>
      <w:bookmarkStart w:id="4968" w:name="_Toc47342988"/>
      <w:bookmarkStart w:id="4969" w:name="_Toc51769690"/>
      <w:bookmarkStart w:id="4970" w:name="_Toc153797503"/>
      <w:r w:rsidRPr="00DC56AE">
        <w:rPr>
          <w:lang w:eastAsia="zh-CN"/>
        </w:rPr>
        <w:t>8.3.1</w:t>
      </w:r>
      <w:r w:rsidRPr="00DC56AE">
        <w:tab/>
        <w:t>User Plane Protocol Stack for a PDU Session</w:t>
      </w:r>
      <w:bookmarkEnd w:id="4964"/>
      <w:bookmarkEnd w:id="4965"/>
      <w:bookmarkEnd w:id="4966"/>
      <w:bookmarkEnd w:id="4967"/>
      <w:bookmarkEnd w:id="4968"/>
      <w:bookmarkEnd w:id="4969"/>
      <w:bookmarkEnd w:id="4970"/>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6pt;height:177.8pt" o:ole="">
            <v:imagedata r:id="rId207" o:title=""/>
          </v:shape>
          <o:OLEObject Type="Embed" ProgID="Visio.Drawing.11" ShapeID="_x0000_i1123" DrawAspect="Content" ObjectID="_1764411696" r:id="rId208"/>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4971" w:name="_Toc20150292"/>
      <w:bookmarkStart w:id="4972" w:name="_Toc27847100"/>
      <w:bookmarkStart w:id="4973" w:name="_Toc36188233"/>
      <w:bookmarkStart w:id="4974" w:name="_Toc45184147"/>
      <w:bookmarkStart w:id="4975" w:name="_Toc47342989"/>
      <w:bookmarkStart w:id="4976" w:name="_Toc51769691"/>
      <w:bookmarkStart w:id="4977" w:name="_Toc153797504"/>
      <w:r w:rsidRPr="00DC56AE">
        <w:rPr>
          <w:lang w:eastAsia="zh-CN"/>
        </w:rPr>
        <w:lastRenderedPageBreak/>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4971"/>
      <w:bookmarkEnd w:id="4972"/>
      <w:bookmarkEnd w:id="4973"/>
      <w:bookmarkEnd w:id="4974"/>
      <w:bookmarkEnd w:id="4975"/>
      <w:bookmarkEnd w:id="4976"/>
      <w:bookmarkEnd w:id="4977"/>
    </w:p>
    <w:bookmarkStart w:id="4978" w:name="_MON_1546382590"/>
    <w:bookmarkStart w:id="4979" w:name="_MON_1546402358"/>
    <w:bookmarkStart w:id="4980" w:name="_MON_1548689771"/>
    <w:bookmarkStart w:id="4981" w:name="_MON_1545478660"/>
    <w:bookmarkEnd w:id="4978"/>
    <w:bookmarkEnd w:id="4979"/>
    <w:bookmarkEnd w:id="4980"/>
    <w:bookmarkEnd w:id="4981"/>
    <w:bookmarkStart w:id="4982" w:name="_MON_1546339004"/>
    <w:bookmarkEnd w:id="4982"/>
    <w:p w14:paraId="73EE6FBB" w14:textId="77777777" w:rsidR="00D40151" w:rsidRPr="00DC56AE" w:rsidRDefault="00D40151" w:rsidP="00D40151">
      <w:pPr>
        <w:pStyle w:val="TH"/>
      </w:pPr>
      <w:r w:rsidRPr="00DC56AE">
        <w:object w:dxaOrig="9207" w:dyaOrig="3237" w14:anchorId="13B94F3C">
          <v:shape id="_x0000_i1124" type="#_x0000_t75" style="width:460.15pt;height:161.55pt" o:ole="">
            <v:imagedata r:id="rId209" o:title=""/>
          </v:shape>
          <o:OLEObject Type="Embed" ProgID="Visio.Drawing.11" ShapeID="_x0000_i1124" DrawAspect="Content" ObjectID="_1764411697" r:id="rId210"/>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4983" w:name="_Toc20150293"/>
      <w:bookmarkStart w:id="4984" w:name="_Toc27847101"/>
      <w:bookmarkStart w:id="4985" w:name="_Toc36188234"/>
      <w:bookmarkStart w:id="4986" w:name="_Toc45184148"/>
      <w:bookmarkStart w:id="4987" w:name="_Toc47342990"/>
      <w:bookmarkStart w:id="4988" w:name="_Toc51769692"/>
      <w:bookmarkStart w:id="4989" w:name="_Toc153797505"/>
      <w:r w:rsidRPr="00DC56AE">
        <w:rPr>
          <w:lang w:eastAsia="zh-CN"/>
        </w:rPr>
        <w:t>8.3.3</w:t>
      </w:r>
      <w:r w:rsidRPr="00DC56AE">
        <w:rPr>
          <w:lang w:eastAsia="zh-CN"/>
        </w:rPr>
        <w:tab/>
        <w:t>User Plane for trusted non-3GPP Access</w:t>
      </w:r>
      <w:bookmarkEnd w:id="4983"/>
      <w:bookmarkEnd w:id="4984"/>
      <w:bookmarkEnd w:id="4985"/>
      <w:bookmarkEnd w:id="4986"/>
      <w:bookmarkEnd w:id="4987"/>
      <w:bookmarkEnd w:id="4988"/>
      <w:bookmarkEnd w:id="4989"/>
    </w:p>
    <w:p w14:paraId="2D361813" w14:textId="77777777" w:rsidR="00D40151" w:rsidRPr="00DC56AE" w:rsidRDefault="00D40151" w:rsidP="00D40151">
      <w:pPr>
        <w:pStyle w:val="TH"/>
      </w:pPr>
      <w:r w:rsidRPr="00DC56AE">
        <w:object w:dxaOrig="9207" w:dyaOrig="3237" w14:anchorId="4721791A">
          <v:shape id="_x0000_i1125" type="#_x0000_t75" style="width:460.15pt;height:161.55pt" o:ole="">
            <v:imagedata r:id="rId211" o:title=""/>
          </v:shape>
          <o:OLEObject Type="Embed" ProgID="Visio.Drawing.11" ShapeID="_x0000_i1125" DrawAspect="Content" ObjectID="_1764411698" r:id="rId212"/>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4990" w:name="_Toc20150294"/>
      <w:bookmarkStart w:id="4991" w:name="_Toc27847102"/>
      <w:bookmarkStart w:id="4992" w:name="_Toc36188235"/>
      <w:bookmarkStart w:id="4993" w:name="_Toc45184149"/>
      <w:bookmarkStart w:id="4994" w:name="_Toc47342991"/>
      <w:bookmarkStart w:id="4995" w:name="_Toc51769693"/>
      <w:bookmarkStart w:id="4996" w:name="_Toc153797506"/>
      <w:r w:rsidRPr="00DC56AE">
        <w:rPr>
          <w:lang w:eastAsia="zh-CN"/>
        </w:rPr>
        <w:t>8.3.4</w:t>
      </w:r>
      <w:r w:rsidRPr="00DC56AE">
        <w:rPr>
          <w:lang w:eastAsia="zh-CN"/>
        </w:rPr>
        <w:tab/>
        <w:t>User Plane for W-5GAN Access</w:t>
      </w:r>
      <w:bookmarkEnd w:id="4990"/>
      <w:bookmarkEnd w:id="4991"/>
      <w:bookmarkEnd w:id="4992"/>
      <w:bookmarkEnd w:id="4993"/>
      <w:bookmarkEnd w:id="4994"/>
      <w:bookmarkEnd w:id="4995"/>
      <w:bookmarkEnd w:id="4996"/>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4997" w:name="_Toc20150295"/>
      <w:bookmarkStart w:id="4998" w:name="_Toc27847103"/>
      <w:bookmarkStart w:id="4999" w:name="_Toc36188236"/>
      <w:bookmarkStart w:id="5000" w:name="_Toc45184150"/>
      <w:bookmarkStart w:id="5001" w:name="_Toc47342992"/>
      <w:bookmarkStart w:id="5002" w:name="_Toc51769694"/>
      <w:bookmarkStart w:id="5003" w:name="_Toc153797507"/>
      <w:r w:rsidRPr="00DC56AE">
        <w:rPr>
          <w:lang w:eastAsia="zh-CN"/>
        </w:rPr>
        <w:lastRenderedPageBreak/>
        <w:t>8.3.5</w:t>
      </w:r>
      <w:r w:rsidRPr="00DC56AE">
        <w:rPr>
          <w:lang w:eastAsia="zh-CN"/>
        </w:rPr>
        <w:tab/>
        <w:t>User Plane for N19-based forwarding of a 5G VN group</w:t>
      </w:r>
      <w:bookmarkEnd w:id="4997"/>
      <w:bookmarkEnd w:id="4998"/>
      <w:bookmarkEnd w:id="4999"/>
      <w:bookmarkEnd w:id="5000"/>
      <w:bookmarkEnd w:id="5001"/>
      <w:bookmarkEnd w:id="5002"/>
      <w:bookmarkEnd w:id="5003"/>
    </w:p>
    <w:bookmarkStart w:id="5004" w:name="_MON_1546401238"/>
    <w:bookmarkEnd w:id="5004"/>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6pt;height:179.05pt" o:ole="">
            <v:imagedata r:id="rId213" o:title=""/>
          </v:shape>
          <o:OLEObject Type="Embed" ProgID="Visio.Drawing.11" ShapeID="_x0000_i1126" DrawAspect="Content" ObjectID="_1764411699" r:id="rId214"/>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5005" w:name="_Toc20150296"/>
      <w:bookmarkStart w:id="5006" w:name="_Toc27847104"/>
      <w:bookmarkStart w:id="5007" w:name="_Toc36188237"/>
      <w:bookmarkStart w:id="5008" w:name="_Toc45184151"/>
      <w:bookmarkStart w:id="5009" w:name="_Toc47342993"/>
      <w:bookmarkStart w:id="5010" w:name="_Toc51769695"/>
      <w:bookmarkStart w:id="5011" w:name="_Toc153797508"/>
      <w:r w:rsidRPr="00DC56AE">
        <w:lastRenderedPageBreak/>
        <w:t>Annex A (informative):</w:t>
      </w:r>
      <w:r w:rsidRPr="00DC56AE">
        <w:br/>
      </w:r>
      <w:r w:rsidRPr="00DC56AE">
        <w:rPr>
          <w:lang w:eastAsia="ja-JP"/>
        </w:rPr>
        <w:t>Relationship between Service-Based Interfaces and Reference Points</w:t>
      </w:r>
      <w:bookmarkEnd w:id="5005"/>
      <w:bookmarkEnd w:id="5006"/>
      <w:bookmarkEnd w:id="5007"/>
      <w:bookmarkEnd w:id="5008"/>
      <w:bookmarkEnd w:id="5009"/>
      <w:bookmarkEnd w:id="5010"/>
      <w:bookmarkEnd w:id="5011"/>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12" w:name="_MON_1554128775"/>
    <w:bookmarkEnd w:id="5012"/>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45pt;height:132.1pt" o:ole="">
            <v:imagedata r:id="rId215" o:title=""/>
          </v:shape>
          <o:OLEObject Type="Embed" ProgID="Word.Picture.8" ShapeID="_x0000_i1127" DrawAspect="Content" ObjectID="_1764411700" r:id="rId216"/>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13" w:name="_MON_1554128953"/>
    <w:bookmarkEnd w:id="5013"/>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45pt;height:132.1pt" o:ole="">
            <v:imagedata r:id="rId217" o:title=""/>
          </v:shape>
          <o:OLEObject Type="Embed" ProgID="Word.Picture.8" ShapeID="_x0000_i1128" DrawAspect="Content" ObjectID="_1764411701" r:id="rId218"/>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14" w:name="_MON_1554129120"/>
    <w:bookmarkEnd w:id="5014"/>
    <w:p w14:paraId="4CFBC3DC" w14:textId="77777777" w:rsidR="00D40151" w:rsidRPr="00DC56AE" w:rsidRDefault="00D40151" w:rsidP="00D40151">
      <w:pPr>
        <w:pStyle w:val="TH"/>
      </w:pPr>
      <w:r w:rsidRPr="00DC56AE">
        <w:object w:dxaOrig="3778" w:dyaOrig="2386" w14:anchorId="1059366E">
          <v:shape id="_x0000_i1129" type="#_x0000_t75" style="width:188.45pt;height:119.6pt" o:ole="">
            <v:imagedata r:id="rId219" o:title=""/>
          </v:shape>
          <o:OLEObject Type="Embed" ProgID="Word.Picture.8" ShapeID="_x0000_i1129" DrawAspect="Content" ObjectID="_1764411702" r:id="rId220"/>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35pt;height:80.15pt" o:ole="">
            <v:imagedata r:id="rId221" o:title="" cropbottom="22655f" cropright="15878f"/>
          </v:shape>
          <o:OLEObject Type="Embed" ProgID="Visio.Drawing.15" ShapeID="_x0000_i1130" DrawAspect="Content" ObjectID="_1764411703" r:id="rId222"/>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15" w:name="_Toc20150297"/>
      <w:bookmarkStart w:id="5016" w:name="_Toc27847105"/>
      <w:bookmarkStart w:id="5017" w:name="_Toc36188238"/>
      <w:bookmarkStart w:id="5018" w:name="_Toc45184152"/>
      <w:bookmarkStart w:id="5019" w:name="_Toc47342994"/>
      <w:bookmarkStart w:id="5020" w:name="_Toc51769696"/>
      <w:bookmarkStart w:id="5021" w:name="_Toc153797509"/>
      <w:r w:rsidRPr="00DC56AE">
        <w:lastRenderedPageBreak/>
        <w:t>Annex B (normative):</w:t>
      </w:r>
      <w:r w:rsidRPr="00DC56AE">
        <w:br/>
        <w:t>Mapping between temporary identities</w:t>
      </w:r>
      <w:bookmarkEnd w:id="5015"/>
      <w:bookmarkEnd w:id="5016"/>
      <w:bookmarkEnd w:id="5017"/>
      <w:bookmarkEnd w:id="5018"/>
      <w:bookmarkEnd w:id="5019"/>
      <w:bookmarkEnd w:id="5020"/>
      <w:bookmarkEnd w:id="5021"/>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22" w:name="_Toc20150298"/>
      <w:bookmarkStart w:id="5023" w:name="_Toc27847106"/>
      <w:bookmarkStart w:id="5024" w:name="_Toc36188239"/>
      <w:bookmarkStart w:id="5025" w:name="_Toc45184153"/>
      <w:bookmarkStart w:id="5026" w:name="_Toc47342995"/>
      <w:bookmarkStart w:id="5027" w:name="_Toc51769697"/>
      <w:bookmarkStart w:id="5028" w:name="_Toc153797510"/>
      <w:r w:rsidRPr="00DC56AE">
        <w:lastRenderedPageBreak/>
        <w:t>Annex C (informative):</w:t>
      </w:r>
      <w:r w:rsidRPr="00DC56AE">
        <w:br/>
        <w:t>Guidelines and Principles for Compute-Storage Separation</w:t>
      </w:r>
      <w:bookmarkEnd w:id="5022"/>
      <w:bookmarkEnd w:id="5023"/>
      <w:bookmarkEnd w:id="5024"/>
      <w:bookmarkEnd w:id="5025"/>
      <w:bookmarkEnd w:id="5026"/>
      <w:bookmarkEnd w:id="5027"/>
      <w:bookmarkEnd w:id="5028"/>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29" w:name="_Toc20150299"/>
      <w:bookmarkStart w:id="5030" w:name="_Toc27847107"/>
      <w:bookmarkStart w:id="5031" w:name="_Toc36188240"/>
      <w:bookmarkStart w:id="5032" w:name="_Toc45184154"/>
      <w:bookmarkStart w:id="5033" w:name="_Toc47342996"/>
      <w:bookmarkStart w:id="5034" w:name="_Toc51769698"/>
      <w:bookmarkStart w:id="5035" w:name="_Toc153797511"/>
      <w:r w:rsidRPr="00DC56AE">
        <w:lastRenderedPageBreak/>
        <w:t>Annex D (informative):</w:t>
      </w:r>
      <w:r w:rsidRPr="00DC56AE">
        <w:br/>
        <w:t>5GS support for Non-Public Network deployment options</w:t>
      </w:r>
      <w:bookmarkEnd w:id="5029"/>
      <w:bookmarkEnd w:id="5030"/>
      <w:bookmarkEnd w:id="5031"/>
      <w:bookmarkEnd w:id="5032"/>
      <w:bookmarkEnd w:id="5033"/>
      <w:bookmarkEnd w:id="5034"/>
      <w:bookmarkEnd w:id="5035"/>
    </w:p>
    <w:p w14:paraId="33124F7C" w14:textId="77777777" w:rsidR="00D40151" w:rsidRPr="00DC56AE" w:rsidRDefault="00D40151" w:rsidP="00D40151">
      <w:pPr>
        <w:pStyle w:val="Heading1"/>
      </w:pPr>
      <w:bookmarkStart w:id="5036" w:name="_Toc20150300"/>
      <w:bookmarkStart w:id="5037" w:name="_Toc27847108"/>
      <w:bookmarkStart w:id="5038" w:name="_Toc36188241"/>
      <w:bookmarkStart w:id="5039" w:name="_Toc45184155"/>
      <w:bookmarkStart w:id="5040" w:name="_Toc47342997"/>
      <w:bookmarkStart w:id="5041" w:name="_Toc51769699"/>
      <w:bookmarkStart w:id="5042" w:name="_Toc153797512"/>
      <w:r w:rsidRPr="00DC56AE">
        <w:t>D.1</w:t>
      </w:r>
      <w:r w:rsidRPr="00DC56AE">
        <w:tab/>
        <w:t>Introduction</w:t>
      </w:r>
      <w:bookmarkEnd w:id="5036"/>
      <w:bookmarkEnd w:id="5037"/>
      <w:bookmarkEnd w:id="5038"/>
      <w:bookmarkEnd w:id="5039"/>
      <w:bookmarkEnd w:id="5040"/>
      <w:bookmarkEnd w:id="5041"/>
      <w:bookmarkEnd w:id="5042"/>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043" w:name="_Toc20150301"/>
      <w:bookmarkStart w:id="5044" w:name="_Toc27847109"/>
      <w:bookmarkStart w:id="5045" w:name="_Toc36188242"/>
      <w:bookmarkStart w:id="5046" w:name="_Toc45184156"/>
      <w:bookmarkStart w:id="5047" w:name="_Toc47342998"/>
      <w:bookmarkStart w:id="5048" w:name="_Toc51769700"/>
      <w:bookmarkStart w:id="5049" w:name="_Toc153797513"/>
      <w:r w:rsidRPr="00DC56AE">
        <w:t>D.2</w:t>
      </w:r>
      <w:r w:rsidRPr="00DC56AE">
        <w:tab/>
        <w:t>Support of Non-Public Network as a network slice of a PLMN</w:t>
      </w:r>
      <w:bookmarkEnd w:id="5043"/>
      <w:bookmarkEnd w:id="5044"/>
      <w:bookmarkEnd w:id="5045"/>
      <w:bookmarkEnd w:id="5046"/>
      <w:bookmarkEnd w:id="5047"/>
      <w:bookmarkEnd w:id="5048"/>
      <w:bookmarkEnd w:id="5049"/>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050"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051" w:name="_Toc27847110"/>
      <w:bookmarkStart w:id="5052" w:name="_Toc36188243"/>
      <w:bookmarkStart w:id="5053" w:name="_Toc45184157"/>
      <w:bookmarkStart w:id="5054" w:name="_Toc47342999"/>
      <w:bookmarkStart w:id="5055" w:name="_Toc51769701"/>
      <w:bookmarkStart w:id="5056" w:name="_Toc153797514"/>
      <w:r w:rsidRPr="00DC56AE">
        <w:lastRenderedPageBreak/>
        <w:t>D.3</w:t>
      </w:r>
      <w:r w:rsidRPr="00DC56AE">
        <w:tab/>
        <w:t>Support for access to PLMN services via Stand-alone Non-Public Network and access to Stand-alone Non Public Network services via PLMN</w:t>
      </w:r>
      <w:bookmarkEnd w:id="5050"/>
      <w:bookmarkEnd w:id="5051"/>
      <w:bookmarkEnd w:id="5052"/>
      <w:bookmarkEnd w:id="5053"/>
      <w:bookmarkEnd w:id="5054"/>
      <w:bookmarkEnd w:id="5055"/>
      <w:bookmarkEnd w:id="5056"/>
    </w:p>
    <w:bookmarkStart w:id="5057" w:name="_MON_1587198493"/>
    <w:bookmarkEnd w:id="5057"/>
    <w:p w14:paraId="3239B355" w14:textId="32D39D1E" w:rsidR="00704A9E" w:rsidRPr="00DC56AE" w:rsidRDefault="00704A9E" w:rsidP="008A60FE">
      <w:pPr>
        <w:pStyle w:val="TH"/>
      </w:pPr>
      <w:r w:rsidRPr="00DC56AE">
        <w:object w:dxaOrig="9646" w:dyaOrig="4739" w14:anchorId="3AADA257">
          <v:shape id="_x0000_i1131" type="#_x0000_t75" style="width:482.1pt;height:236.65pt" o:ole="">
            <v:imagedata r:id="rId223" o:title=""/>
          </v:shape>
          <o:OLEObject Type="Embed" ProgID="Word.Picture.8" ShapeID="_x0000_i1131" DrawAspect="Content" ObjectID="_1764411704" r:id="rId224"/>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8.95pt;height:245.45pt" o:ole="">
            <v:imagedata r:id="rId225" o:title=""/>
          </v:shape>
          <o:OLEObject Type="Embed" ProgID="Word.Picture.8" ShapeID="_x0000_i1132" DrawAspect="Content" ObjectID="_1764411705" r:id="rId226"/>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058" w:name="_Toc20150303"/>
      <w:bookmarkStart w:id="5059" w:name="_Toc27847111"/>
      <w:bookmarkStart w:id="5060" w:name="_Toc36188244"/>
      <w:bookmarkStart w:id="5061" w:name="_Toc45184158"/>
      <w:bookmarkStart w:id="5062" w:name="_Toc47343000"/>
      <w:bookmarkStart w:id="5063" w:name="_Toc51769702"/>
      <w:bookmarkStart w:id="5064" w:name="_Toc153797515"/>
      <w:r w:rsidRPr="00DC56AE">
        <w:t>D.4</w:t>
      </w:r>
      <w:r w:rsidRPr="00DC56AE">
        <w:tab/>
        <w:t>Support for UE capable of simultaneously connecting to an SNPN and a PLMN</w:t>
      </w:r>
      <w:bookmarkEnd w:id="5058"/>
      <w:bookmarkEnd w:id="5059"/>
      <w:bookmarkEnd w:id="5060"/>
      <w:bookmarkEnd w:id="5061"/>
      <w:bookmarkEnd w:id="5062"/>
      <w:bookmarkEnd w:id="5063"/>
      <w:bookmarkEnd w:id="5064"/>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065" w:name="_Toc20150304"/>
      <w:bookmarkStart w:id="5066" w:name="_Toc27847112"/>
      <w:bookmarkStart w:id="5067" w:name="_Toc36188245"/>
      <w:bookmarkStart w:id="5068" w:name="_Toc45184159"/>
      <w:bookmarkStart w:id="5069" w:name="_Toc47343001"/>
      <w:bookmarkStart w:id="5070" w:name="_Toc51769703"/>
      <w:bookmarkStart w:id="5071" w:name="_Toc153797516"/>
      <w:r w:rsidRPr="00DC56AE">
        <w:lastRenderedPageBreak/>
        <w:t>Annex E (informative):</w:t>
      </w:r>
      <w:r w:rsidRPr="00DC56AE">
        <w:br/>
        <w:t>Communication models for NF/NF services interaction</w:t>
      </w:r>
      <w:bookmarkEnd w:id="5065"/>
      <w:bookmarkEnd w:id="5066"/>
      <w:bookmarkEnd w:id="5067"/>
      <w:bookmarkEnd w:id="5068"/>
      <w:bookmarkEnd w:id="5069"/>
      <w:bookmarkEnd w:id="5070"/>
      <w:bookmarkEnd w:id="5071"/>
    </w:p>
    <w:p w14:paraId="06ED4923" w14:textId="77777777" w:rsidR="00D40151" w:rsidRPr="00DC56AE" w:rsidRDefault="00D40151" w:rsidP="00D40151">
      <w:pPr>
        <w:pStyle w:val="Heading1"/>
      </w:pPr>
      <w:bookmarkStart w:id="5072" w:name="_Toc20150305"/>
      <w:bookmarkStart w:id="5073" w:name="_Toc27847113"/>
      <w:bookmarkStart w:id="5074" w:name="_Toc36188246"/>
      <w:bookmarkStart w:id="5075" w:name="_Toc45184160"/>
      <w:bookmarkStart w:id="5076" w:name="_Toc47343002"/>
      <w:bookmarkStart w:id="5077" w:name="_Toc51769704"/>
      <w:bookmarkStart w:id="5078" w:name="_Toc153797517"/>
      <w:r w:rsidRPr="00DC56AE">
        <w:t>E.1</w:t>
      </w:r>
      <w:r w:rsidRPr="00DC56AE">
        <w:tab/>
        <w:t>General</w:t>
      </w:r>
      <w:bookmarkEnd w:id="5072"/>
      <w:bookmarkEnd w:id="5073"/>
      <w:bookmarkEnd w:id="5074"/>
      <w:bookmarkEnd w:id="5075"/>
      <w:bookmarkEnd w:id="5076"/>
      <w:bookmarkEnd w:id="5077"/>
      <w:bookmarkEnd w:id="5078"/>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45pt;height:274.85pt" o:ole="">
            <v:imagedata r:id="rId227" o:title=""/>
          </v:shape>
          <o:OLEObject Type="Embed" ProgID="Word.Picture.8" ShapeID="_x0000_i1133" DrawAspect="Content" ObjectID="_1764411706" r:id="rId228"/>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079" w:name="_Toc20150306"/>
      <w:bookmarkStart w:id="5080" w:name="_Toc27847114"/>
      <w:bookmarkStart w:id="5081" w:name="_Toc36188247"/>
      <w:bookmarkStart w:id="5082" w:name="_Toc45184161"/>
      <w:bookmarkStart w:id="5083" w:name="_Toc47343003"/>
      <w:bookmarkStart w:id="5084" w:name="_Toc51769705"/>
      <w:bookmarkStart w:id="5085" w:name="_Toc153797518"/>
      <w:r w:rsidRPr="00DC56AE">
        <w:lastRenderedPageBreak/>
        <w:t>Annex F (informative):</w:t>
      </w:r>
      <w:r w:rsidRPr="00DC56AE">
        <w:br/>
        <w:t>Redundant user plane paths based on multiple UEs per device</w:t>
      </w:r>
      <w:bookmarkEnd w:id="5079"/>
      <w:bookmarkEnd w:id="5080"/>
      <w:bookmarkEnd w:id="5081"/>
      <w:bookmarkEnd w:id="5082"/>
      <w:bookmarkEnd w:id="5083"/>
      <w:bookmarkEnd w:id="5084"/>
      <w:bookmarkEnd w:id="5085"/>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45pt;height:192.85pt" o:ole="">
            <v:imagedata r:id="rId229" o:title=""/>
          </v:shape>
          <o:OLEObject Type="Embed" ProgID="Word.Picture.8" ShapeID="_x0000_i1134" DrawAspect="Content" ObjectID="_1764411707" r:id="rId230"/>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lastRenderedPageBreak/>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7pt;height:205.35pt" o:ole="">
            <v:imagedata r:id="rId231" o:title=""/>
          </v:shape>
          <o:OLEObject Type="Embed" ProgID="Word.Picture.8" ShapeID="_x0000_i1135" DrawAspect="Content" ObjectID="_1764411708" r:id="rId232"/>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lastRenderedPageBreak/>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086" w:name="_Toc20150307"/>
      <w:bookmarkStart w:id="5087" w:name="_Toc27847115"/>
      <w:bookmarkStart w:id="5088" w:name="_Toc36188248"/>
      <w:bookmarkStart w:id="5089" w:name="_Toc45184162"/>
      <w:bookmarkStart w:id="5090" w:name="_Toc47343004"/>
      <w:bookmarkStart w:id="5091" w:name="_Toc51769706"/>
      <w:bookmarkStart w:id="5092" w:name="_Toc153797519"/>
      <w:r w:rsidRPr="00DC56AE">
        <w:lastRenderedPageBreak/>
        <w:t>Annex G (informative):</w:t>
      </w:r>
      <w:r w:rsidRPr="00DC56AE">
        <w:br/>
      </w:r>
      <w:r w:rsidRPr="00DC56AE">
        <w:rPr>
          <w:lang w:eastAsia="ja-JP"/>
        </w:rPr>
        <w:t>SCP Deployment Examples</w:t>
      </w:r>
      <w:bookmarkEnd w:id="5086"/>
      <w:bookmarkEnd w:id="5087"/>
      <w:bookmarkEnd w:id="5088"/>
      <w:bookmarkEnd w:id="5089"/>
      <w:bookmarkEnd w:id="5090"/>
      <w:bookmarkEnd w:id="5091"/>
      <w:bookmarkEnd w:id="5092"/>
    </w:p>
    <w:p w14:paraId="50789E70" w14:textId="77777777" w:rsidR="00D40151" w:rsidRPr="00DC56AE" w:rsidRDefault="00D40151" w:rsidP="00D40151">
      <w:pPr>
        <w:pStyle w:val="Heading1"/>
        <w:rPr>
          <w:lang w:eastAsia="ja-JP"/>
        </w:rPr>
      </w:pPr>
      <w:bookmarkStart w:id="5093" w:name="_Toc20150308"/>
      <w:bookmarkStart w:id="5094" w:name="_Toc27847116"/>
      <w:bookmarkStart w:id="5095" w:name="_Toc36188249"/>
      <w:bookmarkStart w:id="5096" w:name="_Toc45184163"/>
      <w:bookmarkStart w:id="5097" w:name="_Toc47343005"/>
      <w:bookmarkStart w:id="5098" w:name="_Toc51769707"/>
      <w:bookmarkStart w:id="5099" w:name="_Ref7702887"/>
      <w:bookmarkStart w:id="5100" w:name="_Toc153797520"/>
      <w:r w:rsidRPr="00DC56AE">
        <w:rPr>
          <w:lang w:eastAsia="ja-JP"/>
        </w:rPr>
        <w:t>G.1</w:t>
      </w:r>
      <w:r w:rsidRPr="00DC56AE">
        <w:rPr>
          <w:lang w:eastAsia="ja-JP"/>
        </w:rPr>
        <w:tab/>
        <w:t>General</w:t>
      </w:r>
      <w:bookmarkEnd w:id="5093"/>
      <w:bookmarkEnd w:id="5094"/>
      <w:bookmarkEnd w:id="5095"/>
      <w:bookmarkEnd w:id="5096"/>
      <w:bookmarkEnd w:id="5097"/>
      <w:bookmarkEnd w:id="5098"/>
      <w:bookmarkEnd w:id="5100"/>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101" w:name="_Toc20150309"/>
      <w:bookmarkStart w:id="5102" w:name="_Toc27847117"/>
      <w:bookmarkStart w:id="5103" w:name="_Toc36188250"/>
      <w:bookmarkStart w:id="5104" w:name="_Toc45184164"/>
      <w:bookmarkStart w:id="5105" w:name="_Toc47343006"/>
      <w:bookmarkStart w:id="5106" w:name="_Toc51769708"/>
      <w:bookmarkStart w:id="5107" w:name="_Toc153797521"/>
      <w:r w:rsidRPr="00DC56AE">
        <w:rPr>
          <w:lang w:eastAsia="ja-JP"/>
        </w:rPr>
        <w:t>G.2</w:t>
      </w:r>
      <w:r w:rsidRPr="00DC56AE">
        <w:rPr>
          <w:lang w:eastAsia="ja-JP"/>
        </w:rPr>
        <w:tab/>
        <w:t>An SCP based on service mesh</w:t>
      </w:r>
      <w:bookmarkEnd w:id="5099"/>
      <w:bookmarkEnd w:id="5101"/>
      <w:bookmarkEnd w:id="5102"/>
      <w:bookmarkEnd w:id="5103"/>
      <w:bookmarkEnd w:id="5104"/>
      <w:bookmarkEnd w:id="5105"/>
      <w:bookmarkEnd w:id="5106"/>
      <w:bookmarkEnd w:id="5107"/>
    </w:p>
    <w:p w14:paraId="4CD06780" w14:textId="77777777" w:rsidR="00D40151" w:rsidRPr="00DC56AE" w:rsidRDefault="00D40151" w:rsidP="00D40151">
      <w:pPr>
        <w:pStyle w:val="Heading2"/>
      </w:pPr>
      <w:bookmarkStart w:id="5108" w:name="_Toc20150310"/>
      <w:bookmarkStart w:id="5109" w:name="_Toc27847118"/>
      <w:bookmarkStart w:id="5110" w:name="_Toc36188251"/>
      <w:bookmarkStart w:id="5111" w:name="_Toc45184165"/>
      <w:bookmarkStart w:id="5112" w:name="_Toc47343007"/>
      <w:bookmarkStart w:id="5113" w:name="_Toc51769709"/>
      <w:bookmarkStart w:id="5114" w:name="_Toc153797522"/>
      <w:r w:rsidRPr="00DC56AE">
        <w:t>G.2.1</w:t>
      </w:r>
      <w:r w:rsidRPr="00DC56AE">
        <w:tab/>
        <w:t>Introduction</w:t>
      </w:r>
      <w:bookmarkEnd w:id="5108"/>
      <w:bookmarkEnd w:id="5109"/>
      <w:bookmarkEnd w:id="5110"/>
      <w:bookmarkEnd w:id="5111"/>
      <w:bookmarkEnd w:id="5112"/>
      <w:bookmarkEnd w:id="5113"/>
      <w:bookmarkEnd w:id="5114"/>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8.95pt;height:141.5pt" o:ole="">
            <v:imagedata r:id="rId233" o:title=""/>
          </v:shape>
          <o:OLEObject Type="Embed" ProgID="Word.Picture.8" ShapeID="_x0000_i1136" DrawAspect="Content" ObjectID="_1764411709" r:id="rId234"/>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6pt;height:234.8pt" o:ole="">
            <v:imagedata r:id="rId235" o:title=""/>
          </v:shape>
          <o:OLEObject Type="Embed" ProgID="Word.Picture.8" ShapeID="_x0000_i1137" DrawAspect="Content" ObjectID="_1764411710" r:id="rId236"/>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85pt;height:200.35pt" o:ole="">
            <v:imagedata r:id="rId237" o:title=""/>
          </v:shape>
          <o:OLEObject Type="Embed" ProgID="Word.Picture.8" ShapeID="_x0000_i1138" DrawAspect="Content" ObjectID="_1764411711" r:id="rId238"/>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15" w:name="_Toc20150311"/>
      <w:bookmarkStart w:id="5116" w:name="_Toc27847119"/>
      <w:bookmarkStart w:id="5117" w:name="_Toc36188252"/>
      <w:bookmarkStart w:id="5118" w:name="_Toc45184166"/>
      <w:bookmarkStart w:id="5119" w:name="_Toc47343008"/>
      <w:bookmarkStart w:id="5120" w:name="_Toc51769710"/>
      <w:bookmarkStart w:id="5121" w:name="_Toc153797523"/>
      <w:r w:rsidRPr="00DC56AE">
        <w:t>G.2.2</w:t>
      </w:r>
      <w:r w:rsidRPr="00DC56AE">
        <w:tab/>
        <w:t>Communication across service mesh boundaries</w:t>
      </w:r>
      <w:bookmarkEnd w:id="5115"/>
      <w:bookmarkEnd w:id="5116"/>
      <w:bookmarkEnd w:id="5117"/>
      <w:bookmarkEnd w:id="5118"/>
      <w:bookmarkEnd w:id="5119"/>
      <w:bookmarkEnd w:id="5120"/>
      <w:bookmarkEnd w:id="5121"/>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lastRenderedPageBreak/>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95pt;height:148.4pt" o:ole="">
            <v:imagedata r:id="rId239" o:title=""/>
          </v:shape>
          <o:OLEObject Type="Embed" ProgID="Word.Picture.8" ShapeID="_x0000_i1139" DrawAspect="Content" ObjectID="_1764411712" r:id="rId240"/>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22" w:name="_Toc20150312"/>
      <w:bookmarkStart w:id="5123" w:name="_Toc27847120"/>
      <w:bookmarkStart w:id="5124" w:name="_Toc36188253"/>
      <w:bookmarkStart w:id="5125" w:name="_Toc45184167"/>
      <w:bookmarkStart w:id="5126" w:name="_Toc47343009"/>
      <w:bookmarkStart w:id="5127" w:name="_Toc51769711"/>
      <w:bookmarkStart w:id="5128" w:name="_Toc153797524"/>
      <w:r w:rsidRPr="00DC56AE">
        <w:rPr>
          <w:lang w:eastAsia="ja-JP"/>
        </w:rPr>
        <w:t>G.3</w:t>
      </w:r>
      <w:r w:rsidRPr="00DC56AE">
        <w:rPr>
          <w:lang w:eastAsia="ja-JP"/>
        </w:rPr>
        <w:tab/>
        <w:t>An SCP based on independent deployment units</w:t>
      </w:r>
      <w:bookmarkEnd w:id="5122"/>
      <w:bookmarkEnd w:id="5123"/>
      <w:bookmarkEnd w:id="5124"/>
      <w:bookmarkEnd w:id="5125"/>
      <w:bookmarkEnd w:id="5126"/>
      <w:bookmarkEnd w:id="5127"/>
      <w:bookmarkEnd w:id="5128"/>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6pt;height:143.35pt" o:ole="">
            <v:imagedata r:id="rId241" o:title=""/>
          </v:shape>
          <o:OLEObject Type="Embed" ProgID="Word.Picture.8" ShapeID="_x0000_i1140" DrawAspect="Content" ObjectID="_1764411713" r:id="rId242"/>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4pt;height:135.85pt" o:ole="">
            <v:imagedata r:id="rId243" o:title=""/>
          </v:shape>
          <o:OLEObject Type="Embed" ProgID="Word.Picture.8" ShapeID="_x0000_i1141" DrawAspect="Content" ObjectID="_1764411714" r:id="rId244"/>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29" w:name="_Ref7693676"/>
    <w:bookmarkStart w:id="5130" w:name="_MON_1621022399"/>
    <w:bookmarkEnd w:id="5130"/>
    <w:p w14:paraId="2CB3F24D" w14:textId="77777777" w:rsidR="00D40151" w:rsidRPr="00DC56AE" w:rsidRDefault="00D40151" w:rsidP="00D40151">
      <w:pPr>
        <w:pStyle w:val="TH"/>
      </w:pPr>
      <w:r w:rsidRPr="00DC56AE">
        <w:object w:dxaOrig="8746" w:dyaOrig="3498" w14:anchorId="12F64E93">
          <v:shape id="_x0000_i1142" type="#_x0000_t75" style="width:436.4pt;height:173.45pt" o:ole="">
            <v:imagedata r:id="rId245" o:title=""/>
          </v:shape>
          <o:OLEObject Type="Embed" ProgID="Word.Picture.8" ShapeID="_x0000_i1142" DrawAspect="Content" ObjectID="_1764411715" r:id="rId246"/>
        </w:object>
      </w:r>
    </w:p>
    <w:p w14:paraId="0E634174" w14:textId="77777777" w:rsidR="00D40151" w:rsidRPr="00DC56AE" w:rsidRDefault="00D40151" w:rsidP="00D40151">
      <w:pPr>
        <w:pStyle w:val="TF"/>
      </w:pPr>
      <w:r w:rsidRPr="00DC56AE">
        <w:t>Figure G.</w:t>
      </w:r>
      <w:bookmarkEnd w:id="5129"/>
      <w:r w:rsidRPr="00DC56AE">
        <w:t>3-3: Overview of SCP deployment</w:t>
      </w:r>
    </w:p>
    <w:p w14:paraId="10D2AB94" w14:textId="77777777" w:rsidR="00D40151" w:rsidRPr="00DC56AE" w:rsidRDefault="00D40151" w:rsidP="00D40151">
      <w:pPr>
        <w:pStyle w:val="Heading1"/>
      </w:pPr>
      <w:bookmarkStart w:id="5131" w:name="_Toc20150313"/>
      <w:bookmarkStart w:id="5132" w:name="_Toc27847121"/>
      <w:bookmarkStart w:id="5133" w:name="_Toc36188254"/>
      <w:bookmarkStart w:id="5134" w:name="_Toc45184168"/>
      <w:bookmarkStart w:id="5135" w:name="_Toc47343010"/>
      <w:bookmarkStart w:id="5136" w:name="_Toc51769712"/>
      <w:bookmarkStart w:id="5137" w:name="_Toc153797525"/>
      <w:r w:rsidRPr="00DC56AE">
        <w:t>G.4</w:t>
      </w:r>
      <w:r w:rsidRPr="00DC56AE">
        <w:tab/>
        <w:t>An SCP deployment example based on name-based routing</w:t>
      </w:r>
      <w:bookmarkEnd w:id="5131"/>
      <w:bookmarkEnd w:id="5132"/>
      <w:bookmarkEnd w:id="5133"/>
      <w:bookmarkEnd w:id="5134"/>
      <w:bookmarkEnd w:id="5135"/>
      <w:bookmarkEnd w:id="5136"/>
      <w:bookmarkEnd w:id="5137"/>
    </w:p>
    <w:p w14:paraId="7D0CF539" w14:textId="77777777" w:rsidR="00D40151" w:rsidRPr="00DC56AE" w:rsidRDefault="00D40151" w:rsidP="00D40151">
      <w:pPr>
        <w:pStyle w:val="Heading2"/>
      </w:pPr>
      <w:bookmarkStart w:id="5138" w:name="_Toc20150314"/>
      <w:bookmarkStart w:id="5139" w:name="_Toc27847122"/>
      <w:bookmarkStart w:id="5140" w:name="_Toc36188255"/>
      <w:bookmarkStart w:id="5141" w:name="_Toc45184169"/>
      <w:bookmarkStart w:id="5142" w:name="_Toc47343011"/>
      <w:bookmarkStart w:id="5143" w:name="_Toc51769713"/>
      <w:bookmarkStart w:id="5144" w:name="_Toc153797526"/>
      <w:r w:rsidRPr="00DC56AE">
        <w:t>G.4.0</w:t>
      </w:r>
      <w:r w:rsidRPr="00DC56AE">
        <w:tab/>
        <w:t>General Information</w:t>
      </w:r>
      <w:bookmarkEnd w:id="5138"/>
      <w:bookmarkEnd w:id="5139"/>
      <w:bookmarkEnd w:id="5140"/>
      <w:bookmarkEnd w:id="5141"/>
      <w:bookmarkEnd w:id="5142"/>
      <w:bookmarkEnd w:id="5143"/>
      <w:bookmarkEnd w:id="5144"/>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lastRenderedPageBreak/>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1pt;height:159.05pt" o:ole="">
            <v:imagedata r:id="rId247" o:title=""/>
          </v:shape>
          <o:OLEObject Type="Embed" ProgID="Word.Picture.8" ShapeID="_x0000_i1143" DrawAspect="Content" ObjectID="_1764411716" r:id="rId248"/>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145" w:name="_Toc20150315"/>
      <w:bookmarkStart w:id="5146" w:name="_Toc27847123"/>
      <w:bookmarkStart w:id="5147" w:name="_Toc36188256"/>
      <w:bookmarkStart w:id="5148" w:name="_Toc45184170"/>
      <w:bookmarkStart w:id="5149" w:name="_Toc47343012"/>
      <w:bookmarkStart w:id="5150" w:name="_Toc51769714"/>
      <w:bookmarkStart w:id="5151" w:name="_Toc153797527"/>
      <w:r w:rsidRPr="00DC56AE">
        <w:t>G.4.1</w:t>
      </w:r>
      <w:r w:rsidRPr="00DC56AE">
        <w:tab/>
        <w:t>Service Registration and Service Discovery</w:t>
      </w:r>
      <w:bookmarkEnd w:id="5145"/>
      <w:bookmarkEnd w:id="5146"/>
      <w:bookmarkEnd w:id="5147"/>
      <w:bookmarkEnd w:id="5148"/>
      <w:bookmarkEnd w:id="5149"/>
      <w:bookmarkEnd w:id="5150"/>
      <w:bookmarkEnd w:id="5151"/>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52" w:name="_MON_1621022574"/>
    <w:bookmarkEnd w:id="5152"/>
    <w:p w14:paraId="4720E678" w14:textId="77777777" w:rsidR="00D40151" w:rsidRPr="00DC56AE" w:rsidRDefault="00D40151" w:rsidP="00D40151">
      <w:pPr>
        <w:pStyle w:val="TH"/>
      </w:pPr>
      <w:r w:rsidRPr="00DC56AE">
        <w:object w:dxaOrig="5656" w:dyaOrig="4516" w14:anchorId="0DB73E84">
          <v:shape id="_x0000_i1144" type="#_x0000_t75" style="width:282.35pt;height:224.15pt" o:ole="">
            <v:imagedata r:id="rId249" o:title=""/>
          </v:shape>
          <o:OLEObject Type="Embed" ProgID="Word.Picture.8" ShapeID="_x0000_i1144" DrawAspect="Content" ObjectID="_1764411717" r:id="rId250"/>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153" w:name="_Toc20150316"/>
      <w:bookmarkStart w:id="5154" w:name="_Toc27847124"/>
      <w:bookmarkStart w:id="5155" w:name="_Toc36188257"/>
      <w:bookmarkStart w:id="5156" w:name="_Toc45184171"/>
      <w:bookmarkStart w:id="5157" w:name="_Toc47343013"/>
      <w:bookmarkStart w:id="5158" w:name="_Toc51769715"/>
      <w:bookmarkStart w:id="5159" w:name="_Toc153797528"/>
      <w:r w:rsidRPr="00DC56AE">
        <w:t>G.4.2</w:t>
      </w:r>
      <w:r w:rsidRPr="00DC56AE">
        <w:tab/>
        <w:t>Overview of Deployment Scenario</w:t>
      </w:r>
      <w:bookmarkEnd w:id="5153"/>
      <w:bookmarkEnd w:id="5154"/>
      <w:bookmarkEnd w:id="5155"/>
      <w:bookmarkEnd w:id="5156"/>
      <w:bookmarkEnd w:id="5157"/>
      <w:bookmarkEnd w:id="5158"/>
      <w:bookmarkEnd w:id="5159"/>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60" w:name="_MON_1621022611"/>
    <w:bookmarkEnd w:id="5160"/>
    <w:p w14:paraId="771FF54D" w14:textId="77777777" w:rsidR="00D40151" w:rsidRPr="00DC56AE" w:rsidRDefault="00D40151" w:rsidP="00D40151">
      <w:pPr>
        <w:pStyle w:val="TH"/>
      </w:pPr>
      <w:r w:rsidRPr="00DC56AE">
        <w:object w:dxaOrig="7921" w:dyaOrig="3497" w14:anchorId="49E5F3CB">
          <v:shape id="_x0000_i1145" type="#_x0000_t75" style="width:394.45pt;height:174.05pt" o:ole="">
            <v:imagedata r:id="rId251" o:title=""/>
          </v:shape>
          <o:OLEObject Type="Embed" ProgID="Word.Picture.8" ShapeID="_x0000_i1145" DrawAspect="Content" ObjectID="_1764411718" r:id="rId252"/>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161" w:name="_Toc20150317"/>
      <w:bookmarkStart w:id="5162" w:name="_Toc27847125"/>
      <w:bookmarkStart w:id="5163" w:name="_Toc36188258"/>
      <w:bookmarkStart w:id="5164" w:name="_Toc45184172"/>
      <w:bookmarkStart w:id="5165" w:name="_Toc47343014"/>
      <w:bookmarkStart w:id="5166" w:name="_Toc51769716"/>
      <w:bookmarkStart w:id="5167" w:name="_Toc153797529"/>
      <w:r w:rsidRPr="00DC56AE">
        <w:t>G.4.3</w:t>
      </w:r>
      <w:r w:rsidRPr="00DC56AE">
        <w:tab/>
        <w:t>References</w:t>
      </w:r>
      <w:bookmarkEnd w:id="5161"/>
      <w:bookmarkEnd w:id="5162"/>
      <w:bookmarkEnd w:id="5163"/>
      <w:bookmarkEnd w:id="5164"/>
      <w:bookmarkEnd w:id="5165"/>
      <w:bookmarkEnd w:id="5166"/>
      <w:bookmarkEnd w:id="5167"/>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168" w:name="_Toc20150318"/>
      <w:bookmarkStart w:id="5169" w:name="_Toc27847126"/>
      <w:bookmarkStart w:id="5170" w:name="_Toc36188259"/>
      <w:bookmarkStart w:id="5171" w:name="_Toc45184173"/>
      <w:bookmarkStart w:id="5172" w:name="_Toc47343015"/>
      <w:bookmarkStart w:id="5173" w:name="_Toc51769717"/>
      <w:bookmarkStart w:id="5174" w:name="_Toc153797530"/>
      <w:r w:rsidRPr="00DC56AE">
        <w:lastRenderedPageBreak/>
        <w:t>Annex H (normative):</w:t>
      </w:r>
      <w:r w:rsidRPr="00DC56AE">
        <w:br/>
      </w:r>
      <w:bookmarkEnd w:id="5168"/>
      <w:r w:rsidRPr="00DC56AE">
        <w:t>TSN usage guidelines</w:t>
      </w:r>
      <w:bookmarkEnd w:id="5169"/>
      <w:bookmarkEnd w:id="5170"/>
      <w:bookmarkEnd w:id="5171"/>
      <w:bookmarkEnd w:id="5172"/>
      <w:bookmarkEnd w:id="5173"/>
      <w:bookmarkEnd w:id="5174"/>
    </w:p>
    <w:p w14:paraId="14C7B273" w14:textId="77777777" w:rsidR="00D40151" w:rsidRPr="00DC56AE" w:rsidRDefault="00D40151" w:rsidP="00D40151">
      <w:pPr>
        <w:pStyle w:val="Heading1"/>
      </w:pPr>
      <w:bookmarkStart w:id="5175" w:name="_Toc27847127"/>
      <w:bookmarkStart w:id="5176" w:name="_Toc36188260"/>
      <w:bookmarkStart w:id="5177" w:name="_Toc45184174"/>
      <w:bookmarkStart w:id="5178" w:name="_Toc47343016"/>
      <w:bookmarkStart w:id="5179" w:name="_Toc51769718"/>
      <w:bookmarkStart w:id="5180" w:name="_Toc153797531"/>
      <w:r w:rsidRPr="00DC56AE">
        <w:t>H.1</w:t>
      </w:r>
      <w:r w:rsidRPr="00DC56AE">
        <w:tab/>
        <w:t>General</w:t>
      </w:r>
      <w:bookmarkEnd w:id="5175"/>
      <w:bookmarkEnd w:id="5176"/>
      <w:bookmarkEnd w:id="5177"/>
      <w:bookmarkEnd w:id="5178"/>
      <w:bookmarkEnd w:id="5179"/>
      <w:bookmarkEnd w:id="5180"/>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181" w:name="_Toc27847128"/>
      <w:bookmarkStart w:id="5182" w:name="_Toc36188261"/>
      <w:bookmarkStart w:id="5183" w:name="_Toc45184175"/>
      <w:bookmarkStart w:id="5184" w:name="_Toc47343017"/>
      <w:bookmarkStart w:id="5185" w:name="_Toc51769719"/>
      <w:bookmarkStart w:id="5186" w:name="_Toc153797532"/>
      <w:r w:rsidRPr="00DC56AE">
        <w:t>H.2</w:t>
      </w:r>
      <w:r w:rsidRPr="00DC56AE">
        <w:tab/>
        <w:t>Signalling of ingress time for time synchronization</w:t>
      </w:r>
      <w:bookmarkEnd w:id="5181"/>
      <w:bookmarkEnd w:id="5182"/>
      <w:bookmarkEnd w:id="5183"/>
      <w:bookmarkEnd w:id="5184"/>
      <w:bookmarkEnd w:id="5185"/>
      <w:bookmarkEnd w:id="5186"/>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187" w:name="_Toc51769720"/>
      <w:bookmarkStart w:id="5188" w:name="_Toc153797533"/>
      <w:r w:rsidRPr="00DC56AE">
        <w:t>H.3</w:t>
      </w:r>
      <w:r w:rsidRPr="00DC56AE">
        <w:tab/>
        <w:t>Signalling for Announce message</w:t>
      </w:r>
      <w:bookmarkEnd w:id="5187"/>
      <w:bookmarkEnd w:id="5188"/>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189" w:name="_Toc27847129"/>
      <w:bookmarkStart w:id="5190" w:name="_Toc36188262"/>
      <w:bookmarkStart w:id="5191" w:name="_Toc45184176"/>
      <w:bookmarkStart w:id="5192" w:name="_Toc47343018"/>
      <w:bookmarkStart w:id="5193" w:name="_Toc51769721"/>
      <w:bookmarkStart w:id="5194" w:name="_Toc153797534"/>
      <w:r w:rsidRPr="00DC56AE">
        <w:lastRenderedPageBreak/>
        <w:t>Annex I (normative):</w:t>
      </w:r>
      <w:r w:rsidRPr="00DC56AE">
        <w:br/>
        <w:t>TSN usage guidelines</w:t>
      </w:r>
      <w:bookmarkEnd w:id="5189"/>
      <w:bookmarkEnd w:id="5190"/>
      <w:bookmarkEnd w:id="5191"/>
      <w:bookmarkEnd w:id="5192"/>
      <w:bookmarkEnd w:id="5193"/>
      <w:bookmarkEnd w:id="5194"/>
    </w:p>
    <w:p w14:paraId="7B316C42" w14:textId="77777777" w:rsidR="00D40151" w:rsidRPr="00DC56AE" w:rsidRDefault="00D40151" w:rsidP="00D40151">
      <w:pPr>
        <w:pStyle w:val="Heading1"/>
      </w:pPr>
      <w:bookmarkStart w:id="5195" w:name="_Toc27847130"/>
      <w:bookmarkStart w:id="5196" w:name="_Toc36188263"/>
      <w:bookmarkStart w:id="5197" w:name="_Toc45184177"/>
      <w:bookmarkStart w:id="5198" w:name="_Toc47343019"/>
      <w:bookmarkStart w:id="5199" w:name="_Toc51769722"/>
      <w:bookmarkStart w:id="5200" w:name="_Toc153797535"/>
      <w:r w:rsidRPr="00DC56AE">
        <w:t>I.1</w:t>
      </w:r>
      <w:r w:rsidRPr="00DC56AE">
        <w:tab/>
        <w:t>Determination of traffic pattern information</w:t>
      </w:r>
      <w:bookmarkEnd w:id="5195"/>
      <w:bookmarkEnd w:id="5196"/>
      <w:bookmarkEnd w:id="5197"/>
      <w:bookmarkEnd w:id="5198"/>
      <w:bookmarkEnd w:id="5199"/>
      <w:bookmarkEnd w:id="5200"/>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lastRenderedPageBreak/>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201" w:name="_Toc36188264"/>
      <w:bookmarkStart w:id="5202" w:name="_Toc45184178"/>
      <w:bookmarkStart w:id="5203" w:name="_Toc47343020"/>
      <w:bookmarkStart w:id="5204" w:name="_Toc51769723"/>
      <w:bookmarkStart w:id="5205" w:name="_Toc153797536"/>
      <w:r w:rsidRPr="00DC56AE">
        <w:lastRenderedPageBreak/>
        <w:t>Annex J (informative):</w:t>
      </w:r>
      <w:r w:rsidRPr="00DC56AE">
        <w:br/>
        <w:t>Link MTU considerations</w:t>
      </w:r>
      <w:bookmarkEnd w:id="5201"/>
      <w:bookmarkEnd w:id="5202"/>
      <w:bookmarkEnd w:id="5203"/>
      <w:bookmarkEnd w:id="5204"/>
      <w:bookmarkEnd w:id="5205"/>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06" w:name="_MON_1361365701"/>
    <w:bookmarkEnd w:id="5206"/>
    <w:p w14:paraId="7A5DC82E" w14:textId="77777777" w:rsidR="00D40151" w:rsidRPr="00DC56AE" w:rsidRDefault="00D40151" w:rsidP="00D40151">
      <w:pPr>
        <w:pStyle w:val="TH"/>
      </w:pPr>
      <w:r w:rsidRPr="00DC56AE">
        <w:object w:dxaOrig="8625" w:dyaOrig="3945" w14:anchorId="15C6822C">
          <v:shape id="_x0000_i1146" type="#_x0000_t75" style="width:6in;height:198.45pt" o:ole="">
            <v:imagedata r:id="rId253" o:title=""/>
          </v:shape>
          <o:OLEObject Type="Embed" ProgID="Word.Picture.8" ShapeID="_x0000_i1146" DrawAspect="Content" ObjectID="_1764411719" r:id="rId254"/>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207" w:name="_Toc20150319"/>
      <w:bookmarkStart w:id="5208" w:name="_Toc27847131"/>
      <w:bookmarkStart w:id="5209" w:name="_Toc36188265"/>
      <w:bookmarkStart w:id="5210" w:name="_Toc45184179"/>
      <w:bookmarkStart w:id="5211" w:name="_Toc47343021"/>
      <w:bookmarkStart w:id="5212" w:name="_Toc51769724"/>
      <w:bookmarkStart w:id="5213" w:name="_Toc153797537"/>
      <w:r w:rsidRPr="00DC56AE">
        <w:lastRenderedPageBreak/>
        <w:t>Annex K (informative):</w:t>
      </w:r>
      <w:r w:rsidRPr="00DC56AE">
        <w:br/>
        <w:t>Change history</w:t>
      </w:r>
      <w:bookmarkEnd w:id="5207"/>
      <w:bookmarkEnd w:id="5208"/>
      <w:bookmarkEnd w:id="5209"/>
      <w:bookmarkEnd w:id="5210"/>
      <w:bookmarkEnd w:id="5211"/>
      <w:bookmarkEnd w:id="5212"/>
      <w:bookmarkEnd w:id="5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lastRenderedPageBreak/>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lastRenderedPageBreak/>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14" w:name="MCCTEMPBM_00000009"/>
            <w:r w:rsidRPr="00DC56AE">
              <w:rPr>
                <w:sz w:val="16"/>
                <w:szCs w:val="16"/>
              </w:rPr>
              <w:t>23.725</w:t>
            </w:r>
            <w:bookmarkEnd w:id="5214"/>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15" w:name="MCCTEMPBM_00000010"/>
            <w:r w:rsidRPr="00DC56AE">
              <w:rPr>
                <w:sz w:val="16"/>
                <w:szCs w:val="16"/>
              </w:rPr>
              <w:t>23.725</w:t>
            </w:r>
            <w:bookmarkEnd w:id="5215"/>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16" w:name="MCCTEMPBM_00000011"/>
            <w:r w:rsidRPr="00DC56AE">
              <w:rPr>
                <w:sz w:val="16"/>
                <w:szCs w:val="16"/>
              </w:rPr>
              <w:t>23.725</w:t>
            </w:r>
            <w:bookmarkEnd w:id="5216"/>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17" w:name="MCCTEMPBM_00000012"/>
            <w:r w:rsidRPr="00DC56AE">
              <w:rPr>
                <w:sz w:val="16"/>
                <w:szCs w:val="16"/>
              </w:rPr>
              <w:t>23.725</w:t>
            </w:r>
            <w:bookmarkEnd w:id="5217"/>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18" w:name="MCCTEMPBM_00000013"/>
            <w:r w:rsidRPr="00DC56AE">
              <w:rPr>
                <w:sz w:val="16"/>
                <w:szCs w:val="16"/>
              </w:rPr>
              <w:t>23.725</w:t>
            </w:r>
            <w:bookmarkEnd w:id="5218"/>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19" w:name="MCCTEMPBM_00000014"/>
            <w:r w:rsidRPr="00DC56AE">
              <w:rPr>
                <w:sz w:val="16"/>
                <w:szCs w:val="16"/>
              </w:rPr>
              <w:t>23.725</w:t>
            </w:r>
            <w:bookmarkEnd w:id="5219"/>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lastRenderedPageBreak/>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lastRenderedPageBreak/>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r w:rsidR="00C32803" w:rsidRPr="00DC56AE" w14:paraId="109AF51A" w14:textId="77777777" w:rsidTr="00E90452">
        <w:tc>
          <w:tcPr>
            <w:tcW w:w="800" w:type="dxa"/>
            <w:shd w:val="solid" w:color="FFFFFF" w:fill="auto"/>
          </w:tcPr>
          <w:p w14:paraId="56B65BBA" w14:textId="23B9A589" w:rsidR="00C32803" w:rsidRPr="00DC56AE" w:rsidRDefault="00C32803" w:rsidP="00543DFF">
            <w:pPr>
              <w:pStyle w:val="TAC"/>
              <w:rPr>
                <w:sz w:val="16"/>
                <w:szCs w:val="16"/>
              </w:rPr>
            </w:pPr>
            <w:r>
              <w:rPr>
                <w:sz w:val="16"/>
                <w:szCs w:val="16"/>
              </w:rPr>
              <w:t>2023-09</w:t>
            </w:r>
          </w:p>
        </w:tc>
        <w:tc>
          <w:tcPr>
            <w:tcW w:w="800" w:type="dxa"/>
            <w:shd w:val="solid" w:color="FFFFFF" w:fill="auto"/>
          </w:tcPr>
          <w:p w14:paraId="2CE9D60C" w14:textId="2410505D" w:rsidR="00C32803" w:rsidRPr="00DC56AE" w:rsidRDefault="00C32803" w:rsidP="00543DFF">
            <w:pPr>
              <w:pStyle w:val="TAL"/>
              <w:rPr>
                <w:sz w:val="16"/>
                <w:szCs w:val="16"/>
              </w:rPr>
            </w:pPr>
            <w:r>
              <w:rPr>
                <w:sz w:val="16"/>
                <w:szCs w:val="16"/>
              </w:rPr>
              <w:t>SP#101</w:t>
            </w:r>
          </w:p>
        </w:tc>
        <w:tc>
          <w:tcPr>
            <w:tcW w:w="1094" w:type="dxa"/>
            <w:shd w:val="solid" w:color="FFFFFF" w:fill="auto"/>
          </w:tcPr>
          <w:p w14:paraId="21C55E48" w14:textId="2F3B9FB5" w:rsidR="00C32803" w:rsidRPr="00DC56AE" w:rsidRDefault="00C32803" w:rsidP="00543DFF">
            <w:pPr>
              <w:pStyle w:val="TAC"/>
              <w:rPr>
                <w:sz w:val="16"/>
                <w:szCs w:val="16"/>
              </w:rPr>
            </w:pPr>
            <w:r>
              <w:rPr>
                <w:sz w:val="16"/>
                <w:szCs w:val="16"/>
              </w:rPr>
              <w:t>SP-230831</w:t>
            </w:r>
          </w:p>
        </w:tc>
        <w:tc>
          <w:tcPr>
            <w:tcW w:w="567" w:type="dxa"/>
            <w:shd w:val="solid" w:color="FFFFFF" w:fill="auto"/>
          </w:tcPr>
          <w:p w14:paraId="2BBEB46B" w14:textId="20E7C03A" w:rsidR="00C32803" w:rsidRPr="00DC56AE" w:rsidRDefault="00C32803" w:rsidP="00543DFF">
            <w:pPr>
              <w:pStyle w:val="TAL"/>
              <w:rPr>
                <w:sz w:val="16"/>
                <w:szCs w:val="16"/>
              </w:rPr>
            </w:pPr>
            <w:r>
              <w:rPr>
                <w:sz w:val="16"/>
                <w:szCs w:val="16"/>
              </w:rPr>
              <w:t>4693</w:t>
            </w:r>
          </w:p>
        </w:tc>
        <w:tc>
          <w:tcPr>
            <w:tcW w:w="425" w:type="dxa"/>
            <w:shd w:val="solid" w:color="FFFFFF" w:fill="auto"/>
          </w:tcPr>
          <w:p w14:paraId="4E1C328E" w14:textId="75C62CA3" w:rsidR="00C32803" w:rsidRPr="00DC56AE" w:rsidRDefault="00C32803" w:rsidP="00543DFF">
            <w:pPr>
              <w:pStyle w:val="TAL"/>
              <w:rPr>
                <w:sz w:val="16"/>
                <w:szCs w:val="16"/>
              </w:rPr>
            </w:pPr>
            <w:r>
              <w:rPr>
                <w:sz w:val="16"/>
                <w:szCs w:val="16"/>
              </w:rPr>
              <w:t>2</w:t>
            </w:r>
          </w:p>
        </w:tc>
        <w:tc>
          <w:tcPr>
            <w:tcW w:w="425" w:type="dxa"/>
            <w:shd w:val="solid" w:color="FFFFFF" w:fill="auto"/>
          </w:tcPr>
          <w:p w14:paraId="2ACC4894" w14:textId="4EAB5290" w:rsidR="00C32803" w:rsidRPr="00DC56AE" w:rsidRDefault="00C32803" w:rsidP="00543DFF">
            <w:pPr>
              <w:pStyle w:val="TAL"/>
              <w:rPr>
                <w:sz w:val="16"/>
                <w:szCs w:val="16"/>
              </w:rPr>
            </w:pPr>
            <w:r>
              <w:rPr>
                <w:sz w:val="16"/>
                <w:szCs w:val="16"/>
              </w:rPr>
              <w:t>F</w:t>
            </w:r>
          </w:p>
        </w:tc>
        <w:tc>
          <w:tcPr>
            <w:tcW w:w="4820" w:type="dxa"/>
            <w:shd w:val="solid" w:color="FFFFFF" w:fill="auto"/>
          </w:tcPr>
          <w:p w14:paraId="7A092B2E" w14:textId="1D8B4724" w:rsidR="00C32803" w:rsidRPr="00DC56AE" w:rsidRDefault="00C32803" w:rsidP="00543DFF">
            <w:pPr>
              <w:pStyle w:val="TAL"/>
              <w:rPr>
                <w:sz w:val="16"/>
                <w:szCs w:val="16"/>
              </w:rPr>
            </w:pPr>
            <w:r>
              <w:rPr>
                <w:sz w:val="16"/>
                <w:szCs w:val="16"/>
              </w:rPr>
              <w:t>Update of subscribed NSSAI when UE is not registered in network</w:t>
            </w:r>
          </w:p>
        </w:tc>
        <w:tc>
          <w:tcPr>
            <w:tcW w:w="708" w:type="dxa"/>
            <w:shd w:val="solid" w:color="FFFFFF" w:fill="auto"/>
          </w:tcPr>
          <w:p w14:paraId="4CCA869C" w14:textId="0334E7FB" w:rsidR="00C32803" w:rsidRPr="00DC56AE" w:rsidRDefault="00C32803" w:rsidP="00543DFF">
            <w:pPr>
              <w:pStyle w:val="TAC"/>
              <w:rPr>
                <w:sz w:val="16"/>
                <w:szCs w:val="16"/>
              </w:rPr>
            </w:pPr>
            <w:r>
              <w:rPr>
                <w:sz w:val="16"/>
                <w:szCs w:val="16"/>
              </w:rPr>
              <w:t>16.18.0</w:t>
            </w:r>
          </w:p>
        </w:tc>
      </w:tr>
      <w:tr w:rsidR="00F33AFB" w:rsidRPr="00DC56AE" w14:paraId="7E690260" w14:textId="77777777" w:rsidTr="00E90452">
        <w:tc>
          <w:tcPr>
            <w:tcW w:w="800" w:type="dxa"/>
            <w:shd w:val="solid" w:color="FFFFFF" w:fill="auto"/>
          </w:tcPr>
          <w:p w14:paraId="710D2C1E" w14:textId="1D8D2459" w:rsidR="00F33AFB" w:rsidRDefault="00F33AFB" w:rsidP="00543DFF">
            <w:pPr>
              <w:pStyle w:val="TAC"/>
              <w:rPr>
                <w:sz w:val="16"/>
                <w:szCs w:val="16"/>
              </w:rPr>
            </w:pPr>
            <w:r>
              <w:rPr>
                <w:sz w:val="16"/>
                <w:szCs w:val="16"/>
              </w:rPr>
              <w:t>2023-12</w:t>
            </w:r>
          </w:p>
        </w:tc>
        <w:tc>
          <w:tcPr>
            <w:tcW w:w="800" w:type="dxa"/>
            <w:shd w:val="solid" w:color="FFFFFF" w:fill="auto"/>
          </w:tcPr>
          <w:p w14:paraId="2162690C" w14:textId="4AB82D64" w:rsidR="00F33AFB" w:rsidRDefault="00F33AFB" w:rsidP="00543DFF">
            <w:pPr>
              <w:pStyle w:val="TAL"/>
              <w:rPr>
                <w:sz w:val="16"/>
                <w:szCs w:val="16"/>
              </w:rPr>
            </w:pPr>
            <w:r>
              <w:rPr>
                <w:sz w:val="16"/>
                <w:szCs w:val="16"/>
              </w:rPr>
              <w:t>SP#102</w:t>
            </w:r>
          </w:p>
        </w:tc>
        <w:tc>
          <w:tcPr>
            <w:tcW w:w="1094" w:type="dxa"/>
            <w:shd w:val="solid" w:color="FFFFFF" w:fill="auto"/>
          </w:tcPr>
          <w:p w14:paraId="5764A56F" w14:textId="12BC66D6" w:rsidR="00F33AFB" w:rsidRDefault="00F33AFB" w:rsidP="00543DFF">
            <w:pPr>
              <w:pStyle w:val="TAC"/>
              <w:rPr>
                <w:sz w:val="16"/>
                <w:szCs w:val="16"/>
              </w:rPr>
            </w:pPr>
            <w:r>
              <w:rPr>
                <w:sz w:val="16"/>
                <w:szCs w:val="16"/>
              </w:rPr>
              <w:t>SP-231238</w:t>
            </w:r>
          </w:p>
        </w:tc>
        <w:tc>
          <w:tcPr>
            <w:tcW w:w="567" w:type="dxa"/>
            <w:shd w:val="solid" w:color="FFFFFF" w:fill="auto"/>
          </w:tcPr>
          <w:p w14:paraId="4B2B7661" w14:textId="16B244F9" w:rsidR="00F33AFB" w:rsidRDefault="00F33AFB" w:rsidP="00543DFF">
            <w:pPr>
              <w:pStyle w:val="TAL"/>
              <w:rPr>
                <w:sz w:val="16"/>
                <w:szCs w:val="16"/>
              </w:rPr>
            </w:pPr>
            <w:r>
              <w:rPr>
                <w:sz w:val="16"/>
                <w:szCs w:val="16"/>
              </w:rPr>
              <w:t>4908</w:t>
            </w:r>
          </w:p>
        </w:tc>
        <w:tc>
          <w:tcPr>
            <w:tcW w:w="425" w:type="dxa"/>
            <w:shd w:val="solid" w:color="FFFFFF" w:fill="auto"/>
          </w:tcPr>
          <w:p w14:paraId="5D694605" w14:textId="500CD0A9" w:rsidR="00F33AFB" w:rsidRDefault="00F33AFB" w:rsidP="00543DFF">
            <w:pPr>
              <w:pStyle w:val="TAL"/>
              <w:rPr>
                <w:sz w:val="16"/>
                <w:szCs w:val="16"/>
              </w:rPr>
            </w:pPr>
            <w:r>
              <w:rPr>
                <w:sz w:val="16"/>
                <w:szCs w:val="16"/>
              </w:rPr>
              <w:t>2</w:t>
            </w:r>
          </w:p>
        </w:tc>
        <w:tc>
          <w:tcPr>
            <w:tcW w:w="425" w:type="dxa"/>
            <w:shd w:val="solid" w:color="FFFFFF" w:fill="auto"/>
          </w:tcPr>
          <w:p w14:paraId="2AB02567" w14:textId="16ADB2D2" w:rsidR="00F33AFB" w:rsidRDefault="00F33AFB" w:rsidP="00543DFF">
            <w:pPr>
              <w:pStyle w:val="TAL"/>
              <w:rPr>
                <w:sz w:val="16"/>
                <w:szCs w:val="16"/>
              </w:rPr>
            </w:pPr>
            <w:r>
              <w:rPr>
                <w:sz w:val="16"/>
                <w:szCs w:val="16"/>
              </w:rPr>
              <w:t>F</w:t>
            </w:r>
          </w:p>
        </w:tc>
        <w:tc>
          <w:tcPr>
            <w:tcW w:w="4820" w:type="dxa"/>
            <w:shd w:val="solid" w:color="FFFFFF" w:fill="auto"/>
          </w:tcPr>
          <w:p w14:paraId="4297B65C" w14:textId="20B1EA72" w:rsidR="00F33AFB" w:rsidRDefault="00F33AFB" w:rsidP="00543DFF">
            <w:pPr>
              <w:pStyle w:val="TAL"/>
              <w:rPr>
                <w:sz w:val="16"/>
                <w:szCs w:val="16"/>
              </w:rPr>
            </w:pPr>
            <w:r>
              <w:rPr>
                <w:sz w:val="16"/>
                <w:szCs w:val="16"/>
              </w:rPr>
              <w:t>Add missing gate control information</w:t>
            </w:r>
          </w:p>
        </w:tc>
        <w:tc>
          <w:tcPr>
            <w:tcW w:w="708" w:type="dxa"/>
            <w:shd w:val="solid" w:color="FFFFFF" w:fill="auto"/>
          </w:tcPr>
          <w:p w14:paraId="513BCE5F" w14:textId="647BEE2E" w:rsidR="00F33AFB" w:rsidRDefault="00F33AFB" w:rsidP="00543DFF">
            <w:pPr>
              <w:pStyle w:val="TAC"/>
              <w:rPr>
                <w:sz w:val="16"/>
                <w:szCs w:val="16"/>
              </w:rPr>
            </w:pPr>
            <w:r>
              <w:rPr>
                <w:sz w:val="16"/>
                <w:szCs w:val="16"/>
              </w:rPr>
              <w:t>16.19.0</w:t>
            </w:r>
          </w:p>
        </w:tc>
      </w:tr>
      <w:tr w:rsidR="00F33AFB" w:rsidRPr="00DC56AE" w14:paraId="755B78F4" w14:textId="77777777" w:rsidTr="00E90452">
        <w:tc>
          <w:tcPr>
            <w:tcW w:w="800" w:type="dxa"/>
            <w:shd w:val="solid" w:color="FFFFFF" w:fill="auto"/>
          </w:tcPr>
          <w:p w14:paraId="31D88FE3" w14:textId="513C0DCB" w:rsidR="00F33AFB" w:rsidRDefault="00F33AFB" w:rsidP="00543DFF">
            <w:pPr>
              <w:pStyle w:val="TAC"/>
              <w:rPr>
                <w:sz w:val="16"/>
                <w:szCs w:val="16"/>
              </w:rPr>
            </w:pPr>
            <w:r>
              <w:rPr>
                <w:sz w:val="16"/>
                <w:szCs w:val="16"/>
              </w:rPr>
              <w:t>2023-12</w:t>
            </w:r>
          </w:p>
        </w:tc>
        <w:tc>
          <w:tcPr>
            <w:tcW w:w="800" w:type="dxa"/>
            <w:shd w:val="solid" w:color="FFFFFF" w:fill="auto"/>
          </w:tcPr>
          <w:p w14:paraId="5C14C670" w14:textId="07EA06FB" w:rsidR="00F33AFB" w:rsidRDefault="00F33AFB" w:rsidP="00543DFF">
            <w:pPr>
              <w:pStyle w:val="TAL"/>
              <w:rPr>
                <w:sz w:val="16"/>
                <w:szCs w:val="16"/>
              </w:rPr>
            </w:pPr>
            <w:r>
              <w:rPr>
                <w:sz w:val="16"/>
                <w:szCs w:val="16"/>
              </w:rPr>
              <w:t>SP#102</w:t>
            </w:r>
          </w:p>
        </w:tc>
        <w:tc>
          <w:tcPr>
            <w:tcW w:w="1094" w:type="dxa"/>
            <w:shd w:val="solid" w:color="FFFFFF" w:fill="auto"/>
          </w:tcPr>
          <w:p w14:paraId="240DA1C3" w14:textId="47EB9CDF" w:rsidR="00F33AFB" w:rsidRDefault="00F33AFB" w:rsidP="00543DFF">
            <w:pPr>
              <w:pStyle w:val="TAC"/>
              <w:rPr>
                <w:sz w:val="16"/>
                <w:szCs w:val="16"/>
              </w:rPr>
            </w:pPr>
            <w:r>
              <w:rPr>
                <w:sz w:val="16"/>
                <w:szCs w:val="16"/>
              </w:rPr>
              <w:t>SP-231237</w:t>
            </w:r>
          </w:p>
        </w:tc>
        <w:tc>
          <w:tcPr>
            <w:tcW w:w="567" w:type="dxa"/>
            <w:shd w:val="solid" w:color="FFFFFF" w:fill="auto"/>
          </w:tcPr>
          <w:p w14:paraId="3A037EF8" w14:textId="381A83AE" w:rsidR="00F33AFB" w:rsidRDefault="00F33AFB" w:rsidP="00543DFF">
            <w:pPr>
              <w:pStyle w:val="TAL"/>
              <w:rPr>
                <w:sz w:val="16"/>
                <w:szCs w:val="16"/>
              </w:rPr>
            </w:pPr>
            <w:r>
              <w:rPr>
                <w:sz w:val="16"/>
                <w:szCs w:val="16"/>
              </w:rPr>
              <w:t>5119</w:t>
            </w:r>
          </w:p>
        </w:tc>
        <w:tc>
          <w:tcPr>
            <w:tcW w:w="425" w:type="dxa"/>
            <w:shd w:val="solid" w:color="FFFFFF" w:fill="auto"/>
          </w:tcPr>
          <w:p w14:paraId="332AD4B9" w14:textId="6C3A8266" w:rsidR="00F33AFB" w:rsidRDefault="00F33AFB" w:rsidP="00543DFF">
            <w:pPr>
              <w:pStyle w:val="TAL"/>
              <w:rPr>
                <w:sz w:val="16"/>
                <w:szCs w:val="16"/>
              </w:rPr>
            </w:pPr>
            <w:r>
              <w:rPr>
                <w:sz w:val="16"/>
                <w:szCs w:val="16"/>
              </w:rPr>
              <w:t>3</w:t>
            </w:r>
          </w:p>
        </w:tc>
        <w:tc>
          <w:tcPr>
            <w:tcW w:w="425" w:type="dxa"/>
            <w:shd w:val="solid" w:color="FFFFFF" w:fill="auto"/>
          </w:tcPr>
          <w:p w14:paraId="0D2F94E0" w14:textId="1BA97B3E" w:rsidR="00F33AFB" w:rsidRDefault="00F33AFB" w:rsidP="00543DFF">
            <w:pPr>
              <w:pStyle w:val="TAL"/>
              <w:rPr>
                <w:sz w:val="16"/>
                <w:szCs w:val="16"/>
              </w:rPr>
            </w:pPr>
            <w:r>
              <w:rPr>
                <w:sz w:val="16"/>
                <w:szCs w:val="16"/>
              </w:rPr>
              <w:t>F</w:t>
            </w:r>
          </w:p>
        </w:tc>
        <w:tc>
          <w:tcPr>
            <w:tcW w:w="4820" w:type="dxa"/>
            <w:shd w:val="solid" w:color="FFFFFF" w:fill="auto"/>
          </w:tcPr>
          <w:p w14:paraId="756F1CC7" w14:textId="4FE9BA7C" w:rsidR="00F33AFB" w:rsidRDefault="00F33AFB" w:rsidP="00543DFF">
            <w:pPr>
              <w:pStyle w:val="TAL"/>
              <w:rPr>
                <w:sz w:val="16"/>
                <w:szCs w:val="16"/>
              </w:rPr>
            </w:pPr>
            <w:r>
              <w:rPr>
                <w:sz w:val="16"/>
                <w:szCs w:val="16"/>
              </w:rPr>
              <w:t>Alignment of how Allowed NSSAI can be determined</w:t>
            </w:r>
          </w:p>
        </w:tc>
        <w:tc>
          <w:tcPr>
            <w:tcW w:w="708" w:type="dxa"/>
            <w:shd w:val="solid" w:color="FFFFFF" w:fill="auto"/>
          </w:tcPr>
          <w:p w14:paraId="42B00277" w14:textId="54A41364" w:rsidR="00F33AFB" w:rsidRDefault="00F33AFB" w:rsidP="00543DFF">
            <w:pPr>
              <w:pStyle w:val="TAC"/>
              <w:rPr>
                <w:sz w:val="16"/>
                <w:szCs w:val="16"/>
              </w:rPr>
            </w:pPr>
            <w:r>
              <w:rPr>
                <w:sz w:val="16"/>
                <w:szCs w:val="16"/>
              </w:rPr>
              <w:t>16.19.0</w:t>
            </w:r>
          </w:p>
        </w:tc>
      </w:tr>
    </w:tbl>
    <w:p w14:paraId="2AF80033" w14:textId="47AA8694" w:rsidR="00080512" w:rsidRPr="00DC56AE" w:rsidRDefault="00080512" w:rsidP="00D40151"/>
    <w:sectPr w:rsidR="00080512" w:rsidRPr="00DC56AE">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C4D9E" w14:textId="77777777" w:rsidR="00C8268E" w:rsidRDefault="00C8268E">
      <w:r>
        <w:separator/>
      </w:r>
    </w:p>
  </w:endnote>
  <w:endnote w:type="continuationSeparator" w:id="0">
    <w:p w14:paraId="2114D0F0" w14:textId="77777777" w:rsidR="00C8268E" w:rsidRDefault="00C826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762D9" w14:textId="77777777" w:rsidR="00C8268E" w:rsidRDefault="00C8268E">
      <w:r>
        <w:separator/>
      </w:r>
    </w:p>
  </w:footnote>
  <w:footnote w:type="continuationSeparator" w:id="0">
    <w:p w14:paraId="1A346053" w14:textId="77777777" w:rsidR="00C8268E" w:rsidRDefault="00C826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5D3100E"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DF2416">
      <w:rPr>
        <w:rFonts w:ascii="Arial" w:hAnsi="Arial" w:cs="Arial"/>
        <w:b/>
        <w:noProof/>
        <w:szCs w:val="18"/>
      </w:rPr>
      <w:t>3GPP TS 23.501 V16.19.0 (2023-12)</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3DFAA54B"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DF2416">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676E7"/>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24A1"/>
    <w:rsid w:val="004D3578"/>
    <w:rsid w:val="004E213A"/>
    <w:rsid w:val="004F0988"/>
    <w:rsid w:val="004F3340"/>
    <w:rsid w:val="004F4DFA"/>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D268C"/>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A19ED"/>
    <w:rsid w:val="00BA4B8D"/>
    <w:rsid w:val="00BC0F7D"/>
    <w:rsid w:val="00BD7D31"/>
    <w:rsid w:val="00BE3255"/>
    <w:rsid w:val="00BE4E51"/>
    <w:rsid w:val="00BF128E"/>
    <w:rsid w:val="00BF4A7E"/>
    <w:rsid w:val="00C074DD"/>
    <w:rsid w:val="00C1496A"/>
    <w:rsid w:val="00C1606F"/>
    <w:rsid w:val="00C32803"/>
    <w:rsid w:val="00C33079"/>
    <w:rsid w:val="00C421FD"/>
    <w:rsid w:val="00C45231"/>
    <w:rsid w:val="00C72833"/>
    <w:rsid w:val="00C760F4"/>
    <w:rsid w:val="00C80F1D"/>
    <w:rsid w:val="00C8268E"/>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416"/>
    <w:rsid w:val="00DF2B1F"/>
    <w:rsid w:val="00DF62CD"/>
    <w:rsid w:val="00E16509"/>
    <w:rsid w:val="00E44582"/>
    <w:rsid w:val="00E537C9"/>
    <w:rsid w:val="00E77645"/>
    <w:rsid w:val="00E77AFA"/>
    <w:rsid w:val="00EA15B0"/>
    <w:rsid w:val="00EA5EA7"/>
    <w:rsid w:val="00EC4A25"/>
    <w:rsid w:val="00ED64C4"/>
    <w:rsid w:val="00F025A2"/>
    <w:rsid w:val="00F02A7D"/>
    <w:rsid w:val="00F04712"/>
    <w:rsid w:val="00F05758"/>
    <w:rsid w:val="00F13360"/>
    <w:rsid w:val="00F22EC7"/>
    <w:rsid w:val="00F325C8"/>
    <w:rsid w:val="00F33AFB"/>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C56AE"/>
    <w:pPr>
      <w:keepLines/>
      <w:tabs>
        <w:tab w:val="center" w:pos="4536"/>
        <w:tab w:val="right" w:pos="9072"/>
      </w:tabs>
    </w:p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5.vsd"/><Relationship Id="rId182" Type="http://schemas.openxmlformats.org/officeDocument/2006/relationships/oleObject" Target="embeddings/oleObject48.bin"/><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456</Pages>
  <Words>245597</Words>
  <Characters>1232901</Characters>
  <Application>Microsoft Office Word</Application>
  <DocSecurity>0</DocSecurity>
  <Lines>30070</Lines>
  <Paragraphs>23846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1454652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MCC correction</cp:lastModifiedBy>
  <cp:revision>2</cp:revision>
  <cp:lastPrinted>2019-02-25T14:05:00Z</cp:lastPrinted>
  <dcterms:created xsi:type="dcterms:W3CDTF">2023-12-18T12:42:00Z</dcterms:created>
  <dcterms:modified xsi:type="dcterms:W3CDTF">2023-12-18T12:42:00Z</dcterms:modified>
</cp:coreProperties>
</file>