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0F07514"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9D5603">
              <w:rPr>
                <w:lang/>
              </w:rPr>
              <w:t>4</w:t>
            </w:r>
            <w:r w:rsidRPr="001D2CEF">
              <w:t xml:space="preserve">.0 </w:t>
            </w:r>
            <w:r w:rsidRPr="001D2CEF">
              <w:rPr>
                <w:sz w:val="32"/>
              </w:rPr>
              <w:t>(</w:t>
            </w:r>
            <w:r w:rsidR="00965514" w:rsidRPr="001D2CEF">
              <w:rPr>
                <w:sz w:val="32"/>
              </w:rPr>
              <w:t>202</w:t>
            </w:r>
            <w:r w:rsidR="00965514">
              <w:rPr>
                <w:sz w:val="32"/>
              </w:rPr>
              <w:t>3</w:t>
            </w:r>
            <w:r w:rsidRPr="001D2CEF">
              <w:rPr>
                <w:sz w:val="32"/>
              </w:rPr>
              <w:t>-</w:t>
            </w:r>
            <w:r w:rsidR="009D5603">
              <w:rPr>
                <w:sz w:val="32"/>
                <w:lang/>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95pt" o:ole="">
                  <v:imagedata r:id="rId8" o:title=""/>
                </v:shape>
                <o:OLEObject Type="Embed" ProgID="Word.Picture.8" ShapeID="_x0000_i1025" DrawAspect="Content" ObjectID="_1764499224"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45pt;height:75.4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6B8B48B8"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390ECE">
              <w:rPr>
                <w:noProof/>
                <w:sz w:val="18"/>
              </w:rPr>
              <w:t>3</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1773AEA5" w14:textId="18CE76EF" w:rsidR="002F254E" w:rsidRDefault="008E2DB4">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rPr>
          <w:noProof/>
        </w:rPr>
        <w:instrText xml:space="preserve"> TOC \o "1-8" </w:instrText>
      </w:r>
      <w:r>
        <w:rPr>
          <w:noProof/>
        </w:rPr>
        <w:fldChar w:fldCharType="separate"/>
      </w:r>
      <w:r w:rsidR="002F254E">
        <w:rPr>
          <w:noProof/>
        </w:rPr>
        <w:t>Foreword</w:t>
      </w:r>
      <w:r w:rsidR="002F254E">
        <w:rPr>
          <w:noProof/>
        </w:rPr>
        <w:tab/>
      </w:r>
      <w:r w:rsidR="002F254E">
        <w:rPr>
          <w:noProof/>
        </w:rPr>
        <w:fldChar w:fldCharType="begin" w:fldLock="1"/>
      </w:r>
      <w:r w:rsidR="002F254E">
        <w:rPr>
          <w:noProof/>
        </w:rPr>
        <w:instrText xml:space="preserve"> PAGEREF _Toc153885184 \h </w:instrText>
      </w:r>
      <w:r w:rsidR="002F254E">
        <w:rPr>
          <w:noProof/>
        </w:rPr>
      </w:r>
      <w:r w:rsidR="002F254E">
        <w:rPr>
          <w:noProof/>
        </w:rPr>
        <w:fldChar w:fldCharType="separate"/>
      </w:r>
      <w:r w:rsidR="002F254E">
        <w:rPr>
          <w:noProof/>
        </w:rPr>
        <w:t>9</w:t>
      </w:r>
      <w:r w:rsidR="002F254E">
        <w:rPr>
          <w:noProof/>
        </w:rPr>
        <w:fldChar w:fldCharType="end"/>
      </w:r>
    </w:p>
    <w:p w14:paraId="4BFFA48A" w14:textId="58B2D6A1" w:rsidR="002F254E" w:rsidRDefault="002F254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_Toc153885185 \h </w:instrText>
      </w:r>
      <w:r>
        <w:rPr>
          <w:noProof/>
        </w:rPr>
      </w:r>
      <w:r>
        <w:rPr>
          <w:noProof/>
        </w:rPr>
        <w:fldChar w:fldCharType="separate"/>
      </w:r>
      <w:r>
        <w:rPr>
          <w:noProof/>
        </w:rPr>
        <w:t>10</w:t>
      </w:r>
      <w:r>
        <w:rPr>
          <w:noProof/>
        </w:rPr>
        <w:fldChar w:fldCharType="end"/>
      </w:r>
    </w:p>
    <w:p w14:paraId="29582F9B" w14:textId="608C7947" w:rsidR="002F254E" w:rsidRDefault="002F254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_Toc153885186 \h </w:instrText>
      </w:r>
      <w:r>
        <w:rPr>
          <w:noProof/>
        </w:rPr>
      </w:r>
      <w:r>
        <w:rPr>
          <w:noProof/>
        </w:rPr>
        <w:fldChar w:fldCharType="separate"/>
      </w:r>
      <w:r>
        <w:rPr>
          <w:noProof/>
        </w:rPr>
        <w:t>10</w:t>
      </w:r>
      <w:r>
        <w:rPr>
          <w:noProof/>
        </w:rPr>
        <w:fldChar w:fldCharType="end"/>
      </w:r>
    </w:p>
    <w:p w14:paraId="37270F3F" w14:textId="3CA79B38" w:rsidR="002F254E" w:rsidRDefault="002F254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_Toc153885187 \h </w:instrText>
      </w:r>
      <w:r>
        <w:rPr>
          <w:noProof/>
        </w:rPr>
      </w:r>
      <w:r>
        <w:rPr>
          <w:noProof/>
        </w:rPr>
        <w:fldChar w:fldCharType="separate"/>
      </w:r>
      <w:r>
        <w:rPr>
          <w:noProof/>
        </w:rPr>
        <w:t>12</w:t>
      </w:r>
      <w:r>
        <w:rPr>
          <w:noProof/>
        </w:rPr>
        <w:fldChar w:fldCharType="end"/>
      </w:r>
    </w:p>
    <w:p w14:paraId="7080B7BB" w14:textId="40FEAC6D"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_Toc153885188 \h </w:instrText>
      </w:r>
      <w:r>
        <w:rPr>
          <w:noProof/>
        </w:rPr>
      </w:r>
      <w:r>
        <w:rPr>
          <w:noProof/>
        </w:rPr>
        <w:fldChar w:fldCharType="separate"/>
      </w:r>
      <w:r>
        <w:rPr>
          <w:noProof/>
        </w:rPr>
        <w:t>12</w:t>
      </w:r>
      <w:r>
        <w:rPr>
          <w:noProof/>
        </w:rPr>
        <w:fldChar w:fldCharType="end"/>
      </w:r>
    </w:p>
    <w:p w14:paraId="15156497" w14:textId="786A280D"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_Toc153885189 \h </w:instrText>
      </w:r>
      <w:r>
        <w:rPr>
          <w:noProof/>
        </w:rPr>
      </w:r>
      <w:r>
        <w:rPr>
          <w:noProof/>
        </w:rPr>
        <w:fldChar w:fldCharType="separate"/>
      </w:r>
      <w:r>
        <w:rPr>
          <w:noProof/>
        </w:rPr>
        <w:t>12</w:t>
      </w:r>
      <w:r>
        <w:rPr>
          <w:noProof/>
        </w:rPr>
        <w:fldChar w:fldCharType="end"/>
      </w:r>
    </w:p>
    <w:p w14:paraId="70C0BECF" w14:textId="7C76CDF1" w:rsidR="002F254E" w:rsidRDefault="002F254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_Toc153885190 \h </w:instrText>
      </w:r>
      <w:r>
        <w:rPr>
          <w:noProof/>
        </w:rPr>
      </w:r>
      <w:r>
        <w:rPr>
          <w:noProof/>
        </w:rPr>
        <w:fldChar w:fldCharType="separate"/>
      </w:r>
      <w:r>
        <w:rPr>
          <w:noProof/>
        </w:rPr>
        <w:t>13</w:t>
      </w:r>
      <w:r>
        <w:rPr>
          <w:noProof/>
        </w:rPr>
        <w:fldChar w:fldCharType="end"/>
      </w:r>
    </w:p>
    <w:p w14:paraId="2D64EFC1" w14:textId="76B06EF1" w:rsidR="002F254E" w:rsidRDefault="002F254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_Toc153885191 \h </w:instrText>
      </w:r>
      <w:r>
        <w:rPr>
          <w:noProof/>
        </w:rPr>
      </w:r>
      <w:r>
        <w:rPr>
          <w:noProof/>
        </w:rPr>
        <w:fldChar w:fldCharType="separate"/>
      </w:r>
      <w:r>
        <w:rPr>
          <w:noProof/>
        </w:rPr>
        <w:t>13</w:t>
      </w:r>
      <w:r>
        <w:rPr>
          <w:noProof/>
        </w:rPr>
        <w:fldChar w:fldCharType="end"/>
      </w:r>
    </w:p>
    <w:p w14:paraId="144E8FF7" w14:textId="149BB52C"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_Toc153885192 \h </w:instrText>
      </w:r>
      <w:r>
        <w:rPr>
          <w:noProof/>
        </w:rPr>
      </w:r>
      <w:r>
        <w:rPr>
          <w:noProof/>
        </w:rPr>
        <w:fldChar w:fldCharType="separate"/>
      </w:r>
      <w:r>
        <w:rPr>
          <w:noProof/>
        </w:rPr>
        <w:t>13</w:t>
      </w:r>
      <w:r>
        <w:rPr>
          <w:noProof/>
        </w:rPr>
        <w:fldChar w:fldCharType="end"/>
      </w:r>
    </w:p>
    <w:p w14:paraId="24F5A9D5" w14:textId="3E89B250"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_Toc153885193 \h </w:instrText>
      </w:r>
      <w:r>
        <w:rPr>
          <w:noProof/>
        </w:rPr>
      </w:r>
      <w:r>
        <w:rPr>
          <w:noProof/>
        </w:rPr>
        <w:fldChar w:fldCharType="separate"/>
      </w:r>
      <w:r>
        <w:rPr>
          <w:noProof/>
        </w:rPr>
        <w:t>13</w:t>
      </w:r>
      <w:r>
        <w:rPr>
          <w:noProof/>
        </w:rPr>
        <w:fldChar w:fldCharType="end"/>
      </w:r>
    </w:p>
    <w:p w14:paraId="7F812592" w14:textId="34E143FD"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_Toc153885194 \h </w:instrText>
      </w:r>
      <w:r>
        <w:rPr>
          <w:noProof/>
        </w:rPr>
      </w:r>
      <w:r>
        <w:rPr>
          <w:noProof/>
        </w:rPr>
        <w:fldChar w:fldCharType="separate"/>
      </w:r>
      <w:r>
        <w:rPr>
          <w:noProof/>
        </w:rPr>
        <w:t>13</w:t>
      </w:r>
      <w:r>
        <w:rPr>
          <w:noProof/>
        </w:rPr>
        <w:fldChar w:fldCharType="end"/>
      </w:r>
    </w:p>
    <w:p w14:paraId="188B4009" w14:textId="0C2A9253"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_Toc153885195 \h </w:instrText>
      </w:r>
      <w:r>
        <w:rPr>
          <w:noProof/>
        </w:rPr>
      </w:r>
      <w:r>
        <w:rPr>
          <w:noProof/>
        </w:rPr>
        <w:fldChar w:fldCharType="separate"/>
      </w:r>
      <w:r>
        <w:rPr>
          <w:noProof/>
        </w:rPr>
        <w:t>13</w:t>
      </w:r>
      <w:r>
        <w:rPr>
          <w:noProof/>
        </w:rPr>
        <w:fldChar w:fldCharType="end"/>
      </w:r>
    </w:p>
    <w:p w14:paraId="3124659F" w14:textId="42BD07C1"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_Toc153885196 \h </w:instrText>
      </w:r>
      <w:r>
        <w:rPr>
          <w:noProof/>
        </w:rPr>
      </w:r>
      <w:r>
        <w:rPr>
          <w:noProof/>
        </w:rPr>
        <w:fldChar w:fldCharType="separate"/>
      </w:r>
      <w:r>
        <w:rPr>
          <w:noProof/>
        </w:rPr>
        <w:t>14</w:t>
      </w:r>
      <w:r>
        <w:rPr>
          <w:noProof/>
        </w:rPr>
        <w:fldChar w:fldCharType="end"/>
      </w:r>
    </w:p>
    <w:p w14:paraId="5C5B621F" w14:textId="189A17C0"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_Toc153885197 \h </w:instrText>
      </w:r>
      <w:r>
        <w:rPr>
          <w:noProof/>
        </w:rPr>
      </w:r>
      <w:r>
        <w:rPr>
          <w:noProof/>
        </w:rPr>
        <w:fldChar w:fldCharType="separate"/>
      </w:r>
      <w:r>
        <w:rPr>
          <w:noProof/>
        </w:rPr>
        <w:t>19</w:t>
      </w:r>
      <w:r>
        <w:rPr>
          <w:noProof/>
        </w:rPr>
        <w:fldChar w:fldCharType="end"/>
      </w:r>
    </w:p>
    <w:p w14:paraId="38D0258A" w14:textId="6370DFD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_Toc153885198 \h </w:instrText>
      </w:r>
      <w:r>
        <w:rPr>
          <w:noProof/>
        </w:rPr>
      </w:r>
      <w:r>
        <w:rPr>
          <w:noProof/>
        </w:rPr>
        <w:fldChar w:fldCharType="separate"/>
      </w:r>
      <w:r>
        <w:rPr>
          <w:noProof/>
        </w:rPr>
        <w:t>19</w:t>
      </w:r>
      <w:r>
        <w:rPr>
          <w:noProof/>
        </w:rPr>
        <w:fldChar w:fldCharType="end"/>
      </w:r>
    </w:p>
    <w:p w14:paraId="243CF6A7" w14:textId="68C6412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_Toc153885199 \h </w:instrText>
      </w:r>
      <w:r>
        <w:rPr>
          <w:noProof/>
        </w:rPr>
      </w:r>
      <w:r>
        <w:rPr>
          <w:noProof/>
        </w:rPr>
        <w:fldChar w:fldCharType="separate"/>
      </w:r>
      <w:r>
        <w:rPr>
          <w:noProof/>
        </w:rPr>
        <w:t>19</w:t>
      </w:r>
      <w:r>
        <w:rPr>
          <w:noProof/>
        </w:rPr>
        <w:fldChar w:fldCharType="end"/>
      </w:r>
    </w:p>
    <w:p w14:paraId="51CF1E23" w14:textId="77229B5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_Toc153885200 \h </w:instrText>
      </w:r>
      <w:r>
        <w:rPr>
          <w:noProof/>
        </w:rPr>
      </w:r>
      <w:r>
        <w:rPr>
          <w:noProof/>
        </w:rPr>
        <w:fldChar w:fldCharType="separate"/>
      </w:r>
      <w:r>
        <w:rPr>
          <w:noProof/>
        </w:rPr>
        <w:t>20</w:t>
      </w:r>
      <w:r>
        <w:rPr>
          <w:noProof/>
        </w:rPr>
        <w:fldChar w:fldCharType="end"/>
      </w:r>
    </w:p>
    <w:p w14:paraId="11C40AC5" w14:textId="4261515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_Toc153885201 \h </w:instrText>
      </w:r>
      <w:r>
        <w:rPr>
          <w:noProof/>
        </w:rPr>
      </w:r>
      <w:r>
        <w:rPr>
          <w:noProof/>
        </w:rPr>
        <w:fldChar w:fldCharType="separate"/>
      </w:r>
      <w:r>
        <w:rPr>
          <w:noProof/>
        </w:rPr>
        <w:t>23</w:t>
      </w:r>
      <w:r>
        <w:rPr>
          <w:noProof/>
        </w:rPr>
        <w:fldChar w:fldCharType="end"/>
      </w:r>
    </w:p>
    <w:p w14:paraId="28DDEA2E" w14:textId="73062F7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_Toc153885202 \h </w:instrText>
      </w:r>
      <w:r>
        <w:rPr>
          <w:noProof/>
        </w:rPr>
      </w:r>
      <w:r>
        <w:rPr>
          <w:noProof/>
        </w:rPr>
        <w:fldChar w:fldCharType="separate"/>
      </w:r>
      <w:r>
        <w:rPr>
          <w:noProof/>
        </w:rPr>
        <w:t>23</w:t>
      </w:r>
      <w:r>
        <w:rPr>
          <w:noProof/>
        </w:rPr>
        <w:fldChar w:fldCharType="end"/>
      </w:r>
    </w:p>
    <w:p w14:paraId="646DAC8B" w14:textId="1E3BBD3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rFonts w:eastAsia="SimSun"/>
          <w:noProof/>
        </w:rPr>
        <w:t>5.2.3.6</w:t>
      </w:r>
      <w:r>
        <w:rPr>
          <w:rFonts w:asciiTheme="minorHAnsi" w:eastAsiaTheme="minorEastAsia" w:hAnsiTheme="minorHAnsi" w:cstheme="minorBidi"/>
          <w:noProof/>
          <w:kern w:val="2"/>
          <w:sz w:val="22"/>
          <w:szCs w:val="22"/>
          <w:lang w:eastAsia="en-GB"/>
          <w14:ligatures w14:val="standardContextual"/>
        </w:rPr>
        <w:tab/>
      </w:r>
      <w:r w:rsidRPr="0027371E">
        <w:rPr>
          <w:rFonts w:eastAsia="SimSun"/>
          <w:noProof/>
        </w:rPr>
        <w:t xml:space="preserve">Enumeration: </w:t>
      </w:r>
      <w:r w:rsidRPr="0027371E">
        <w:rPr>
          <w:rFonts w:eastAsia="Malgun Gothic"/>
          <w:noProof/>
        </w:rPr>
        <w:t>MatchingOperator</w:t>
      </w:r>
      <w:r>
        <w:rPr>
          <w:noProof/>
        </w:rPr>
        <w:tab/>
      </w:r>
      <w:r>
        <w:rPr>
          <w:noProof/>
        </w:rPr>
        <w:fldChar w:fldCharType="begin" w:fldLock="1"/>
      </w:r>
      <w:r>
        <w:rPr>
          <w:noProof/>
        </w:rPr>
        <w:instrText xml:space="preserve"> PAGEREF _Toc153885203 \h </w:instrText>
      </w:r>
      <w:r>
        <w:rPr>
          <w:noProof/>
        </w:rPr>
      </w:r>
      <w:r>
        <w:rPr>
          <w:noProof/>
        </w:rPr>
        <w:fldChar w:fldCharType="separate"/>
      </w:r>
      <w:r>
        <w:rPr>
          <w:noProof/>
        </w:rPr>
        <w:t>23</w:t>
      </w:r>
      <w:r>
        <w:rPr>
          <w:noProof/>
        </w:rPr>
        <w:fldChar w:fldCharType="end"/>
      </w:r>
    </w:p>
    <w:p w14:paraId="5E81356C" w14:textId="51363606"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_Toc153885204 \h </w:instrText>
      </w:r>
      <w:r>
        <w:rPr>
          <w:noProof/>
        </w:rPr>
      </w:r>
      <w:r>
        <w:rPr>
          <w:noProof/>
        </w:rPr>
        <w:fldChar w:fldCharType="separate"/>
      </w:r>
      <w:r>
        <w:rPr>
          <w:noProof/>
        </w:rPr>
        <w:t>24</w:t>
      </w:r>
      <w:r>
        <w:rPr>
          <w:noProof/>
        </w:rPr>
        <w:fldChar w:fldCharType="end"/>
      </w:r>
    </w:p>
    <w:p w14:paraId="1DEB63C7" w14:textId="22B3362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_Toc153885205 \h </w:instrText>
      </w:r>
      <w:r>
        <w:rPr>
          <w:noProof/>
        </w:rPr>
      </w:r>
      <w:r>
        <w:rPr>
          <w:noProof/>
        </w:rPr>
        <w:fldChar w:fldCharType="separate"/>
      </w:r>
      <w:r>
        <w:rPr>
          <w:noProof/>
        </w:rPr>
        <w:t>24</w:t>
      </w:r>
      <w:r>
        <w:rPr>
          <w:noProof/>
        </w:rPr>
        <w:fldChar w:fldCharType="end"/>
      </w:r>
    </w:p>
    <w:p w14:paraId="6A5F8037" w14:textId="43CB0B4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_Toc153885206 \h </w:instrText>
      </w:r>
      <w:r>
        <w:rPr>
          <w:noProof/>
        </w:rPr>
      </w:r>
      <w:r>
        <w:rPr>
          <w:noProof/>
        </w:rPr>
        <w:fldChar w:fldCharType="separate"/>
      </w:r>
      <w:r>
        <w:rPr>
          <w:noProof/>
        </w:rPr>
        <w:t>25</w:t>
      </w:r>
      <w:r>
        <w:rPr>
          <w:noProof/>
        </w:rPr>
        <w:fldChar w:fldCharType="end"/>
      </w:r>
    </w:p>
    <w:p w14:paraId="6CC69D49" w14:textId="2DDE7AA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_Toc153885207 \h </w:instrText>
      </w:r>
      <w:r>
        <w:rPr>
          <w:noProof/>
        </w:rPr>
      </w:r>
      <w:r>
        <w:rPr>
          <w:noProof/>
        </w:rPr>
        <w:fldChar w:fldCharType="separate"/>
      </w:r>
      <w:r>
        <w:rPr>
          <w:noProof/>
        </w:rPr>
        <w:t>25</w:t>
      </w:r>
      <w:r>
        <w:rPr>
          <w:noProof/>
        </w:rPr>
        <w:fldChar w:fldCharType="end"/>
      </w:r>
    </w:p>
    <w:p w14:paraId="1A8CFB86" w14:textId="460FA57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27371E">
        <w:rPr>
          <w:noProof/>
          <w:lang w:val="en-US"/>
        </w:rPr>
        <w:t>Type: LinksValueSchema</w:t>
      </w:r>
      <w:r>
        <w:rPr>
          <w:noProof/>
        </w:rPr>
        <w:tab/>
      </w:r>
      <w:r>
        <w:rPr>
          <w:noProof/>
        </w:rPr>
        <w:fldChar w:fldCharType="begin" w:fldLock="1"/>
      </w:r>
      <w:r>
        <w:rPr>
          <w:noProof/>
        </w:rPr>
        <w:instrText xml:space="preserve"> PAGEREF _Toc153885208 \h </w:instrText>
      </w:r>
      <w:r>
        <w:rPr>
          <w:noProof/>
        </w:rPr>
      </w:r>
      <w:r>
        <w:rPr>
          <w:noProof/>
        </w:rPr>
        <w:fldChar w:fldCharType="separate"/>
      </w:r>
      <w:r>
        <w:rPr>
          <w:noProof/>
        </w:rPr>
        <w:t>25</w:t>
      </w:r>
      <w:r>
        <w:rPr>
          <w:noProof/>
        </w:rPr>
        <w:fldChar w:fldCharType="end"/>
      </w:r>
    </w:p>
    <w:p w14:paraId="2D99FCDA" w14:textId="32E2903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27371E">
        <w:rPr>
          <w:noProof/>
          <w:lang w:val="en-US"/>
        </w:rPr>
        <w:t>Type: SelfLink</w:t>
      </w:r>
      <w:r>
        <w:rPr>
          <w:noProof/>
        </w:rPr>
        <w:tab/>
      </w:r>
      <w:r>
        <w:rPr>
          <w:noProof/>
        </w:rPr>
        <w:fldChar w:fldCharType="begin" w:fldLock="1"/>
      </w:r>
      <w:r>
        <w:rPr>
          <w:noProof/>
        </w:rPr>
        <w:instrText xml:space="preserve"> PAGEREF _Toc153885209 \h </w:instrText>
      </w:r>
      <w:r>
        <w:rPr>
          <w:noProof/>
        </w:rPr>
      </w:r>
      <w:r>
        <w:rPr>
          <w:noProof/>
        </w:rPr>
        <w:fldChar w:fldCharType="separate"/>
      </w:r>
      <w:r>
        <w:rPr>
          <w:noProof/>
        </w:rPr>
        <w:t>25</w:t>
      </w:r>
      <w:r>
        <w:rPr>
          <w:noProof/>
        </w:rPr>
        <w:fldChar w:fldCharType="end"/>
      </w:r>
    </w:p>
    <w:p w14:paraId="07860161" w14:textId="69542E1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_Toc153885210 \h </w:instrText>
      </w:r>
      <w:r>
        <w:rPr>
          <w:noProof/>
        </w:rPr>
      </w:r>
      <w:r>
        <w:rPr>
          <w:noProof/>
        </w:rPr>
        <w:fldChar w:fldCharType="separate"/>
      </w:r>
      <w:r>
        <w:rPr>
          <w:noProof/>
        </w:rPr>
        <w:t>26</w:t>
      </w:r>
      <w:r>
        <w:rPr>
          <w:noProof/>
        </w:rPr>
        <w:fldChar w:fldCharType="end"/>
      </w:r>
    </w:p>
    <w:p w14:paraId="3AEF92F9" w14:textId="2D338C3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_Toc153885211 \h </w:instrText>
      </w:r>
      <w:r>
        <w:rPr>
          <w:noProof/>
        </w:rPr>
      </w:r>
      <w:r>
        <w:rPr>
          <w:noProof/>
        </w:rPr>
        <w:fldChar w:fldCharType="separate"/>
      </w:r>
      <w:r>
        <w:rPr>
          <w:noProof/>
        </w:rPr>
        <w:t>26</w:t>
      </w:r>
      <w:r>
        <w:rPr>
          <w:noProof/>
        </w:rPr>
        <w:fldChar w:fldCharType="end"/>
      </w:r>
    </w:p>
    <w:p w14:paraId="13E61ECB" w14:textId="6C8A425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_Toc153885212 \h </w:instrText>
      </w:r>
      <w:r>
        <w:rPr>
          <w:noProof/>
        </w:rPr>
      </w:r>
      <w:r>
        <w:rPr>
          <w:noProof/>
        </w:rPr>
        <w:fldChar w:fldCharType="separate"/>
      </w:r>
      <w:r>
        <w:rPr>
          <w:noProof/>
        </w:rPr>
        <w:t>27</w:t>
      </w:r>
      <w:r>
        <w:rPr>
          <w:noProof/>
        </w:rPr>
        <w:fldChar w:fldCharType="end"/>
      </w:r>
    </w:p>
    <w:p w14:paraId="7E381E65" w14:textId="3AA7B98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_Toc153885213 \h </w:instrText>
      </w:r>
      <w:r>
        <w:rPr>
          <w:noProof/>
        </w:rPr>
      </w:r>
      <w:r>
        <w:rPr>
          <w:noProof/>
        </w:rPr>
        <w:fldChar w:fldCharType="separate"/>
      </w:r>
      <w:r>
        <w:rPr>
          <w:noProof/>
        </w:rPr>
        <w:t>27</w:t>
      </w:r>
      <w:r>
        <w:rPr>
          <w:noProof/>
        </w:rPr>
        <w:fldChar w:fldCharType="end"/>
      </w:r>
    </w:p>
    <w:p w14:paraId="49F301ED" w14:textId="227F38E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_Toc153885214 \h </w:instrText>
      </w:r>
      <w:r>
        <w:rPr>
          <w:noProof/>
        </w:rPr>
      </w:r>
      <w:r>
        <w:rPr>
          <w:noProof/>
        </w:rPr>
        <w:fldChar w:fldCharType="separate"/>
      </w:r>
      <w:r>
        <w:rPr>
          <w:noProof/>
        </w:rPr>
        <w:t>28</w:t>
      </w:r>
      <w:r>
        <w:rPr>
          <w:noProof/>
        </w:rPr>
        <w:fldChar w:fldCharType="end"/>
      </w:r>
    </w:p>
    <w:p w14:paraId="0A9DB70B" w14:textId="5FD4AF7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_Toc153885215 \h </w:instrText>
      </w:r>
      <w:r>
        <w:rPr>
          <w:noProof/>
        </w:rPr>
      </w:r>
      <w:r>
        <w:rPr>
          <w:noProof/>
        </w:rPr>
        <w:fldChar w:fldCharType="separate"/>
      </w:r>
      <w:r>
        <w:rPr>
          <w:noProof/>
        </w:rPr>
        <w:t>28</w:t>
      </w:r>
      <w:r>
        <w:rPr>
          <w:noProof/>
        </w:rPr>
        <w:fldChar w:fldCharType="end"/>
      </w:r>
    </w:p>
    <w:p w14:paraId="5F83E195" w14:textId="4117802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_Toc153885216 \h </w:instrText>
      </w:r>
      <w:r>
        <w:rPr>
          <w:noProof/>
        </w:rPr>
      </w:r>
      <w:r>
        <w:rPr>
          <w:noProof/>
        </w:rPr>
        <w:fldChar w:fldCharType="separate"/>
      </w:r>
      <w:r>
        <w:rPr>
          <w:noProof/>
        </w:rPr>
        <w:t>28</w:t>
      </w:r>
      <w:r>
        <w:rPr>
          <w:noProof/>
        </w:rPr>
        <w:fldChar w:fldCharType="end"/>
      </w:r>
    </w:p>
    <w:p w14:paraId="617200FF" w14:textId="0BC9D2A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_Toc153885217 \h </w:instrText>
      </w:r>
      <w:r>
        <w:rPr>
          <w:noProof/>
        </w:rPr>
      </w:r>
      <w:r>
        <w:rPr>
          <w:noProof/>
        </w:rPr>
        <w:fldChar w:fldCharType="separate"/>
      </w:r>
      <w:r>
        <w:rPr>
          <w:noProof/>
        </w:rPr>
        <w:t>28</w:t>
      </w:r>
      <w:r>
        <w:rPr>
          <w:noProof/>
        </w:rPr>
        <w:fldChar w:fldCharType="end"/>
      </w:r>
    </w:p>
    <w:p w14:paraId="6D9D17BE" w14:textId="1603EB2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_Toc153885218 \h </w:instrText>
      </w:r>
      <w:r>
        <w:rPr>
          <w:noProof/>
        </w:rPr>
      </w:r>
      <w:r>
        <w:rPr>
          <w:noProof/>
        </w:rPr>
        <w:fldChar w:fldCharType="separate"/>
      </w:r>
      <w:r>
        <w:rPr>
          <w:noProof/>
        </w:rPr>
        <w:t>28</w:t>
      </w:r>
      <w:r>
        <w:rPr>
          <w:noProof/>
        </w:rPr>
        <w:fldChar w:fldCharType="end"/>
      </w:r>
    </w:p>
    <w:p w14:paraId="3EA4BD73" w14:textId="4E94F0F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_Toc153885219 \h </w:instrText>
      </w:r>
      <w:r>
        <w:rPr>
          <w:noProof/>
        </w:rPr>
      </w:r>
      <w:r>
        <w:rPr>
          <w:noProof/>
        </w:rPr>
        <w:fldChar w:fldCharType="separate"/>
      </w:r>
      <w:r>
        <w:rPr>
          <w:noProof/>
        </w:rPr>
        <w:t>29</w:t>
      </w:r>
      <w:r>
        <w:rPr>
          <w:noProof/>
        </w:rPr>
        <w:fldChar w:fldCharType="end"/>
      </w:r>
    </w:p>
    <w:p w14:paraId="5104AE22" w14:textId="4221675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_Toc153885220 \h </w:instrText>
      </w:r>
      <w:r>
        <w:rPr>
          <w:noProof/>
        </w:rPr>
      </w:r>
      <w:r>
        <w:rPr>
          <w:noProof/>
        </w:rPr>
        <w:fldChar w:fldCharType="separate"/>
      </w:r>
      <w:r>
        <w:rPr>
          <w:noProof/>
        </w:rPr>
        <w:t>29</w:t>
      </w:r>
      <w:r>
        <w:rPr>
          <w:noProof/>
        </w:rPr>
        <w:fldChar w:fldCharType="end"/>
      </w:r>
    </w:p>
    <w:p w14:paraId="3B992186" w14:textId="403D958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_Toc153885221 \h </w:instrText>
      </w:r>
      <w:r>
        <w:rPr>
          <w:noProof/>
        </w:rPr>
      </w:r>
      <w:r>
        <w:rPr>
          <w:noProof/>
        </w:rPr>
        <w:fldChar w:fldCharType="separate"/>
      </w:r>
      <w:r>
        <w:rPr>
          <w:noProof/>
        </w:rPr>
        <w:t>29</w:t>
      </w:r>
      <w:r>
        <w:rPr>
          <w:noProof/>
        </w:rPr>
        <w:fldChar w:fldCharType="end"/>
      </w:r>
    </w:p>
    <w:p w14:paraId="7CA7DCFB" w14:textId="698D742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_Toc153885222 \h </w:instrText>
      </w:r>
      <w:r>
        <w:rPr>
          <w:noProof/>
        </w:rPr>
      </w:r>
      <w:r>
        <w:rPr>
          <w:noProof/>
        </w:rPr>
        <w:fldChar w:fldCharType="separate"/>
      </w:r>
      <w:r>
        <w:rPr>
          <w:noProof/>
        </w:rPr>
        <w:t>29</w:t>
      </w:r>
      <w:r>
        <w:rPr>
          <w:noProof/>
        </w:rPr>
        <w:fldChar w:fldCharType="end"/>
      </w:r>
    </w:p>
    <w:p w14:paraId="4ED57814" w14:textId="41D62D4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_Toc153885223 \h </w:instrText>
      </w:r>
      <w:r>
        <w:rPr>
          <w:noProof/>
        </w:rPr>
      </w:r>
      <w:r>
        <w:rPr>
          <w:noProof/>
        </w:rPr>
        <w:fldChar w:fldCharType="separate"/>
      </w:r>
      <w:r>
        <w:rPr>
          <w:noProof/>
        </w:rPr>
        <w:t>30</w:t>
      </w:r>
      <w:r>
        <w:rPr>
          <w:noProof/>
        </w:rPr>
        <w:fldChar w:fldCharType="end"/>
      </w:r>
    </w:p>
    <w:p w14:paraId="6E6C6A82" w14:textId="52BB6B5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_Toc153885224 \h </w:instrText>
      </w:r>
      <w:r>
        <w:rPr>
          <w:noProof/>
        </w:rPr>
      </w:r>
      <w:r>
        <w:rPr>
          <w:noProof/>
        </w:rPr>
        <w:fldChar w:fldCharType="separate"/>
      </w:r>
      <w:r>
        <w:rPr>
          <w:noProof/>
        </w:rPr>
        <w:t>30</w:t>
      </w:r>
      <w:r>
        <w:rPr>
          <w:noProof/>
        </w:rPr>
        <w:fldChar w:fldCharType="end"/>
      </w:r>
    </w:p>
    <w:p w14:paraId="503EF5DC" w14:textId="56951A7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_Toc153885225 \h </w:instrText>
      </w:r>
      <w:r>
        <w:rPr>
          <w:noProof/>
        </w:rPr>
      </w:r>
      <w:r>
        <w:rPr>
          <w:noProof/>
        </w:rPr>
        <w:fldChar w:fldCharType="separate"/>
      </w:r>
      <w:r>
        <w:rPr>
          <w:noProof/>
        </w:rPr>
        <w:t>30</w:t>
      </w:r>
      <w:r>
        <w:rPr>
          <w:noProof/>
        </w:rPr>
        <w:fldChar w:fldCharType="end"/>
      </w:r>
    </w:p>
    <w:p w14:paraId="1A6AE3D9" w14:textId="27B5CFD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5.2.4.22</w:t>
      </w:r>
      <w:r>
        <w:rPr>
          <w:rFonts w:asciiTheme="minorHAnsi" w:eastAsiaTheme="minorEastAsia" w:hAnsiTheme="minorHAnsi" w:cstheme="minorBidi"/>
          <w:noProof/>
          <w:kern w:val="2"/>
          <w:sz w:val="22"/>
          <w:szCs w:val="22"/>
          <w:lang w:eastAsia="en-GB"/>
          <w14:ligatures w14:val="standardContextual"/>
        </w:rPr>
        <w:tab/>
      </w:r>
      <w:r>
        <w:rPr>
          <w:noProof/>
        </w:rPr>
        <w:t>Type: TunnelAddress</w:t>
      </w:r>
      <w:r>
        <w:rPr>
          <w:noProof/>
        </w:rPr>
        <w:tab/>
      </w:r>
      <w:r>
        <w:rPr>
          <w:noProof/>
        </w:rPr>
        <w:fldChar w:fldCharType="begin" w:fldLock="1"/>
      </w:r>
      <w:r>
        <w:rPr>
          <w:noProof/>
        </w:rPr>
        <w:instrText xml:space="preserve"> PAGEREF _Toc153885226 \h </w:instrText>
      </w:r>
      <w:r>
        <w:rPr>
          <w:noProof/>
        </w:rPr>
      </w:r>
      <w:r>
        <w:rPr>
          <w:noProof/>
        </w:rPr>
        <w:fldChar w:fldCharType="separate"/>
      </w:r>
      <w:r>
        <w:rPr>
          <w:noProof/>
        </w:rPr>
        <w:t>31</w:t>
      </w:r>
      <w:r>
        <w:rPr>
          <w:noProof/>
        </w:rPr>
        <w:fldChar w:fldCharType="end"/>
      </w:r>
    </w:p>
    <w:p w14:paraId="11B3B707" w14:textId="5B193D6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rFonts w:eastAsia="SimSun"/>
          <w:noProof/>
        </w:rPr>
        <w:t>5.2.4.23</w:t>
      </w:r>
      <w:r>
        <w:rPr>
          <w:rFonts w:asciiTheme="minorHAnsi" w:eastAsiaTheme="minorEastAsia" w:hAnsiTheme="minorHAnsi" w:cstheme="minorBidi"/>
          <w:noProof/>
          <w:kern w:val="2"/>
          <w:sz w:val="22"/>
          <w:szCs w:val="22"/>
          <w:lang w:eastAsia="en-GB"/>
          <w14:ligatures w14:val="standardContextual"/>
        </w:rPr>
        <w:tab/>
      </w:r>
      <w:r w:rsidRPr="0027371E">
        <w:rPr>
          <w:rFonts w:eastAsia="SimSun"/>
          <w:noProof/>
        </w:rPr>
        <w:t>Type: FqdnPatternMatchingRule</w:t>
      </w:r>
      <w:r>
        <w:rPr>
          <w:noProof/>
        </w:rPr>
        <w:tab/>
      </w:r>
      <w:r>
        <w:rPr>
          <w:noProof/>
        </w:rPr>
        <w:fldChar w:fldCharType="begin" w:fldLock="1"/>
      </w:r>
      <w:r>
        <w:rPr>
          <w:noProof/>
        </w:rPr>
        <w:instrText xml:space="preserve"> PAGEREF _Toc153885227 \h </w:instrText>
      </w:r>
      <w:r>
        <w:rPr>
          <w:noProof/>
        </w:rPr>
      </w:r>
      <w:r>
        <w:rPr>
          <w:noProof/>
        </w:rPr>
        <w:fldChar w:fldCharType="separate"/>
      </w:r>
      <w:r>
        <w:rPr>
          <w:noProof/>
        </w:rPr>
        <w:t>31</w:t>
      </w:r>
      <w:r>
        <w:rPr>
          <w:noProof/>
        </w:rPr>
        <w:fldChar w:fldCharType="end"/>
      </w:r>
    </w:p>
    <w:p w14:paraId="36814E0D" w14:textId="454C583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rFonts w:eastAsia="SimSun"/>
          <w:noProof/>
        </w:rPr>
        <w:t>5.2.4.24</w:t>
      </w:r>
      <w:r>
        <w:rPr>
          <w:rFonts w:asciiTheme="minorHAnsi" w:eastAsiaTheme="minorEastAsia" w:hAnsiTheme="minorHAnsi" w:cstheme="minorBidi"/>
          <w:noProof/>
          <w:kern w:val="2"/>
          <w:sz w:val="22"/>
          <w:szCs w:val="22"/>
          <w:lang w:eastAsia="en-GB"/>
          <w14:ligatures w14:val="standardContextual"/>
        </w:rPr>
        <w:tab/>
      </w:r>
      <w:r w:rsidRPr="0027371E">
        <w:rPr>
          <w:rFonts w:eastAsia="SimSun"/>
          <w:noProof/>
        </w:rPr>
        <w:t>Type: StringMatchingRule</w:t>
      </w:r>
      <w:r>
        <w:rPr>
          <w:noProof/>
        </w:rPr>
        <w:tab/>
      </w:r>
      <w:r>
        <w:rPr>
          <w:noProof/>
        </w:rPr>
        <w:fldChar w:fldCharType="begin" w:fldLock="1"/>
      </w:r>
      <w:r>
        <w:rPr>
          <w:noProof/>
        </w:rPr>
        <w:instrText xml:space="preserve"> PAGEREF _Toc153885228 \h </w:instrText>
      </w:r>
      <w:r>
        <w:rPr>
          <w:noProof/>
        </w:rPr>
      </w:r>
      <w:r>
        <w:rPr>
          <w:noProof/>
        </w:rPr>
        <w:fldChar w:fldCharType="separate"/>
      </w:r>
      <w:r>
        <w:rPr>
          <w:noProof/>
        </w:rPr>
        <w:t>31</w:t>
      </w:r>
      <w:r>
        <w:rPr>
          <w:noProof/>
        </w:rPr>
        <w:fldChar w:fldCharType="end"/>
      </w:r>
    </w:p>
    <w:p w14:paraId="199C1FA4" w14:textId="4A22081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rFonts w:eastAsia="SimSun"/>
          <w:noProof/>
        </w:rPr>
        <w:t>5.2.4.25</w:t>
      </w:r>
      <w:r>
        <w:rPr>
          <w:rFonts w:asciiTheme="minorHAnsi" w:eastAsiaTheme="minorEastAsia" w:hAnsiTheme="minorHAnsi" w:cstheme="minorBidi"/>
          <w:noProof/>
          <w:kern w:val="2"/>
          <w:sz w:val="22"/>
          <w:szCs w:val="22"/>
          <w:lang w:eastAsia="en-GB"/>
          <w14:ligatures w14:val="standardContextual"/>
        </w:rPr>
        <w:tab/>
      </w:r>
      <w:r w:rsidRPr="0027371E">
        <w:rPr>
          <w:rFonts w:eastAsia="SimSun"/>
          <w:noProof/>
        </w:rPr>
        <w:t>Type: StringMatchingCondition</w:t>
      </w:r>
      <w:r>
        <w:rPr>
          <w:noProof/>
        </w:rPr>
        <w:tab/>
      </w:r>
      <w:r>
        <w:rPr>
          <w:noProof/>
        </w:rPr>
        <w:fldChar w:fldCharType="begin" w:fldLock="1"/>
      </w:r>
      <w:r>
        <w:rPr>
          <w:noProof/>
        </w:rPr>
        <w:instrText xml:space="preserve"> PAGEREF _Toc153885229 \h </w:instrText>
      </w:r>
      <w:r>
        <w:rPr>
          <w:noProof/>
        </w:rPr>
      </w:r>
      <w:r>
        <w:rPr>
          <w:noProof/>
        </w:rPr>
        <w:fldChar w:fldCharType="separate"/>
      </w:r>
      <w:r>
        <w:rPr>
          <w:noProof/>
        </w:rPr>
        <w:t>32</w:t>
      </w:r>
      <w:r>
        <w:rPr>
          <w:noProof/>
        </w:rPr>
        <w:fldChar w:fldCharType="end"/>
      </w:r>
    </w:p>
    <w:p w14:paraId="1576A508" w14:textId="20F4E72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rFonts w:eastAsia="SimSun"/>
          <w:noProof/>
        </w:rPr>
        <w:t>5.2.4.26</w:t>
      </w:r>
      <w:r>
        <w:rPr>
          <w:rFonts w:asciiTheme="minorHAnsi" w:eastAsiaTheme="minorEastAsia" w:hAnsiTheme="minorHAnsi" w:cstheme="minorBidi"/>
          <w:noProof/>
          <w:kern w:val="2"/>
          <w:sz w:val="22"/>
          <w:szCs w:val="22"/>
          <w:lang w:eastAsia="en-GB"/>
          <w14:ligatures w14:val="standardContextual"/>
        </w:rPr>
        <w:tab/>
      </w:r>
      <w:r>
        <w:rPr>
          <w:noProof/>
        </w:rPr>
        <w:t>Type: Ipv4AddressRange</w:t>
      </w:r>
      <w:r>
        <w:rPr>
          <w:noProof/>
        </w:rPr>
        <w:tab/>
      </w:r>
      <w:r>
        <w:rPr>
          <w:noProof/>
        </w:rPr>
        <w:fldChar w:fldCharType="begin" w:fldLock="1"/>
      </w:r>
      <w:r>
        <w:rPr>
          <w:noProof/>
        </w:rPr>
        <w:instrText xml:space="preserve"> PAGEREF _Toc153885230 \h </w:instrText>
      </w:r>
      <w:r>
        <w:rPr>
          <w:noProof/>
        </w:rPr>
      </w:r>
      <w:r>
        <w:rPr>
          <w:noProof/>
        </w:rPr>
        <w:fldChar w:fldCharType="separate"/>
      </w:r>
      <w:r>
        <w:rPr>
          <w:noProof/>
        </w:rPr>
        <w:t>32</w:t>
      </w:r>
      <w:r>
        <w:rPr>
          <w:noProof/>
        </w:rPr>
        <w:fldChar w:fldCharType="end"/>
      </w:r>
    </w:p>
    <w:p w14:paraId="03A5DE34" w14:textId="7CA9921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rFonts w:eastAsia="SimSun"/>
          <w:noProof/>
        </w:rPr>
        <w:t>5.2.4.27</w:t>
      </w:r>
      <w:r>
        <w:rPr>
          <w:rFonts w:asciiTheme="minorHAnsi" w:eastAsiaTheme="minorEastAsia" w:hAnsiTheme="minorHAnsi" w:cstheme="minorBidi"/>
          <w:noProof/>
          <w:kern w:val="2"/>
          <w:sz w:val="22"/>
          <w:szCs w:val="22"/>
          <w:lang w:eastAsia="en-GB"/>
          <w14:ligatures w14:val="standardContextual"/>
        </w:rPr>
        <w:tab/>
      </w:r>
      <w:r>
        <w:rPr>
          <w:noProof/>
        </w:rPr>
        <w:t>Type: Ipv6AddressRange</w:t>
      </w:r>
      <w:r>
        <w:rPr>
          <w:noProof/>
        </w:rPr>
        <w:tab/>
      </w:r>
      <w:r>
        <w:rPr>
          <w:noProof/>
        </w:rPr>
        <w:fldChar w:fldCharType="begin" w:fldLock="1"/>
      </w:r>
      <w:r>
        <w:rPr>
          <w:noProof/>
        </w:rPr>
        <w:instrText xml:space="preserve"> PAGEREF _Toc153885231 \h </w:instrText>
      </w:r>
      <w:r>
        <w:rPr>
          <w:noProof/>
        </w:rPr>
      </w:r>
      <w:r>
        <w:rPr>
          <w:noProof/>
        </w:rPr>
        <w:fldChar w:fldCharType="separate"/>
      </w:r>
      <w:r>
        <w:rPr>
          <w:noProof/>
        </w:rPr>
        <w:t>32</w:t>
      </w:r>
      <w:r>
        <w:rPr>
          <w:noProof/>
        </w:rPr>
        <w:fldChar w:fldCharType="end"/>
      </w:r>
    </w:p>
    <w:p w14:paraId="0D4A3082" w14:textId="752125A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rFonts w:eastAsia="SimSun"/>
          <w:noProof/>
        </w:rPr>
        <w:t>5.2.4.28</w:t>
      </w:r>
      <w:r>
        <w:rPr>
          <w:rFonts w:asciiTheme="minorHAnsi" w:eastAsiaTheme="minorEastAsia" w:hAnsiTheme="minorHAnsi" w:cstheme="minorBidi"/>
          <w:noProof/>
          <w:kern w:val="2"/>
          <w:sz w:val="22"/>
          <w:szCs w:val="22"/>
          <w:lang w:eastAsia="en-GB"/>
          <w14:ligatures w14:val="standardContextual"/>
        </w:rPr>
        <w:tab/>
      </w:r>
      <w:r>
        <w:rPr>
          <w:noProof/>
        </w:rPr>
        <w:t>Type: Ipv6PrefixRange</w:t>
      </w:r>
      <w:r>
        <w:rPr>
          <w:noProof/>
        </w:rPr>
        <w:tab/>
      </w:r>
      <w:r>
        <w:rPr>
          <w:noProof/>
        </w:rPr>
        <w:fldChar w:fldCharType="begin" w:fldLock="1"/>
      </w:r>
      <w:r>
        <w:rPr>
          <w:noProof/>
        </w:rPr>
        <w:instrText xml:space="preserve"> PAGEREF _Toc153885232 \h </w:instrText>
      </w:r>
      <w:r>
        <w:rPr>
          <w:noProof/>
        </w:rPr>
      </w:r>
      <w:r>
        <w:rPr>
          <w:noProof/>
        </w:rPr>
        <w:fldChar w:fldCharType="separate"/>
      </w:r>
      <w:r>
        <w:rPr>
          <w:noProof/>
        </w:rPr>
        <w:t>32</w:t>
      </w:r>
      <w:r>
        <w:rPr>
          <w:noProof/>
        </w:rPr>
        <w:fldChar w:fldCharType="end"/>
      </w:r>
    </w:p>
    <w:p w14:paraId="7233A6DE" w14:textId="07F0CCD9"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_Toc153885233 \h </w:instrText>
      </w:r>
      <w:r>
        <w:rPr>
          <w:noProof/>
        </w:rPr>
      </w:r>
      <w:r>
        <w:rPr>
          <w:noProof/>
        </w:rPr>
        <w:fldChar w:fldCharType="separate"/>
      </w:r>
      <w:r>
        <w:rPr>
          <w:noProof/>
        </w:rPr>
        <w:t>32</w:t>
      </w:r>
      <w:r>
        <w:rPr>
          <w:noProof/>
        </w:rPr>
        <w:fldChar w:fldCharType="end"/>
      </w:r>
    </w:p>
    <w:p w14:paraId="429582F7" w14:textId="4D2AC07D"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_Toc153885234 \h </w:instrText>
      </w:r>
      <w:r>
        <w:rPr>
          <w:noProof/>
        </w:rPr>
      </w:r>
      <w:r>
        <w:rPr>
          <w:noProof/>
        </w:rPr>
        <w:fldChar w:fldCharType="separate"/>
      </w:r>
      <w:r>
        <w:rPr>
          <w:noProof/>
        </w:rPr>
        <w:t>32</w:t>
      </w:r>
      <w:r>
        <w:rPr>
          <w:noProof/>
        </w:rPr>
        <w:fldChar w:fldCharType="end"/>
      </w:r>
    </w:p>
    <w:p w14:paraId="7CCE225B" w14:textId="64A0981F"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_Toc153885235 \h </w:instrText>
      </w:r>
      <w:r>
        <w:rPr>
          <w:noProof/>
        </w:rPr>
      </w:r>
      <w:r>
        <w:rPr>
          <w:noProof/>
        </w:rPr>
        <w:fldChar w:fldCharType="separate"/>
      </w:r>
      <w:r>
        <w:rPr>
          <w:noProof/>
        </w:rPr>
        <w:t>33</w:t>
      </w:r>
      <w:r>
        <w:rPr>
          <w:noProof/>
        </w:rPr>
        <w:fldChar w:fldCharType="end"/>
      </w:r>
    </w:p>
    <w:p w14:paraId="0B08FB17" w14:textId="44C428C1"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_Toc153885236 \h </w:instrText>
      </w:r>
      <w:r>
        <w:rPr>
          <w:noProof/>
        </w:rPr>
      </w:r>
      <w:r>
        <w:rPr>
          <w:noProof/>
        </w:rPr>
        <w:fldChar w:fldCharType="separate"/>
      </w:r>
      <w:r>
        <w:rPr>
          <w:noProof/>
        </w:rPr>
        <w:t>37</w:t>
      </w:r>
      <w:r>
        <w:rPr>
          <w:noProof/>
        </w:rPr>
        <w:fldChar w:fldCharType="end"/>
      </w:r>
    </w:p>
    <w:p w14:paraId="729568E9" w14:textId="633B803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_Toc153885237 \h </w:instrText>
      </w:r>
      <w:r>
        <w:rPr>
          <w:noProof/>
        </w:rPr>
      </w:r>
      <w:r>
        <w:rPr>
          <w:noProof/>
        </w:rPr>
        <w:fldChar w:fldCharType="separate"/>
      </w:r>
      <w:r>
        <w:rPr>
          <w:noProof/>
        </w:rPr>
        <w:t>37</w:t>
      </w:r>
      <w:r>
        <w:rPr>
          <w:noProof/>
        </w:rPr>
        <w:fldChar w:fldCharType="end"/>
      </w:r>
    </w:p>
    <w:p w14:paraId="68E69E64" w14:textId="310C3B69"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_Toc153885238 \h </w:instrText>
      </w:r>
      <w:r>
        <w:rPr>
          <w:noProof/>
        </w:rPr>
      </w:r>
      <w:r>
        <w:rPr>
          <w:noProof/>
        </w:rPr>
        <w:fldChar w:fldCharType="separate"/>
      </w:r>
      <w:r>
        <w:rPr>
          <w:noProof/>
        </w:rPr>
        <w:t>38</w:t>
      </w:r>
      <w:r>
        <w:rPr>
          <w:noProof/>
        </w:rPr>
        <w:fldChar w:fldCharType="end"/>
      </w:r>
    </w:p>
    <w:p w14:paraId="725743F5" w14:textId="37AAC07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_Toc153885239 \h </w:instrText>
      </w:r>
      <w:r>
        <w:rPr>
          <w:noProof/>
        </w:rPr>
      </w:r>
      <w:r>
        <w:rPr>
          <w:noProof/>
        </w:rPr>
        <w:fldChar w:fldCharType="separate"/>
      </w:r>
      <w:r>
        <w:rPr>
          <w:noProof/>
        </w:rPr>
        <w:t>38</w:t>
      </w:r>
      <w:r>
        <w:rPr>
          <w:noProof/>
        </w:rPr>
        <w:fldChar w:fldCharType="end"/>
      </w:r>
    </w:p>
    <w:p w14:paraId="18D701D9" w14:textId="64B2EB9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_Toc153885240 \h </w:instrText>
      </w:r>
      <w:r>
        <w:rPr>
          <w:noProof/>
        </w:rPr>
      </w:r>
      <w:r>
        <w:rPr>
          <w:noProof/>
        </w:rPr>
        <w:fldChar w:fldCharType="separate"/>
      </w:r>
      <w:r>
        <w:rPr>
          <w:noProof/>
        </w:rPr>
        <w:t>38</w:t>
      </w:r>
      <w:r>
        <w:rPr>
          <w:noProof/>
        </w:rPr>
        <w:fldChar w:fldCharType="end"/>
      </w:r>
    </w:p>
    <w:p w14:paraId="0B6E8E6B" w14:textId="08B626A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_Toc153885241 \h </w:instrText>
      </w:r>
      <w:r>
        <w:rPr>
          <w:noProof/>
        </w:rPr>
      </w:r>
      <w:r>
        <w:rPr>
          <w:noProof/>
        </w:rPr>
        <w:fldChar w:fldCharType="separate"/>
      </w:r>
      <w:r>
        <w:rPr>
          <w:noProof/>
        </w:rPr>
        <w:t>38</w:t>
      </w:r>
      <w:r>
        <w:rPr>
          <w:noProof/>
        </w:rPr>
        <w:fldChar w:fldCharType="end"/>
      </w:r>
    </w:p>
    <w:p w14:paraId="2B5A5545" w14:textId="3BE894D5"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_Toc153885242 \h </w:instrText>
      </w:r>
      <w:r>
        <w:rPr>
          <w:noProof/>
        </w:rPr>
      </w:r>
      <w:r>
        <w:rPr>
          <w:noProof/>
        </w:rPr>
        <w:fldChar w:fldCharType="separate"/>
      </w:r>
      <w:r>
        <w:rPr>
          <w:noProof/>
        </w:rPr>
        <w:t>38</w:t>
      </w:r>
      <w:r>
        <w:rPr>
          <w:noProof/>
        </w:rPr>
        <w:fldChar w:fldCharType="end"/>
      </w:r>
    </w:p>
    <w:p w14:paraId="43860CF6" w14:textId="4FA1BDC7"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_Toc153885243 \h </w:instrText>
      </w:r>
      <w:r>
        <w:rPr>
          <w:noProof/>
        </w:rPr>
      </w:r>
      <w:r>
        <w:rPr>
          <w:noProof/>
        </w:rPr>
        <w:fldChar w:fldCharType="separate"/>
      </w:r>
      <w:r>
        <w:rPr>
          <w:noProof/>
        </w:rPr>
        <w:t>38</w:t>
      </w:r>
      <w:r>
        <w:rPr>
          <w:noProof/>
        </w:rPr>
        <w:fldChar w:fldCharType="end"/>
      </w:r>
    </w:p>
    <w:p w14:paraId="08AC0B7E" w14:textId="3248B538"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_Toc153885244 \h </w:instrText>
      </w:r>
      <w:r>
        <w:rPr>
          <w:noProof/>
        </w:rPr>
      </w:r>
      <w:r>
        <w:rPr>
          <w:noProof/>
        </w:rPr>
        <w:fldChar w:fldCharType="separate"/>
      </w:r>
      <w:r>
        <w:rPr>
          <w:noProof/>
        </w:rPr>
        <w:t>38</w:t>
      </w:r>
      <w:r>
        <w:rPr>
          <w:noProof/>
        </w:rPr>
        <w:fldChar w:fldCharType="end"/>
      </w:r>
    </w:p>
    <w:p w14:paraId="4B41973F" w14:textId="6B71FFEB"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_Toc153885245 \h </w:instrText>
      </w:r>
      <w:r>
        <w:rPr>
          <w:noProof/>
        </w:rPr>
      </w:r>
      <w:r>
        <w:rPr>
          <w:noProof/>
        </w:rPr>
        <w:fldChar w:fldCharType="separate"/>
      </w:r>
      <w:r>
        <w:rPr>
          <w:noProof/>
        </w:rPr>
        <w:t>45</w:t>
      </w:r>
      <w:r>
        <w:rPr>
          <w:noProof/>
        </w:rPr>
        <w:fldChar w:fldCharType="end"/>
      </w:r>
    </w:p>
    <w:p w14:paraId="2E5427C0" w14:textId="1C61A0C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_Toc153885246 \h </w:instrText>
      </w:r>
      <w:r>
        <w:rPr>
          <w:noProof/>
        </w:rPr>
      </w:r>
      <w:r>
        <w:rPr>
          <w:noProof/>
        </w:rPr>
        <w:fldChar w:fldCharType="separate"/>
      </w:r>
      <w:r>
        <w:rPr>
          <w:noProof/>
        </w:rPr>
        <w:t>45</w:t>
      </w:r>
      <w:r>
        <w:rPr>
          <w:noProof/>
        </w:rPr>
        <w:fldChar w:fldCharType="end"/>
      </w:r>
    </w:p>
    <w:p w14:paraId="6D85BEBF" w14:textId="04BFAF2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_Toc153885247 \h </w:instrText>
      </w:r>
      <w:r>
        <w:rPr>
          <w:noProof/>
        </w:rPr>
      </w:r>
      <w:r>
        <w:rPr>
          <w:noProof/>
        </w:rPr>
        <w:fldChar w:fldCharType="separate"/>
      </w:r>
      <w:r>
        <w:rPr>
          <w:noProof/>
        </w:rPr>
        <w:t>45</w:t>
      </w:r>
      <w:r>
        <w:rPr>
          <w:noProof/>
        </w:rPr>
        <w:fldChar w:fldCharType="end"/>
      </w:r>
    </w:p>
    <w:p w14:paraId="3EF3A8F6" w14:textId="3C88229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_Toc153885248 \h </w:instrText>
      </w:r>
      <w:r>
        <w:rPr>
          <w:noProof/>
        </w:rPr>
      </w:r>
      <w:r>
        <w:rPr>
          <w:noProof/>
        </w:rPr>
        <w:fldChar w:fldCharType="separate"/>
      </w:r>
      <w:r>
        <w:rPr>
          <w:noProof/>
        </w:rPr>
        <w:t>45</w:t>
      </w:r>
      <w:r>
        <w:rPr>
          <w:noProof/>
        </w:rPr>
        <w:fldChar w:fldCharType="end"/>
      </w:r>
    </w:p>
    <w:p w14:paraId="24A5BDB6" w14:textId="70C4934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_Toc153885249 \h </w:instrText>
      </w:r>
      <w:r>
        <w:rPr>
          <w:noProof/>
        </w:rPr>
      </w:r>
      <w:r>
        <w:rPr>
          <w:noProof/>
        </w:rPr>
        <w:fldChar w:fldCharType="separate"/>
      </w:r>
      <w:r>
        <w:rPr>
          <w:noProof/>
        </w:rPr>
        <w:t>46</w:t>
      </w:r>
      <w:r>
        <w:rPr>
          <w:noProof/>
        </w:rPr>
        <w:fldChar w:fldCharType="end"/>
      </w:r>
    </w:p>
    <w:p w14:paraId="056BA884" w14:textId="4A3F33C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_Toc153885250 \h </w:instrText>
      </w:r>
      <w:r>
        <w:rPr>
          <w:noProof/>
        </w:rPr>
      </w:r>
      <w:r>
        <w:rPr>
          <w:noProof/>
        </w:rPr>
        <w:fldChar w:fldCharType="separate"/>
      </w:r>
      <w:r>
        <w:rPr>
          <w:noProof/>
        </w:rPr>
        <w:t>46</w:t>
      </w:r>
      <w:r>
        <w:rPr>
          <w:noProof/>
        </w:rPr>
        <w:fldChar w:fldCharType="end"/>
      </w:r>
    </w:p>
    <w:p w14:paraId="0E2C88AD" w14:textId="4B0CD0F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_Toc153885251 \h </w:instrText>
      </w:r>
      <w:r>
        <w:rPr>
          <w:noProof/>
        </w:rPr>
      </w:r>
      <w:r>
        <w:rPr>
          <w:noProof/>
        </w:rPr>
        <w:fldChar w:fldCharType="separate"/>
      </w:r>
      <w:r>
        <w:rPr>
          <w:noProof/>
        </w:rPr>
        <w:t>46</w:t>
      </w:r>
      <w:r>
        <w:rPr>
          <w:noProof/>
        </w:rPr>
        <w:fldChar w:fldCharType="end"/>
      </w:r>
    </w:p>
    <w:p w14:paraId="5D841B94" w14:textId="0B4C8E1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_Toc153885252 \h </w:instrText>
      </w:r>
      <w:r>
        <w:rPr>
          <w:noProof/>
        </w:rPr>
      </w:r>
      <w:r>
        <w:rPr>
          <w:noProof/>
        </w:rPr>
        <w:fldChar w:fldCharType="separate"/>
      </w:r>
      <w:r>
        <w:rPr>
          <w:noProof/>
        </w:rPr>
        <w:t>46</w:t>
      </w:r>
      <w:r>
        <w:rPr>
          <w:noProof/>
        </w:rPr>
        <w:fldChar w:fldCharType="end"/>
      </w:r>
    </w:p>
    <w:p w14:paraId="3022E897" w14:textId="1DD0D8C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_Toc153885253 \h </w:instrText>
      </w:r>
      <w:r>
        <w:rPr>
          <w:noProof/>
        </w:rPr>
      </w:r>
      <w:r>
        <w:rPr>
          <w:noProof/>
        </w:rPr>
        <w:fldChar w:fldCharType="separate"/>
      </w:r>
      <w:r>
        <w:rPr>
          <w:noProof/>
        </w:rPr>
        <w:t>47</w:t>
      </w:r>
      <w:r>
        <w:rPr>
          <w:noProof/>
        </w:rPr>
        <w:fldChar w:fldCharType="end"/>
      </w:r>
    </w:p>
    <w:p w14:paraId="4641AAF1" w14:textId="59126BE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_Toc153885254 \h </w:instrText>
      </w:r>
      <w:r>
        <w:rPr>
          <w:noProof/>
        </w:rPr>
      </w:r>
      <w:r>
        <w:rPr>
          <w:noProof/>
        </w:rPr>
        <w:fldChar w:fldCharType="separate"/>
      </w:r>
      <w:r>
        <w:rPr>
          <w:noProof/>
        </w:rPr>
        <w:t>47</w:t>
      </w:r>
      <w:r>
        <w:rPr>
          <w:noProof/>
        </w:rPr>
        <w:fldChar w:fldCharType="end"/>
      </w:r>
    </w:p>
    <w:p w14:paraId="6047C155" w14:textId="4093CFD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_Toc153885255 \h </w:instrText>
      </w:r>
      <w:r>
        <w:rPr>
          <w:noProof/>
        </w:rPr>
      </w:r>
      <w:r>
        <w:rPr>
          <w:noProof/>
        </w:rPr>
        <w:fldChar w:fldCharType="separate"/>
      </w:r>
      <w:r>
        <w:rPr>
          <w:noProof/>
        </w:rPr>
        <w:t>47</w:t>
      </w:r>
      <w:r>
        <w:rPr>
          <w:noProof/>
        </w:rPr>
        <w:fldChar w:fldCharType="end"/>
      </w:r>
    </w:p>
    <w:p w14:paraId="3BD0B54B" w14:textId="22DAC96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_Toc153885256 \h </w:instrText>
      </w:r>
      <w:r>
        <w:rPr>
          <w:noProof/>
        </w:rPr>
      </w:r>
      <w:r>
        <w:rPr>
          <w:noProof/>
        </w:rPr>
        <w:fldChar w:fldCharType="separate"/>
      </w:r>
      <w:r>
        <w:rPr>
          <w:noProof/>
        </w:rPr>
        <w:t>47</w:t>
      </w:r>
      <w:r>
        <w:rPr>
          <w:noProof/>
        </w:rPr>
        <w:fldChar w:fldCharType="end"/>
      </w:r>
    </w:p>
    <w:p w14:paraId="50C7C8CD" w14:textId="55992FF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_Toc153885257 \h </w:instrText>
      </w:r>
      <w:r>
        <w:rPr>
          <w:noProof/>
        </w:rPr>
      </w:r>
      <w:r>
        <w:rPr>
          <w:noProof/>
        </w:rPr>
        <w:fldChar w:fldCharType="separate"/>
      </w:r>
      <w:r>
        <w:rPr>
          <w:noProof/>
        </w:rPr>
        <w:t>47</w:t>
      </w:r>
      <w:r>
        <w:rPr>
          <w:noProof/>
        </w:rPr>
        <w:fldChar w:fldCharType="end"/>
      </w:r>
    </w:p>
    <w:p w14:paraId="1B6F300D" w14:textId="7AED492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_Toc153885258 \h </w:instrText>
      </w:r>
      <w:r>
        <w:rPr>
          <w:noProof/>
        </w:rPr>
      </w:r>
      <w:r>
        <w:rPr>
          <w:noProof/>
        </w:rPr>
        <w:fldChar w:fldCharType="separate"/>
      </w:r>
      <w:r>
        <w:rPr>
          <w:noProof/>
        </w:rPr>
        <w:t>47</w:t>
      </w:r>
      <w:r>
        <w:rPr>
          <w:noProof/>
        </w:rPr>
        <w:fldChar w:fldCharType="end"/>
      </w:r>
    </w:p>
    <w:p w14:paraId="13931274" w14:textId="6F2830C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_Toc153885259 \h </w:instrText>
      </w:r>
      <w:r>
        <w:rPr>
          <w:noProof/>
        </w:rPr>
      </w:r>
      <w:r>
        <w:rPr>
          <w:noProof/>
        </w:rPr>
        <w:fldChar w:fldCharType="separate"/>
      </w:r>
      <w:r>
        <w:rPr>
          <w:noProof/>
        </w:rPr>
        <w:t>47</w:t>
      </w:r>
      <w:r>
        <w:rPr>
          <w:noProof/>
        </w:rPr>
        <w:fldChar w:fldCharType="end"/>
      </w:r>
    </w:p>
    <w:p w14:paraId="0C37BAAB" w14:textId="649245F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_Toc153885260 \h </w:instrText>
      </w:r>
      <w:r>
        <w:rPr>
          <w:noProof/>
        </w:rPr>
      </w:r>
      <w:r>
        <w:rPr>
          <w:noProof/>
        </w:rPr>
        <w:fldChar w:fldCharType="separate"/>
      </w:r>
      <w:r>
        <w:rPr>
          <w:noProof/>
        </w:rPr>
        <w:t>47</w:t>
      </w:r>
      <w:r>
        <w:rPr>
          <w:noProof/>
        </w:rPr>
        <w:fldChar w:fldCharType="end"/>
      </w:r>
    </w:p>
    <w:p w14:paraId="5100F362" w14:textId="7D7DACD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_Toc153885261 \h </w:instrText>
      </w:r>
      <w:r>
        <w:rPr>
          <w:noProof/>
        </w:rPr>
      </w:r>
      <w:r>
        <w:rPr>
          <w:noProof/>
        </w:rPr>
        <w:fldChar w:fldCharType="separate"/>
      </w:r>
      <w:r>
        <w:rPr>
          <w:noProof/>
        </w:rPr>
        <w:t>48</w:t>
      </w:r>
      <w:r>
        <w:rPr>
          <w:noProof/>
        </w:rPr>
        <w:fldChar w:fldCharType="end"/>
      </w:r>
    </w:p>
    <w:p w14:paraId="2C85D876" w14:textId="04B7FEC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_Toc153885262 \h </w:instrText>
      </w:r>
      <w:r>
        <w:rPr>
          <w:noProof/>
        </w:rPr>
      </w:r>
      <w:r>
        <w:rPr>
          <w:noProof/>
        </w:rPr>
        <w:fldChar w:fldCharType="separate"/>
      </w:r>
      <w:r>
        <w:rPr>
          <w:noProof/>
        </w:rPr>
        <w:t>48</w:t>
      </w:r>
      <w:r>
        <w:rPr>
          <w:noProof/>
        </w:rPr>
        <w:fldChar w:fldCharType="end"/>
      </w:r>
    </w:p>
    <w:p w14:paraId="25CDE2E3" w14:textId="14D9802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_Toc153885263 \h </w:instrText>
      </w:r>
      <w:r>
        <w:rPr>
          <w:noProof/>
        </w:rPr>
      </w:r>
      <w:r>
        <w:rPr>
          <w:noProof/>
        </w:rPr>
        <w:fldChar w:fldCharType="separate"/>
      </w:r>
      <w:r>
        <w:rPr>
          <w:noProof/>
        </w:rPr>
        <w:t>48</w:t>
      </w:r>
      <w:r>
        <w:rPr>
          <w:noProof/>
        </w:rPr>
        <w:fldChar w:fldCharType="end"/>
      </w:r>
    </w:p>
    <w:p w14:paraId="6685E4E5" w14:textId="1EB0347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_Toc153885264 \h </w:instrText>
      </w:r>
      <w:r>
        <w:rPr>
          <w:noProof/>
        </w:rPr>
      </w:r>
      <w:r>
        <w:rPr>
          <w:noProof/>
        </w:rPr>
        <w:fldChar w:fldCharType="separate"/>
      </w:r>
      <w:r>
        <w:rPr>
          <w:noProof/>
        </w:rPr>
        <w:t>48</w:t>
      </w:r>
      <w:r>
        <w:rPr>
          <w:noProof/>
        </w:rPr>
        <w:fldChar w:fldCharType="end"/>
      </w:r>
    </w:p>
    <w:p w14:paraId="39AB1B81" w14:textId="18BF8C4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_Toc153885265 \h </w:instrText>
      </w:r>
      <w:r>
        <w:rPr>
          <w:noProof/>
        </w:rPr>
      </w:r>
      <w:r>
        <w:rPr>
          <w:noProof/>
        </w:rPr>
        <w:fldChar w:fldCharType="separate"/>
      </w:r>
      <w:r>
        <w:rPr>
          <w:noProof/>
        </w:rPr>
        <w:t>48</w:t>
      </w:r>
      <w:r>
        <w:rPr>
          <w:noProof/>
        </w:rPr>
        <w:fldChar w:fldCharType="end"/>
      </w:r>
    </w:p>
    <w:p w14:paraId="744AF66E" w14:textId="496ACFD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_Toc153885266 \h </w:instrText>
      </w:r>
      <w:r>
        <w:rPr>
          <w:noProof/>
        </w:rPr>
      </w:r>
      <w:r>
        <w:rPr>
          <w:noProof/>
        </w:rPr>
        <w:fldChar w:fldCharType="separate"/>
      </w:r>
      <w:r>
        <w:rPr>
          <w:noProof/>
        </w:rPr>
        <w:t>48</w:t>
      </w:r>
      <w:r>
        <w:rPr>
          <w:noProof/>
        </w:rPr>
        <w:fldChar w:fldCharType="end"/>
      </w:r>
    </w:p>
    <w:p w14:paraId="7ADCE09B" w14:textId="232F008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_Toc153885267 \h </w:instrText>
      </w:r>
      <w:r>
        <w:rPr>
          <w:noProof/>
        </w:rPr>
      </w:r>
      <w:r>
        <w:rPr>
          <w:noProof/>
        </w:rPr>
        <w:fldChar w:fldCharType="separate"/>
      </w:r>
      <w:r>
        <w:rPr>
          <w:noProof/>
        </w:rPr>
        <w:t>48</w:t>
      </w:r>
      <w:r>
        <w:rPr>
          <w:noProof/>
        </w:rPr>
        <w:fldChar w:fldCharType="end"/>
      </w:r>
    </w:p>
    <w:p w14:paraId="06A183E3" w14:textId="0DFEECB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_Toc153885268 \h </w:instrText>
      </w:r>
      <w:r>
        <w:rPr>
          <w:noProof/>
        </w:rPr>
      </w:r>
      <w:r>
        <w:rPr>
          <w:noProof/>
        </w:rPr>
        <w:fldChar w:fldCharType="separate"/>
      </w:r>
      <w:r>
        <w:rPr>
          <w:noProof/>
        </w:rPr>
        <w:t>48</w:t>
      </w:r>
      <w:r>
        <w:rPr>
          <w:noProof/>
        </w:rPr>
        <w:fldChar w:fldCharType="end"/>
      </w:r>
    </w:p>
    <w:p w14:paraId="7D4D4C64" w14:textId="5C53861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_Toc153885269 \h </w:instrText>
      </w:r>
      <w:r>
        <w:rPr>
          <w:noProof/>
        </w:rPr>
      </w:r>
      <w:r>
        <w:rPr>
          <w:noProof/>
        </w:rPr>
        <w:fldChar w:fldCharType="separate"/>
      </w:r>
      <w:r>
        <w:rPr>
          <w:noProof/>
        </w:rPr>
        <w:t>49</w:t>
      </w:r>
      <w:r>
        <w:rPr>
          <w:noProof/>
        </w:rPr>
        <w:fldChar w:fldCharType="end"/>
      </w:r>
    </w:p>
    <w:p w14:paraId="1978899F" w14:textId="662A136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_Toc153885270 \h </w:instrText>
      </w:r>
      <w:r>
        <w:rPr>
          <w:noProof/>
        </w:rPr>
      </w:r>
      <w:r>
        <w:rPr>
          <w:noProof/>
        </w:rPr>
        <w:fldChar w:fldCharType="separate"/>
      </w:r>
      <w:r>
        <w:rPr>
          <w:noProof/>
        </w:rPr>
        <w:t>49</w:t>
      </w:r>
      <w:r>
        <w:rPr>
          <w:noProof/>
        </w:rPr>
        <w:fldChar w:fldCharType="end"/>
      </w:r>
    </w:p>
    <w:p w14:paraId="404464D0" w14:textId="3B79BD1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_Toc153885271 \h </w:instrText>
      </w:r>
      <w:r>
        <w:rPr>
          <w:noProof/>
        </w:rPr>
      </w:r>
      <w:r>
        <w:rPr>
          <w:noProof/>
        </w:rPr>
        <w:fldChar w:fldCharType="separate"/>
      </w:r>
      <w:r>
        <w:rPr>
          <w:noProof/>
        </w:rPr>
        <w:t>49</w:t>
      </w:r>
      <w:r>
        <w:rPr>
          <w:noProof/>
        </w:rPr>
        <w:fldChar w:fldCharType="end"/>
      </w:r>
    </w:p>
    <w:p w14:paraId="1ADC676A" w14:textId="4B2AEBC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_Toc153885272 \h </w:instrText>
      </w:r>
      <w:r>
        <w:rPr>
          <w:noProof/>
        </w:rPr>
      </w:r>
      <w:r>
        <w:rPr>
          <w:noProof/>
        </w:rPr>
        <w:fldChar w:fldCharType="separate"/>
      </w:r>
      <w:r>
        <w:rPr>
          <w:noProof/>
        </w:rPr>
        <w:t>49</w:t>
      </w:r>
      <w:r>
        <w:rPr>
          <w:noProof/>
        </w:rPr>
        <w:fldChar w:fldCharType="end"/>
      </w:r>
    </w:p>
    <w:p w14:paraId="14781DE9" w14:textId="7548536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_Toc153885273 \h </w:instrText>
      </w:r>
      <w:r>
        <w:rPr>
          <w:noProof/>
        </w:rPr>
      </w:r>
      <w:r>
        <w:rPr>
          <w:noProof/>
        </w:rPr>
        <w:fldChar w:fldCharType="separate"/>
      </w:r>
      <w:r>
        <w:rPr>
          <w:noProof/>
        </w:rPr>
        <w:t>50</w:t>
      </w:r>
      <w:r>
        <w:rPr>
          <w:noProof/>
        </w:rPr>
        <w:fldChar w:fldCharType="end"/>
      </w:r>
    </w:p>
    <w:p w14:paraId="5F20234C" w14:textId="471F4FC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_Toc153885274 \h </w:instrText>
      </w:r>
      <w:r>
        <w:rPr>
          <w:noProof/>
        </w:rPr>
      </w:r>
      <w:r>
        <w:rPr>
          <w:noProof/>
        </w:rPr>
        <w:fldChar w:fldCharType="separate"/>
      </w:r>
      <w:r>
        <w:rPr>
          <w:noProof/>
        </w:rPr>
        <w:t>50</w:t>
      </w:r>
      <w:r>
        <w:rPr>
          <w:noProof/>
        </w:rPr>
        <w:fldChar w:fldCharType="end"/>
      </w:r>
    </w:p>
    <w:p w14:paraId="6EF70887" w14:textId="52A41FA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_Toc153885275 \h </w:instrText>
      </w:r>
      <w:r>
        <w:rPr>
          <w:noProof/>
        </w:rPr>
      </w:r>
      <w:r>
        <w:rPr>
          <w:noProof/>
        </w:rPr>
        <w:fldChar w:fldCharType="separate"/>
      </w:r>
      <w:r>
        <w:rPr>
          <w:noProof/>
        </w:rPr>
        <w:t>50</w:t>
      </w:r>
      <w:r>
        <w:rPr>
          <w:noProof/>
        </w:rPr>
        <w:fldChar w:fldCharType="end"/>
      </w:r>
    </w:p>
    <w:p w14:paraId="160F0ECB" w14:textId="6B2045B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_Toc153885276 \h </w:instrText>
      </w:r>
      <w:r>
        <w:rPr>
          <w:noProof/>
        </w:rPr>
      </w:r>
      <w:r>
        <w:rPr>
          <w:noProof/>
        </w:rPr>
        <w:fldChar w:fldCharType="separate"/>
      </w:r>
      <w:r>
        <w:rPr>
          <w:noProof/>
        </w:rPr>
        <w:t>50</w:t>
      </w:r>
      <w:r>
        <w:rPr>
          <w:noProof/>
        </w:rPr>
        <w:fldChar w:fldCharType="end"/>
      </w:r>
    </w:p>
    <w:p w14:paraId="5AB73D03" w14:textId="1B6C251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_Toc153885277 \h </w:instrText>
      </w:r>
      <w:r>
        <w:rPr>
          <w:noProof/>
        </w:rPr>
      </w:r>
      <w:r>
        <w:rPr>
          <w:noProof/>
        </w:rPr>
        <w:fldChar w:fldCharType="separate"/>
      </w:r>
      <w:r>
        <w:rPr>
          <w:noProof/>
        </w:rPr>
        <w:t>50</w:t>
      </w:r>
      <w:r>
        <w:rPr>
          <w:noProof/>
        </w:rPr>
        <w:fldChar w:fldCharType="end"/>
      </w:r>
    </w:p>
    <w:p w14:paraId="42AC8FEE" w14:textId="538E092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_Toc153885278 \h </w:instrText>
      </w:r>
      <w:r>
        <w:rPr>
          <w:noProof/>
        </w:rPr>
      </w:r>
      <w:r>
        <w:rPr>
          <w:noProof/>
        </w:rPr>
        <w:fldChar w:fldCharType="separate"/>
      </w:r>
      <w:r>
        <w:rPr>
          <w:noProof/>
        </w:rPr>
        <w:t>50</w:t>
      </w:r>
      <w:r>
        <w:rPr>
          <w:noProof/>
        </w:rPr>
        <w:fldChar w:fldCharType="end"/>
      </w:r>
    </w:p>
    <w:p w14:paraId="711A7041" w14:textId="5E70182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_Toc153885279 \h </w:instrText>
      </w:r>
      <w:r>
        <w:rPr>
          <w:noProof/>
        </w:rPr>
      </w:r>
      <w:r>
        <w:rPr>
          <w:noProof/>
        </w:rPr>
        <w:fldChar w:fldCharType="separate"/>
      </w:r>
      <w:r>
        <w:rPr>
          <w:noProof/>
        </w:rPr>
        <w:t>51</w:t>
      </w:r>
      <w:r>
        <w:rPr>
          <w:noProof/>
        </w:rPr>
        <w:fldChar w:fldCharType="end"/>
      </w:r>
    </w:p>
    <w:p w14:paraId="1E5162CE" w14:textId="47D712B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_Toc153885280 \h </w:instrText>
      </w:r>
      <w:r>
        <w:rPr>
          <w:noProof/>
        </w:rPr>
      </w:r>
      <w:r>
        <w:rPr>
          <w:noProof/>
        </w:rPr>
        <w:fldChar w:fldCharType="separate"/>
      </w:r>
      <w:r>
        <w:rPr>
          <w:noProof/>
        </w:rPr>
        <w:t>51</w:t>
      </w:r>
      <w:r>
        <w:rPr>
          <w:noProof/>
        </w:rPr>
        <w:fldChar w:fldCharType="end"/>
      </w:r>
    </w:p>
    <w:p w14:paraId="33482F9C" w14:textId="17BFD38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_Toc153885281 \h </w:instrText>
      </w:r>
      <w:r>
        <w:rPr>
          <w:noProof/>
        </w:rPr>
      </w:r>
      <w:r>
        <w:rPr>
          <w:noProof/>
        </w:rPr>
        <w:fldChar w:fldCharType="separate"/>
      </w:r>
      <w:r>
        <w:rPr>
          <w:noProof/>
        </w:rPr>
        <w:t>51</w:t>
      </w:r>
      <w:r>
        <w:rPr>
          <w:noProof/>
        </w:rPr>
        <w:fldChar w:fldCharType="end"/>
      </w:r>
    </w:p>
    <w:p w14:paraId="7357450B" w14:textId="06F803B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5.4.3.38</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_Toc153885282 \h </w:instrText>
      </w:r>
      <w:r>
        <w:rPr>
          <w:noProof/>
        </w:rPr>
      </w:r>
      <w:r>
        <w:rPr>
          <w:noProof/>
        </w:rPr>
        <w:fldChar w:fldCharType="separate"/>
      </w:r>
      <w:r>
        <w:rPr>
          <w:noProof/>
        </w:rPr>
        <w:t>51</w:t>
      </w:r>
      <w:r>
        <w:rPr>
          <w:noProof/>
        </w:rPr>
        <w:fldChar w:fldCharType="end"/>
      </w:r>
    </w:p>
    <w:p w14:paraId="76009ADF" w14:textId="4A5AB10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5.4.3.39</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_Toc153885283 \h </w:instrText>
      </w:r>
      <w:r>
        <w:rPr>
          <w:noProof/>
        </w:rPr>
      </w:r>
      <w:r>
        <w:rPr>
          <w:noProof/>
        </w:rPr>
        <w:fldChar w:fldCharType="separate"/>
      </w:r>
      <w:r>
        <w:rPr>
          <w:noProof/>
        </w:rPr>
        <w:t>51</w:t>
      </w:r>
      <w:r>
        <w:rPr>
          <w:noProof/>
        </w:rPr>
        <w:fldChar w:fldCharType="end"/>
      </w:r>
    </w:p>
    <w:p w14:paraId="1042622A" w14:textId="27EB812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5.4.3.40</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_Toc153885284 \h </w:instrText>
      </w:r>
      <w:r>
        <w:rPr>
          <w:noProof/>
        </w:rPr>
      </w:r>
      <w:r>
        <w:rPr>
          <w:noProof/>
        </w:rPr>
        <w:fldChar w:fldCharType="separate"/>
      </w:r>
      <w:r>
        <w:rPr>
          <w:noProof/>
        </w:rPr>
        <w:t>51</w:t>
      </w:r>
      <w:r>
        <w:rPr>
          <w:noProof/>
        </w:rPr>
        <w:fldChar w:fldCharType="end"/>
      </w:r>
    </w:p>
    <w:p w14:paraId="5DBC9031" w14:textId="098DF64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5.4.3.41</w:t>
      </w:r>
      <w:r>
        <w:rPr>
          <w:rFonts w:asciiTheme="minorHAnsi" w:eastAsiaTheme="minorEastAsia" w:hAnsiTheme="minorHAnsi" w:cstheme="minorBidi"/>
          <w:noProof/>
          <w:kern w:val="2"/>
          <w:sz w:val="22"/>
          <w:szCs w:val="22"/>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_Toc153885285 \h </w:instrText>
      </w:r>
      <w:r>
        <w:rPr>
          <w:noProof/>
        </w:rPr>
      </w:r>
      <w:r>
        <w:rPr>
          <w:noProof/>
        </w:rPr>
        <w:fldChar w:fldCharType="separate"/>
      </w:r>
      <w:r>
        <w:rPr>
          <w:noProof/>
        </w:rPr>
        <w:t>52</w:t>
      </w:r>
      <w:r>
        <w:rPr>
          <w:noProof/>
        </w:rPr>
        <w:fldChar w:fldCharType="end"/>
      </w:r>
    </w:p>
    <w:p w14:paraId="25F484B7" w14:textId="639C55E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5.4.3.42</w:t>
      </w:r>
      <w:r>
        <w:rPr>
          <w:rFonts w:asciiTheme="minorHAnsi" w:eastAsiaTheme="minorEastAsia" w:hAnsiTheme="minorHAnsi" w:cstheme="minorBidi"/>
          <w:noProof/>
          <w:kern w:val="2"/>
          <w:sz w:val="22"/>
          <w:szCs w:val="22"/>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_Toc153885286 \h </w:instrText>
      </w:r>
      <w:r>
        <w:rPr>
          <w:noProof/>
        </w:rPr>
      </w:r>
      <w:r>
        <w:rPr>
          <w:noProof/>
        </w:rPr>
        <w:fldChar w:fldCharType="separate"/>
      </w:r>
      <w:r>
        <w:rPr>
          <w:noProof/>
        </w:rPr>
        <w:t>52</w:t>
      </w:r>
      <w:r>
        <w:rPr>
          <w:noProof/>
        </w:rPr>
        <w:fldChar w:fldCharType="end"/>
      </w:r>
    </w:p>
    <w:p w14:paraId="30941CF3" w14:textId="651E159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5.4.3.43</w:t>
      </w:r>
      <w:r>
        <w:rPr>
          <w:rFonts w:asciiTheme="minorHAnsi" w:eastAsiaTheme="minorEastAsia" w:hAnsiTheme="minorHAnsi" w:cstheme="minorBidi"/>
          <w:noProof/>
          <w:kern w:val="2"/>
          <w:sz w:val="22"/>
          <w:szCs w:val="22"/>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_Toc153885287 \h </w:instrText>
      </w:r>
      <w:r>
        <w:rPr>
          <w:noProof/>
        </w:rPr>
      </w:r>
      <w:r>
        <w:rPr>
          <w:noProof/>
        </w:rPr>
        <w:fldChar w:fldCharType="separate"/>
      </w:r>
      <w:r>
        <w:rPr>
          <w:noProof/>
        </w:rPr>
        <w:t>52</w:t>
      </w:r>
      <w:r>
        <w:rPr>
          <w:noProof/>
        </w:rPr>
        <w:fldChar w:fldCharType="end"/>
      </w:r>
    </w:p>
    <w:p w14:paraId="3D276028" w14:textId="016D678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5.4.3.44</w:t>
      </w:r>
      <w:r>
        <w:rPr>
          <w:rFonts w:asciiTheme="minorHAnsi" w:eastAsiaTheme="minorEastAsia" w:hAnsiTheme="minorHAnsi" w:cstheme="minorBidi"/>
          <w:noProof/>
          <w:kern w:val="2"/>
          <w:sz w:val="22"/>
          <w:szCs w:val="22"/>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_Toc153885288 \h </w:instrText>
      </w:r>
      <w:r>
        <w:rPr>
          <w:noProof/>
        </w:rPr>
      </w:r>
      <w:r>
        <w:rPr>
          <w:noProof/>
        </w:rPr>
        <w:fldChar w:fldCharType="separate"/>
      </w:r>
      <w:r>
        <w:rPr>
          <w:noProof/>
        </w:rPr>
        <w:t>52</w:t>
      </w:r>
      <w:r>
        <w:rPr>
          <w:noProof/>
        </w:rPr>
        <w:fldChar w:fldCharType="end"/>
      </w:r>
    </w:p>
    <w:p w14:paraId="2AA0BC1E" w14:textId="0D282EF9"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_Toc153885289 \h </w:instrText>
      </w:r>
      <w:r>
        <w:rPr>
          <w:noProof/>
        </w:rPr>
      </w:r>
      <w:r>
        <w:rPr>
          <w:noProof/>
        </w:rPr>
        <w:fldChar w:fldCharType="separate"/>
      </w:r>
      <w:r>
        <w:rPr>
          <w:noProof/>
        </w:rPr>
        <w:t>53</w:t>
      </w:r>
      <w:r>
        <w:rPr>
          <w:noProof/>
        </w:rPr>
        <w:fldChar w:fldCharType="end"/>
      </w:r>
    </w:p>
    <w:p w14:paraId="735D9FB7" w14:textId="4A9A8A7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_Toc153885290 \h </w:instrText>
      </w:r>
      <w:r>
        <w:rPr>
          <w:noProof/>
        </w:rPr>
      </w:r>
      <w:r>
        <w:rPr>
          <w:noProof/>
        </w:rPr>
        <w:fldChar w:fldCharType="separate"/>
      </w:r>
      <w:r>
        <w:rPr>
          <w:noProof/>
        </w:rPr>
        <w:t>53</w:t>
      </w:r>
      <w:r>
        <w:rPr>
          <w:noProof/>
        </w:rPr>
        <w:fldChar w:fldCharType="end"/>
      </w:r>
    </w:p>
    <w:p w14:paraId="69C520FF" w14:textId="15FC665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_Toc153885291 \h </w:instrText>
      </w:r>
      <w:r>
        <w:rPr>
          <w:noProof/>
        </w:rPr>
      </w:r>
      <w:r>
        <w:rPr>
          <w:noProof/>
        </w:rPr>
        <w:fldChar w:fldCharType="separate"/>
      </w:r>
      <w:r>
        <w:rPr>
          <w:noProof/>
        </w:rPr>
        <w:t>53</w:t>
      </w:r>
      <w:r>
        <w:rPr>
          <w:noProof/>
        </w:rPr>
        <w:fldChar w:fldCharType="end"/>
      </w:r>
    </w:p>
    <w:p w14:paraId="4A8FB7AB" w14:textId="0836070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_Toc153885292 \h </w:instrText>
      </w:r>
      <w:r>
        <w:rPr>
          <w:noProof/>
        </w:rPr>
      </w:r>
      <w:r>
        <w:rPr>
          <w:noProof/>
        </w:rPr>
        <w:fldChar w:fldCharType="separate"/>
      </w:r>
      <w:r>
        <w:rPr>
          <w:noProof/>
        </w:rPr>
        <w:t>54</w:t>
      </w:r>
      <w:r>
        <w:rPr>
          <w:noProof/>
        </w:rPr>
        <w:fldChar w:fldCharType="end"/>
      </w:r>
    </w:p>
    <w:p w14:paraId="0685FD95" w14:textId="5F87618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_Toc153885293 \h </w:instrText>
      </w:r>
      <w:r>
        <w:rPr>
          <w:noProof/>
        </w:rPr>
      </w:r>
      <w:r>
        <w:rPr>
          <w:noProof/>
        </w:rPr>
        <w:fldChar w:fldCharType="separate"/>
      </w:r>
      <w:r>
        <w:rPr>
          <w:noProof/>
        </w:rPr>
        <w:t>54</w:t>
      </w:r>
      <w:r>
        <w:rPr>
          <w:noProof/>
        </w:rPr>
        <w:fldChar w:fldCharType="end"/>
      </w:r>
    </w:p>
    <w:p w14:paraId="5D5DE42A" w14:textId="62BC341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_Toc153885294 \h </w:instrText>
      </w:r>
      <w:r>
        <w:rPr>
          <w:noProof/>
        </w:rPr>
      </w:r>
      <w:r>
        <w:rPr>
          <w:noProof/>
        </w:rPr>
        <w:fldChar w:fldCharType="separate"/>
      </w:r>
      <w:r>
        <w:rPr>
          <w:noProof/>
        </w:rPr>
        <w:t>54</w:t>
      </w:r>
      <w:r>
        <w:rPr>
          <w:noProof/>
        </w:rPr>
        <w:fldChar w:fldCharType="end"/>
      </w:r>
    </w:p>
    <w:p w14:paraId="76071172" w14:textId="5205597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_Toc153885295 \h </w:instrText>
      </w:r>
      <w:r>
        <w:rPr>
          <w:noProof/>
        </w:rPr>
      </w:r>
      <w:r>
        <w:rPr>
          <w:noProof/>
        </w:rPr>
        <w:fldChar w:fldCharType="separate"/>
      </w:r>
      <w:r>
        <w:rPr>
          <w:noProof/>
        </w:rPr>
        <w:t>55</w:t>
      </w:r>
      <w:r>
        <w:rPr>
          <w:noProof/>
        </w:rPr>
        <w:fldChar w:fldCharType="end"/>
      </w:r>
    </w:p>
    <w:p w14:paraId="08353BBA" w14:textId="5B8B9D7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_Toc153885296 \h </w:instrText>
      </w:r>
      <w:r>
        <w:rPr>
          <w:noProof/>
        </w:rPr>
      </w:r>
      <w:r>
        <w:rPr>
          <w:noProof/>
        </w:rPr>
        <w:fldChar w:fldCharType="separate"/>
      </w:r>
      <w:r>
        <w:rPr>
          <w:noProof/>
        </w:rPr>
        <w:t>55</w:t>
      </w:r>
      <w:r>
        <w:rPr>
          <w:noProof/>
        </w:rPr>
        <w:fldChar w:fldCharType="end"/>
      </w:r>
    </w:p>
    <w:p w14:paraId="7D41050A" w14:textId="0B83BDC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_Toc153885297 \h </w:instrText>
      </w:r>
      <w:r>
        <w:rPr>
          <w:noProof/>
        </w:rPr>
      </w:r>
      <w:r>
        <w:rPr>
          <w:noProof/>
        </w:rPr>
        <w:fldChar w:fldCharType="separate"/>
      </w:r>
      <w:r>
        <w:rPr>
          <w:noProof/>
        </w:rPr>
        <w:t>56</w:t>
      </w:r>
      <w:r>
        <w:rPr>
          <w:noProof/>
        </w:rPr>
        <w:fldChar w:fldCharType="end"/>
      </w:r>
    </w:p>
    <w:p w14:paraId="426B52DC" w14:textId="506EFDC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_Toc153885298 \h </w:instrText>
      </w:r>
      <w:r>
        <w:rPr>
          <w:noProof/>
        </w:rPr>
      </w:r>
      <w:r>
        <w:rPr>
          <w:noProof/>
        </w:rPr>
        <w:fldChar w:fldCharType="separate"/>
      </w:r>
      <w:r>
        <w:rPr>
          <w:noProof/>
        </w:rPr>
        <w:t>57</w:t>
      </w:r>
      <w:r>
        <w:rPr>
          <w:noProof/>
        </w:rPr>
        <w:fldChar w:fldCharType="end"/>
      </w:r>
    </w:p>
    <w:p w14:paraId="2A569013" w14:textId="0015750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_Toc153885299 \h </w:instrText>
      </w:r>
      <w:r>
        <w:rPr>
          <w:noProof/>
        </w:rPr>
      </w:r>
      <w:r>
        <w:rPr>
          <w:noProof/>
        </w:rPr>
        <w:fldChar w:fldCharType="separate"/>
      </w:r>
      <w:r>
        <w:rPr>
          <w:noProof/>
        </w:rPr>
        <w:t>58</w:t>
      </w:r>
      <w:r>
        <w:rPr>
          <w:noProof/>
        </w:rPr>
        <w:fldChar w:fldCharType="end"/>
      </w:r>
    </w:p>
    <w:p w14:paraId="55E1EDAF" w14:textId="47128B8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_Toc153885300 \h </w:instrText>
      </w:r>
      <w:r>
        <w:rPr>
          <w:noProof/>
        </w:rPr>
      </w:r>
      <w:r>
        <w:rPr>
          <w:noProof/>
        </w:rPr>
        <w:fldChar w:fldCharType="separate"/>
      </w:r>
      <w:r>
        <w:rPr>
          <w:noProof/>
        </w:rPr>
        <w:t>60</w:t>
      </w:r>
      <w:r>
        <w:rPr>
          <w:noProof/>
        </w:rPr>
        <w:fldChar w:fldCharType="end"/>
      </w:r>
    </w:p>
    <w:p w14:paraId="57684909" w14:textId="3E40564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_Toc153885301 \h </w:instrText>
      </w:r>
      <w:r>
        <w:rPr>
          <w:noProof/>
        </w:rPr>
      </w:r>
      <w:r>
        <w:rPr>
          <w:noProof/>
        </w:rPr>
        <w:fldChar w:fldCharType="separate"/>
      </w:r>
      <w:r>
        <w:rPr>
          <w:noProof/>
        </w:rPr>
        <w:t>60</w:t>
      </w:r>
      <w:r>
        <w:rPr>
          <w:noProof/>
        </w:rPr>
        <w:fldChar w:fldCharType="end"/>
      </w:r>
    </w:p>
    <w:p w14:paraId="56C6BEC7" w14:textId="07C6F2D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_Toc153885302 \h </w:instrText>
      </w:r>
      <w:r>
        <w:rPr>
          <w:noProof/>
        </w:rPr>
      </w:r>
      <w:r>
        <w:rPr>
          <w:noProof/>
        </w:rPr>
        <w:fldChar w:fldCharType="separate"/>
      </w:r>
      <w:r>
        <w:rPr>
          <w:noProof/>
        </w:rPr>
        <w:t>61</w:t>
      </w:r>
      <w:r>
        <w:rPr>
          <w:noProof/>
        </w:rPr>
        <w:fldChar w:fldCharType="end"/>
      </w:r>
    </w:p>
    <w:p w14:paraId="2191B056" w14:textId="4BDE643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_Toc153885303 \h </w:instrText>
      </w:r>
      <w:r>
        <w:rPr>
          <w:noProof/>
        </w:rPr>
      </w:r>
      <w:r>
        <w:rPr>
          <w:noProof/>
        </w:rPr>
        <w:fldChar w:fldCharType="separate"/>
      </w:r>
      <w:r>
        <w:rPr>
          <w:noProof/>
        </w:rPr>
        <w:t>61</w:t>
      </w:r>
      <w:r>
        <w:rPr>
          <w:noProof/>
        </w:rPr>
        <w:fldChar w:fldCharType="end"/>
      </w:r>
    </w:p>
    <w:p w14:paraId="6D269720" w14:textId="5C76774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_Toc153885304 \h </w:instrText>
      </w:r>
      <w:r>
        <w:rPr>
          <w:noProof/>
        </w:rPr>
      </w:r>
      <w:r>
        <w:rPr>
          <w:noProof/>
        </w:rPr>
        <w:fldChar w:fldCharType="separate"/>
      </w:r>
      <w:r>
        <w:rPr>
          <w:noProof/>
        </w:rPr>
        <w:t>61</w:t>
      </w:r>
      <w:r>
        <w:rPr>
          <w:noProof/>
        </w:rPr>
        <w:fldChar w:fldCharType="end"/>
      </w:r>
    </w:p>
    <w:p w14:paraId="7C809631" w14:textId="1C8B930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_Toc153885305 \h </w:instrText>
      </w:r>
      <w:r>
        <w:rPr>
          <w:noProof/>
        </w:rPr>
      </w:r>
      <w:r>
        <w:rPr>
          <w:noProof/>
        </w:rPr>
        <w:fldChar w:fldCharType="separate"/>
      </w:r>
      <w:r>
        <w:rPr>
          <w:noProof/>
        </w:rPr>
        <w:t>61</w:t>
      </w:r>
      <w:r>
        <w:rPr>
          <w:noProof/>
        </w:rPr>
        <w:fldChar w:fldCharType="end"/>
      </w:r>
    </w:p>
    <w:p w14:paraId="6C0EC178" w14:textId="1D10ED2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_Toc153885306 \h </w:instrText>
      </w:r>
      <w:r>
        <w:rPr>
          <w:noProof/>
        </w:rPr>
      </w:r>
      <w:r>
        <w:rPr>
          <w:noProof/>
        </w:rPr>
        <w:fldChar w:fldCharType="separate"/>
      </w:r>
      <w:r>
        <w:rPr>
          <w:noProof/>
        </w:rPr>
        <w:t>62</w:t>
      </w:r>
      <w:r>
        <w:rPr>
          <w:noProof/>
        </w:rPr>
        <w:fldChar w:fldCharType="end"/>
      </w:r>
    </w:p>
    <w:p w14:paraId="0D21198C" w14:textId="51F35BA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_Toc153885307 \h </w:instrText>
      </w:r>
      <w:r>
        <w:rPr>
          <w:noProof/>
        </w:rPr>
      </w:r>
      <w:r>
        <w:rPr>
          <w:noProof/>
        </w:rPr>
        <w:fldChar w:fldCharType="separate"/>
      </w:r>
      <w:r>
        <w:rPr>
          <w:noProof/>
        </w:rPr>
        <w:t>62</w:t>
      </w:r>
      <w:r>
        <w:rPr>
          <w:noProof/>
        </w:rPr>
        <w:fldChar w:fldCharType="end"/>
      </w:r>
    </w:p>
    <w:p w14:paraId="49DDDA90" w14:textId="4B75004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_Toc153885308 \h </w:instrText>
      </w:r>
      <w:r>
        <w:rPr>
          <w:noProof/>
        </w:rPr>
      </w:r>
      <w:r>
        <w:rPr>
          <w:noProof/>
        </w:rPr>
        <w:fldChar w:fldCharType="separate"/>
      </w:r>
      <w:r>
        <w:rPr>
          <w:noProof/>
        </w:rPr>
        <w:t>62</w:t>
      </w:r>
      <w:r>
        <w:rPr>
          <w:noProof/>
        </w:rPr>
        <w:fldChar w:fldCharType="end"/>
      </w:r>
    </w:p>
    <w:p w14:paraId="5F16A3D2" w14:textId="20705FB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_Toc153885309 \h </w:instrText>
      </w:r>
      <w:r>
        <w:rPr>
          <w:noProof/>
        </w:rPr>
      </w:r>
      <w:r>
        <w:rPr>
          <w:noProof/>
        </w:rPr>
        <w:fldChar w:fldCharType="separate"/>
      </w:r>
      <w:r>
        <w:rPr>
          <w:noProof/>
        </w:rPr>
        <w:t>62</w:t>
      </w:r>
      <w:r>
        <w:rPr>
          <w:noProof/>
        </w:rPr>
        <w:fldChar w:fldCharType="end"/>
      </w:r>
    </w:p>
    <w:p w14:paraId="0297A382" w14:textId="297E0A7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_Toc153885310 \h </w:instrText>
      </w:r>
      <w:r>
        <w:rPr>
          <w:noProof/>
        </w:rPr>
      </w:r>
      <w:r>
        <w:rPr>
          <w:noProof/>
        </w:rPr>
        <w:fldChar w:fldCharType="separate"/>
      </w:r>
      <w:r>
        <w:rPr>
          <w:noProof/>
        </w:rPr>
        <w:t>62</w:t>
      </w:r>
      <w:r>
        <w:rPr>
          <w:noProof/>
        </w:rPr>
        <w:fldChar w:fldCharType="end"/>
      </w:r>
    </w:p>
    <w:p w14:paraId="0E685B24" w14:textId="3E99034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_Toc153885311 \h </w:instrText>
      </w:r>
      <w:r>
        <w:rPr>
          <w:noProof/>
        </w:rPr>
      </w:r>
      <w:r>
        <w:rPr>
          <w:noProof/>
        </w:rPr>
        <w:fldChar w:fldCharType="separate"/>
      </w:r>
      <w:r>
        <w:rPr>
          <w:noProof/>
        </w:rPr>
        <w:t>62</w:t>
      </w:r>
      <w:r>
        <w:rPr>
          <w:noProof/>
        </w:rPr>
        <w:fldChar w:fldCharType="end"/>
      </w:r>
    </w:p>
    <w:p w14:paraId="547D2E4D" w14:textId="0E30998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_Toc153885312 \h </w:instrText>
      </w:r>
      <w:r>
        <w:rPr>
          <w:noProof/>
        </w:rPr>
      </w:r>
      <w:r>
        <w:rPr>
          <w:noProof/>
        </w:rPr>
        <w:fldChar w:fldCharType="separate"/>
      </w:r>
      <w:r>
        <w:rPr>
          <w:noProof/>
        </w:rPr>
        <w:t>62</w:t>
      </w:r>
      <w:r>
        <w:rPr>
          <w:noProof/>
        </w:rPr>
        <w:fldChar w:fldCharType="end"/>
      </w:r>
    </w:p>
    <w:p w14:paraId="61660F9F" w14:textId="59D7823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_Toc153885313 \h </w:instrText>
      </w:r>
      <w:r>
        <w:rPr>
          <w:noProof/>
        </w:rPr>
      </w:r>
      <w:r>
        <w:rPr>
          <w:noProof/>
        </w:rPr>
        <w:fldChar w:fldCharType="separate"/>
      </w:r>
      <w:r>
        <w:rPr>
          <w:noProof/>
        </w:rPr>
        <w:t>63</w:t>
      </w:r>
      <w:r>
        <w:rPr>
          <w:noProof/>
        </w:rPr>
        <w:fldChar w:fldCharType="end"/>
      </w:r>
    </w:p>
    <w:p w14:paraId="237223D3" w14:textId="2467DB4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_Toc153885314 \h </w:instrText>
      </w:r>
      <w:r>
        <w:rPr>
          <w:noProof/>
        </w:rPr>
      </w:r>
      <w:r>
        <w:rPr>
          <w:noProof/>
        </w:rPr>
        <w:fldChar w:fldCharType="separate"/>
      </w:r>
      <w:r>
        <w:rPr>
          <w:noProof/>
        </w:rPr>
        <w:t>63</w:t>
      </w:r>
      <w:r>
        <w:rPr>
          <w:noProof/>
        </w:rPr>
        <w:fldChar w:fldCharType="end"/>
      </w:r>
    </w:p>
    <w:p w14:paraId="6CD5200E" w14:textId="394B0DF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_Toc153885315 \h </w:instrText>
      </w:r>
      <w:r>
        <w:rPr>
          <w:noProof/>
        </w:rPr>
      </w:r>
      <w:r>
        <w:rPr>
          <w:noProof/>
        </w:rPr>
        <w:fldChar w:fldCharType="separate"/>
      </w:r>
      <w:r>
        <w:rPr>
          <w:noProof/>
        </w:rPr>
        <w:t>63</w:t>
      </w:r>
      <w:r>
        <w:rPr>
          <w:noProof/>
        </w:rPr>
        <w:fldChar w:fldCharType="end"/>
      </w:r>
    </w:p>
    <w:p w14:paraId="473BA116" w14:textId="457AE06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_Toc153885316 \h </w:instrText>
      </w:r>
      <w:r>
        <w:rPr>
          <w:noProof/>
        </w:rPr>
      </w:r>
      <w:r>
        <w:rPr>
          <w:noProof/>
        </w:rPr>
        <w:fldChar w:fldCharType="separate"/>
      </w:r>
      <w:r>
        <w:rPr>
          <w:noProof/>
        </w:rPr>
        <w:t>64</w:t>
      </w:r>
      <w:r>
        <w:rPr>
          <w:noProof/>
        </w:rPr>
        <w:fldChar w:fldCharType="end"/>
      </w:r>
    </w:p>
    <w:p w14:paraId="559FA753" w14:textId="33337B0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_Toc153885317 \h </w:instrText>
      </w:r>
      <w:r>
        <w:rPr>
          <w:noProof/>
        </w:rPr>
      </w:r>
      <w:r>
        <w:rPr>
          <w:noProof/>
        </w:rPr>
        <w:fldChar w:fldCharType="separate"/>
      </w:r>
      <w:r>
        <w:rPr>
          <w:noProof/>
        </w:rPr>
        <w:t>65</w:t>
      </w:r>
      <w:r>
        <w:rPr>
          <w:noProof/>
        </w:rPr>
        <w:fldChar w:fldCharType="end"/>
      </w:r>
    </w:p>
    <w:p w14:paraId="68E30F4A" w14:textId="45AB979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_Toc153885318 \h </w:instrText>
      </w:r>
      <w:r>
        <w:rPr>
          <w:noProof/>
        </w:rPr>
      </w:r>
      <w:r>
        <w:rPr>
          <w:noProof/>
        </w:rPr>
        <w:fldChar w:fldCharType="separate"/>
      </w:r>
      <w:r>
        <w:rPr>
          <w:noProof/>
        </w:rPr>
        <w:t>66</w:t>
      </w:r>
      <w:r>
        <w:rPr>
          <w:noProof/>
        </w:rPr>
        <w:fldChar w:fldCharType="end"/>
      </w:r>
    </w:p>
    <w:p w14:paraId="69CE788D" w14:textId="2DF9BC9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_Toc153885319 \h </w:instrText>
      </w:r>
      <w:r>
        <w:rPr>
          <w:noProof/>
        </w:rPr>
      </w:r>
      <w:r>
        <w:rPr>
          <w:noProof/>
        </w:rPr>
        <w:fldChar w:fldCharType="separate"/>
      </w:r>
      <w:r>
        <w:rPr>
          <w:noProof/>
        </w:rPr>
        <w:t>66</w:t>
      </w:r>
      <w:r>
        <w:rPr>
          <w:noProof/>
        </w:rPr>
        <w:fldChar w:fldCharType="end"/>
      </w:r>
    </w:p>
    <w:p w14:paraId="30F39DED" w14:textId="0D81049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_Toc153885320 \h </w:instrText>
      </w:r>
      <w:r>
        <w:rPr>
          <w:noProof/>
        </w:rPr>
      </w:r>
      <w:r>
        <w:rPr>
          <w:noProof/>
        </w:rPr>
        <w:fldChar w:fldCharType="separate"/>
      </w:r>
      <w:r>
        <w:rPr>
          <w:noProof/>
        </w:rPr>
        <w:t>66</w:t>
      </w:r>
      <w:r>
        <w:rPr>
          <w:noProof/>
        </w:rPr>
        <w:fldChar w:fldCharType="end"/>
      </w:r>
    </w:p>
    <w:p w14:paraId="0CFE6BBC" w14:textId="192F57D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_Toc153885321 \h </w:instrText>
      </w:r>
      <w:r>
        <w:rPr>
          <w:noProof/>
        </w:rPr>
      </w:r>
      <w:r>
        <w:rPr>
          <w:noProof/>
        </w:rPr>
        <w:fldChar w:fldCharType="separate"/>
      </w:r>
      <w:r>
        <w:rPr>
          <w:noProof/>
        </w:rPr>
        <w:t>67</w:t>
      </w:r>
      <w:r>
        <w:rPr>
          <w:noProof/>
        </w:rPr>
        <w:fldChar w:fldCharType="end"/>
      </w:r>
    </w:p>
    <w:p w14:paraId="1777CE96" w14:textId="2AEC2F6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_Toc153885322 \h </w:instrText>
      </w:r>
      <w:r>
        <w:rPr>
          <w:noProof/>
        </w:rPr>
      </w:r>
      <w:r>
        <w:rPr>
          <w:noProof/>
        </w:rPr>
        <w:fldChar w:fldCharType="separate"/>
      </w:r>
      <w:r>
        <w:rPr>
          <w:noProof/>
        </w:rPr>
        <w:t>67</w:t>
      </w:r>
      <w:r>
        <w:rPr>
          <w:noProof/>
        </w:rPr>
        <w:fldChar w:fldCharType="end"/>
      </w:r>
    </w:p>
    <w:p w14:paraId="6A3D0850" w14:textId="22F89A1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_Toc153885323 \h </w:instrText>
      </w:r>
      <w:r>
        <w:rPr>
          <w:noProof/>
        </w:rPr>
      </w:r>
      <w:r>
        <w:rPr>
          <w:noProof/>
        </w:rPr>
        <w:fldChar w:fldCharType="separate"/>
      </w:r>
      <w:r>
        <w:rPr>
          <w:noProof/>
        </w:rPr>
        <w:t>67</w:t>
      </w:r>
      <w:r>
        <w:rPr>
          <w:noProof/>
        </w:rPr>
        <w:fldChar w:fldCharType="end"/>
      </w:r>
    </w:p>
    <w:p w14:paraId="4274CB44" w14:textId="367E584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_Toc153885324 \h </w:instrText>
      </w:r>
      <w:r>
        <w:rPr>
          <w:noProof/>
        </w:rPr>
      </w:r>
      <w:r>
        <w:rPr>
          <w:noProof/>
        </w:rPr>
        <w:fldChar w:fldCharType="separate"/>
      </w:r>
      <w:r>
        <w:rPr>
          <w:noProof/>
        </w:rPr>
        <w:t>68</w:t>
      </w:r>
      <w:r>
        <w:rPr>
          <w:noProof/>
        </w:rPr>
        <w:fldChar w:fldCharType="end"/>
      </w:r>
    </w:p>
    <w:p w14:paraId="15A6C041" w14:textId="05E67B1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_Toc153885325 \h </w:instrText>
      </w:r>
      <w:r>
        <w:rPr>
          <w:noProof/>
        </w:rPr>
      </w:r>
      <w:r>
        <w:rPr>
          <w:noProof/>
        </w:rPr>
        <w:fldChar w:fldCharType="separate"/>
      </w:r>
      <w:r>
        <w:rPr>
          <w:noProof/>
        </w:rPr>
        <w:t>68</w:t>
      </w:r>
      <w:r>
        <w:rPr>
          <w:noProof/>
        </w:rPr>
        <w:fldChar w:fldCharType="end"/>
      </w:r>
    </w:p>
    <w:p w14:paraId="392A3B35" w14:textId="73E1E47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_Toc153885326 \h </w:instrText>
      </w:r>
      <w:r>
        <w:rPr>
          <w:noProof/>
        </w:rPr>
      </w:r>
      <w:r>
        <w:rPr>
          <w:noProof/>
        </w:rPr>
        <w:fldChar w:fldCharType="separate"/>
      </w:r>
      <w:r>
        <w:rPr>
          <w:noProof/>
        </w:rPr>
        <w:t>68</w:t>
      </w:r>
      <w:r>
        <w:rPr>
          <w:noProof/>
        </w:rPr>
        <w:fldChar w:fldCharType="end"/>
      </w:r>
    </w:p>
    <w:p w14:paraId="242E1F92" w14:textId="044AA45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_Toc153885327 \h </w:instrText>
      </w:r>
      <w:r>
        <w:rPr>
          <w:noProof/>
        </w:rPr>
      </w:r>
      <w:r>
        <w:rPr>
          <w:noProof/>
        </w:rPr>
        <w:fldChar w:fldCharType="separate"/>
      </w:r>
      <w:r>
        <w:rPr>
          <w:noProof/>
        </w:rPr>
        <w:t>69</w:t>
      </w:r>
      <w:r>
        <w:rPr>
          <w:noProof/>
        </w:rPr>
        <w:fldChar w:fldCharType="end"/>
      </w:r>
    </w:p>
    <w:p w14:paraId="187DEA2D" w14:textId="77B1088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_Toc153885328 \h </w:instrText>
      </w:r>
      <w:r>
        <w:rPr>
          <w:noProof/>
        </w:rPr>
      </w:r>
      <w:r>
        <w:rPr>
          <w:noProof/>
        </w:rPr>
        <w:fldChar w:fldCharType="separate"/>
      </w:r>
      <w:r>
        <w:rPr>
          <w:noProof/>
        </w:rPr>
        <w:t>69</w:t>
      </w:r>
      <w:r>
        <w:rPr>
          <w:noProof/>
        </w:rPr>
        <w:fldChar w:fldCharType="end"/>
      </w:r>
    </w:p>
    <w:p w14:paraId="318D746D" w14:textId="6C4F9CF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_Toc153885329 \h </w:instrText>
      </w:r>
      <w:r>
        <w:rPr>
          <w:noProof/>
        </w:rPr>
      </w:r>
      <w:r>
        <w:rPr>
          <w:noProof/>
        </w:rPr>
        <w:fldChar w:fldCharType="separate"/>
      </w:r>
      <w:r>
        <w:rPr>
          <w:noProof/>
        </w:rPr>
        <w:t>70</w:t>
      </w:r>
      <w:r>
        <w:rPr>
          <w:noProof/>
        </w:rPr>
        <w:fldChar w:fldCharType="end"/>
      </w:r>
    </w:p>
    <w:p w14:paraId="1AB8364B" w14:textId="682E90F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_Toc153885330 \h </w:instrText>
      </w:r>
      <w:r>
        <w:rPr>
          <w:noProof/>
        </w:rPr>
      </w:r>
      <w:r>
        <w:rPr>
          <w:noProof/>
        </w:rPr>
        <w:fldChar w:fldCharType="separate"/>
      </w:r>
      <w:r>
        <w:rPr>
          <w:noProof/>
        </w:rPr>
        <w:t>70</w:t>
      </w:r>
      <w:r>
        <w:rPr>
          <w:noProof/>
        </w:rPr>
        <w:fldChar w:fldCharType="end"/>
      </w:r>
    </w:p>
    <w:p w14:paraId="280793AB" w14:textId="7BB77B0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_Toc153885331 \h </w:instrText>
      </w:r>
      <w:r>
        <w:rPr>
          <w:noProof/>
        </w:rPr>
      </w:r>
      <w:r>
        <w:rPr>
          <w:noProof/>
        </w:rPr>
        <w:fldChar w:fldCharType="separate"/>
      </w:r>
      <w:r>
        <w:rPr>
          <w:noProof/>
        </w:rPr>
        <w:t>70</w:t>
      </w:r>
      <w:r>
        <w:rPr>
          <w:noProof/>
        </w:rPr>
        <w:fldChar w:fldCharType="end"/>
      </w:r>
    </w:p>
    <w:p w14:paraId="45B8D858" w14:textId="1FA76DB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_Toc153885332 \h </w:instrText>
      </w:r>
      <w:r>
        <w:rPr>
          <w:noProof/>
        </w:rPr>
      </w:r>
      <w:r>
        <w:rPr>
          <w:noProof/>
        </w:rPr>
        <w:fldChar w:fldCharType="separate"/>
      </w:r>
      <w:r>
        <w:rPr>
          <w:noProof/>
        </w:rPr>
        <w:t>71</w:t>
      </w:r>
      <w:r>
        <w:rPr>
          <w:noProof/>
        </w:rPr>
        <w:fldChar w:fldCharType="end"/>
      </w:r>
    </w:p>
    <w:p w14:paraId="5F507DE9" w14:textId="2D55B22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_Toc153885333 \h </w:instrText>
      </w:r>
      <w:r>
        <w:rPr>
          <w:noProof/>
        </w:rPr>
      </w:r>
      <w:r>
        <w:rPr>
          <w:noProof/>
        </w:rPr>
        <w:fldChar w:fldCharType="separate"/>
      </w:r>
      <w:r>
        <w:rPr>
          <w:noProof/>
        </w:rPr>
        <w:t>71</w:t>
      </w:r>
      <w:r>
        <w:rPr>
          <w:noProof/>
        </w:rPr>
        <w:fldChar w:fldCharType="end"/>
      </w:r>
    </w:p>
    <w:p w14:paraId="2DFB3A99" w14:textId="440B534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_Toc153885334 \h </w:instrText>
      </w:r>
      <w:r>
        <w:rPr>
          <w:noProof/>
        </w:rPr>
      </w:r>
      <w:r>
        <w:rPr>
          <w:noProof/>
        </w:rPr>
        <w:fldChar w:fldCharType="separate"/>
      </w:r>
      <w:r>
        <w:rPr>
          <w:noProof/>
        </w:rPr>
        <w:t>71</w:t>
      </w:r>
      <w:r>
        <w:rPr>
          <w:noProof/>
        </w:rPr>
        <w:fldChar w:fldCharType="end"/>
      </w:r>
    </w:p>
    <w:p w14:paraId="1A03C917" w14:textId="18508F0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_Toc153885335 \h </w:instrText>
      </w:r>
      <w:r>
        <w:rPr>
          <w:noProof/>
        </w:rPr>
      </w:r>
      <w:r>
        <w:rPr>
          <w:noProof/>
        </w:rPr>
        <w:fldChar w:fldCharType="separate"/>
      </w:r>
      <w:r>
        <w:rPr>
          <w:noProof/>
        </w:rPr>
        <w:t>71</w:t>
      </w:r>
      <w:r>
        <w:rPr>
          <w:noProof/>
        </w:rPr>
        <w:fldChar w:fldCharType="end"/>
      </w:r>
    </w:p>
    <w:p w14:paraId="1E46321A" w14:textId="5378C6C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_Toc153885336 \h </w:instrText>
      </w:r>
      <w:r>
        <w:rPr>
          <w:noProof/>
        </w:rPr>
      </w:r>
      <w:r>
        <w:rPr>
          <w:noProof/>
        </w:rPr>
        <w:fldChar w:fldCharType="separate"/>
      </w:r>
      <w:r>
        <w:rPr>
          <w:noProof/>
        </w:rPr>
        <w:t>71</w:t>
      </w:r>
      <w:r>
        <w:rPr>
          <w:noProof/>
        </w:rPr>
        <w:fldChar w:fldCharType="end"/>
      </w:r>
    </w:p>
    <w:p w14:paraId="05FCD283" w14:textId="21AA97D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_Toc153885337 \h </w:instrText>
      </w:r>
      <w:r>
        <w:rPr>
          <w:noProof/>
        </w:rPr>
      </w:r>
      <w:r>
        <w:rPr>
          <w:noProof/>
        </w:rPr>
        <w:fldChar w:fldCharType="separate"/>
      </w:r>
      <w:r>
        <w:rPr>
          <w:noProof/>
        </w:rPr>
        <w:t>72</w:t>
      </w:r>
      <w:r>
        <w:rPr>
          <w:noProof/>
        </w:rPr>
        <w:fldChar w:fldCharType="end"/>
      </w:r>
    </w:p>
    <w:p w14:paraId="4F248E81" w14:textId="3688427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7371E">
        <w:rPr>
          <w:rFonts w:cs="Arial"/>
          <w:noProof/>
          <w:lang w:eastAsia="zh-CN"/>
        </w:rPr>
        <w:t>Pc5QoSPara</w:t>
      </w:r>
      <w:r>
        <w:rPr>
          <w:noProof/>
        </w:rPr>
        <w:tab/>
      </w:r>
      <w:r>
        <w:rPr>
          <w:noProof/>
        </w:rPr>
        <w:fldChar w:fldCharType="begin" w:fldLock="1"/>
      </w:r>
      <w:r>
        <w:rPr>
          <w:noProof/>
        </w:rPr>
        <w:instrText xml:space="preserve"> PAGEREF _Toc153885338 \h </w:instrText>
      </w:r>
      <w:r>
        <w:rPr>
          <w:noProof/>
        </w:rPr>
      </w:r>
      <w:r>
        <w:rPr>
          <w:noProof/>
        </w:rPr>
        <w:fldChar w:fldCharType="separate"/>
      </w:r>
      <w:r>
        <w:rPr>
          <w:noProof/>
        </w:rPr>
        <w:t>72</w:t>
      </w:r>
      <w:r>
        <w:rPr>
          <w:noProof/>
        </w:rPr>
        <w:fldChar w:fldCharType="end"/>
      </w:r>
    </w:p>
    <w:p w14:paraId="487BDD6E" w14:textId="4241D84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_Toc153885339 \h </w:instrText>
      </w:r>
      <w:r>
        <w:rPr>
          <w:noProof/>
        </w:rPr>
      </w:r>
      <w:r>
        <w:rPr>
          <w:noProof/>
        </w:rPr>
        <w:fldChar w:fldCharType="separate"/>
      </w:r>
      <w:r>
        <w:rPr>
          <w:noProof/>
        </w:rPr>
        <w:t>72</w:t>
      </w:r>
      <w:r>
        <w:rPr>
          <w:noProof/>
        </w:rPr>
        <w:fldChar w:fldCharType="end"/>
      </w:r>
    </w:p>
    <w:p w14:paraId="52EA9462" w14:textId="273DA9C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7371E">
        <w:rPr>
          <w:rFonts w:eastAsia="Batang" w:cs="Arial"/>
          <w:noProof/>
          <w:lang w:eastAsia="ja-JP"/>
        </w:rPr>
        <w:t>Pc5FlowBitRates</w:t>
      </w:r>
      <w:r>
        <w:rPr>
          <w:noProof/>
        </w:rPr>
        <w:tab/>
      </w:r>
      <w:r>
        <w:rPr>
          <w:noProof/>
        </w:rPr>
        <w:fldChar w:fldCharType="begin" w:fldLock="1"/>
      </w:r>
      <w:r>
        <w:rPr>
          <w:noProof/>
        </w:rPr>
        <w:instrText xml:space="preserve"> PAGEREF _Toc153885340 \h </w:instrText>
      </w:r>
      <w:r>
        <w:rPr>
          <w:noProof/>
        </w:rPr>
      </w:r>
      <w:r>
        <w:rPr>
          <w:noProof/>
        </w:rPr>
        <w:fldChar w:fldCharType="separate"/>
      </w:r>
      <w:r>
        <w:rPr>
          <w:noProof/>
        </w:rPr>
        <w:t>72</w:t>
      </w:r>
      <w:r>
        <w:rPr>
          <w:noProof/>
        </w:rPr>
        <w:fldChar w:fldCharType="end"/>
      </w:r>
    </w:p>
    <w:p w14:paraId="0C4B6220" w14:textId="7E74F58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_Toc153885341 \h </w:instrText>
      </w:r>
      <w:r>
        <w:rPr>
          <w:noProof/>
        </w:rPr>
      </w:r>
      <w:r>
        <w:rPr>
          <w:noProof/>
        </w:rPr>
        <w:fldChar w:fldCharType="separate"/>
      </w:r>
      <w:r>
        <w:rPr>
          <w:noProof/>
        </w:rPr>
        <w:t>73</w:t>
      </w:r>
      <w:r>
        <w:rPr>
          <w:noProof/>
        </w:rPr>
        <w:fldChar w:fldCharType="end"/>
      </w:r>
    </w:p>
    <w:p w14:paraId="43001607" w14:textId="042C961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_Toc153885342 \h </w:instrText>
      </w:r>
      <w:r>
        <w:rPr>
          <w:noProof/>
        </w:rPr>
      </w:r>
      <w:r>
        <w:rPr>
          <w:noProof/>
        </w:rPr>
        <w:fldChar w:fldCharType="separate"/>
      </w:r>
      <w:r>
        <w:rPr>
          <w:noProof/>
        </w:rPr>
        <w:t>74</w:t>
      </w:r>
      <w:r>
        <w:rPr>
          <w:noProof/>
        </w:rPr>
        <w:fldChar w:fldCharType="end"/>
      </w:r>
    </w:p>
    <w:p w14:paraId="7559F16B" w14:textId="75EBCFB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_Toc153885343 \h </w:instrText>
      </w:r>
      <w:r>
        <w:rPr>
          <w:noProof/>
        </w:rPr>
      </w:r>
      <w:r>
        <w:rPr>
          <w:noProof/>
        </w:rPr>
        <w:fldChar w:fldCharType="separate"/>
      </w:r>
      <w:r>
        <w:rPr>
          <w:noProof/>
        </w:rPr>
        <w:t>74</w:t>
      </w:r>
      <w:r>
        <w:rPr>
          <w:noProof/>
        </w:rPr>
        <w:fldChar w:fldCharType="end"/>
      </w:r>
    </w:p>
    <w:p w14:paraId="168F7EC6" w14:textId="245EC96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_Toc153885344 \h </w:instrText>
      </w:r>
      <w:r>
        <w:rPr>
          <w:noProof/>
        </w:rPr>
      </w:r>
      <w:r>
        <w:rPr>
          <w:noProof/>
        </w:rPr>
        <w:fldChar w:fldCharType="separate"/>
      </w:r>
      <w:r>
        <w:rPr>
          <w:noProof/>
        </w:rPr>
        <w:t>75</w:t>
      </w:r>
      <w:r>
        <w:rPr>
          <w:noProof/>
        </w:rPr>
        <w:fldChar w:fldCharType="end"/>
      </w:r>
    </w:p>
    <w:p w14:paraId="19FF30CC" w14:textId="4A7649B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_Toc153885345 \h </w:instrText>
      </w:r>
      <w:r>
        <w:rPr>
          <w:noProof/>
        </w:rPr>
      </w:r>
      <w:r>
        <w:rPr>
          <w:noProof/>
        </w:rPr>
        <w:fldChar w:fldCharType="separate"/>
      </w:r>
      <w:r>
        <w:rPr>
          <w:noProof/>
        </w:rPr>
        <w:t>75</w:t>
      </w:r>
      <w:r>
        <w:rPr>
          <w:noProof/>
        </w:rPr>
        <w:fldChar w:fldCharType="end"/>
      </w:r>
    </w:p>
    <w:p w14:paraId="6DFFC4CB" w14:textId="53E06A4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_Toc153885346 \h </w:instrText>
      </w:r>
      <w:r>
        <w:rPr>
          <w:noProof/>
        </w:rPr>
      </w:r>
      <w:r>
        <w:rPr>
          <w:noProof/>
        </w:rPr>
        <w:fldChar w:fldCharType="separate"/>
      </w:r>
      <w:r>
        <w:rPr>
          <w:noProof/>
        </w:rPr>
        <w:t>75</w:t>
      </w:r>
      <w:r>
        <w:rPr>
          <w:noProof/>
        </w:rPr>
        <w:fldChar w:fldCharType="end"/>
      </w:r>
    </w:p>
    <w:p w14:paraId="082D92EA" w14:textId="3BC8475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_Toc153885347 \h </w:instrText>
      </w:r>
      <w:r>
        <w:rPr>
          <w:noProof/>
        </w:rPr>
      </w:r>
      <w:r>
        <w:rPr>
          <w:noProof/>
        </w:rPr>
        <w:fldChar w:fldCharType="separate"/>
      </w:r>
      <w:r>
        <w:rPr>
          <w:noProof/>
        </w:rPr>
        <w:t>75</w:t>
      </w:r>
      <w:r>
        <w:rPr>
          <w:noProof/>
        </w:rPr>
        <w:fldChar w:fldCharType="end"/>
      </w:r>
    </w:p>
    <w:p w14:paraId="5769D587" w14:textId="6F4D30B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_Toc153885348 \h </w:instrText>
      </w:r>
      <w:r>
        <w:rPr>
          <w:noProof/>
        </w:rPr>
      </w:r>
      <w:r>
        <w:rPr>
          <w:noProof/>
        </w:rPr>
        <w:fldChar w:fldCharType="separate"/>
      </w:r>
      <w:r>
        <w:rPr>
          <w:noProof/>
        </w:rPr>
        <w:t>75</w:t>
      </w:r>
      <w:r>
        <w:rPr>
          <w:noProof/>
        </w:rPr>
        <w:fldChar w:fldCharType="end"/>
      </w:r>
    </w:p>
    <w:p w14:paraId="12317091" w14:textId="70FA445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_Toc153885349 \h </w:instrText>
      </w:r>
      <w:r>
        <w:rPr>
          <w:noProof/>
        </w:rPr>
      </w:r>
      <w:r>
        <w:rPr>
          <w:noProof/>
        </w:rPr>
        <w:fldChar w:fldCharType="separate"/>
      </w:r>
      <w:r>
        <w:rPr>
          <w:noProof/>
        </w:rPr>
        <w:t>76</w:t>
      </w:r>
      <w:r>
        <w:rPr>
          <w:noProof/>
        </w:rPr>
        <w:fldChar w:fldCharType="end"/>
      </w:r>
    </w:p>
    <w:p w14:paraId="0DB819F5" w14:textId="202AEC0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_Toc153885350 \h </w:instrText>
      </w:r>
      <w:r>
        <w:rPr>
          <w:noProof/>
        </w:rPr>
      </w:r>
      <w:r>
        <w:rPr>
          <w:noProof/>
        </w:rPr>
        <w:fldChar w:fldCharType="separate"/>
      </w:r>
      <w:r>
        <w:rPr>
          <w:noProof/>
        </w:rPr>
        <w:t>76</w:t>
      </w:r>
      <w:r>
        <w:rPr>
          <w:noProof/>
        </w:rPr>
        <w:fldChar w:fldCharType="end"/>
      </w:r>
    </w:p>
    <w:p w14:paraId="6AC89714" w14:textId="4AF8453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_Toc153885351 \h </w:instrText>
      </w:r>
      <w:r>
        <w:rPr>
          <w:noProof/>
        </w:rPr>
      </w:r>
      <w:r>
        <w:rPr>
          <w:noProof/>
        </w:rPr>
        <w:fldChar w:fldCharType="separate"/>
      </w:r>
      <w:r>
        <w:rPr>
          <w:noProof/>
        </w:rPr>
        <w:t>76</w:t>
      </w:r>
      <w:r>
        <w:rPr>
          <w:noProof/>
        </w:rPr>
        <w:fldChar w:fldCharType="end"/>
      </w:r>
    </w:p>
    <w:p w14:paraId="2C58DA9F" w14:textId="33AEFB8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_Toc153885352 \h </w:instrText>
      </w:r>
      <w:r>
        <w:rPr>
          <w:noProof/>
        </w:rPr>
      </w:r>
      <w:r>
        <w:rPr>
          <w:noProof/>
        </w:rPr>
        <w:fldChar w:fldCharType="separate"/>
      </w:r>
      <w:r>
        <w:rPr>
          <w:noProof/>
        </w:rPr>
        <w:t>76</w:t>
      </w:r>
      <w:r>
        <w:rPr>
          <w:noProof/>
        </w:rPr>
        <w:fldChar w:fldCharType="end"/>
      </w:r>
    </w:p>
    <w:p w14:paraId="67C7BF14" w14:textId="6E7B055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_Toc153885353 \h </w:instrText>
      </w:r>
      <w:r>
        <w:rPr>
          <w:noProof/>
        </w:rPr>
      </w:r>
      <w:r>
        <w:rPr>
          <w:noProof/>
        </w:rPr>
        <w:fldChar w:fldCharType="separate"/>
      </w:r>
      <w:r>
        <w:rPr>
          <w:noProof/>
        </w:rPr>
        <w:t>77</w:t>
      </w:r>
      <w:r>
        <w:rPr>
          <w:noProof/>
        </w:rPr>
        <w:fldChar w:fldCharType="end"/>
      </w:r>
    </w:p>
    <w:p w14:paraId="74FA60BE" w14:textId="2632797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_Toc153885354 \h </w:instrText>
      </w:r>
      <w:r>
        <w:rPr>
          <w:noProof/>
        </w:rPr>
      </w:r>
      <w:r>
        <w:rPr>
          <w:noProof/>
        </w:rPr>
        <w:fldChar w:fldCharType="separate"/>
      </w:r>
      <w:r>
        <w:rPr>
          <w:noProof/>
        </w:rPr>
        <w:t>77</w:t>
      </w:r>
      <w:r>
        <w:rPr>
          <w:noProof/>
        </w:rPr>
        <w:fldChar w:fldCharType="end"/>
      </w:r>
    </w:p>
    <w:p w14:paraId="445E4A3D" w14:textId="379BACD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_Toc153885355 \h </w:instrText>
      </w:r>
      <w:r>
        <w:rPr>
          <w:noProof/>
        </w:rPr>
      </w:r>
      <w:r>
        <w:rPr>
          <w:noProof/>
        </w:rPr>
        <w:fldChar w:fldCharType="separate"/>
      </w:r>
      <w:r>
        <w:rPr>
          <w:noProof/>
        </w:rPr>
        <w:t>77</w:t>
      </w:r>
      <w:r>
        <w:rPr>
          <w:noProof/>
        </w:rPr>
        <w:fldChar w:fldCharType="end"/>
      </w:r>
    </w:p>
    <w:p w14:paraId="7052F1AE" w14:textId="68AB28A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_Toc153885356 \h </w:instrText>
      </w:r>
      <w:r>
        <w:rPr>
          <w:noProof/>
        </w:rPr>
      </w:r>
      <w:r>
        <w:rPr>
          <w:noProof/>
        </w:rPr>
        <w:fldChar w:fldCharType="separate"/>
      </w:r>
      <w:r>
        <w:rPr>
          <w:noProof/>
        </w:rPr>
        <w:t>77</w:t>
      </w:r>
      <w:r>
        <w:rPr>
          <w:noProof/>
        </w:rPr>
        <w:fldChar w:fldCharType="end"/>
      </w:r>
    </w:p>
    <w:p w14:paraId="390E9327" w14:textId="59396A0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_Toc153885357 \h </w:instrText>
      </w:r>
      <w:r>
        <w:rPr>
          <w:noProof/>
        </w:rPr>
      </w:r>
      <w:r>
        <w:rPr>
          <w:noProof/>
        </w:rPr>
        <w:fldChar w:fldCharType="separate"/>
      </w:r>
      <w:r>
        <w:rPr>
          <w:noProof/>
        </w:rPr>
        <w:t>78</w:t>
      </w:r>
      <w:r>
        <w:rPr>
          <w:noProof/>
        </w:rPr>
        <w:fldChar w:fldCharType="end"/>
      </w:r>
    </w:p>
    <w:p w14:paraId="7F300B37" w14:textId="4B3CFF8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5.4.4.69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_Toc153885358 \h </w:instrText>
      </w:r>
      <w:r>
        <w:rPr>
          <w:noProof/>
        </w:rPr>
      </w:r>
      <w:r>
        <w:rPr>
          <w:noProof/>
        </w:rPr>
        <w:fldChar w:fldCharType="separate"/>
      </w:r>
      <w:r>
        <w:rPr>
          <w:noProof/>
        </w:rPr>
        <w:t>78</w:t>
      </w:r>
      <w:r>
        <w:rPr>
          <w:noProof/>
        </w:rPr>
        <w:fldChar w:fldCharType="end"/>
      </w:r>
    </w:p>
    <w:p w14:paraId="712B4B31" w14:textId="2D55146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_Toc153885359 \h </w:instrText>
      </w:r>
      <w:r>
        <w:rPr>
          <w:noProof/>
        </w:rPr>
      </w:r>
      <w:r>
        <w:rPr>
          <w:noProof/>
        </w:rPr>
        <w:fldChar w:fldCharType="separate"/>
      </w:r>
      <w:r>
        <w:rPr>
          <w:noProof/>
        </w:rPr>
        <w:t>79</w:t>
      </w:r>
      <w:r>
        <w:rPr>
          <w:noProof/>
        </w:rPr>
        <w:fldChar w:fldCharType="end"/>
      </w:r>
    </w:p>
    <w:p w14:paraId="24F08DB7" w14:textId="18276C8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_Toc153885360 \h </w:instrText>
      </w:r>
      <w:r>
        <w:rPr>
          <w:noProof/>
        </w:rPr>
      </w:r>
      <w:r>
        <w:rPr>
          <w:noProof/>
        </w:rPr>
        <w:fldChar w:fldCharType="separate"/>
      </w:r>
      <w:r>
        <w:rPr>
          <w:noProof/>
        </w:rPr>
        <w:t>79</w:t>
      </w:r>
      <w:r>
        <w:rPr>
          <w:noProof/>
        </w:rPr>
        <w:fldChar w:fldCharType="end"/>
      </w:r>
    </w:p>
    <w:p w14:paraId="3B796326" w14:textId="5A2C731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_Toc153885361 \h </w:instrText>
      </w:r>
      <w:r>
        <w:rPr>
          <w:noProof/>
        </w:rPr>
      </w:r>
      <w:r>
        <w:rPr>
          <w:noProof/>
        </w:rPr>
        <w:fldChar w:fldCharType="separate"/>
      </w:r>
      <w:r>
        <w:rPr>
          <w:noProof/>
        </w:rPr>
        <w:t>80</w:t>
      </w:r>
      <w:r>
        <w:rPr>
          <w:noProof/>
        </w:rPr>
        <w:fldChar w:fldCharType="end"/>
      </w:r>
    </w:p>
    <w:p w14:paraId="3ADD6F17" w14:textId="279A393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_Toc153885362 \h </w:instrText>
      </w:r>
      <w:r>
        <w:rPr>
          <w:noProof/>
        </w:rPr>
      </w:r>
      <w:r>
        <w:rPr>
          <w:noProof/>
        </w:rPr>
        <w:fldChar w:fldCharType="separate"/>
      </w:r>
      <w:r>
        <w:rPr>
          <w:noProof/>
        </w:rPr>
        <w:t>83</w:t>
      </w:r>
      <w:r>
        <w:rPr>
          <w:noProof/>
        </w:rPr>
        <w:fldChar w:fldCharType="end"/>
      </w:r>
    </w:p>
    <w:p w14:paraId="5BFB875E" w14:textId="2E91430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7371E">
        <w:rPr>
          <w:rFonts w:eastAsia="Malgun Gothic"/>
          <w:noProof/>
        </w:rPr>
        <w:t>SpatialValidityCond</w:t>
      </w:r>
      <w:r>
        <w:rPr>
          <w:noProof/>
        </w:rPr>
        <w:tab/>
      </w:r>
      <w:r>
        <w:rPr>
          <w:noProof/>
        </w:rPr>
        <w:fldChar w:fldCharType="begin" w:fldLock="1"/>
      </w:r>
      <w:r>
        <w:rPr>
          <w:noProof/>
        </w:rPr>
        <w:instrText xml:space="preserve"> PAGEREF _Toc153885363 \h </w:instrText>
      </w:r>
      <w:r>
        <w:rPr>
          <w:noProof/>
        </w:rPr>
      </w:r>
      <w:r>
        <w:rPr>
          <w:noProof/>
        </w:rPr>
        <w:fldChar w:fldCharType="separate"/>
      </w:r>
      <w:r>
        <w:rPr>
          <w:noProof/>
        </w:rPr>
        <w:t>83</w:t>
      </w:r>
      <w:r>
        <w:rPr>
          <w:noProof/>
        </w:rPr>
        <w:fldChar w:fldCharType="end"/>
      </w:r>
    </w:p>
    <w:p w14:paraId="5B84FBF6" w14:textId="37A5BBA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7371E">
        <w:rPr>
          <w:rFonts w:eastAsia="Malgun Gothic"/>
          <w:noProof/>
        </w:rPr>
        <w:t>SpatialValidityCond</w:t>
      </w:r>
      <w:r>
        <w:rPr>
          <w:noProof/>
        </w:rPr>
        <w:t>Rm</w:t>
      </w:r>
      <w:r>
        <w:rPr>
          <w:noProof/>
        </w:rPr>
        <w:tab/>
      </w:r>
      <w:r>
        <w:rPr>
          <w:noProof/>
        </w:rPr>
        <w:fldChar w:fldCharType="begin" w:fldLock="1"/>
      </w:r>
      <w:r>
        <w:rPr>
          <w:noProof/>
        </w:rPr>
        <w:instrText xml:space="preserve"> PAGEREF _Toc153885364 \h </w:instrText>
      </w:r>
      <w:r>
        <w:rPr>
          <w:noProof/>
        </w:rPr>
      </w:r>
      <w:r>
        <w:rPr>
          <w:noProof/>
        </w:rPr>
        <w:fldChar w:fldCharType="separate"/>
      </w:r>
      <w:r>
        <w:rPr>
          <w:noProof/>
        </w:rPr>
        <w:t>83</w:t>
      </w:r>
      <w:r>
        <w:rPr>
          <w:noProof/>
        </w:rPr>
        <w:fldChar w:fldCharType="end"/>
      </w:r>
    </w:p>
    <w:p w14:paraId="17C2EBE7" w14:textId="20769D0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_Toc153885365 \h </w:instrText>
      </w:r>
      <w:r>
        <w:rPr>
          <w:noProof/>
        </w:rPr>
      </w:r>
      <w:r>
        <w:rPr>
          <w:noProof/>
        </w:rPr>
        <w:fldChar w:fldCharType="separate"/>
      </w:r>
      <w:r>
        <w:rPr>
          <w:noProof/>
        </w:rPr>
        <w:t>83</w:t>
      </w:r>
      <w:r>
        <w:rPr>
          <w:noProof/>
        </w:rPr>
        <w:fldChar w:fldCharType="end"/>
      </w:r>
    </w:p>
    <w:p w14:paraId="2BE0C719" w14:textId="1EA0928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5.4.4.77</w:t>
      </w:r>
      <w:r>
        <w:rPr>
          <w:rFonts w:asciiTheme="minorHAnsi" w:eastAsiaTheme="minorEastAsia" w:hAnsiTheme="minorHAnsi" w:cstheme="minorBidi"/>
          <w:noProof/>
          <w:kern w:val="2"/>
          <w:sz w:val="22"/>
          <w:szCs w:val="22"/>
          <w:lang w:eastAsia="en-GB"/>
          <w14:ligatures w14:val="standardContextual"/>
        </w:rPr>
        <w:tab/>
      </w:r>
      <w:r>
        <w:rPr>
          <w:noProof/>
        </w:rPr>
        <w:t>Type PcfUeCallbackInfo</w:t>
      </w:r>
      <w:r>
        <w:rPr>
          <w:noProof/>
        </w:rPr>
        <w:tab/>
      </w:r>
      <w:r>
        <w:rPr>
          <w:noProof/>
        </w:rPr>
        <w:fldChar w:fldCharType="begin" w:fldLock="1"/>
      </w:r>
      <w:r>
        <w:rPr>
          <w:noProof/>
        </w:rPr>
        <w:instrText xml:space="preserve"> PAGEREF _Toc153885366 \h </w:instrText>
      </w:r>
      <w:r>
        <w:rPr>
          <w:noProof/>
        </w:rPr>
      </w:r>
      <w:r>
        <w:rPr>
          <w:noProof/>
        </w:rPr>
        <w:fldChar w:fldCharType="separate"/>
      </w:r>
      <w:r>
        <w:rPr>
          <w:noProof/>
        </w:rPr>
        <w:t>84</w:t>
      </w:r>
      <w:r>
        <w:rPr>
          <w:noProof/>
        </w:rPr>
        <w:fldChar w:fldCharType="end"/>
      </w:r>
    </w:p>
    <w:p w14:paraId="6942DD2D" w14:textId="1BF89E7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5.4.4.78</w:t>
      </w:r>
      <w:r>
        <w:rPr>
          <w:rFonts w:asciiTheme="minorHAnsi" w:eastAsiaTheme="minorEastAsia" w:hAnsiTheme="minorHAnsi" w:cstheme="minorBidi"/>
          <w:noProof/>
          <w:kern w:val="2"/>
          <w:sz w:val="22"/>
          <w:szCs w:val="22"/>
          <w:lang w:eastAsia="en-GB"/>
          <w14:ligatures w14:val="standardContextual"/>
        </w:rPr>
        <w:tab/>
      </w:r>
      <w:r>
        <w:rPr>
          <w:noProof/>
        </w:rPr>
        <w:t>Type PduSessionInfo</w:t>
      </w:r>
      <w:r>
        <w:rPr>
          <w:noProof/>
        </w:rPr>
        <w:tab/>
      </w:r>
      <w:r>
        <w:rPr>
          <w:noProof/>
        </w:rPr>
        <w:fldChar w:fldCharType="begin" w:fldLock="1"/>
      </w:r>
      <w:r>
        <w:rPr>
          <w:noProof/>
        </w:rPr>
        <w:instrText xml:space="preserve"> PAGEREF _Toc153885367 \h </w:instrText>
      </w:r>
      <w:r>
        <w:rPr>
          <w:noProof/>
        </w:rPr>
      </w:r>
      <w:r>
        <w:rPr>
          <w:noProof/>
        </w:rPr>
        <w:fldChar w:fldCharType="separate"/>
      </w:r>
      <w:r>
        <w:rPr>
          <w:noProof/>
        </w:rPr>
        <w:t>84</w:t>
      </w:r>
      <w:r>
        <w:rPr>
          <w:noProof/>
        </w:rPr>
        <w:fldChar w:fldCharType="end"/>
      </w:r>
    </w:p>
    <w:p w14:paraId="452BF20C" w14:textId="3B239D8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5.4.4.79</w:t>
      </w:r>
      <w:r>
        <w:rPr>
          <w:rFonts w:asciiTheme="minorHAnsi" w:eastAsiaTheme="minorEastAsia" w:hAnsiTheme="minorHAnsi" w:cstheme="minorBidi"/>
          <w:noProof/>
          <w:kern w:val="2"/>
          <w:sz w:val="22"/>
          <w:szCs w:val="22"/>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_Toc153885368 \h </w:instrText>
      </w:r>
      <w:r>
        <w:rPr>
          <w:noProof/>
        </w:rPr>
      </w:r>
      <w:r>
        <w:rPr>
          <w:noProof/>
        </w:rPr>
        <w:fldChar w:fldCharType="separate"/>
      </w:r>
      <w:r>
        <w:rPr>
          <w:noProof/>
        </w:rPr>
        <w:t>84</w:t>
      </w:r>
      <w:r>
        <w:rPr>
          <w:noProof/>
        </w:rPr>
        <w:fldChar w:fldCharType="end"/>
      </w:r>
    </w:p>
    <w:p w14:paraId="41F18303" w14:textId="7BF221B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5.4.4.80</w:t>
      </w:r>
      <w:r>
        <w:rPr>
          <w:rFonts w:asciiTheme="minorHAnsi" w:eastAsiaTheme="minorEastAsia" w:hAnsiTheme="minorHAnsi" w:cstheme="minorBidi"/>
          <w:noProof/>
          <w:kern w:val="2"/>
          <w:sz w:val="22"/>
          <w:szCs w:val="22"/>
          <w:lang w:eastAsia="en-GB"/>
          <w14:ligatures w14:val="standardContextual"/>
        </w:rPr>
        <w:tab/>
      </w:r>
      <w:r>
        <w:rPr>
          <w:noProof/>
        </w:rPr>
        <w:t>Type EasServerAddress</w:t>
      </w:r>
      <w:r>
        <w:rPr>
          <w:noProof/>
        </w:rPr>
        <w:tab/>
      </w:r>
      <w:r>
        <w:rPr>
          <w:noProof/>
        </w:rPr>
        <w:fldChar w:fldCharType="begin" w:fldLock="1"/>
      </w:r>
      <w:r>
        <w:rPr>
          <w:noProof/>
        </w:rPr>
        <w:instrText xml:space="preserve"> PAGEREF _Toc153885369 \h </w:instrText>
      </w:r>
      <w:r>
        <w:rPr>
          <w:noProof/>
        </w:rPr>
      </w:r>
      <w:r>
        <w:rPr>
          <w:noProof/>
        </w:rPr>
        <w:fldChar w:fldCharType="separate"/>
      </w:r>
      <w:r>
        <w:rPr>
          <w:noProof/>
        </w:rPr>
        <w:t>84</w:t>
      </w:r>
      <w:r>
        <w:rPr>
          <w:noProof/>
        </w:rPr>
        <w:fldChar w:fldCharType="end"/>
      </w:r>
    </w:p>
    <w:p w14:paraId="693BDCF5" w14:textId="7A2D439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5.4.4.81</w:t>
      </w:r>
      <w:r>
        <w:rPr>
          <w:rFonts w:asciiTheme="minorHAnsi" w:eastAsiaTheme="minorEastAsia" w:hAnsiTheme="minorHAnsi" w:cstheme="minorBidi"/>
          <w:noProof/>
          <w:kern w:val="2"/>
          <w:sz w:val="22"/>
          <w:szCs w:val="22"/>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_Toc153885370 \h </w:instrText>
      </w:r>
      <w:r>
        <w:rPr>
          <w:noProof/>
        </w:rPr>
      </w:r>
      <w:r>
        <w:rPr>
          <w:noProof/>
        </w:rPr>
        <w:fldChar w:fldCharType="separate"/>
      </w:r>
      <w:r>
        <w:rPr>
          <w:noProof/>
        </w:rPr>
        <w:t>85</w:t>
      </w:r>
      <w:r>
        <w:rPr>
          <w:noProof/>
        </w:rPr>
        <w:fldChar w:fldCharType="end"/>
      </w:r>
    </w:p>
    <w:p w14:paraId="38989F29" w14:textId="190A9E8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5.4.4.82</w:t>
      </w:r>
      <w:r>
        <w:rPr>
          <w:rFonts w:asciiTheme="minorHAnsi" w:eastAsiaTheme="minorEastAsia" w:hAnsiTheme="minorHAnsi" w:cstheme="minorBidi"/>
          <w:noProof/>
          <w:kern w:val="2"/>
          <w:sz w:val="22"/>
          <w:szCs w:val="22"/>
          <w:lang w:eastAsia="en-GB"/>
          <w14:ligatures w14:val="standardContextual"/>
        </w:rPr>
        <w:tab/>
      </w:r>
      <w:r>
        <w:rPr>
          <w:noProof/>
        </w:rPr>
        <w:t>Type: GeoServiceArea</w:t>
      </w:r>
      <w:r>
        <w:rPr>
          <w:noProof/>
        </w:rPr>
        <w:tab/>
      </w:r>
      <w:r>
        <w:rPr>
          <w:noProof/>
        </w:rPr>
        <w:fldChar w:fldCharType="begin" w:fldLock="1"/>
      </w:r>
      <w:r>
        <w:rPr>
          <w:noProof/>
        </w:rPr>
        <w:instrText xml:space="preserve"> PAGEREF _Toc153885371 \h </w:instrText>
      </w:r>
      <w:r>
        <w:rPr>
          <w:noProof/>
        </w:rPr>
      </w:r>
      <w:r>
        <w:rPr>
          <w:noProof/>
        </w:rPr>
        <w:fldChar w:fldCharType="separate"/>
      </w:r>
      <w:r>
        <w:rPr>
          <w:noProof/>
        </w:rPr>
        <w:t>85</w:t>
      </w:r>
      <w:r>
        <w:rPr>
          <w:noProof/>
        </w:rPr>
        <w:fldChar w:fldCharType="end"/>
      </w:r>
    </w:p>
    <w:p w14:paraId="521EC0E9" w14:textId="1103446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5.4.4.83</w:t>
      </w:r>
      <w:r>
        <w:rPr>
          <w:rFonts w:asciiTheme="minorHAnsi" w:eastAsiaTheme="minorEastAsia" w:hAnsiTheme="minorHAnsi" w:cstheme="minorBidi"/>
          <w:noProof/>
          <w:kern w:val="2"/>
          <w:sz w:val="22"/>
          <w:szCs w:val="22"/>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_Toc153885372 \h </w:instrText>
      </w:r>
      <w:r>
        <w:rPr>
          <w:noProof/>
        </w:rPr>
      </w:r>
      <w:r>
        <w:rPr>
          <w:noProof/>
        </w:rPr>
        <w:fldChar w:fldCharType="separate"/>
      </w:r>
      <w:r>
        <w:rPr>
          <w:noProof/>
        </w:rPr>
        <w:t>85</w:t>
      </w:r>
      <w:r>
        <w:rPr>
          <w:noProof/>
        </w:rPr>
        <w:fldChar w:fldCharType="end"/>
      </w:r>
    </w:p>
    <w:p w14:paraId="00DB7C65" w14:textId="2CAA853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5.4.4.84</w:t>
      </w:r>
      <w:r>
        <w:rPr>
          <w:rFonts w:asciiTheme="minorHAnsi" w:eastAsiaTheme="minorEastAsia" w:hAnsiTheme="minorHAnsi" w:cstheme="minorBidi"/>
          <w:noProof/>
          <w:kern w:val="2"/>
          <w:sz w:val="22"/>
          <w:szCs w:val="22"/>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_Toc153885373 \h </w:instrText>
      </w:r>
      <w:r>
        <w:rPr>
          <w:noProof/>
        </w:rPr>
      </w:r>
      <w:r>
        <w:rPr>
          <w:noProof/>
        </w:rPr>
        <w:fldChar w:fldCharType="separate"/>
      </w:r>
      <w:r>
        <w:rPr>
          <w:noProof/>
        </w:rPr>
        <w:t>85</w:t>
      </w:r>
      <w:r>
        <w:rPr>
          <w:noProof/>
        </w:rPr>
        <w:fldChar w:fldCharType="end"/>
      </w:r>
    </w:p>
    <w:p w14:paraId="7F3FE8AF" w14:textId="35397AA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5.4.4.85</w:t>
      </w:r>
      <w:r>
        <w:rPr>
          <w:rFonts w:asciiTheme="minorHAnsi" w:eastAsiaTheme="minorEastAsia" w:hAnsiTheme="minorHAnsi" w:cstheme="minorBidi"/>
          <w:noProof/>
          <w:kern w:val="2"/>
          <w:sz w:val="22"/>
          <w:szCs w:val="22"/>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_Toc153885374 \h </w:instrText>
      </w:r>
      <w:r>
        <w:rPr>
          <w:noProof/>
        </w:rPr>
      </w:r>
      <w:r>
        <w:rPr>
          <w:noProof/>
        </w:rPr>
        <w:fldChar w:fldCharType="separate"/>
      </w:r>
      <w:r>
        <w:rPr>
          <w:noProof/>
        </w:rPr>
        <w:t>86</w:t>
      </w:r>
      <w:r>
        <w:rPr>
          <w:noProof/>
        </w:rPr>
        <w:fldChar w:fldCharType="end"/>
      </w:r>
    </w:p>
    <w:p w14:paraId="51CE720B" w14:textId="7D02DC3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5.4.4.86</w:t>
      </w:r>
      <w:r>
        <w:rPr>
          <w:rFonts w:asciiTheme="minorHAnsi" w:eastAsiaTheme="minorEastAsia" w:hAnsiTheme="minorHAnsi" w:cstheme="minorBidi"/>
          <w:noProof/>
          <w:kern w:val="2"/>
          <w:sz w:val="22"/>
          <w:szCs w:val="22"/>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_Toc153885375 \h </w:instrText>
      </w:r>
      <w:r>
        <w:rPr>
          <w:noProof/>
        </w:rPr>
      </w:r>
      <w:r>
        <w:rPr>
          <w:noProof/>
        </w:rPr>
        <w:fldChar w:fldCharType="separate"/>
      </w:r>
      <w:r>
        <w:rPr>
          <w:noProof/>
        </w:rPr>
        <w:t>86</w:t>
      </w:r>
      <w:r>
        <w:rPr>
          <w:noProof/>
        </w:rPr>
        <w:fldChar w:fldCharType="end"/>
      </w:r>
    </w:p>
    <w:p w14:paraId="77F9E7BC" w14:textId="34E4A37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5.4.4.87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_Toc153885376 \h </w:instrText>
      </w:r>
      <w:r>
        <w:rPr>
          <w:noProof/>
        </w:rPr>
      </w:r>
      <w:r>
        <w:rPr>
          <w:noProof/>
        </w:rPr>
        <w:fldChar w:fldCharType="separate"/>
      </w:r>
      <w:r>
        <w:rPr>
          <w:noProof/>
        </w:rPr>
        <w:t>87</w:t>
      </w:r>
      <w:r>
        <w:rPr>
          <w:noProof/>
        </w:rPr>
        <w:fldChar w:fldCharType="end"/>
      </w:r>
    </w:p>
    <w:p w14:paraId="493C0C09" w14:textId="7142E15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rPr>
        <w:t>Type: RangingSlPosAuth</w:t>
      </w:r>
      <w:r>
        <w:rPr>
          <w:noProof/>
        </w:rPr>
        <w:tab/>
      </w:r>
      <w:r>
        <w:rPr>
          <w:noProof/>
        </w:rPr>
        <w:fldChar w:fldCharType="begin" w:fldLock="1"/>
      </w:r>
      <w:r>
        <w:rPr>
          <w:noProof/>
        </w:rPr>
        <w:instrText xml:space="preserve"> PAGEREF _Toc153885377 \h </w:instrText>
      </w:r>
      <w:r>
        <w:rPr>
          <w:noProof/>
        </w:rPr>
      </w:r>
      <w:r>
        <w:rPr>
          <w:noProof/>
        </w:rPr>
        <w:fldChar w:fldCharType="separate"/>
      </w:r>
      <w:r>
        <w:rPr>
          <w:noProof/>
        </w:rPr>
        <w:t>87</w:t>
      </w:r>
      <w:r>
        <w:rPr>
          <w:noProof/>
        </w:rPr>
        <w:fldChar w:fldCharType="end"/>
      </w:r>
    </w:p>
    <w:p w14:paraId="1FA68F1C" w14:textId="4331DB5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27371E">
        <w:rPr>
          <w:rFonts w:eastAsiaTheme="minorEastAsia"/>
          <w:noProof/>
        </w:rPr>
        <w:t>89</w:t>
      </w:r>
      <w:r>
        <w:rPr>
          <w:rFonts w:asciiTheme="minorHAnsi" w:eastAsiaTheme="minorEastAsia" w:hAnsiTheme="minorHAnsi" w:cstheme="minorBidi"/>
          <w:noProof/>
          <w:kern w:val="2"/>
          <w:sz w:val="22"/>
          <w:szCs w:val="22"/>
          <w:lang w:eastAsia="en-GB"/>
          <w14:ligatures w14:val="standardContextual"/>
        </w:rPr>
        <w:tab/>
      </w:r>
      <w:r>
        <w:rPr>
          <w:noProof/>
        </w:rPr>
        <w:t>Type: NrA2xAuth</w:t>
      </w:r>
      <w:r>
        <w:rPr>
          <w:noProof/>
        </w:rPr>
        <w:tab/>
      </w:r>
      <w:r>
        <w:rPr>
          <w:noProof/>
        </w:rPr>
        <w:fldChar w:fldCharType="begin" w:fldLock="1"/>
      </w:r>
      <w:r>
        <w:rPr>
          <w:noProof/>
        </w:rPr>
        <w:instrText xml:space="preserve"> PAGEREF _Toc153885378 \h </w:instrText>
      </w:r>
      <w:r>
        <w:rPr>
          <w:noProof/>
        </w:rPr>
      </w:r>
      <w:r>
        <w:rPr>
          <w:noProof/>
        </w:rPr>
        <w:fldChar w:fldCharType="separate"/>
      </w:r>
      <w:r>
        <w:rPr>
          <w:noProof/>
        </w:rPr>
        <w:t>87</w:t>
      </w:r>
      <w:r>
        <w:rPr>
          <w:noProof/>
        </w:rPr>
        <w:fldChar w:fldCharType="end"/>
      </w:r>
    </w:p>
    <w:p w14:paraId="53CCF6D8" w14:textId="45C67D4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27371E">
        <w:rPr>
          <w:rFonts w:eastAsiaTheme="minorEastAsia"/>
          <w:noProof/>
        </w:rPr>
        <w:t>90</w:t>
      </w:r>
      <w:r>
        <w:rPr>
          <w:rFonts w:asciiTheme="minorHAnsi" w:eastAsiaTheme="minorEastAsia" w:hAnsiTheme="minorHAnsi" w:cstheme="minorBidi"/>
          <w:noProof/>
          <w:kern w:val="2"/>
          <w:sz w:val="22"/>
          <w:szCs w:val="22"/>
          <w:lang w:eastAsia="en-GB"/>
          <w14:ligatures w14:val="standardContextual"/>
        </w:rPr>
        <w:tab/>
      </w:r>
      <w:r>
        <w:rPr>
          <w:noProof/>
        </w:rPr>
        <w:t>Type: LteA2xAuth</w:t>
      </w:r>
      <w:r>
        <w:rPr>
          <w:noProof/>
        </w:rPr>
        <w:tab/>
      </w:r>
      <w:r>
        <w:rPr>
          <w:noProof/>
        </w:rPr>
        <w:fldChar w:fldCharType="begin" w:fldLock="1"/>
      </w:r>
      <w:r>
        <w:rPr>
          <w:noProof/>
        </w:rPr>
        <w:instrText xml:space="preserve"> PAGEREF _Toc153885379 \h </w:instrText>
      </w:r>
      <w:r>
        <w:rPr>
          <w:noProof/>
        </w:rPr>
      </w:r>
      <w:r>
        <w:rPr>
          <w:noProof/>
        </w:rPr>
        <w:fldChar w:fldCharType="separate"/>
      </w:r>
      <w:r>
        <w:rPr>
          <w:noProof/>
        </w:rPr>
        <w:t>87</w:t>
      </w:r>
      <w:r>
        <w:rPr>
          <w:noProof/>
        </w:rPr>
        <w:fldChar w:fldCharType="end"/>
      </w:r>
    </w:p>
    <w:p w14:paraId="792695DB" w14:textId="7A2A0DB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_Toc153885380 \h </w:instrText>
      </w:r>
      <w:r>
        <w:rPr>
          <w:noProof/>
        </w:rPr>
      </w:r>
      <w:r>
        <w:rPr>
          <w:noProof/>
        </w:rPr>
        <w:fldChar w:fldCharType="separate"/>
      </w:r>
      <w:r>
        <w:rPr>
          <w:noProof/>
        </w:rPr>
        <w:t>88</w:t>
      </w:r>
      <w:r>
        <w:rPr>
          <w:noProof/>
        </w:rPr>
        <w:fldChar w:fldCharType="end"/>
      </w:r>
    </w:p>
    <w:p w14:paraId="584FE725" w14:textId="71AC607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27371E">
        <w:rPr>
          <w:noProof/>
          <w:lang/>
        </w:rPr>
        <w:t>92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_Toc153885381 \h </w:instrText>
      </w:r>
      <w:r>
        <w:rPr>
          <w:noProof/>
        </w:rPr>
      </w:r>
      <w:r>
        <w:rPr>
          <w:noProof/>
        </w:rPr>
        <w:fldChar w:fldCharType="separate"/>
      </w:r>
      <w:r>
        <w:rPr>
          <w:noProof/>
        </w:rPr>
        <w:t>88</w:t>
      </w:r>
      <w:r>
        <w:rPr>
          <w:noProof/>
        </w:rPr>
        <w:fldChar w:fldCharType="end"/>
      </w:r>
    </w:p>
    <w:p w14:paraId="0C636890" w14:textId="772CBAC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27371E">
        <w:rPr>
          <w:noProof/>
          <w:lang/>
        </w:rPr>
        <w:t>93</w:t>
      </w:r>
      <w:r>
        <w:rPr>
          <w:rFonts w:asciiTheme="minorHAnsi" w:eastAsiaTheme="minorEastAsia" w:hAnsiTheme="minorHAnsi" w:cstheme="minorBidi"/>
          <w:noProof/>
          <w:kern w:val="2"/>
          <w:sz w:val="22"/>
          <w:szCs w:val="22"/>
          <w:lang w:eastAsia="en-GB"/>
          <w14:ligatures w14:val="standardContextual"/>
        </w:rPr>
        <w:tab/>
      </w:r>
      <w:r>
        <w:rPr>
          <w:noProof/>
        </w:rPr>
        <w:t>Type: SnssaiDnnItem</w:t>
      </w:r>
      <w:r>
        <w:rPr>
          <w:noProof/>
        </w:rPr>
        <w:tab/>
      </w:r>
      <w:r>
        <w:rPr>
          <w:noProof/>
        </w:rPr>
        <w:fldChar w:fldCharType="begin" w:fldLock="1"/>
      </w:r>
      <w:r>
        <w:rPr>
          <w:noProof/>
        </w:rPr>
        <w:instrText xml:space="preserve"> PAGEREF _Toc153885382 \h </w:instrText>
      </w:r>
      <w:r>
        <w:rPr>
          <w:noProof/>
        </w:rPr>
      </w:r>
      <w:r>
        <w:rPr>
          <w:noProof/>
        </w:rPr>
        <w:fldChar w:fldCharType="separate"/>
      </w:r>
      <w:r>
        <w:rPr>
          <w:noProof/>
        </w:rPr>
        <w:t>88</w:t>
      </w:r>
      <w:r>
        <w:rPr>
          <w:noProof/>
        </w:rPr>
        <w:fldChar w:fldCharType="end"/>
      </w:r>
    </w:p>
    <w:p w14:paraId="5CAF01ED" w14:textId="2FE55C7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27371E">
        <w:rPr>
          <w:noProof/>
          <w:lang/>
        </w:rPr>
        <w:t>94</w:t>
      </w:r>
      <w:r>
        <w:rPr>
          <w:rFonts w:asciiTheme="minorHAnsi" w:eastAsiaTheme="minorEastAsia" w:hAnsiTheme="minorHAnsi" w:cstheme="minorBidi"/>
          <w:noProof/>
          <w:kern w:val="2"/>
          <w:sz w:val="22"/>
          <w:szCs w:val="22"/>
          <w:lang w:eastAsia="en-GB"/>
          <w14:ligatures w14:val="standardContextual"/>
        </w:rPr>
        <w:tab/>
      </w:r>
      <w:r>
        <w:rPr>
          <w:noProof/>
        </w:rPr>
        <w:t>Type: NtnTaiInfo</w:t>
      </w:r>
      <w:r>
        <w:rPr>
          <w:noProof/>
        </w:rPr>
        <w:tab/>
      </w:r>
      <w:r>
        <w:rPr>
          <w:noProof/>
        </w:rPr>
        <w:fldChar w:fldCharType="begin" w:fldLock="1"/>
      </w:r>
      <w:r>
        <w:rPr>
          <w:noProof/>
        </w:rPr>
        <w:instrText xml:space="preserve"> PAGEREF _Toc153885383 \h </w:instrText>
      </w:r>
      <w:r>
        <w:rPr>
          <w:noProof/>
        </w:rPr>
      </w:r>
      <w:r>
        <w:rPr>
          <w:noProof/>
        </w:rPr>
        <w:fldChar w:fldCharType="separate"/>
      </w:r>
      <w:r>
        <w:rPr>
          <w:noProof/>
        </w:rPr>
        <w:t>88</w:t>
      </w:r>
      <w:r>
        <w:rPr>
          <w:noProof/>
        </w:rPr>
        <w:fldChar w:fldCharType="end"/>
      </w:r>
    </w:p>
    <w:p w14:paraId="40E9C1FB" w14:textId="3E98D41A"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sidRPr="0027371E">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_Toc153885384 \h </w:instrText>
      </w:r>
      <w:r>
        <w:rPr>
          <w:noProof/>
        </w:rPr>
      </w:r>
      <w:r>
        <w:rPr>
          <w:noProof/>
        </w:rPr>
        <w:fldChar w:fldCharType="separate"/>
      </w:r>
      <w:r>
        <w:rPr>
          <w:noProof/>
        </w:rPr>
        <w:t>89</w:t>
      </w:r>
      <w:r>
        <w:rPr>
          <w:noProof/>
        </w:rPr>
        <w:fldChar w:fldCharType="end"/>
      </w:r>
    </w:p>
    <w:p w14:paraId="62C38EB3" w14:textId="159AD54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_Toc153885385 \h </w:instrText>
      </w:r>
      <w:r>
        <w:rPr>
          <w:noProof/>
        </w:rPr>
      </w:r>
      <w:r>
        <w:rPr>
          <w:noProof/>
        </w:rPr>
        <w:fldChar w:fldCharType="separate"/>
      </w:r>
      <w:r>
        <w:rPr>
          <w:noProof/>
        </w:rPr>
        <w:t>89</w:t>
      </w:r>
      <w:r>
        <w:rPr>
          <w:noProof/>
        </w:rPr>
        <w:fldChar w:fldCharType="end"/>
      </w:r>
    </w:p>
    <w:p w14:paraId="0346650A" w14:textId="034BD2D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Type: SnssaiReplaceInfo</w:t>
      </w:r>
      <w:r>
        <w:rPr>
          <w:noProof/>
        </w:rPr>
        <w:tab/>
      </w:r>
      <w:r>
        <w:rPr>
          <w:noProof/>
        </w:rPr>
        <w:fldChar w:fldCharType="begin" w:fldLock="1"/>
      </w:r>
      <w:r>
        <w:rPr>
          <w:noProof/>
        </w:rPr>
        <w:instrText xml:space="preserve"> PAGEREF _Toc153885386 \h </w:instrText>
      </w:r>
      <w:r>
        <w:rPr>
          <w:noProof/>
        </w:rPr>
      </w:r>
      <w:r>
        <w:rPr>
          <w:noProof/>
        </w:rPr>
        <w:fldChar w:fldCharType="separate"/>
      </w:r>
      <w:r>
        <w:rPr>
          <w:noProof/>
        </w:rPr>
        <w:t>89</w:t>
      </w:r>
      <w:r>
        <w:rPr>
          <w:noProof/>
        </w:rPr>
        <w:fldChar w:fldCharType="end"/>
      </w:r>
    </w:p>
    <w:p w14:paraId="3E9ED559" w14:textId="5C4E7201"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_Toc153885387 \h </w:instrText>
      </w:r>
      <w:r>
        <w:rPr>
          <w:noProof/>
        </w:rPr>
      </w:r>
      <w:r>
        <w:rPr>
          <w:noProof/>
        </w:rPr>
        <w:fldChar w:fldCharType="separate"/>
      </w:r>
      <w:r>
        <w:rPr>
          <w:noProof/>
        </w:rPr>
        <w:t>89</w:t>
      </w:r>
      <w:r>
        <w:rPr>
          <w:noProof/>
        </w:rPr>
        <w:fldChar w:fldCharType="end"/>
      </w:r>
    </w:p>
    <w:p w14:paraId="6E6B9152" w14:textId="64FEC356"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_Toc153885388 \h </w:instrText>
      </w:r>
      <w:r>
        <w:rPr>
          <w:noProof/>
        </w:rPr>
      </w:r>
      <w:r>
        <w:rPr>
          <w:noProof/>
        </w:rPr>
        <w:fldChar w:fldCharType="separate"/>
      </w:r>
      <w:r>
        <w:rPr>
          <w:noProof/>
        </w:rPr>
        <w:t>89</w:t>
      </w:r>
      <w:r>
        <w:rPr>
          <w:noProof/>
        </w:rPr>
        <w:fldChar w:fldCharType="end"/>
      </w:r>
    </w:p>
    <w:p w14:paraId="2FB2ED67" w14:textId="7C69D373"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_Toc153885389 \h </w:instrText>
      </w:r>
      <w:r>
        <w:rPr>
          <w:noProof/>
        </w:rPr>
      </w:r>
      <w:r>
        <w:rPr>
          <w:noProof/>
        </w:rPr>
        <w:fldChar w:fldCharType="separate"/>
      </w:r>
      <w:r>
        <w:rPr>
          <w:noProof/>
        </w:rPr>
        <w:t>90</w:t>
      </w:r>
      <w:r>
        <w:rPr>
          <w:noProof/>
        </w:rPr>
        <w:fldChar w:fldCharType="end"/>
      </w:r>
    </w:p>
    <w:p w14:paraId="7E4A5092" w14:textId="7EE20327"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_Toc153885390 \h </w:instrText>
      </w:r>
      <w:r>
        <w:rPr>
          <w:noProof/>
        </w:rPr>
      </w:r>
      <w:r>
        <w:rPr>
          <w:noProof/>
        </w:rPr>
        <w:fldChar w:fldCharType="separate"/>
      </w:r>
      <w:r>
        <w:rPr>
          <w:noProof/>
        </w:rPr>
        <w:t>94</w:t>
      </w:r>
      <w:r>
        <w:rPr>
          <w:noProof/>
        </w:rPr>
        <w:fldChar w:fldCharType="end"/>
      </w:r>
    </w:p>
    <w:p w14:paraId="0401EE2C" w14:textId="1790625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_Toc153885391 \h </w:instrText>
      </w:r>
      <w:r>
        <w:rPr>
          <w:noProof/>
        </w:rPr>
      </w:r>
      <w:r>
        <w:rPr>
          <w:noProof/>
        </w:rPr>
        <w:fldChar w:fldCharType="separate"/>
      </w:r>
      <w:r>
        <w:rPr>
          <w:noProof/>
        </w:rPr>
        <w:t>94</w:t>
      </w:r>
      <w:r>
        <w:rPr>
          <w:noProof/>
        </w:rPr>
        <w:fldChar w:fldCharType="end"/>
      </w:r>
    </w:p>
    <w:p w14:paraId="591ACEA5" w14:textId="77E2C19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_Toc153885392 \h </w:instrText>
      </w:r>
      <w:r>
        <w:rPr>
          <w:noProof/>
        </w:rPr>
      </w:r>
      <w:r>
        <w:rPr>
          <w:noProof/>
        </w:rPr>
        <w:fldChar w:fldCharType="separate"/>
      </w:r>
      <w:r>
        <w:rPr>
          <w:noProof/>
        </w:rPr>
        <w:t>94</w:t>
      </w:r>
      <w:r>
        <w:rPr>
          <w:noProof/>
        </w:rPr>
        <w:fldChar w:fldCharType="end"/>
      </w:r>
    </w:p>
    <w:p w14:paraId="747686C6" w14:textId="70DACA3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_Toc153885393 \h </w:instrText>
      </w:r>
      <w:r>
        <w:rPr>
          <w:noProof/>
        </w:rPr>
      </w:r>
      <w:r>
        <w:rPr>
          <w:noProof/>
        </w:rPr>
        <w:fldChar w:fldCharType="separate"/>
      </w:r>
      <w:r>
        <w:rPr>
          <w:noProof/>
        </w:rPr>
        <w:t>94</w:t>
      </w:r>
      <w:r>
        <w:rPr>
          <w:noProof/>
        </w:rPr>
        <w:fldChar w:fldCharType="end"/>
      </w:r>
    </w:p>
    <w:p w14:paraId="021D5D48" w14:textId="23E7522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_Toc153885394 \h </w:instrText>
      </w:r>
      <w:r>
        <w:rPr>
          <w:noProof/>
        </w:rPr>
      </w:r>
      <w:r>
        <w:rPr>
          <w:noProof/>
        </w:rPr>
        <w:fldChar w:fldCharType="separate"/>
      </w:r>
      <w:r>
        <w:rPr>
          <w:noProof/>
        </w:rPr>
        <w:t>95</w:t>
      </w:r>
      <w:r>
        <w:rPr>
          <w:noProof/>
        </w:rPr>
        <w:fldChar w:fldCharType="end"/>
      </w:r>
    </w:p>
    <w:p w14:paraId="3B9056AB" w14:textId="3CA4233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_Toc153885395 \h </w:instrText>
      </w:r>
      <w:r>
        <w:rPr>
          <w:noProof/>
        </w:rPr>
      </w:r>
      <w:r>
        <w:rPr>
          <w:noProof/>
        </w:rPr>
        <w:fldChar w:fldCharType="separate"/>
      </w:r>
      <w:r>
        <w:rPr>
          <w:noProof/>
        </w:rPr>
        <w:t>95</w:t>
      </w:r>
      <w:r>
        <w:rPr>
          <w:noProof/>
        </w:rPr>
        <w:fldChar w:fldCharType="end"/>
      </w:r>
    </w:p>
    <w:p w14:paraId="2B59AADA" w14:textId="25C24DB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_Toc153885396 \h </w:instrText>
      </w:r>
      <w:r>
        <w:rPr>
          <w:noProof/>
        </w:rPr>
      </w:r>
      <w:r>
        <w:rPr>
          <w:noProof/>
        </w:rPr>
        <w:fldChar w:fldCharType="separate"/>
      </w:r>
      <w:r>
        <w:rPr>
          <w:noProof/>
        </w:rPr>
        <w:t>95</w:t>
      </w:r>
      <w:r>
        <w:rPr>
          <w:noProof/>
        </w:rPr>
        <w:fldChar w:fldCharType="end"/>
      </w:r>
    </w:p>
    <w:p w14:paraId="29FC37AD" w14:textId="09C51BC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_Toc153885397 \h </w:instrText>
      </w:r>
      <w:r>
        <w:rPr>
          <w:noProof/>
        </w:rPr>
      </w:r>
      <w:r>
        <w:rPr>
          <w:noProof/>
        </w:rPr>
        <w:fldChar w:fldCharType="separate"/>
      </w:r>
      <w:r>
        <w:rPr>
          <w:noProof/>
        </w:rPr>
        <w:t>95</w:t>
      </w:r>
      <w:r>
        <w:rPr>
          <w:noProof/>
        </w:rPr>
        <w:fldChar w:fldCharType="end"/>
      </w:r>
    </w:p>
    <w:p w14:paraId="4BF0B074" w14:textId="786272C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_Toc153885398 \h </w:instrText>
      </w:r>
      <w:r>
        <w:rPr>
          <w:noProof/>
        </w:rPr>
      </w:r>
      <w:r>
        <w:rPr>
          <w:noProof/>
        </w:rPr>
        <w:fldChar w:fldCharType="separate"/>
      </w:r>
      <w:r>
        <w:rPr>
          <w:noProof/>
        </w:rPr>
        <w:t>95</w:t>
      </w:r>
      <w:r>
        <w:rPr>
          <w:noProof/>
        </w:rPr>
        <w:fldChar w:fldCharType="end"/>
      </w:r>
    </w:p>
    <w:p w14:paraId="6BAE2C5A" w14:textId="3EEC998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_Toc153885399 \h </w:instrText>
      </w:r>
      <w:r>
        <w:rPr>
          <w:noProof/>
        </w:rPr>
      </w:r>
      <w:r>
        <w:rPr>
          <w:noProof/>
        </w:rPr>
        <w:fldChar w:fldCharType="separate"/>
      </w:r>
      <w:r>
        <w:rPr>
          <w:noProof/>
        </w:rPr>
        <w:t>95</w:t>
      </w:r>
      <w:r>
        <w:rPr>
          <w:noProof/>
        </w:rPr>
        <w:fldChar w:fldCharType="end"/>
      </w:r>
    </w:p>
    <w:p w14:paraId="13E86D36" w14:textId="3F7CFE4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_Toc153885400 \h </w:instrText>
      </w:r>
      <w:r>
        <w:rPr>
          <w:noProof/>
        </w:rPr>
      </w:r>
      <w:r>
        <w:rPr>
          <w:noProof/>
        </w:rPr>
        <w:fldChar w:fldCharType="separate"/>
      </w:r>
      <w:r>
        <w:rPr>
          <w:noProof/>
        </w:rPr>
        <w:t>95</w:t>
      </w:r>
      <w:r>
        <w:rPr>
          <w:noProof/>
        </w:rPr>
        <w:fldChar w:fldCharType="end"/>
      </w:r>
    </w:p>
    <w:p w14:paraId="56B2757A" w14:textId="0FA6A53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_Toc153885401 \h </w:instrText>
      </w:r>
      <w:r>
        <w:rPr>
          <w:noProof/>
        </w:rPr>
      </w:r>
      <w:r>
        <w:rPr>
          <w:noProof/>
        </w:rPr>
        <w:fldChar w:fldCharType="separate"/>
      </w:r>
      <w:r>
        <w:rPr>
          <w:noProof/>
        </w:rPr>
        <w:t>96</w:t>
      </w:r>
      <w:r>
        <w:rPr>
          <w:noProof/>
        </w:rPr>
        <w:fldChar w:fldCharType="end"/>
      </w:r>
    </w:p>
    <w:p w14:paraId="1751A064" w14:textId="2EAD73C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_Toc153885402 \h </w:instrText>
      </w:r>
      <w:r>
        <w:rPr>
          <w:noProof/>
        </w:rPr>
      </w:r>
      <w:r>
        <w:rPr>
          <w:noProof/>
        </w:rPr>
        <w:fldChar w:fldCharType="separate"/>
      </w:r>
      <w:r>
        <w:rPr>
          <w:noProof/>
        </w:rPr>
        <w:t>96</w:t>
      </w:r>
      <w:r>
        <w:rPr>
          <w:noProof/>
        </w:rPr>
        <w:fldChar w:fldCharType="end"/>
      </w:r>
    </w:p>
    <w:p w14:paraId="3182D25A" w14:textId="4360D6F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5.5.3.13</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_Toc153885403 \h </w:instrText>
      </w:r>
      <w:r>
        <w:rPr>
          <w:noProof/>
        </w:rPr>
      </w:r>
      <w:r>
        <w:rPr>
          <w:noProof/>
        </w:rPr>
        <w:fldChar w:fldCharType="separate"/>
      </w:r>
      <w:r>
        <w:rPr>
          <w:noProof/>
        </w:rPr>
        <w:t>96</w:t>
      </w:r>
      <w:r>
        <w:rPr>
          <w:noProof/>
        </w:rPr>
        <w:fldChar w:fldCharType="end"/>
      </w:r>
    </w:p>
    <w:p w14:paraId="02CC9F1D" w14:textId="643BABA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5.5.3.14</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_Toc153885404 \h </w:instrText>
      </w:r>
      <w:r>
        <w:rPr>
          <w:noProof/>
        </w:rPr>
      </w:r>
      <w:r>
        <w:rPr>
          <w:noProof/>
        </w:rPr>
        <w:fldChar w:fldCharType="separate"/>
      </w:r>
      <w:r>
        <w:rPr>
          <w:noProof/>
        </w:rPr>
        <w:t>96</w:t>
      </w:r>
      <w:r>
        <w:rPr>
          <w:noProof/>
        </w:rPr>
        <w:fldChar w:fldCharType="end"/>
      </w:r>
    </w:p>
    <w:p w14:paraId="7F00DBE5" w14:textId="3B1F39B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5.5.3.15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_Toc153885405 \h </w:instrText>
      </w:r>
      <w:r>
        <w:rPr>
          <w:noProof/>
        </w:rPr>
      </w:r>
      <w:r>
        <w:rPr>
          <w:noProof/>
        </w:rPr>
        <w:fldChar w:fldCharType="separate"/>
      </w:r>
      <w:r>
        <w:rPr>
          <w:noProof/>
        </w:rPr>
        <w:t>96</w:t>
      </w:r>
      <w:r>
        <w:rPr>
          <w:noProof/>
        </w:rPr>
        <w:fldChar w:fldCharType="end"/>
      </w:r>
    </w:p>
    <w:p w14:paraId="5F00E185" w14:textId="05CC457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w:t>
      </w:r>
      <w:r w:rsidRPr="0027371E">
        <w:rPr>
          <w:noProof/>
          <w:lang/>
        </w:rPr>
        <w:t>16</w:t>
      </w:r>
      <w:r>
        <w:rPr>
          <w:rFonts w:asciiTheme="minorHAnsi" w:eastAsiaTheme="minorEastAsia" w:hAnsiTheme="minorHAnsi" w:cstheme="minorBidi"/>
          <w:noProof/>
          <w:kern w:val="2"/>
          <w:sz w:val="22"/>
          <w:szCs w:val="22"/>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_Toc153885406 \h </w:instrText>
      </w:r>
      <w:r>
        <w:rPr>
          <w:noProof/>
        </w:rPr>
      </w:r>
      <w:r>
        <w:rPr>
          <w:noProof/>
        </w:rPr>
        <w:fldChar w:fldCharType="separate"/>
      </w:r>
      <w:r>
        <w:rPr>
          <w:noProof/>
        </w:rPr>
        <w:t>96</w:t>
      </w:r>
      <w:r>
        <w:rPr>
          <w:noProof/>
        </w:rPr>
        <w:fldChar w:fldCharType="end"/>
      </w:r>
    </w:p>
    <w:p w14:paraId="3FD88980" w14:textId="4882681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w:t>
      </w:r>
      <w:r w:rsidRPr="0027371E">
        <w:rPr>
          <w:noProof/>
          <w:lang/>
        </w:rPr>
        <w:t>17</w:t>
      </w:r>
      <w:r>
        <w:rPr>
          <w:rFonts w:asciiTheme="minorHAnsi" w:eastAsiaTheme="minorEastAsia" w:hAnsiTheme="minorHAnsi" w:cstheme="minorBidi"/>
          <w:noProof/>
          <w:kern w:val="2"/>
          <w:sz w:val="22"/>
          <w:szCs w:val="22"/>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_Toc153885407 \h </w:instrText>
      </w:r>
      <w:r>
        <w:rPr>
          <w:noProof/>
        </w:rPr>
      </w:r>
      <w:r>
        <w:rPr>
          <w:noProof/>
        </w:rPr>
        <w:fldChar w:fldCharType="separate"/>
      </w:r>
      <w:r>
        <w:rPr>
          <w:noProof/>
        </w:rPr>
        <w:t>97</w:t>
      </w:r>
      <w:r>
        <w:rPr>
          <w:noProof/>
        </w:rPr>
        <w:fldChar w:fldCharType="end"/>
      </w:r>
    </w:p>
    <w:p w14:paraId="711FD9B3" w14:textId="0C0C3D1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5.5.3.</w:t>
      </w:r>
      <w:r w:rsidRPr="0027371E">
        <w:rPr>
          <w:noProof/>
          <w:lang/>
        </w:rPr>
        <w:t>18</w:t>
      </w:r>
      <w:r>
        <w:rPr>
          <w:rFonts w:asciiTheme="minorHAnsi" w:eastAsiaTheme="minorEastAsia" w:hAnsiTheme="minorHAnsi" w:cstheme="minorBidi"/>
          <w:noProof/>
          <w:kern w:val="2"/>
          <w:sz w:val="22"/>
          <w:szCs w:val="22"/>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_Toc153885408 \h </w:instrText>
      </w:r>
      <w:r>
        <w:rPr>
          <w:noProof/>
        </w:rPr>
      </w:r>
      <w:r>
        <w:rPr>
          <w:noProof/>
        </w:rPr>
        <w:fldChar w:fldCharType="separate"/>
      </w:r>
      <w:r>
        <w:rPr>
          <w:noProof/>
        </w:rPr>
        <w:t>97</w:t>
      </w:r>
      <w:r>
        <w:rPr>
          <w:noProof/>
        </w:rPr>
        <w:fldChar w:fldCharType="end"/>
      </w:r>
    </w:p>
    <w:p w14:paraId="6DEF9EF0" w14:textId="59424D0A"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_Toc153885409 \h </w:instrText>
      </w:r>
      <w:r>
        <w:rPr>
          <w:noProof/>
        </w:rPr>
      </w:r>
      <w:r>
        <w:rPr>
          <w:noProof/>
        </w:rPr>
        <w:fldChar w:fldCharType="separate"/>
      </w:r>
      <w:r>
        <w:rPr>
          <w:noProof/>
        </w:rPr>
        <w:t>97</w:t>
      </w:r>
      <w:r>
        <w:rPr>
          <w:noProof/>
        </w:rPr>
        <w:fldChar w:fldCharType="end"/>
      </w:r>
    </w:p>
    <w:p w14:paraId="1CB14138" w14:textId="49FABED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_Toc153885410 \h </w:instrText>
      </w:r>
      <w:r>
        <w:rPr>
          <w:noProof/>
        </w:rPr>
      </w:r>
      <w:r>
        <w:rPr>
          <w:noProof/>
        </w:rPr>
        <w:fldChar w:fldCharType="separate"/>
      </w:r>
      <w:r>
        <w:rPr>
          <w:noProof/>
        </w:rPr>
        <w:t>97</w:t>
      </w:r>
      <w:r>
        <w:rPr>
          <w:noProof/>
        </w:rPr>
        <w:fldChar w:fldCharType="end"/>
      </w:r>
    </w:p>
    <w:p w14:paraId="571FC7B3" w14:textId="653FC26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_Toc153885411 \h </w:instrText>
      </w:r>
      <w:r>
        <w:rPr>
          <w:noProof/>
        </w:rPr>
      </w:r>
      <w:r>
        <w:rPr>
          <w:noProof/>
        </w:rPr>
        <w:fldChar w:fldCharType="separate"/>
      </w:r>
      <w:r>
        <w:rPr>
          <w:noProof/>
        </w:rPr>
        <w:t>97</w:t>
      </w:r>
      <w:r>
        <w:rPr>
          <w:noProof/>
        </w:rPr>
        <w:fldChar w:fldCharType="end"/>
      </w:r>
    </w:p>
    <w:p w14:paraId="793D0D5E" w14:textId="41343D9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_Toc153885412 \h </w:instrText>
      </w:r>
      <w:r>
        <w:rPr>
          <w:noProof/>
        </w:rPr>
      </w:r>
      <w:r>
        <w:rPr>
          <w:noProof/>
        </w:rPr>
        <w:fldChar w:fldCharType="separate"/>
      </w:r>
      <w:r>
        <w:rPr>
          <w:noProof/>
        </w:rPr>
        <w:t>98</w:t>
      </w:r>
      <w:r>
        <w:rPr>
          <w:noProof/>
        </w:rPr>
        <w:fldChar w:fldCharType="end"/>
      </w:r>
    </w:p>
    <w:p w14:paraId="3636CC34" w14:textId="165E403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_Toc153885413 \h </w:instrText>
      </w:r>
      <w:r>
        <w:rPr>
          <w:noProof/>
        </w:rPr>
      </w:r>
      <w:r>
        <w:rPr>
          <w:noProof/>
        </w:rPr>
        <w:fldChar w:fldCharType="separate"/>
      </w:r>
      <w:r>
        <w:rPr>
          <w:noProof/>
        </w:rPr>
        <w:t>99</w:t>
      </w:r>
      <w:r>
        <w:rPr>
          <w:noProof/>
        </w:rPr>
        <w:fldChar w:fldCharType="end"/>
      </w:r>
    </w:p>
    <w:p w14:paraId="6F44C6DF" w14:textId="0EE7C6C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_Toc153885414 \h </w:instrText>
      </w:r>
      <w:r>
        <w:rPr>
          <w:noProof/>
        </w:rPr>
      </w:r>
      <w:r>
        <w:rPr>
          <w:noProof/>
        </w:rPr>
        <w:fldChar w:fldCharType="separate"/>
      </w:r>
      <w:r>
        <w:rPr>
          <w:noProof/>
        </w:rPr>
        <w:t>99</w:t>
      </w:r>
      <w:r>
        <w:rPr>
          <w:noProof/>
        </w:rPr>
        <w:fldChar w:fldCharType="end"/>
      </w:r>
    </w:p>
    <w:p w14:paraId="3C8E4D00" w14:textId="7707524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_Toc153885415 \h </w:instrText>
      </w:r>
      <w:r>
        <w:rPr>
          <w:noProof/>
        </w:rPr>
      </w:r>
      <w:r>
        <w:rPr>
          <w:noProof/>
        </w:rPr>
        <w:fldChar w:fldCharType="separate"/>
      </w:r>
      <w:r>
        <w:rPr>
          <w:noProof/>
        </w:rPr>
        <w:t>99</w:t>
      </w:r>
      <w:r>
        <w:rPr>
          <w:noProof/>
        </w:rPr>
        <w:fldChar w:fldCharType="end"/>
      </w:r>
    </w:p>
    <w:p w14:paraId="3A2CD9BC" w14:textId="17DF50B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_Toc153885416 \h </w:instrText>
      </w:r>
      <w:r>
        <w:rPr>
          <w:noProof/>
        </w:rPr>
      </w:r>
      <w:r>
        <w:rPr>
          <w:noProof/>
        </w:rPr>
        <w:fldChar w:fldCharType="separate"/>
      </w:r>
      <w:r>
        <w:rPr>
          <w:noProof/>
        </w:rPr>
        <w:t>99</w:t>
      </w:r>
      <w:r>
        <w:rPr>
          <w:noProof/>
        </w:rPr>
        <w:fldChar w:fldCharType="end"/>
      </w:r>
    </w:p>
    <w:p w14:paraId="65A9C7E1" w14:textId="51F1D43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_Toc153885417 \h </w:instrText>
      </w:r>
      <w:r>
        <w:rPr>
          <w:noProof/>
        </w:rPr>
      </w:r>
      <w:r>
        <w:rPr>
          <w:noProof/>
        </w:rPr>
        <w:fldChar w:fldCharType="separate"/>
      </w:r>
      <w:r>
        <w:rPr>
          <w:noProof/>
        </w:rPr>
        <w:t>100</w:t>
      </w:r>
      <w:r>
        <w:rPr>
          <w:noProof/>
        </w:rPr>
        <w:fldChar w:fldCharType="end"/>
      </w:r>
    </w:p>
    <w:p w14:paraId="3D65E0A0" w14:textId="1977551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5.5.4.9</w:t>
      </w:r>
      <w:r>
        <w:rPr>
          <w:rFonts w:asciiTheme="minorHAnsi" w:eastAsiaTheme="minorEastAsia" w:hAnsiTheme="minorHAnsi" w:cstheme="minorBidi"/>
          <w:noProof/>
          <w:kern w:val="2"/>
          <w:sz w:val="22"/>
          <w:szCs w:val="22"/>
          <w:lang w:eastAsia="en-GB"/>
          <w14:ligatures w14:val="standardContextual"/>
        </w:rPr>
        <w:tab/>
      </w:r>
      <w:r>
        <w:rPr>
          <w:noProof/>
        </w:rPr>
        <w:t>Type: SliceMbr</w:t>
      </w:r>
      <w:r>
        <w:rPr>
          <w:noProof/>
        </w:rPr>
        <w:tab/>
      </w:r>
      <w:r>
        <w:rPr>
          <w:noProof/>
        </w:rPr>
        <w:fldChar w:fldCharType="begin" w:fldLock="1"/>
      </w:r>
      <w:r>
        <w:rPr>
          <w:noProof/>
        </w:rPr>
        <w:instrText xml:space="preserve"> PAGEREF _Toc153885418 \h </w:instrText>
      </w:r>
      <w:r>
        <w:rPr>
          <w:noProof/>
        </w:rPr>
      </w:r>
      <w:r>
        <w:rPr>
          <w:noProof/>
        </w:rPr>
        <w:fldChar w:fldCharType="separate"/>
      </w:r>
      <w:r>
        <w:rPr>
          <w:noProof/>
        </w:rPr>
        <w:t>100</w:t>
      </w:r>
      <w:r>
        <w:rPr>
          <w:noProof/>
        </w:rPr>
        <w:fldChar w:fldCharType="end"/>
      </w:r>
    </w:p>
    <w:p w14:paraId="08672475" w14:textId="1012ADE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sidRPr="0027371E">
        <w:rPr>
          <w:rFonts w:eastAsia="DengXian"/>
          <w:noProof/>
        </w:rPr>
        <w:t>5.5.4.10</w:t>
      </w:r>
      <w:r>
        <w:rPr>
          <w:rFonts w:asciiTheme="minorHAnsi" w:eastAsiaTheme="minorEastAsia" w:hAnsiTheme="minorHAnsi" w:cstheme="minorBidi"/>
          <w:noProof/>
          <w:kern w:val="2"/>
          <w:sz w:val="22"/>
          <w:szCs w:val="22"/>
          <w:lang w:eastAsia="en-GB"/>
          <w14:ligatures w14:val="standardContextual"/>
        </w:rPr>
        <w:tab/>
      </w:r>
      <w:r w:rsidRPr="0027371E">
        <w:rPr>
          <w:rFonts w:eastAsia="DengXian"/>
          <w:noProof/>
        </w:rPr>
        <w:t>Type: SliceMbrRm</w:t>
      </w:r>
      <w:r>
        <w:rPr>
          <w:noProof/>
        </w:rPr>
        <w:tab/>
      </w:r>
      <w:r>
        <w:rPr>
          <w:noProof/>
        </w:rPr>
        <w:fldChar w:fldCharType="begin" w:fldLock="1"/>
      </w:r>
      <w:r>
        <w:rPr>
          <w:noProof/>
        </w:rPr>
        <w:instrText xml:space="preserve"> PAGEREF _Toc153885419 \h </w:instrText>
      </w:r>
      <w:r>
        <w:rPr>
          <w:noProof/>
        </w:rPr>
      </w:r>
      <w:r>
        <w:rPr>
          <w:noProof/>
        </w:rPr>
        <w:fldChar w:fldCharType="separate"/>
      </w:r>
      <w:r>
        <w:rPr>
          <w:noProof/>
        </w:rPr>
        <w:t>100</w:t>
      </w:r>
      <w:r>
        <w:rPr>
          <w:noProof/>
        </w:rPr>
        <w:fldChar w:fldCharType="end"/>
      </w:r>
    </w:p>
    <w:p w14:paraId="77EE572B" w14:textId="05382F7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_Toc153885420 \h </w:instrText>
      </w:r>
      <w:r>
        <w:rPr>
          <w:noProof/>
        </w:rPr>
      </w:r>
      <w:r>
        <w:rPr>
          <w:noProof/>
        </w:rPr>
        <w:fldChar w:fldCharType="separate"/>
      </w:r>
      <w:r>
        <w:rPr>
          <w:noProof/>
        </w:rPr>
        <w:t>100</w:t>
      </w:r>
      <w:r>
        <w:rPr>
          <w:noProof/>
        </w:rPr>
        <w:fldChar w:fldCharType="end"/>
      </w:r>
    </w:p>
    <w:p w14:paraId="0D931572" w14:textId="025E1D6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5.5.4.12</w:t>
      </w:r>
      <w:r>
        <w:rPr>
          <w:rFonts w:asciiTheme="minorHAnsi" w:eastAsiaTheme="minorEastAsia" w:hAnsiTheme="minorHAnsi" w:cstheme="minorBidi"/>
          <w:noProof/>
          <w:kern w:val="2"/>
          <w:sz w:val="22"/>
          <w:szCs w:val="22"/>
          <w:lang w:eastAsia="en-GB"/>
          <w14:ligatures w14:val="standardContextual"/>
        </w:rPr>
        <w:tab/>
      </w:r>
      <w:r>
        <w:rPr>
          <w:noProof/>
        </w:rPr>
        <w:t>Type: PduSetQosParaRm</w:t>
      </w:r>
      <w:r>
        <w:rPr>
          <w:noProof/>
        </w:rPr>
        <w:tab/>
      </w:r>
      <w:r>
        <w:rPr>
          <w:noProof/>
        </w:rPr>
        <w:fldChar w:fldCharType="begin" w:fldLock="1"/>
      </w:r>
      <w:r>
        <w:rPr>
          <w:noProof/>
        </w:rPr>
        <w:instrText xml:space="preserve"> PAGEREF _Toc153885421 \h </w:instrText>
      </w:r>
      <w:r>
        <w:rPr>
          <w:noProof/>
        </w:rPr>
      </w:r>
      <w:r>
        <w:rPr>
          <w:noProof/>
        </w:rPr>
        <w:fldChar w:fldCharType="separate"/>
      </w:r>
      <w:r>
        <w:rPr>
          <w:noProof/>
        </w:rPr>
        <w:t>100</w:t>
      </w:r>
      <w:r>
        <w:rPr>
          <w:noProof/>
        </w:rPr>
        <w:fldChar w:fldCharType="end"/>
      </w:r>
    </w:p>
    <w:p w14:paraId="5EAA5D9A" w14:textId="6C742EB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w:t>
      </w:r>
      <w:r w:rsidRPr="0027371E">
        <w:rPr>
          <w:noProof/>
          <w:lang/>
        </w:rPr>
        <w:t>13</w:t>
      </w:r>
      <w:r>
        <w:rPr>
          <w:rFonts w:asciiTheme="minorHAnsi" w:eastAsiaTheme="minorEastAsia" w:hAnsiTheme="minorHAnsi" w:cstheme="minorBidi"/>
          <w:noProof/>
          <w:kern w:val="2"/>
          <w:sz w:val="22"/>
          <w:szCs w:val="22"/>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_Toc153885422 \h </w:instrText>
      </w:r>
      <w:r>
        <w:rPr>
          <w:noProof/>
        </w:rPr>
      </w:r>
      <w:r>
        <w:rPr>
          <w:noProof/>
        </w:rPr>
        <w:fldChar w:fldCharType="separate"/>
      </w:r>
      <w:r>
        <w:rPr>
          <w:noProof/>
        </w:rPr>
        <w:t>101</w:t>
      </w:r>
      <w:r>
        <w:rPr>
          <w:noProof/>
        </w:rPr>
        <w:fldChar w:fldCharType="end"/>
      </w:r>
    </w:p>
    <w:p w14:paraId="48D5B6B6" w14:textId="7535302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w:t>
      </w:r>
      <w:r w:rsidRPr="0027371E">
        <w:rPr>
          <w:noProof/>
          <w:lang/>
        </w:rPr>
        <w:t>14</w:t>
      </w:r>
      <w:r>
        <w:rPr>
          <w:rFonts w:asciiTheme="minorHAnsi" w:eastAsiaTheme="minorEastAsia" w:hAnsiTheme="minorHAnsi" w:cstheme="minorBidi"/>
          <w:noProof/>
          <w:kern w:val="2"/>
          <w:sz w:val="22"/>
          <w:szCs w:val="22"/>
          <w:lang w:eastAsia="en-GB"/>
          <w14:ligatures w14:val="standardContextual"/>
        </w:rPr>
        <w:tab/>
      </w:r>
      <w:r>
        <w:rPr>
          <w:noProof/>
        </w:rPr>
        <w:t>Type RtpHeaderExtInfo</w:t>
      </w:r>
      <w:r>
        <w:rPr>
          <w:noProof/>
        </w:rPr>
        <w:tab/>
      </w:r>
      <w:r>
        <w:rPr>
          <w:noProof/>
        </w:rPr>
        <w:fldChar w:fldCharType="begin" w:fldLock="1"/>
      </w:r>
      <w:r>
        <w:rPr>
          <w:noProof/>
        </w:rPr>
        <w:instrText xml:space="preserve"> PAGEREF _Toc153885423 \h </w:instrText>
      </w:r>
      <w:r>
        <w:rPr>
          <w:noProof/>
        </w:rPr>
      </w:r>
      <w:r>
        <w:rPr>
          <w:noProof/>
        </w:rPr>
        <w:fldChar w:fldCharType="separate"/>
      </w:r>
      <w:r>
        <w:rPr>
          <w:noProof/>
        </w:rPr>
        <w:t>102</w:t>
      </w:r>
      <w:r>
        <w:rPr>
          <w:noProof/>
        </w:rPr>
        <w:fldChar w:fldCharType="end"/>
      </w:r>
    </w:p>
    <w:p w14:paraId="49CF2ED2" w14:textId="732296F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5.5.4.</w:t>
      </w:r>
      <w:r w:rsidRPr="0027371E">
        <w:rPr>
          <w:noProof/>
          <w:lang/>
        </w:rPr>
        <w:t>15</w:t>
      </w:r>
      <w:r>
        <w:rPr>
          <w:rFonts w:asciiTheme="minorHAnsi" w:eastAsiaTheme="minorEastAsia" w:hAnsiTheme="minorHAnsi" w:cstheme="minorBidi"/>
          <w:noProof/>
          <w:kern w:val="2"/>
          <w:sz w:val="22"/>
          <w:szCs w:val="22"/>
          <w:lang w:eastAsia="en-GB"/>
          <w14:ligatures w14:val="standardContextual"/>
        </w:rPr>
        <w:tab/>
      </w:r>
      <w:r>
        <w:rPr>
          <w:noProof/>
        </w:rPr>
        <w:t>Type RtpPayloadInfo</w:t>
      </w:r>
      <w:r>
        <w:rPr>
          <w:noProof/>
        </w:rPr>
        <w:tab/>
      </w:r>
      <w:r>
        <w:rPr>
          <w:noProof/>
        </w:rPr>
        <w:fldChar w:fldCharType="begin" w:fldLock="1"/>
      </w:r>
      <w:r>
        <w:rPr>
          <w:noProof/>
        </w:rPr>
        <w:instrText xml:space="preserve"> PAGEREF _Toc153885424 \h </w:instrText>
      </w:r>
      <w:r>
        <w:rPr>
          <w:noProof/>
        </w:rPr>
      </w:r>
      <w:r>
        <w:rPr>
          <w:noProof/>
        </w:rPr>
        <w:fldChar w:fldCharType="separate"/>
      </w:r>
      <w:r>
        <w:rPr>
          <w:noProof/>
        </w:rPr>
        <w:t>102</w:t>
      </w:r>
      <w:r>
        <w:rPr>
          <w:noProof/>
        </w:rPr>
        <w:fldChar w:fldCharType="end"/>
      </w:r>
    </w:p>
    <w:p w14:paraId="2C440BCD" w14:textId="1C9BBE2D"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_Toc153885425 \h </w:instrText>
      </w:r>
      <w:r>
        <w:rPr>
          <w:noProof/>
        </w:rPr>
      </w:r>
      <w:r>
        <w:rPr>
          <w:noProof/>
        </w:rPr>
        <w:fldChar w:fldCharType="separate"/>
      </w:r>
      <w:r>
        <w:rPr>
          <w:noProof/>
        </w:rPr>
        <w:t>102</w:t>
      </w:r>
      <w:r>
        <w:rPr>
          <w:noProof/>
        </w:rPr>
        <w:fldChar w:fldCharType="end"/>
      </w:r>
    </w:p>
    <w:p w14:paraId="49858553" w14:textId="4B74EF6E"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_Toc153885426 \h </w:instrText>
      </w:r>
      <w:r>
        <w:rPr>
          <w:noProof/>
        </w:rPr>
      </w:r>
      <w:r>
        <w:rPr>
          <w:noProof/>
        </w:rPr>
        <w:fldChar w:fldCharType="separate"/>
      </w:r>
      <w:r>
        <w:rPr>
          <w:noProof/>
        </w:rPr>
        <w:t>102</w:t>
      </w:r>
      <w:r>
        <w:rPr>
          <w:noProof/>
        </w:rPr>
        <w:fldChar w:fldCharType="end"/>
      </w:r>
    </w:p>
    <w:p w14:paraId="2258906E" w14:textId="08251C2C"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_Toc153885427 \h </w:instrText>
      </w:r>
      <w:r>
        <w:rPr>
          <w:noProof/>
        </w:rPr>
      </w:r>
      <w:r>
        <w:rPr>
          <w:noProof/>
        </w:rPr>
        <w:fldChar w:fldCharType="separate"/>
      </w:r>
      <w:r>
        <w:rPr>
          <w:noProof/>
        </w:rPr>
        <w:t>103</w:t>
      </w:r>
      <w:r>
        <w:rPr>
          <w:noProof/>
        </w:rPr>
        <w:fldChar w:fldCharType="end"/>
      </w:r>
    </w:p>
    <w:p w14:paraId="3AA9862E" w14:textId="5FF7AC1B"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_Toc153885428 \h </w:instrText>
      </w:r>
      <w:r>
        <w:rPr>
          <w:noProof/>
        </w:rPr>
      </w:r>
      <w:r>
        <w:rPr>
          <w:noProof/>
        </w:rPr>
        <w:fldChar w:fldCharType="separate"/>
      </w:r>
      <w:r>
        <w:rPr>
          <w:noProof/>
        </w:rPr>
        <w:t>103</w:t>
      </w:r>
      <w:r>
        <w:rPr>
          <w:noProof/>
        </w:rPr>
        <w:fldChar w:fldCharType="end"/>
      </w:r>
    </w:p>
    <w:p w14:paraId="148D71B9" w14:textId="1904770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_Toc153885429 \h </w:instrText>
      </w:r>
      <w:r>
        <w:rPr>
          <w:noProof/>
        </w:rPr>
      </w:r>
      <w:r>
        <w:rPr>
          <w:noProof/>
        </w:rPr>
        <w:fldChar w:fldCharType="separate"/>
      </w:r>
      <w:r>
        <w:rPr>
          <w:noProof/>
        </w:rPr>
        <w:t>103</w:t>
      </w:r>
      <w:r>
        <w:rPr>
          <w:noProof/>
        </w:rPr>
        <w:fldChar w:fldCharType="end"/>
      </w:r>
    </w:p>
    <w:p w14:paraId="115085F9" w14:textId="6B6015B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_Toc153885430 \h </w:instrText>
      </w:r>
      <w:r>
        <w:rPr>
          <w:noProof/>
        </w:rPr>
      </w:r>
      <w:r>
        <w:rPr>
          <w:noProof/>
        </w:rPr>
        <w:fldChar w:fldCharType="separate"/>
      </w:r>
      <w:r>
        <w:rPr>
          <w:noProof/>
        </w:rPr>
        <w:t>103</w:t>
      </w:r>
      <w:r>
        <w:rPr>
          <w:noProof/>
        </w:rPr>
        <w:fldChar w:fldCharType="end"/>
      </w:r>
    </w:p>
    <w:p w14:paraId="59306B09" w14:textId="698E8D9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_Toc153885431 \h </w:instrText>
      </w:r>
      <w:r>
        <w:rPr>
          <w:noProof/>
        </w:rPr>
      </w:r>
      <w:r>
        <w:rPr>
          <w:noProof/>
        </w:rPr>
        <w:fldChar w:fldCharType="separate"/>
      </w:r>
      <w:r>
        <w:rPr>
          <w:noProof/>
        </w:rPr>
        <w:t>104</w:t>
      </w:r>
      <w:r>
        <w:rPr>
          <w:noProof/>
        </w:rPr>
        <w:fldChar w:fldCharType="end"/>
      </w:r>
    </w:p>
    <w:p w14:paraId="31872059" w14:textId="6CC1466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_Toc153885432 \h </w:instrText>
      </w:r>
      <w:r>
        <w:rPr>
          <w:noProof/>
        </w:rPr>
      </w:r>
      <w:r>
        <w:rPr>
          <w:noProof/>
        </w:rPr>
        <w:fldChar w:fldCharType="separate"/>
      </w:r>
      <w:r>
        <w:rPr>
          <w:noProof/>
        </w:rPr>
        <w:t>104</w:t>
      </w:r>
      <w:r>
        <w:rPr>
          <w:noProof/>
        </w:rPr>
        <w:fldChar w:fldCharType="end"/>
      </w:r>
    </w:p>
    <w:p w14:paraId="27F0B546" w14:textId="70A0F38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_Toc153885433 \h </w:instrText>
      </w:r>
      <w:r>
        <w:rPr>
          <w:noProof/>
        </w:rPr>
      </w:r>
      <w:r>
        <w:rPr>
          <w:noProof/>
        </w:rPr>
        <w:fldChar w:fldCharType="separate"/>
      </w:r>
      <w:r>
        <w:rPr>
          <w:noProof/>
        </w:rPr>
        <w:t>104</w:t>
      </w:r>
      <w:r>
        <w:rPr>
          <w:noProof/>
        </w:rPr>
        <w:fldChar w:fldCharType="end"/>
      </w:r>
    </w:p>
    <w:p w14:paraId="58670815" w14:textId="63F72F0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_Toc153885434 \h </w:instrText>
      </w:r>
      <w:r>
        <w:rPr>
          <w:noProof/>
        </w:rPr>
      </w:r>
      <w:r>
        <w:rPr>
          <w:noProof/>
        </w:rPr>
        <w:fldChar w:fldCharType="separate"/>
      </w:r>
      <w:r>
        <w:rPr>
          <w:noProof/>
        </w:rPr>
        <w:t>104</w:t>
      </w:r>
      <w:r>
        <w:rPr>
          <w:noProof/>
        </w:rPr>
        <w:fldChar w:fldCharType="end"/>
      </w:r>
    </w:p>
    <w:p w14:paraId="03ADFCAD" w14:textId="08A57B1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_Toc153885435 \h </w:instrText>
      </w:r>
      <w:r>
        <w:rPr>
          <w:noProof/>
        </w:rPr>
      </w:r>
      <w:r>
        <w:rPr>
          <w:noProof/>
        </w:rPr>
        <w:fldChar w:fldCharType="separate"/>
      </w:r>
      <w:r>
        <w:rPr>
          <w:noProof/>
        </w:rPr>
        <w:t>105</w:t>
      </w:r>
      <w:r>
        <w:rPr>
          <w:noProof/>
        </w:rPr>
        <w:fldChar w:fldCharType="end"/>
      </w:r>
    </w:p>
    <w:p w14:paraId="44C333AB" w14:textId="56A0B5B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_Toc153885436 \h </w:instrText>
      </w:r>
      <w:r>
        <w:rPr>
          <w:noProof/>
        </w:rPr>
      </w:r>
      <w:r>
        <w:rPr>
          <w:noProof/>
        </w:rPr>
        <w:fldChar w:fldCharType="separate"/>
      </w:r>
      <w:r>
        <w:rPr>
          <w:noProof/>
        </w:rPr>
        <w:t>105</w:t>
      </w:r>
      <w:r>
        <w:rPr>
          <w:noProof/>
        </w:rPr>
        <w:fldChar w:fldCharType="end"/>
      </w:r>
    </w:p>
    <w:p w14:paraId="0FA1F127" w14:textId="33E8E80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_Toc153885437 \h </w:instrText>
      </w:r>
      <w:r>
        <w:rPr>
          <w:noProof/>
        </w:rPr>
      </w:r>
      <w:r>
        <w:rPr>
          <w:noProof/>
        </w:rPr>
        <w:fldChar w:fldCharType="separate"/>
      </w:r>
      <w:r>
        <w:rPr>
          <w:noProof/>
        </w:rPr>
        <w:t>105</w:t>
      </w:r>
      <w:r>
        <w:rPr>
          <w:noProof/>
        </w:rPr>
        <w:fldChar w:fldCharType="end"/>
      </w:r>
    </w:p>
    <w:p w14:paraId="52AD2A53" w14:textId="1AAB159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_Toc153885438 \h </w:instrText>
      </w:r>
      <w:r>
        <w:rPr>
          <w:noProof/>
        </w:rPr>
      </w:r>
      <w:r>
        <w:rPr>
          <w:noProof/>
        </w:rPr>
        <w:fldChar w:fldCharType="separate"/>
      </w:r>
      <w:r>
        <w:rPr>
          <w:noProof/>
        </w:rPr>
        <w:t>106</w:t>
      </w:r>
      <w:r>
        <w:rPr>
          <w:noProof/>
        </w:rPr>
        <w:fldChar w:fldCharType="end"/>
      </w:r>
    </w:p>
    <w:p w14:paraId="583DA517" w14:textId="62E0628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_Toc153885439 \h </w:instrText>
      </w:r>
      <w:r>
        <w:rPr>
          <w:noProof/>
        </w:rPr>
      </w:r>
      <w:r>
        <w:rPr>
          <w:noProof/>
        </w:rPr>
        <w:fldChar w:fldCharType="separate"/>
      </w:r>
      <w:r>
        <w:rPr>
          <w:noProof/>
        </w:rPr>
        <w:t>106</w:t>
      </w:r>
      <w:r>
        <w:rPr>
          <w:noProof/>
        </w:rPr>
        <w:fldChar w:fldCharType="end"/>
      </w:r>
    </w:p>
    <w:p w14:paraId="4FF3559F" w14:textId="5BC1124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_Toc153885440 \h </w:instrText>
      </w:r>
      <w:r>
        <w:rPr>
          <w:noProof/>
        </w:rPr>
      </w:r>
      <w:r>
        <w:rPr>
          <w:noProof/>
        </w:rPr>
        <w:fldChar w:fldCharType="separate"/>
      </w:r>
      <w:r>
        <w:rPr>
          <w:noProof/>
        </w:rPr>
        <w:t>106</w:t>
      </w:r>
      <w:r>
        <w:rPr>
          <w:noProof/>
        </w:rPr>
        <w:fldChar w:fldCharType="end"/>
      </w:r>
    </w:p>
    <w:p w14:paraId="45288EAD" w14:textId="7F1E0BB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_Toc153885441 \h </w:instrText>
      </w:r>
      <w:r>
        <w:rPr>
          <w:noProof/>
        </w:rPr>
      </w:r>
      <w:r>
        <w:rPr>
          <w:noProof/>
        </w:rPr>
        <w:fldChar w:fldCharType="separate"/>
      </w:r>
      <w:r>
        <w:rPr>
          <w:noProof/>
        </w:rPr>
        <w:t>107</w:t>
      </w:r>
      <w:r>
        <w:rPr>
          <w:noProof/>
        </w:rPr>
        <w:fldChar w:fldCharType="end"/>
      </w:r>
    </w:p>
    <w:p w14:paraId="3FF65B7D" w14:textId="16C980B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_Toc153885442 \h </w:instrText>
      </w:r>
      <w:r>
        <w:rPr>
          <w:noProof/>
        </w:rPr>
      </w:r>
      <w:r>
        <w:rPr>
          <w:noProof/>
        </w:rPr>
        <w:fldChar w:fldCharType="separate"/>
      </w:r>
      <w:r>
        <w:rPr>
          <w:noProof/>
        </w:rPr>
        <w:t>107</w:t>
      </w:r>
      <w:r>
        <w:rPr>
          <w:noProof/>
        </w:rPr>
        <w:fldChar w:fldCharType="end"/>
      </w:r>
    </w:p>
    <w:p w14:paraId="69209FAD" w14:textId="1133C6E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_Toc153885443 \h </w:instrText>
      </w:r>
      <w:r>
        <w:rPr>
          <w:noProof/>
        </w:rPr>
      </w:r>
      <w:r>
        <w:rPr>
          <w:noProof/>
        </w:rPr>
        <w:fldChar w:fldCharType="separate"/>
      </w:r>
      <w:r>
        <w:rPr>
          <w:noProof/>
        </w:rPr>
        <w:t>107</w:t>
      </w:r>
      <w:r>
        <w:rPr>
          <w:noProof/>
        </w:rPr>
        <w:fldChar w:fldCharType="end"/>
      </w:r>
    </w:p>
    <w:p w14:paraId="239AA4D0" w14:textId="29E8B18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_Toc153885444 \h </w:instrText>
      </w:r>
      <w:r>
        <w:rPr>
          <w:noProof/>
        </w:rPr>
      </w:r>
      <w:r>
        <w:rPr>
          <w:noProof/>
        </w:rPr>
        <w:fldChar w:fldCharType="separate"/>
      </w:r>
      <w:r>
        <w:rPr>
          <w:noProof/>
        </w:rPr>
        <w:t>108</w:t>
      </w:r>
      <w:r>
        <w:rPr>
          <w:noProof/>
        </w:rPr>
        <w:fldChar w:fldCharType="end"/>
      </w:r>
    </w:p>
    <w:p w14:paraId="7EB187CA" w14:textId="3C22577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_Toc153885445 \h </w:instrText>
      </w:r>
      <w:r>
        <w:rPr>
          <w:noProof/>
        </w:rPr>
      </w:r>
      <w:r>
        <w:rPr>
          <w:noProof/>
        </w:rPr>
        <w:fldChar w:fldCharType="separate"/>
      </w:r>
      <w:r>
        <w:rPr>
          <w:noProof/>
        </w:rPr>
        <w:t>108</w:t>
      </w:r>
      <w:r>
        <w:rPr>
          <w:noProof/>
        </w:rPr>
        <w:fldChar w:fldCharType="end"/>
      </w:r>
    </w:p>
    <w:p w14:paraId="7BB3547A" w14:textId="1220889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_Toc153885446 \h </w:instrText>
      </w:r>
      <w:r>
        <w:rPr>
          <w:noProof/>
        </w:rPr>
      </w:r>
      <w:r>
        <w:rPr>
          <w:noProof/>
        </w:rPr>
        <w:fldChar w:fldCharType="separate"/>
      </w:r>
      <w:r>
        <w:rPr>
          <w:noProof/>
        </w:rPr>
        <w:t>108</w:t>
      </w:r>
      <w:r>
        <w:rPr>
          <w:noProof/>
        </w:rPr>
        <w:fldChar w:fldCharType="end"/>
      </w:r>
    </w:p>
    <w:p w14:paraId="29BCD584" w14:textId="60BEC9E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_Toc153885447 \h </w:instrText>
      </w:r>
      <w:r>
        <w:rPr>
          <w:noProof/>
        </w:rPr>
      </w:r>
      <w:r>
        <w:rPr>
          <w:noProof/>
        </w:rPr>
        <w:fldChar w:fldCharType="separate"/>
      </w:r>
      <w:r>
        <w:rPr>
          <w:noProof/>
        </w:rPr>
        <w:t>109</w:t>
      </w:r>
      <w:r>
        <w:rPr>
          <w:noProof/>
        </w:rPr>
        <w:fldChar w:fldCharType="end"/>
      </w:r>
    </w:p>
    <w:p w14:paraId="4C57F2E8" w14:textId="25B1DFB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_Toc153885448 \h </w:instrText>
      </w:r>
      <w:r>
        <w:rPr>
          <w:noProof/>
        </w:rPr>
      </w:r>
      <w:r>
        <w:rPr>
          <w:noProof/>
        </w:rPr>
        <w:fldChar w:fldCharType="separate"/>
      </w:r>
      <w:r>
        <w:rPr>
          <w:noProof/>
        </w:rPr>
        <w:t>109</w:t>
      </w:r>
      <w:r>
        <w:rPr>
          <w:noProof/>
        </w:rPr>
        <w:fldChar w:fldCharType="end"/>
      </w:r>
    </w:p>
    <w:p w14:paraId="650E92D5" w14:textId="506AFA0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5.6.3.21</w:t>
      </w:r>
      <w:r>
        <w:rPr>
          <w:rFonts w:asciiTheme="minorHAnsi" w:eastAsiaTheme="minorEastAsia" w:hAnsiTheme="minorHAnsi" w:cstheme="minorBidi"/>
          <w:noProof/>
          <w:kern w:val="2"/>
          <w:sz w:val="22"/>
          <w:szCs w:val="22"/>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_Toc153885449 \h </w:instrText>
      </w:r>
      <w:r>
        <w:rPr>
          <w:noProof/>
        </w:rPr>
      </w:r>
      <w:r>
        <w:rPr>
          <w:noProof/>
        </w:rPr>
        <w:fldChar w:fldCharType="separate"/>
      </w:r>
      <w:r>
        <w:rPr>
          <w:noProof/>
        </w:rPr>
        <w:t>109</w:t>
      </w:r>
      <w:r>
        <w:rPr>
          <w:noProof/>
        </w:rPr>
        <w:fldChar w:fldCharType="end"/>
      </w:r>
    </w:p>
    <w:p w14:paraId="7B23EC70" w14:textId="4E52001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5.6.3.22</w:t>
      </w:r>
      <w:r>
        <w:rPr>
          <w:rFonts w:asciiTheme="minorHAnsi" w:eastAsiaTheme="minorEastAsia" w:hAnsiTheme="minorHAnsi" w:cstheme="minorBidi"/>
          <w:noProof/>
          <w:kern w:val="2"/>
          <w:sz w:val="22"/>
          <w:szCs w:val="22"/>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_Toc153885450 \h </w:instrText>
      </w:r>
      <w:r>
        <w:rPr>
          <w:noProof/>
        </w:rPr>
      </w:r>
      <w:r>
        <w:rPr>
          <w:noProof/>
        </w:rPr>
        <w:fldChar w:fldCharType="separate"/>
      </w:r>
      <w:r>
        <w:rPr>
          <w:noProof/>
        </w:rPr>
        <w:t>110</w:t>
      </w:r>
      <w:r>
        <w:rPr>
          <w:noProof/>
        </w:rPr>
        <w:fldChar w:fldCharType="end"/>
      </w:r>
    </w:p>
    <w:p w14:paraId="2C327694" w14:textId="565249F8"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_Toc153885451 \h </w:instrText>
      </w:r>
      <w:r>
        <w:rPr>
          <w:noProof/>
        </w:rPr>
      </w:r>
      <w:r>
        <w:rPr>
          <w:noProof/>
        </w:rPr>
        <w:fldChar w:fldCharType="separate"/>
      </w:r>
      <w:r>
        <w:rPr>
          <w:noProof/>
        </w:rPr>
        <w:t>111</w:t>
      </w:r>
      <w:r>
        <w:rPr>
          <w:noProof/>
        </w:rPr>
        <w:fldChar w:fldCharType="end"/>
      </w:r>
    </w:p>
    <w:p w14:paraId="26FBE934" w14:textId="3B501F7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_Toc153885452 \h </w:instrText>
      </w:r>
      <w:r>
        <w:rPr>
          <w:noProof/>
        </w:rPr>
      </w:r>
      <w:r>
        <w:rPr>
          <w:noProof/>
        </w:rPr>
        <w:fldChar w:fldCharType="separate"/>
      </w:r>
      <w:r>
        <w:rPr>
          <w:noProof/>
        </w:rPr>
        <w:t>111</w:t>
      </w:r>
      <w:r>
        <w:rPr>
          <w:noProof/>
        </w:rPr>
        <w:fldChar w:fldCharType="end"/>
      </w:r>
    </w:p>
    <w:p w14:paraId="292E36C6" w14:textId="44E79558"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_Toc153885453 \h </w:instrText>
      </w:r>
      <w:r>
        <w:rPr>
          <w:noProof/>
        </w:rPr>
      </w:r>
      <w:r>
        <w:rPr>
          <w:noProof/>
        </w:rPr>
        <w:fldChar w:fldCharType="separate"/>
      </w:r>
      <w:r>
        <w:rPr>
          <w:noProof/>
        </w:rPr>
        <w:t>114</w:t>
      </w:r>
      <w:r>
        <w:rPr>
          <w:noProof/>
        </w:rPr>
        <w:fldChar w:fldCharType="end"/>
      </w:r>
    </w:p>
    <w:p w14:paraId="6CF81D53" w14:textId="7A47F7C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_Toc153885454 \h </w:instrText>
      </w:r>
      <w:r>
        <w:rPr>
          <w:noProof/>
        </w:rPr>
      </w:r>
      <w:r>
        <w:rPr>
          <w:noProof/>
        </w:rPr>
        <w:fldChar w:fldCharType="separate"/>
      </w:r>
      <w:r>
        <w:rPr>
          <w:noProof/>
        </w:rPr>
        <w:t>117</w:t>
      </w:r>
      <w:r>
        <w:rPr>
          <w:noProof/>
        </w:rPr>
        <w:fldChar w:fldCharType="end"/>
      </w:r>
    </w:p>
    <w:p w14:paraId="0589D95D" w14:textId="307F6C5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_Toc153885455 \h </w:instrText>
      </w:r>
      <w:r>
        <w:rPr>
          <w:noProof/>
        </w:rPr>
      </w:r>
      <w:r>
        <w:rPr>
          <w:noProof/>
        </w:rPr>
        <w:fldChar w:fldCharType="separate"/>
      </w:r>
      <w:r>
        <w:rPr>
          <w:noProof/>
        </w:rPr>
        <w:t>118</w:t>
      </w:r>
      <w:r>
        <w:rPr>
          <w:noProof/>
        </w:rPr>
        <w:fldChar w:fldCharType="end"/>
      </w:r>
    </w:p>
    <w:p w14:paraId="146480F5" w14:textId="5276FDA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_Toc153885456 \h </w:instrText>
      </w:r>
      <w:r>
        <w:rPr>
          <w:noProof/>
        </w:rPr>
      </w:r>
      <w:r>
        <w:rPr>
          <w:noProof/>
        </w:rPr>
        <w:fldChar w:fldCharType="separate"/>
      </w:r>
      <w:r>
        <w:rPr>
          <w:noProof/>
        </w:rPr>
        <w:t>118</w:t>
      </w:r>
      <w:r>
        <w:rPr>
          <w:noProof/>
        </w:rPr>
        <w:fldChar w:fldCharType="end"/>
      </w:r>
    </w:p>
    <w:p w14:paraId="6EB3E502" w14:textId="0AC9674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_Toc153885457 \h </w:instrText>
      </w:r>
      <w:r>
        <w:rPr>
          <w:noProof/>
        </w:rPr>
      </w:r>
      <w:r>
        <w:rPr>
          <w:noProof/>
        </w:rPr>
        <w:fldChar w:fldCharType="separate"/>
      </w:r>
      <w:r>
        <w:rPr>
          <w:noProof/>
        </w:rPr>
        <w:t>118</w:t>
      </w:r>
      <w:r>
        <w:rPr>
          <w:noProof/>
        </w:rPr>
        <w:fldChar w:fldCharType="end"/>
      </w:r>
    </w:p>
    <w:p w14:paraId="06656BCD" w14:textId="1E29F84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5.6.4.7</w:t>
      </w:r>
      <w:r>
        <w:rPr>
          <w:rFonts w:asciiTheme="minorHAnsi" w:eastAsiaTheme="minorEastAsia" w:hAnsiTheme="minorHAnsi" w:cstheme="minorBidi"/>
          <w:noProof/>
          <w:kern w:val="2"/>
          <w:sz w:val="22"/>
          <w:szCs w:val="22"/>
          <w:lang w:eastAsia="en-GB"/>
          <w14:ligatures w14:val="standardContextual"/>
        </w:rPr>
        <w:tab/>
      </w:r>
      <w:r>
        <w:rPr>
          <w:noProof/>
        </w:rPr>
        <w:t>Type: QmcConfigInfo</w:t>
      </w:r>
      <w:r>
        <w:rPr>
          <w:noProof/>
        </w:rPr>
        <w:tab/>
      </w:r>
      <w:r>
        <w:rPr>
          <w:noProof/>
        </w:rPr>
        <w:fldChar w:fldCharType="begin" w:fldLock="1"/>
      </w:r>
      <w:r>
        <w:rPr>
          <w:noProof/>
        </w:rPr>
        <w:instrText xml:space="preserve"> PAGEREF _Toc153885458 \h </w:instrText>
      </w:r>
      <w:r>
        <w:rPr>
          <w:noProof/>
        </w:rPr>
      </w:r>
      <w:r>
        <w:rPr>
          <w:noProof/>
        </w:rPr>
        <w:fldChar w:fldCharType="separate"/>
      </w:r>
      <w:r>
        <w:rPr>
          <w:noProof/>
        </w:rPr>
        <w:t>119</w:t>
      </w:r>
      <w:r>
        <w:rPr>
          <w:noProof/>
        </w:rPr>
        <w:fldChar w:fldCharType="end"/>
      </w:r>
    </w:p>
    <w:p w14:paraId="7BE54480" w14:textId="22280FE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5.6.4.8</w:t>
      </w:r>
      <w:r>
        <w:rPr>
          <w:rFonts w:asciiTheme="minorHAnsi" w:eastAsiaTheme="minorEastAsia" w:hAnsiTheme="minorHAnsi" w:cstheme="minorBidi"/>
          <w:noProof/>
          <w:kern w:val="2"/>
          <w:sz w:val="22"/>
          <w:szCs w:val="22"/>
          <w:lang w:eastAsia="en-GB"/>
          <w14:ligatures w14:val="standardContextual"/>
        </w:rPr>
        <w:tab/>
      </w:r>
      <w:r>
        <w:rPr>
          <w:noProof/>
        </w:rPr>
        <w:t>Type: QmcAreaScope</w:t>
      </w:r>
      <w:r>
        <w:rPr>
          <w:noProof/>
        </w:rPr>
        <w:tab/>
      </w:r>
      <w:r>
        <w:rPr>
          <w:noProof/>
        </w:rPr>
        <w:fldChar w:fldCharType="begin" w:fldLock="1"/>
      </w:r>
      <w:r>
        <w:rPr>
          <w:noProof/>
        </w:rPr>
        <w:instrText xml:space="preserve"> PAGEREF _Toc153885459 \h </w:instrText>
      </w:r>
      <w:r>
        <w:rPr>
          <w:noProof/>
        </w:rPr>
      </w:r>
      <w:r>
        <w:rPr>
          <w:noProof/>
        </w:rPr>
        <w:fldChar w:fldCharType="separate"/>
      </w:r>
      <w:r>
        <w:rPr>
          <w:noProof/>
        </w:rPr>
        <w:t>120</w:t>
      </w:r>
      <w:r>
        <w:rPr>
          <w:noProof/>
        </w:rPr>
        <w:fldChar w:fldCharType="end"/>
      </w:r>
    </w:p>
    <w:p w14:paraId="2581E913" w14:textId="169E14E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5.6.4.9</w:t>
      </w:r>
      <w:r>
        <w:rPr>
          <w:rFonts w:asciiTheme="minorHAnsi" w:eastAsiaTheme="minorEastAsia" w:hAnsiTheme="minorHAnsi" w:cstheme="minorBidi"/>
          <w:noProof/>
          <w:kern w:val="2"/>
          <w:sz w:val="22"/>
          <w:szCs w:val="22"/>
          <w:lang w:eastAsia="en-GB"/>
          <w14:ligatures w14:val="standardContextual"/>
        </w:rPr>
        <w:tab/>
      </w:r>
      <w:r>
        <w:rPr>
          <w:noProof/>
        </w:rPr>
        <w:t>Type: QoeTarget</w:t>
      </w:r>
      <w:r>
        <w:rPr>
          <w:noProof/>
        </w:rPr>
        <w:tab/>
      </w:r>
      <w:r>
        <w:rPr>
          <w:noProof/>
        </w:rPr>
        <w:fldChar w:fldCharType="begin" w:fldLock="1"/>
      </w:r>
      <w:r>
        <w:rPr>
          <w:noProof/>
        </w:rPr>
        <w:instrText xml:space="preserve"> PAGEREF _Toc153885460 \h </w:instrText>
      </w:r>
      <w:r>
        <w:rPr>
          <w:noProof/>
        </w:rPr>
      </w:r>
      <w:r>
        <w:rPr>
          <w:noProof/>
        </w:rPr>
        <w:fldChar w:fldCharType="separate"/>
      </w:r>
      <w:r>
        <w:rPr>
          <w:noProof/>
        </w:rPr>
        <w:t>120</w:t>
      </w:r>
      <w:r>
        <w:rPr>
          <w:noProof/>
        </w:rPr>
        <w:fldChar w:fldCharType="end"/>
      </w:r>
    </w:p>
    <w:p w14:paraId="03D73A13" w14:textId="2E9EB67E"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_Toc153885461 \h </w:instrText>
      </w:r>
      <w:r>
        <w:rPr>
          <w:noProof/>
        </w:rPr>
      </w:r>
      <w:r>
        <w:rPr>
          <w:noProof/>
        </w:rPr>
        <w:fldChar w:fldCharType="separate"/>
      </w:r>
      <w:r>
        <w:rPr>
          <w:noProof/>
        </w:rPr>
        <w:t>120</w:t>
      </w:r>
      <w:r>
        <w:rPr>
          <w:noProof/>
        </w:rPr>
        <w:fldChar w:fldCharType="end"/>
      </w:r>
    </w:p>
    <w:p w14:paraId="72DB98E8" w14:textId="50C5CB33"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_Toc153885462 \h </w:instrText>
      </w:r>
      <w:r>
        <w:rPr>
          <w:noProof/>
        </w:rPr>
      </w:r>
      <w:r>
        <w:rPr>
          <w:noProof/>
        </w:rPr>
        <w:fldChar w:fldCharType="separate"/>
      </w:r>
      <w:r>
        <w:rPr>
          <w:noProof/>
        </w:rPr>
        <w:t>120</w:t>
      </w:r>
      <w:r>
        <w:rPr>
          <w:noProof/>
        </w:rPr>
        <w:fldChar w:fldCharType="end"/>
      </w:r>
    </w:p>
    <w:p w14:paraId="6D85EA59" w14:textId="1A48F1F3"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_Toc153885463 \h </w:instrText>
      </w:r>
      <w:r>
        <w:rPr>
          <w:noProof/>
        </w:rPr>
      </w:r>
      <w:r>
        <w:rPr>
          <w:noProof/>
        </w:rPr>
        <w:fldChar w:fldCharType="separate"/>
      </w:r>
      <w:r>
        <w:rPr>
          <w:noProof/>
        </w:rPr>
        <w:t>120</w:t>
      </w:r>
      <w:r>
        <w:rPr>
          <w:noProof/>
        </w:rPr>
        <w:fldChar w:fldCharType="end"/>
      </w:r>
    </w:p>
    <w:p w14:paraId="457C5217" w14:textId="78D40FB3"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_Toc153885464 \h </w:instrText>
      </w:r>
      <w:r>
        <w:rPr>
          <w:noProof/>
        </w:rPr>
      </w:r>
      <w:r>
        <w:rPr>
          <w:noProof/>
        </w:rPr>
        <w:fldChar w:fldCharType="separate"/>
      </w:r>
      <w:r>
        <w:rPr>
          <w:noProof/>
        </w:rPr>
        <w:t>120</w:t>
      </w:r>
      <w:r>
        <w:rPr>
          <w:noProof/>
        </w:rPr>
        <w:fldChar w:fldCharType="end"/>
      </w:r>
    </w:p>
    <w:p w14:paraId="4D661CA3" w14:textId="63A9505D"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7371E">
        <w:rPr>
          <w:noProof/>
          <w:lang w:val="en-US"/>
        </w:rPr>
        <w:t>RoamingOdb</w:t>
      </w:r>
      <w:r>
        <w:rPr>
          <w:noProof/>
        </w:rPr>
        <w:tab/>
      </w:r>
      <w:r>
        <w:rPr>
          <w:noProof/>
        </w:rPr>
        <w:fldChar w:fldCharType="begin" w:fldLock="1"/>
      </w:r>
      <w:r>
        <w:rPr>
          <w:noProof/>
        </w:rPr>
        <w:instrText xml:space="preserve"> PAGEREF _Toc153885465 \h </w:instrText>
      </w:r>
      <w:r>
        <w:rPr>
          <w:noProof/>
        </w:rPr>
      </w:r>
      <w:r>
        <w:rPr>
          <w:noProof/>
        </w:rPr>
        <w:fldChar w:fldCharType="separate"/>
      </w:r>
      <w:r>
        <w:rPr>
          <w:noProof/>
        </w:rPr>
        <w:t>120</w:t>
      </w:r>
      <w:r>
        <w:rPr>
          <w:noProof/>
        </w:rPr>
        <w:fldChar w:fldCharType="end"/>
      </w:r>
    </w:p>
    <w:p w14:paraId="616582B6" w14:textId="07E8BA29"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7371E">
        <w:rPr>
          <w:noProof/>
          <w:lang w:val="en-US"/>
        </w:rPr>
        <w:t>OdbPacketServices</w:t>
      </w:r>
      <w:r>
        <w:rPr>
          <w:noProof/>
        </w:rPr>
        <w:tab/>
      </w:r>
      <w:r>
        <w:rPr>
          <w:noProof/>
        </w:rPr>
        <w:fldChar w:fldCharType="begin" w:fldLock="1"/>
      </w:r>
      <w:r>
        <w:rPr>
          <w:noProof/>
        </w:rPr>
        <w:instrText xml:space="preserve"> PAGEREF _Toc153885466 \h </w:instrText>
      </w:r>
      <w:r>
        <w:rPr>
          <w:noProof/>
        </w:rPr>
      </w:r>
      <w:r>
        <w:rPr>
          <w:noProof/>
        </w:rPr>
        <w:fldChar w:fldCharType="separate"/>
      </w:r>
      <w:r>
        <w:rPr>
          <w:noProof/>
        </w:rPr>
        <w:t>121</w:t>
      </w:r>
      <w:r>
        <w:rPr>
          <w:noProof/>
        </w:rPr>
        <w:fldChar w:fldCharType="end"/>
      </w:r>
    </w:p>
    <w:p w14:paraId="0E5476BB" w14:textId="6F055F90"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_Toc153885467 \h </w:instrText>
      </w:r>
      <w:r>
        <w:rPr>
          <w:noProof/>
        </w:rPr>
      </w:r>
      <w:r>
        <w:rPr>
          <w:noProof/>
        </w:rPr>
        <w:fldChar w:fldCharType="separate"/>
      </w:r>
      <w:r>
        <w:rPr>
          <w:noProof/>
        </w:rPr>
        <w:t>121</w:t>
      </w:r>
      <w:r>
        <w:rPr>
          <w:noProof/>
        </w:rPr>
        <w:fldChar w:fldCharType="end"/>
      </w:r>
    </w:p>
    <w:p w14:paraId="595BAC03" w14:textId="5E0AA1E1"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7371E">
        <w:rPr>
          <w:noProof/>
          <w:lang w:val="en-US"/>
        </w:rPr>
        <w:t>OdbData</w:t>
      </w:r>
      <w:r>
        <w:rPr>
          <w:noProof/>
        </w:rPr>
        <w:tab/>
      </w:r>
      <w:r>
        <w:rPr>
          <w:noProof/>
        </w:rPr>
        <w:fldChar w:fldCharType="begin" w:fldLock="1"/>
      </w:r>
      <w:r>
        <w:rPr>
          <w:noProof/>
        </w:rPr>
        <w:instrText xml:space="preserve"> PAGEREF _Toc153885468 \h </w:instrText>
      </w:r>
      <w:r>
        <w:rPr>
          <w:noProof/>
        </w:rPr>
      </w:r>
      <w:r>
        <w:rPr>
          <w:noProof/>
        </w:rPr>
        <w:fldChar w:fldCharType="separate"/>
      </w:r>
      <w:r>
        <w:rPr>
          <w:noProof/>
        </w:rPr>
        <w:t>121</w:t>
      </w:r>
      <w:r>
        <w:rPr>
          <w:noProof/>
        </w:rPr>
        <w:fldChar w:fldCharType="end"/>
      </w:r>
    </w:p>
    <w:p w14:paraId="2CE2E541" w14:textId="47266A8F"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_Toc153885469 \h </w:instrText>
      </w:r>
      <w:r>
        <w:rPr>
          <w:noProof/>
        </w:rPr>
      </w:r>
      <w:r>
        <w:rPr>
          <w:noProof/>
        </w:rPr>
        <w:fldChar w:fldCharType="separate"/>
      </w:r>
      <w:r>
        <w:rPr>
          <w:noProof/>
        </w:rPr>
        <w:t>121</w:t>
      </w:r>
      <w:r>
        <w:rPr>
          <w:noProof/>
        </w:rPr>
        <w:fldChar w:fldCharType="end"/>
      </w:r>
    </w:p>
    <w:p w14:paraId="1781B340" w14:textId="2D3E6EC6"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_Toc153885470 \h </w:instrText>
      </w:r>
      <w:r>
        <w:rPr>
          <w:noProof/>
        </w:rPr>
      </w:r>
      <w:r>
        <w:rPr>
          <w:noProof/>
        </w:rPr>
        <w:fldChar w:fldCharType="separate"/>
      </w:r>
      <w:r>
        <w:rPr>
          <w:noProof/>
        </w:rPr>
        <w:t>121</w:t>
      </w:r>
      <w:r>
        <w:rPr>
          <w:noProof/>
        </w:rPr>
        <w:fldChar w:fldCharType="end"/>
      </w:r>
    </w:p>
    <w:p w14:paraId="65C66069" w14:textId="08999FFB"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_Toc153885471 \h </w:instrText>
      </w:r>
      <w:r>
        <w:rPr>
          <w:noProof/>
        </w:rPr>
      </w:r>
      <w:r>
        <w:rPr>
          <w:noProof/>
        </w:rPr>
        <w:fldChar w:fldCharType="separate"/>
      </w:r>
      <w:r>
        <w:rPr>
          <w:noProof/>
        </w:rPr>
        <w:t>121</w:t>
      </w:r>
      <w:r>
        <w:rPr>
          <w:noProof/>
        </w:rPr>
        <w:fldChar w:fldCharType="end"/>
      </w:r>
    </w:p>
    <w:p w14:paraId="066D84E6" w14:textId="5FBFAC99"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_Toc153885472 \h </w:instrText>
      </w:r>
      <w:r>
        <w:rPr>
          <w:noProof/>
        </w:rPr>
      </w:r>
      <w:r>
        <w:rPr>
          <w:noProof/>
        </w:rPr>
        <w:fldChar w:fldCharType="separate"/>
      </w:r>
      <w:r>
        <w:rPr>
          <w:noProof/>
        </w:rPr>
        <w:t>122</w:t>
      </w:r>
      <w:r>
        <w:rPr>
          <w:noProof/>
        </w:rPr>
        <w:fldChar w:fldCharType="end"/>
      </w:r>
    </w:p>
    <w:p w14:paraId="32901C7C" w14:textId="2DFCB2CB"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_Toc153885473 \h </w:instrText>
      </w:r>
      <w:r>
        <w:rPr>
          <w:noProof/>
        </w:rPr>
      </w:r>
      <w:r>
        <w:rPr>
          <w:noProof/>
        </w:rPr>
        <w:fldChar w:fldCharType="separate"/>
      </w:r>
      <w:r>
        <w:rPr>
          <w:noProof/>
        </w:rPr>
        <w:t>122</w:t>
      </w:r>
      <w:r>
        <w:rPr>
          <w:noProof/>
        </w:rPr>
        <w:fldChar w:fldCharType="end"/>
      </w:r>
    </w:p>
    <w:p w14:paraId="5DA18BF9" w14:textId="4AAB552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_Toc153885474 \h </w:instrText>
      </w:r>
      <w:r>
        <w:rPr>
          <w:noProof/>
        </w:rPr>
      </w:r>
      <w:r>
        <w:rPr>
          <w:noProof/>
        </w:rPr>
        <w:fldChar w:fldCharType="separate"/>
      </w:r>
      <w:r>
        <w:rPr>
          <w:noProof/>
        </w:rPr>
        <w:t>122</w:t>
      </w:r>
      <w:r>
        <w:rPr>
          <w:noProof/>
        </w:rPr>
        <w:fldChar w:fldCharType="end"/>
      </w:r>
    </w:p>
    <w:p w14:paraId="1983C1E0" w14:textId="4F9A31C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_Toc153885475 \h </w:instrText>
      </w:r>
      <w:r>
        <w:rPr>
          <w:noProof/>
        </w:rPr>
      </w:r>
      <w:r>
        <w:rPr>
          <w:noProof/>
        </w:rPr>
        <w:fldChar w:fldCharType="separate"/>
      </w:r>
      <w:r>
        <w:rPr>
          <w:noProof/>
        </w:rPr>
        <w:t>123</w:t>
      </w:r>
      <w:r>
        <w:rPr>
          <w:noProof/>
        </w:rPr>
        <w:fldChar w:fldCharType="end"/>
      </w:r>
    </w:p>
    <w:p w14:paraId="6EB16FDC" w14:textId="6F3B95D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_Toc153885476 \h </w:instrText>
      </w:r>
      <w:r>
        <w:rPr>
          <w:noProof/>
        </w:rPr>
      </w:r>
      <w:r>
        <w:rPr>
          <w:noProof/>
        </w:rPr>
        <w:fldChar w:fldCharType="separate"/>
      </w:r>
      <w:r>
        <w:rPr>
          <w:noProof/>
        </w:rPr>
        <w:t>123</w:t>
      </w:r>
      <w:r>
        <w:rPr>
          <w:noProof/>
        </w:rPr>
        <w:fldChar w:fldCharType="end"/>
      </w:r>
    </w:p>
    <w:p w14:paraId="281D41AF" w14:textId="0600D1C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_Toc153885477 \h </w:instrText>
      </w:r>
      <w:r>
        <w:rPr>
          <w:noProof/>
        </w:rPr>
      </w:r>
      <w:r>
        <w:rPr>
          <w:noProof/>
        </w:rPr>
        <w:fldChar w:fldCharType="separate"/>
      </w:r>
      <w:r>
        <w:rPr>
          <w:noProof/>
        </w:rPr>
        <w:t>123</w:t>
      </w:r>
      <w:r>
        <w:rPr>
          <w:noProof/>
        </w:rPr>
        <w:fldChar w:fldCharType="end"/>
      </w:r>
    </w:p>
    <w:p w14:paraId="056DACAC" w14:textId="6DCE74D7"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_Toc153885478 \h </w:instrText>
      </w:r>
      <w:r>
        <w:rPr>
          <w:noProof/>
        </w:rPr>
      </w:r>
      <w:r>
        <w:rPr>
          <w:noProof/>
        </w:rPr>
        <w:fldChar w:fldCharType="separate"/>
      </w:r>
      <w:r>
        <w:rPr>
          <w:noProof/>
        </w:rPr>
        <w:t>123</w:t>
      </w:r>
      <w:r>
        <w:rPr>
          <w:noProof/>
        </w:rPr>
        <w:fldChar w:fldCharType="end"/>
      </w:r>
    </w:p>
    <w:p w14:paraId="5B85EAA5" w14:textId="71EFE7AD"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_Toc153885479 \h </w:instrText>
      </w:r>
      <w:r>
        <w:rPr>
          <w:noProof/>
        </w:rPr>
      </w:r>
      <w:r>
        <w:rPr>
          <w:noProof/>
        </w:rPr>
        <w:fldChar w:fldCharType="separate"/>
      </w:r>
      <w:r>
        <w:rPr>
          <w:noProof/>
        </w:rPr>
        <w:t>123</w:t>
      </w:r>
      <w:r>
        <w:rPr>
          <w:noProof/>
        </w:rPr>
        <w:fldChar w:fldCharType="end"/>
      </w:r>
    </w:p>
    <w:p w14:paraId="3B87A391" w14:textId="7BE86929"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_Toc153885480 \h </w:instrText>
      </w:r>
      <w:r>
        <w:rPr>
          <w:noProof/>
        </w:rPr>
      </w:r>
      <w:r>
        <w:rPr>
          <w:noProof/>
        </w:rPr>
        <w:fldChar w:fldCharType="separate"/>
      </w:r>
      <w:r>
        <w:rPr>
          <w:noProof/>
        </w:rPr>
        <w:t>123</w:t>
      </w:r>
      <w:r>
        <w:rPr>
          <w:noProof/>
        </w:rPr>
        <w:fldChar w:fldCharType="end"/>
      </w:r>
    </w:p>
    <w:p w14:paraId="5D9AD388" w14:textId="3A93886E"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_Toc153885481 \h </w:instrText>
      </w:r>
      <w:r>
        <w:rPr>
          <w:noProof/>
        </w:rPr>
      </w:r>
      <w:r>
        <w:rPr>
          <w:noProof/>
        </w:rPr>
        <w:fldChar w:fldCharType="separate"/>
      </w:r>
      <w:r>
        <w:rPr>
          <w:noProof/>
        </w:rPr>
        <w:t>124</w:t>
      </w:r>
      <w:r>
        <w:rPr>
          <w:noProof/>
        </w:rPr>
        <w:fldChar w:fldCharType="end"/>
      </w:r>
    </w:p>
    <w:p w14:paraId="17B1EACA" w14:textId="4E30CFE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5.9.3.1</w:t>
      </w:r>
      <w:r>
        <w:rPr>
          <w:rFonts w:asciiTheme="minorHAnsi" w:eastAsiaTheme="minorEastAsia" w:hAnsiTheme="minorHAnsi" w:cstheme="minorBidi"/>
          <w:noProof/>
          <w:kern w:val="2"/>
          <w:sz w:val="22"/>
          <w:szCs w:val="22"/>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_Toc153885482 \h </w:instrText>
      </w:r>
      <w:r>
        <w:rPr>
          <w:noProof/>
        </w:rPr>
      </w:r>
      <w:r>
        <w:rPr>
          <w:noProof/>
        </w:rPr>
        <w:fldChar w:fldCharType="separate"/>
      </w:r>
      <w:r>
        <w:rPr>
          <w:noProof/>
        </w:rPr>
        <w:t>124</w:t>
      </w:r>
      <w:r>
        <w:rPr>
          <w:noProof/>
        </w:rPr>
        <w:fldChar w:fldCharType="end"/>
      </w:r>
    </w:p>
    <w:p w14:paraId="1F890DD1" w14:textId="4E26A06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5.9.3.2</w:t>
      </w:r>
      <w:r>
        <w:rPr>
          <w:rFonts w:asciiTheme="minorHAnsi" w:eastAsiaTheme="minorEastAsia" w:hAnsiTheme="minorHAnsi" w:cstheme="minorBidi"/>
          <w:noProof/>
          <w:kern w:val="2"/>
          <w:sz w:val="22"/>
          <w:szCs w:val="22"/>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_Toc153885483 \h </w:instrText>
      </w:r>
      <w:r>
        <w:rPr>
          <w:noProof/>
        </w:rPr>
      </w:r>
      <w:r>
        <w:rPr>
          <w:noProof/>
        </w:rPr>
        <w:fldChar w:fldCharType="separate"/>
      </w:r>
      <w:r>
        <w:rPr>
          <w:noProof/>
        </w:rPr>
        <w:t>124</w:t>
      </w:r>
      <w:r>
        <w:rPr>
          <w:noProof/>
        </w:rPr>
        <w:fldChar w:fldCharType="end"/>
      </w:r>
    </w:p>
    <w:p w14:paraId="67E3DADF" w14:textId="5B016B1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5.9.3.3</w:t>
      </w:r>
      <w:r>
        <w:rPr>
          <w:rFonts w:asciiTheme="minorHAnsi" w:eastAsiaTheme="minorEastAsia" w:hAnsiTheme="minorHAnsi" w:cstheme="minorBidi"/>
          <w:noProof/>
          <w:kern w:val="2"/>
          <w:sz w:val="22"/>
          <w:szCs w:val="22"/>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_Toc153885484 \h </w:instrText>
      </w:r>
      <w:r>
        <w:rPr>
          <w:noProof/>
        </w:rPr>
      </w:r>
      <w:r>
        <w:rPr>
          <w:noProof/>
        </w:rPr>
        <w:fldChar w:fldCharType="separate"/>
      </w:r>
      <w:r>
        <w:rPr>
          <w:noProof/>
        </w:rPr>
        <w:t>125</w:t>
      </w:r>
      <w:r>
        <w:rPr>
          <w:noProof/>
        </w:rPr>
        <w:fldChar w:fldCharType="end"/>
      </w:r>
    </w:p>
    <w:p w14:paraId="2B5095F3" w14:textId="6F9B186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5.9.3.4</w:t>
      </w:r>
      <w:r>
        <w:rPr>
          <w:rFonts w:asciiTheme="minorHAnsi" w:eastAsiaTheme="minorEastAsia" w:hAnsiTheme="minorHAnsi" w:cstheme="minorBidi"/>
          <w:noProof/>
          <w:kern w:val="2"/>
          <w:sz w:val="22"/>
          <w:szCs w:val="22"/>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_Toc153885485 \h </w:instrText>
      </w:r>
      <w:r>
        <w:rPr>
          <w:noProof/>
        </w:rPr>
      </w:r>
      <w:r>
        <w:rPr>
          <w:noProof/>
        </w:rPr>
        <w:fldChar w:fldCharType="separate"/>
      </w:r>
      <w:r>
        <w:rPr>
          <w:noProof/>
        </w:rPr>
        <w:t>125</w:t>
      </w:r>
      <w:r>
        <w:rPr>
          <w:noProof/>
        </w:rPr>
        <w:fldChar w:fldCharType="end"/>
      </w:r>
    </w:p>
    <w:p w14:paraId="4D954532" w14:textId="0C8C9350"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_Toc153885486 \h </w:instrText>
      </w:r>
      <w:r>
        <w:rPr>
          <w:noProof/>
        </w:rPr>
      </w:r>
      <w:r>
        <w:rPr>
          <w:noProof/>
        </w:rPr>
        <w:fldChar w:fldCharType="separate"/>
      </w:r>
      <w:r>
        <w:rPr>
          <w:noProof/>
        </w:rPr>
        <w:t>125</w:t>
      </w:r>
      <w:r>
        <w:rPr>
          <w:noProof/>
        </w:rPr>
        <w:fldChar w:fldCharType="end"/>
      </w:r>
    </w:p>
    <w:p w14:paraId="728C78A9" w14:textId="77F4CBF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w:t>
      </w:r>
      <w:r>
        <w:rPr>
          <w:rFonts w:asciiTheme="minorHAnsi" w:eastAsiaTheme="minorEastAsia" w:hAnsiTheme="minorHAnsi" w:cstheme="minorBidi"/>
          <w:noProof/>
          <w:kern w:val="2"/>
          <w:sz w:val="22"/>
          <w:szCs w:val="22"/>
          <w:lang w:eastAsia="en-GB"/>
          <w14:ligatures w14:val="standardContextual"/>
        </w:rPr>
        <w:tab/>
      </w:r>
      <w:r>
        <w:rPr>
          <w:noProof/>
        </w:rPr>
        <w:t>Type: MbsSessionId</w:t>
      </w:r>
      <w:r>
        <w:rPr>
          <w:noProof/>
        </w:rPr>
        <w:tab/>
      </w:r>
      <w:r>
        <w:rPr>
          <w:noProof/>
        </w:rPr>
        <w:fldChar w:fldCharType="begin" w:fldLock="1"/>
      </w:r>
      <w:r>
        <w:rPr>
          <w:noProof/>
        </w:rPr>
        <w:instrText xml:space="preserve"> PAGEREF _Toc153885487 \h </w:instrText>
      </w:r>
      <w:r>
        <w:rPr>
          <w:noProof/>
        </w:rPr>
      </w:r>
      <w:r>
        <w:rPr>
          <w:noProof/>
        </w:rPr>
        <w:fldChar w:fldCharType="separate"/>
      </w:r>
      <w:r>
        <w:rPr>
          <w:noProof/>
        </w:rPr>
        <w:t>125</w:t>
      </w:r>
      <w:r>
        <w:rPr>
          <w:noProof/>
        </w:rPr>
        <w:fldChar w:fldCharType="end"/>
      </w:r>
    </w:p>
    <w:p w14:paraId="11FDE202" w14:textId="70A8F2B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5.9.4.2</w:t>
      </w:r>
      <w:r>
        <w:rPr>
          <w:rFonts w:asciiTheme="minorHAnsi" w:eastAsiaTheme="minorEastAsia" w:hAnsiTheme="minorHAnsi" w:cstheme="minorBidi"/>
          <w:noProof/>
          <w:kern w:val="2"/>
          <w:sz w:val="22"/>
          <w:szCs w:val="22"/>
          <w:lang w:eastAsia="en-GB"/>
          <w14:ligatures w14:val="standardContextual"/>
        </w:rPr>
        <w:tab/>
      </w:r>
      <w:r>
        <w:rPr>
          <w:noProof/>
        </w:rPr>
        <w:t>Type: Tmgi</w:t>
      </w:r>
      <w:r>
        <w:rPr>
          <w:noProof/>
        </w:rPr>
        <w:tab/>
      </w:r>
      <w:r>
        <w:rPr>
          <w:noProof/>
        </w:rPr>
        <w:fldChar w:fldCharType="begin" w:fldLock="1"/>
      </w:r>
      <w:r>
        <w:rPr>
          <w:noProof/>
        </w:rPr>
        <w:instrText xml:space="preserve"> PAGEREF _Toc153885488 \h </w:instrText>
      </w:r>
      <w:r>
        <w:rPr>
          <w:noProof/>
        </w:rPr>
      </w:r>
      <w:r>
        <w:rPr>
          <w:noProof/>
        </w:rPr>
        <w:fldChar w:fldCharType="separate"/>
      </w:r>
      <w:r>
        <w:rPr>
          <w:noProof/>
        </w:rPr>
        <w:t>125</w:t>
      </w:r>
      <w:r>
        <w:rPr>
          <w:noProof/>
        </w:rPr>
        <w:fldChar w:fldCharType="end"/>
      </w:r>
    </w:p>
    <w:p w14:paraId="53D42EE2" w14:textId="4D925D5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5.9.4.3</w:t>
      </w:r>
      <w:r>
        <w:rPr>
          <w:rFonts w:asciiTheme="minorHAnsi" w:eastAsiaTheme="minorEastAsia" w:hAnsiTheme="minorHAnsi" w:cstheme="minorBidi"/>
          <w:noProof/>
          <w:kern w:val="2"/>
          <w:sz w:val="22"/>
          <w:szCs w:val="22"/>
          <w:lang w:eastAsia="en-GB"/>
          <w14:ligatures w14:val="standardContextual"/>
        </w:rPr>
        <w:tab/>
      </w:r>
      <w:r>
        <w:rPr>
          <w:noProof/>
        </w:rPr>
        <w:t>Type: Ssm</w:t>
      </w:r>
      <w:r>
        <w:rPr>
          <w:noProof/>
        </w:rPr>
        <w:tab/>
      </w:r>
      <w:r>
        <w:rPr>
          <w:noProof/>
        </w:rPr>
        <w:fldChar w:fldCharType="begin" w:fldLock="1"/>
      </w:r>
      <w:r>
        <w:rPr>
          <w:noProof/>
        </w:rPr>
        <w:instrText xml:space="preserve"> PAGEREF _Toc153885489 \h </w:instrText>
      </w:r>
      <w:r>
        <w:rPr>
          <w:noProof/>
        </w:rPr>
      </w:r>
      <w:r>
        <w:rPr>
          <w:noProof/>
        </w:rPr>
        <w:fldChar w:fldCharType="separate"/>
      </w:r>
      <w:r>
        <w:rPr>
          <w:noProof/>
        </w:rPr>
        <w:t>126</w:t>
      </w:r>
      <w:r>
        <w:rPr>
          <w:noProof/>
        </w:rPr>
        <w:fldChar w:fldCharType="end"/>
      </w:r>
    </w:p>
    <w:p w14:paraId="0E176ADF" w14:textId="788D9E35"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5.9.4.4</w:t>
      </w:r>
      <w:r>
        <w:rPr>
          <w:rFonts w:asciiTheme="minorHAnsi" w:eastAsiaTheme="minorEastAsia" w:hAnsiTheme="minorHAnsi" w:cstheme="minorBidi"/>
          <w:noProof/>
          <w:kern w:val="2"/>
          <w:sz w:val="22"/>
          <w:szCs w:val="22"/>
          <w:lang w:eastAsia="en-GB"/>
          <w14:ligatures w14:val="standardContextual"/>
        </w:rPr>
        <w:tab/>
      </w:r>
      <w:r>
        <w:rPr>
          <w:noProof/>
        </w:rPr>
        <w:t>Type: MbsServiceArea</w:t>
      </w:r>
      <w:r>
        <w:rPr>
          <w:noProof/>
        </w:rPr>
        <w:tab/>
      </w:r>
      <w:r>
        <w:rPr>
          <w:noProof/>
        </w:rPr>
        <w:fldChar w:fldCharType="begin" w:fldLock="1"/>
      </w:r>
      <w:r>
        <w:rPr>
          <w:noProof/>
        </w:rPr>
        <w:instrText xml:space="preserve"> PAGEREF _Toc153885490 \h </w:instrText>
      </w:r>
      <w:r>
        <w:rPr>
          <w:noProof/>
        </w:rPr>
      </w:r>
      <w:r>
        <w:rPr>
          <w:noProof/>
        </w:rPr>
        <w:fldChar w:fldCharType="separate"/>
      </w:r>
      <w:r>
        <w:rPr>
          <w:noProof/>
        </w:rPr>
        <w:t>126</w:t>
      </w:r>
      <w:r>
        <w:rPr>
          <w:noProof/>
        </w:rPr>
        <w:fldChar w:fldCharType="end"/>
      </w:r>
    </w:p>
    <w:p w14:paraId="336BAD87" w14:textId="3AD940D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5.9.4.5</w:t>
      </w:r>
      <w:r>
        <w:rPr>
          <w:rFonts w:asciiTheme="minorHAnsi" w:eastAsiaTheme="minorEastAsia" w:hAnsiTheme="minorHAnsi" w:cstheme="minorBidi"/>
          <w:noProof/>
          <w:kern w:val="2"/>
          <w:sz w:val="22"/>
          <w:szCs w:val="22"/>
          <w:lang w:eastAsia="en-GB"/>
          <w14:ligatures w14:val="standardContextual"/>
        </w:rPr>
        <w:tab/>
      </w:r>
      <w:r>
        <w:rPr>
          <w:noProof/>
        </w:rPr>
        <w:t>Type: NcgiTai</w:t>
      </w:r>
      <w:r>
        <w:rPr>
          <w:noProof/>
        </w:rPr>
        <w:tab/>
      </w:r>
      <w:r>
        <w:rPr>
          <w:noProof/>
        </w:rPr>
        <w:fldChar w:fldCharType="begin" w:fldLock="1"/>
      </w:r>
      <w:r>
        <w:rPr>
          <w:noProof/>
        </w:rPr>
        <w:instrText xml:space="preserve"> PAGEREF _Toc153885491 \h </w:instrText>
      </w:r>
      <w:r>
        <w:rPr>
          <w:noProof/>
        </w:rPr>
      </w:r>
      <w:r>
        <w:rPr>
          <w:noProof/>
        </w:rPr>
        <w:fldChar w:fldCharType="separate"/>
      </w:r>
      <w:r>
        <w:rPr>
          <w:noProof/>
        </w:rPr>
        <w:t>126</w:t>
      </w:r>
      <w:r>
        <w:rPr>
          <w:noProof/>
        </w:rPr>
        <w:fldChar w:fldCharType="end"/>
      </w:r>
    </w:p>
    <w:p w14:paraId="44ECD694" w14:textId="767BD12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5.9.4.6</w:t>
      </w:r>
      <w:r>
        <w:rPr>
          <w:rFonts w:asciiTheme="minorHAnsi" w:eastAsiaTheme="minorEastAsia" w:hAnsiTheme="minorHAnsi" w:cstheme="minorBidi"/>
          <w:noProof/>
          <w:kern w:val="2"/>
          <w:sz w:val="22"/>
          <w:szCs w:val="22"/>
          <w:lang w:eastAsia="en-GB"/>
          <w14:ligatures w14:val="standardContextual"/>
        </w:rPr>
        <w:tab/>
      </w:r>
      <w:r>
        <w:rPr>
          <w:noProof/>
        </w:rPr>
        <w:t>Type: MbsSession</w:t>
      </w:r>
      <w:r>
        <w:rPr>
          <w:noProof/>
        </w:rPr>
        <w:tab/>
      </w:r>
      <w:r>
        <w:rPr>
          <w:noProof/>
        </w:rPr>
        <w:fldChar w:fldCharType="begin" w:fldLock="1"/>
      </w:r>
      <w:r>
        <w:rPr>
          <w:noProof/>
        </w:rPr>
        <w:instrText xml:space="preserve"> PAGEREF _Toc153885492 \h </w:instrText>
      </w:r>
      <w:r>
        <w:rPr>
          <w:noProof/>
        </w:rPr>
      </w:r>
      <w:r>
        <w:rPr>
          <w:noProof/>
        </w:rPr>
        <w:fldChar w:fldCharType="separate"/>
      </w:r>
      <w:r>
        <w:rPr>
          <w:noProof/>
        </w:rPr>
        <w:t>127</w:t>
      </w:r>
      <w:r>
        <w:rPr>
          <w:noProof/>
        </w:rPr>
        <w:fldChar w:fldCharType="end"/>
      </w:r>
    </w:p>
    <w:p w14:paraId="4CF0D0FE" w14:textId="1BDC6B6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5.9.4.7</w:t>
      </w:r>
      <w:r>
        <w:rPr>
          <w:rFonts w:asciiTheme="minorHAnsi" w:eastAsiaTheme="minorEastAsia" w:hAnsiTheme="minorHAnsi" w:cstheme="minorBidi"/>
          <w:noProof/>
          <w:kern w:val="2"/>
          <w:sz w:val="22"/>
          <w:szCs w:val="22"/>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_Toc153885493 \h </w:instrText>
      </w:r>
      <w:r>
        <w:rPr>
          <w:noProof/>
        </w:rPr>
      </w:r>
      <w:r>
        <w:rPr>
          <w:noProof/>
        </w:rPr>
        <w:fldChar w:fldCharType="separate"/>
      </w:r>
      <w:r>
        <w:rPr>
          <w:noProof/>
        </w:rPr>
        <w:t>131</w:t>
      </w:r>
      <w:r>
        <w:rPr>
          <w:noProof/>
        </w:rPr>
        <w:fldChar w:fldCharType="end"/>
      </w:r>
    </w:p>
    <w:p w14:paraId="4D8E8953" w14:textId="6A2FB1F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5.9.4.8</w:t>
      </w:r>
      <w:r>
        <w:rPr>
          <w:rFonts w:asciiTheme="minorHAnsi" w:eastAsiaTheme="minorEastAsia" w:hAnsiTheme="minorHAnsi" w:cstheme="minorBidi"/>
          <w:noProof/>
          <w:kern w:val="2"/>
          <w:sz w:val="22"/>
          <w:szCs w:val="22"/>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_Toc153885494 \h </w:instrText>
      </w:r>
      <w:r>
        <w:rPr>
          <w:noProof/>
        </w:rPr>
      </w:r>
      <w:r>
        <w:rPr>
          <w:noProof/>
        </w:rPr>
        <w:fldChar w:fldCharType="separate"/>
      </w:r>
      <w:r>
        <w:rPr>
          <w:noProof/>
        </w:rPr>
        <w:t>131</w:t>
      </w:r>
      <w:r>
        <w:rPr>
          <w:noProof/>
        </w:rPr>
        <w:fldChar w:fldCharType="end"/>
      </w:r>
    </w:p>
    <w:p w14:paraId="703701F4" w14:textId="67290AD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5.9.4.9</w:t>
      </w:r>
      <w:r>
        <w:rPr>
          <w:rFonts w:asciiTheme="minorHAnsi" w:eastAsiaTheme="minorEastAsia" w:hAnsiTheme="minorHAnsi" w:cstheme="minorBidi"/>
          <w:noProof/>
          <w:kern w:val="2"/>
          <w:sz w:val="22"/>
          <w:szCs w:val="22"/>
          <w:lang w:eastAsia="en-GB"/>
          <w14:ligatures w14:val="standardContextual"/>
        </w:rPr>
        <w:tab/>
      </w:r>
      <w:r>
        <w:rPr>
          <w:noProof/>
        </w:rPr>
        <w:t>Type: MbsSessionEvent</w:t>
      </w:r>
      <w:r>
        <w:rPr>
          <w:noProof/>
        </w:rPr>
        <w:tab/>
      </w:r>
      <w:r>
        <w:rPr>
          <w:noProof/>
        </w:rPr>
        <w:fldChar w:fldCharType="begin" w:fldLock="1"/>
      </w:r>
      <w:r>
        <w:rPr>
          <w:noProof/>
        </w:rPr>
        <w:instrText xml:space="preserve"> PAGEREF _Toc153885495 \h </w:instrText>
      </w:r>
      <w:r>
        <w:rPr>
          <w:noProof/>
        </w:rPr>
      </w:r>
      <w:r>
        <w:rPr>
          <w:noProof/>
        </w:rPr>
        <w:fldChar w:fldCharType="separate"/>
      </w:r>
      <w:r>
        <w:rPr>
          <w:noProof/>
        </w:rPr>
        <w:t>132</w:t>
      </w:r>
      <w:r>
        <w:rPr>
          <w:noProof/>
        </w:rPr>
        <w:fldChar w:fldCharType="end"/>
      </w:r>
    </w:p>
    <w:p w14:paraId="0952CE74" w14:textId="0D103F8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5.9.4.10</w:t>
      </w:r>
      <w:r>
        <w:rPr>
          <w:rFonts w:asciiTheme="minorHAnsi" w:eastAsiaTheme="minorEastAsia" w:hAnsiTheme="minorHAnsi" w:cstheme="minorBidi"/>
          <w:noProof/>
          <w:kern w:val="2"/>
          <w:sz w:val="22"/>
          <w:szCs w:val="22"/>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_Toc153885496 \h </w:instrText>
      </w:r>
      <w:r>
        <w:rPr>
          <w:noProof/>
        </w:rPr>
      </w:r>
      <w:r>
        <w:rPr>
          <w:noProof/>
        </w:rPr>
        <w:fldChar w:fldCharType="separate"/>
      </w:r>
      <w:r>
        <w:rPr>
          <w:noProof/>
        </w:rPr>
        <w:t>132</w:t>
      </w:r>
      <w:r>
        <w:rPr>
          <w:noProof/>
        </w:rPr>
        <w:fldChar w:fldCharType="end"/>
      </w:r>
    </w:p>
    <w:p w14:paraId="48C6DF54" w14:textId="5C38C0E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5.9.4.11</w:t>
      </w:r>
      <w:r>
        <w:rPr>
          <w:rFonts w:asciiTheme="minorHAnsi" w:eastAsiaTheme="minorEastAsia" w:hAnsiTheme="minorHAnsi" w:cstheme="minorBidi"/>
          <w:noProof/>
          <w:kern w:val="2"/>
          <w:sz w:val="22"/>
          <w:szCs w:val="22"/>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_Toc153885497 \h </w:instrText>
      </w:r>
      <w:r>
        <w:rPr>
          <w:noProof/>
        </w:rPr>
      </w:r>
      <w:r>
        <w:rPr>
          <w:noProof/>
        </w:rPr>
        <w:fldChar w:fldCharType="separate"/>
      </w:r>
      <w:r>
        <w:rPr>
          <w:noProof/>
        </w:rPr>
        <w:t>132</w:t>
      </w:r>
      <w:r>
        <w:rPr>
          <w:noProof/>
        </w:rPr>
        <w:fldChar w:fldCharType="end"/>
      </w:r>
    </w:p>
    <w:p w14:paraId="10727348" w14:textId="339C49C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5.9.4.12</w:t>
      </w:r>
      <w:r>
        <w:rPr>
          <w:rFonts w:asciiTheme="minorHAnsi" w:eastAsiaTheme="minorEastAsia" w:hAnsiTheme="minorHAnsi" w:cstheme="minorBidi"/>
          <w:noProof/>
          <w:kern w:val="2"/>
          <w:sz w:val="22"/>
          <w:szCs w:val="22"/>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_Toc153885498 \h </w:instrText>
      </w:r>
      <w:r>
        <w:rPr>
          <w:noProof/>
        </w:rPr>
      </w:r>
      <w:r>
        <w:rPr>
          <w:noProof/>
        </w:rPr>
        <w:fldChar w:fldCharType="separate"/>
      </w:r>
      <w:r>
        <w:rPr>
          <w:noProof/>
        </w:rPr>
        <w:t>132</w:t>
      </w:r>
      <w:r>
        <w:rPr>
          <w:noProof/>
        </w:rPr>
        <w:fldChar w:fldCharType="end"/>
      </w:r>
    </w:p>
    <w:p w14:paraId="11BD5BDD" w14:textId="10781EFF"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5.9.4.13</w:t>
      </w:r>
      <w:r>
        <w:rPr>
          <w:rFonts w:asciiTheme="minorHAnsi" w:eastAsiaTheme="minorEastAsia" w:hAnsiTheme="minorHAnsi" w:cstheme="minorBidi"/>
          <w:noProof/>
          <w:kern w:val="2"/>
          <w:sz w:val="22"/>
          <w:szCs w:val="22"/>
          <w:lang w:eastAsia="en-GB"/>
          <w14:ligatures w14:val="standardContextual"/>
        </w:rPr>
        <w:tab/>
      </w:r>
      <w:r>
        <w:rPr>
          <w:noProof/>
        </w:rPr>
        <w:t>Type: MbsKeyInfo</w:t>
      </w:r>
      <w:r>
        <w:rPr>
          <w:noProof/>
        </w:rPr>
        <w:tab/>
      </w:r>
      <w:r>
        <w:rPr>
          <w:noProof/>
        </w:rPr>
        <w:fldChar w:fldCharType="begin" w:fldLock="1"/>
      </w:r>
      <w:r>
        <w:rPr>
          <w:noProof/>
        </w:rPr>
        <w:instrText xml:space="preserve"> PAGEREF _Toc153885499 \h </w:instrText>
      </w:r>
      <w:r>
        <w:rPr>
          <w:noProof/>
        </w:rPr>
      </w:r>
      <w:r>
        <w:rPr>
          <w:noProof/>
        </w:rPr>
        <w:fldChar w:fldCharType="separate"/>
      </w:r>
      <w:r>
        <w:rPr>
          <w:noProof/>
        </w:rPr>
        <w:t>133</w:t>
      </w:r>
      <w:r>
        <w:rPr>
          <w:noProof/>
        </w:rPr>
        <w:fldChar w:fldCharType="end"/>
      </w:r>
    </w:p>
    <w:p w14:paraId="2879E46F" w14:textId="2EF7B53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5.9.4.14</w:t>
      </w:r>
      <w:r>
        <w:rPr>
          <w:rFonts w:asciiTheme="minorHAnsi" w:eastAsiaTheme="minorEastAsia" w:hAnsiTheme="minorHAnsi" w:cstheme="minorBidi"/>
          <w:noProof/>
          <w:kern w:val="2"/>
          <w:sz w:val="22"/>
          <w:szCs w:val="22"/>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_Toc153885500 \h </w:instrText>
      </w:r>
      <w:r>
        <w:rPr>
          <w:noProof/>
        </w:rPr>
      </w:r>
      <w:r>
        <w:rPr>
          <w:noProof/>
        </w:rPr>
        <w:fldChar w:fldCharType="separate"/>
      </w:r>
      <w:r>
        <w:rPr>
          <w:noProof/>
        </w:rPr>
        <w:t>133</w:t>
      </w:r>
      <w:r>
        <w:rPr>
          <w:noProof/>
        </w:rPr>
        <w:fldChar w:fldCharType="end"/>
      </w:r>
    </w:p>
    <w:p w14:paraId="673D442C" w14:textId="1B3C80B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5.9.4.15</w:t>
      </w:r>
      <w:r>
        <w:rPr>
          <w:rFonts w:asciiTheme="minorHAnsi" w:eastAsiaTheme="minorEastAsia" w:hAnsiTheme="minorHAnsi" w:cstheme="minorBidi"/>
          <w:noProof/>
          <w:kern w:val="2"/>
          <w:sz w:val="22"/>
          <w:szCs w:val="22"/>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_Toc153885501 \h </w:instrText>
      </w:r>
      <w:r>
        <w:rPr>
          <w:noProof/>
        </w:rPr>
      </w:r>
      <w:r>
        <w:rPr>
          <w:noProof/>
        </w:rPr>
        <w:fldChar w:fldCharType="separate"/>
      </w:r>
      <w:r>
        <w:rPr>
          <w:noProof/>
        </w:rPr>
        <w:t>134</w:t>
      </w:r>
      <w:r>
        <w:rPr>
          <w:noProof/>
        </w:rPr>
        <w:fldChar w:fldCharType="end"/>
      </w:r>
    </w:p>
    <w:p w14:paraId="346D419F" w14:textId="126CC1E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5.9.4.16</w:t>
      </w:r>
      <w:r>
        <w:rPr>
          <w:rFonts w:asciiTheme="minorHAnsi" w:eastAsiaTheme="minorEastAsia" w:hAnsiTheme="minorHAnsi" w:cstheme="minorBidi"/>
          <w:noProof/>
          <w:kern w:val="2"/>
          <w:sz w:val="22"/>
          <w:szCs w:val="22"/>
          <w:lang w:eastAsia="en-GB"/>
          <w14:ligatures w14:val="standardContextual"/>
        </w:rPr>
        <w:tab/>
      </w:r>
      <w:r>
        <w:rPr>
          <w:noProof/>
        </w:rPr>
        <w:t>Type: MbsServiceInfo</w:t>
      </w:r>
      <w:r>
        <w:rPr>
          <w:noProof/>
        </w:rPr>
        <w:tab/>
      </w:r>
      <w:r>
        <w:rPr>
          <w:noProof/>
        </w:rPr>
        <w:fldChar w:fldCharType="begin" w:fldLock="1"/>
      </w:r>
      <w:r>
        <w:rPr>
          <w:noProof/>
        </w:rPr>
        <w:instrText xml:space="preserve"> PAGEREF _Toc153885502 \h </w:instrText>
      </w:r>
      <w:r>
        <w:rPr>
          <w:noProof/>
        </w:rPr>
      </w:r>
      <w:r>
        <w:rPr>
          <w:noProof/>
        </w:rPr>
        <w:fldChar w:fldCharType="separate"/>
      </w:r>
      <w:r>
        <w:rPr>
          <w:noProof/>
        </w:rPr>
        <w:t>134</w:t>
      </w:r>
      <w:r>
        <w:rPr>
          <w:noProof/>
        </w:rPr>
        <w:fldChar w:fldCharType="end"/>
      </w:r>
    </w:p>
    <w:p w14:paraId="5E7B5158" w14:textId="26C2FF5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5.9.4.17</w:t>
      </w:r>
      <w:r>
        <w:rPr>
          <w:rFonts w:asciiTheme="minorHAnsi" w:eastAsiaTheme="minorEastAsia" w:hAnsiTheme="minorHAnsi" w:cstheme="minorBidi"/>
          <w:noProof/>
          <w:kern w:val="2"/>
          <w:sz w:val="22"/>
          <w:szCs w:val="22"/>
          <w:lang w:eastAsia="en-GB"/>
          <w14:ligatures w14:val="standardContextual"/>
        </w:rPr>
        <w:tab/>
      </w:r>
      <w:r>
        <w:rPr>
          <w:noProof/>
        </w:rPr>
        <w:t>Type: MbsMediaComp</w:t>
      </w:r>
      <w:r>
        <w:rPr>
          <w:noProof/>
        </w:rPr>
        <w:tab/>
      </w:r>
      <w:r>
        <w:rPr>
          <w:noProof/>
        </w:rPr>
        <w:fldChar w:fldCharType="begin" w:fldLock="1"/>
      </w:r>
      <w:r>
        <w:rPr>
          <w:noProof/>
        </w:rPr>
        <w:instrText xml:space="preserve"> PAGEREF _Toc153885503 \h </w:instrText>
      </w:r>
      <w:r>
        <w:rPr>
          <w:noProof/>
        </w:rPr>
      </w:r>
      <w:r>
        <w:rPr>
          <w:noProof/>
        </w:rPr>
        <w:fldChar w:fldCharType="separate"/>
      </w:r>
      <w:r>
        <w:rPr>
          <w:noProof/>
        </w:rPr>
        <w:t>134</w:t>
      </w:r>
      <w:r>
        <w:rPr>
          <w:noProof/>
        </w:rPr>
        <w:fldChar w:fldCharType="end"/>
      </w:r>
    </w:p>
    <w:p w14:paraId="3BEC7BFA" w14:textId="5FFAFD8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5.9.4.18</w:t>
      </w:r>
      <w:r>
        <w:rPr>
          <w:rFonts w:asciiTheme="minorHAnsi" w:eastAsiaTheme="minorEastAsia" w:hAnsiTheme="minorHAnsi" w:cstheme="minorBidi"/>
          <w:noProof/>
          <w:kern w:val="2"/>
          <w:sz w:val="22"/>
          <w:szCs w:val="22"/>
          <w:lang w:eastAsia="en-GB"/>
          <w14:ligatures w14:val="standardContextual"/>
        </w:rPr>
        <w:tab/>
      </w:r>
      <w:r>
        <w:rPr>
          <w:noProof/>
        </w:rPr>
        <w:t>Type: MbsMediaCompRm</w:t>
      </w:r>
      <w:r>
        <w:rPr>
          <w:noProof/>
        </w:rPr>
        <w:tab/>
      </w:r>
      <w:r>
        <w:rPr>
          <w:noProof/>
        </w:rPr>
        <w:fldChar w:fldCharType="begin" w:fldLock="1"/>
      </w:r>
      <w:r>
        <w:rPr>
          <w:noProof/>
        </w:rPr>
        <w:instrText xml:space="preserve"> PAGEREF _Toc153885504 \h </w:instrText>
      </w:r>
      <w:r>
        <w:rPr>
          <w:noProof/>
        </w:rPr>
      </w:r>
      <w:r>
        <w:rPr>
          <w:noProof/>
        </w:rPr>
        <w:fldChar w:fldCharType="separate"/>
      </w:r>
      <w:r>
        <w:rPr>
          <w:noProof/>
        </w:rPr>
        <w:t>134</w:t>
      </w:r>
      <w:r>
        <w:rPr>
          <w:noProof/>
        </w:rPr>
        <w:fldChar w:fldCharType="end"/>
      </w:r>
    </w:p>
    <w:p w14:paraId="7A5D0BF2" w14:textId="2FE82C8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5.9.4.19</w:t>
      </w:r>
      <w:r>
        <w:rPr>
          <w:rFonts w:asciiTheme="minorHAnsi" w:eastAsiaTheme="minorEastAsia" w:hAnsiTheme="minorHAnsi" w:cstheme="minorBidi"/>
          <w:noProof/>
          <w:kern w:val="2"/>
          <w:sz w:val="22"/>
          <w:szCs w:val="22"/>
          <w:lang w:eastAsia="en-GB"/>
          <w14:ligatures w14:val="standardContextual"/>
        </w:rPr>
        <w:tab/>
      </w:r>
      <w:r>
        <w:rPr>
          <w:noProof/>
        </w:rPr>
        <w:t>Type: MbsQoSReq</w:t>
      </w:r>
      <w:r>
        <w:rPr>
          <w:noProof/>
        </w:rPr>
        <w:tab/>
      </w:r>
      <w:r>
        <w:rPr>
          <w:noProof/>
        </w:rPr>
        <w:fldChar w:fldCharType="begin" w:fldLock="1"/>
      </w:r>
      <w:r>
        <w:rPr>
          <w:noProof/>
        </w:rPr>
        <w:instrText xml:space="preserve"> PAGEREF _Toc153885505 \h </w:instrText>
      </w:r>
      <w:r>
        <w:rPr>
          <w:noProof/>
        </w:rPr>
      </w:r>
      <w:r>
        <w:rPr>
          <w:noProof/>
        </w:rPr>
        <w:fldChar w:fldCharType="separate"/>
      </w:r>
      <w:r>
        <w:rPr>
          <w:noProof/>
        </w:rPr>
        <w:t>135</w:t>
      </w:r>
      <w:r>
        <w:rPr>
          <w:noProof/>
        </w:rPr>
        <w:fldChar w:fldCharType="end"/>
      </w:r>
    </w:p>
    <w:p w14:paraId="5EA032DB" w14:textId="0D4A4EF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5.9.4.20</w:t>
      </w:r>
      <w:r>
        <w:rPr>
          <w:rFonts w:asciiTheme="minorHAnsi" w:eastAsiaTheme="minorEastAsia" w:hAnsiTheme="minorHAnsi" w:cstheme="minorBidi"/>
          <w:noProof/>
          <w:kern w:val="2"/>
          <w:sz w:val="22"/>
          <w:szCs w:val="22"/>
          <w:lang w:eastAsia="en-GB"/>
          <w14:ligatures w14:val="standardContextual"/>
        </w:rPr>
        <w:tab/>
      </w:r>
      <w:r>
        <w:rPr>
          <w:noProof/>
        </w:rPr>
        <w:t>Type: MbsMediaInfo</w:t>
      </w:r>
      <w:r>
        <w:rPr>
          <w:noProof/>
        </w:rPr>
        <w:tab/>
      </w:r>
      <w:r>
        <w:rPr>
          <w:noProof/>
        </w:rPr>
        <w:fldChar w:fldCharType="begin" w:fldLock="1"/>
      </w:r>
      <w:r>
        <w:rPr>
          <w:noProof/>
        </w:rPr>
        <w:instrText xml:space="preserve"> PAGEREF _Toc153885506 \h </w:instrText>
      </w:r>
      <w:r>
        <w:rPr>
          <w:noProof/>
        </w:rPr>
      </w:r>
      <w:r>
        <w:rPr>
          <w:noProof/>
        </w:rPr>
        <w:fldChar w:fldCharType="separate"/>
      </w:r>
      <w:r>
        <w:rPr>
          <w:noProof/>
        </w:rPr>
        <w:t>135</w:t>
      </w:r>
      <w:r>
        <w:rPr>
          <w:noProof/>
        </w:rPr>
        <w:fldChar w:fldCharType="end"/>
      </w:r>
    </w:p>
    <w:p w14:paraId="42CBE3C9" w14:textId="3831002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5.9.4.21</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_Toc153885507 \h </w:instrText>
      </w:r>
      <w:r>
        <w:rPr>
          <w:noProof/>
        </w:rPr>
      </w:r>
      <w:r>
        <w:rPr>
          <w:noProof/>
        </w:rPr>
        <w:fldChar w:fldCharType="separate"/>
      </w:r>
      <w:r>
        <w:rPr>
          <w:noProof/>
        </w:rPr>
        <w:t>135</w:t>
      </w:r>
      <w:r>
        <w:rPr>
          <w:noProof/>
        </w:rPr>
        <w:fldChar w:fldCharType="end"/>
      </w:r>
    </w:p>
    <w:p w14:paraId="22EE62E6" w14:textId="7D614FAC" w:rsidR="002F254E" w:rsidRDefault="002F254E">
      <w:pPr>
        <w:pStyle w:val="TOC5"/>
        <w:rPr>
          <w:rFonts w:asciiTheme="minorHAnsi" w:eastAsiaTheme="minorEastAsia" w:hAnsiTheme="minorHAnsi" w:cstheme="minorBidi"/>
          <w:noProof/>
          <w:kern w:val="2"/>
          <w:sz w:val="22"/>
          <w:szCs w:val="22"/>
          <w:lang w:eastAsia="en-GB"/>
          <w14:ligatures w14:val="standardContextual"/>
        </w:rPr>
      </w:pPr>
      <w:r>
        <w:rPr>
          <w:noProof/>
        </w:rPr>
        <w:t>5.9.4.21.1</w:t>
      </w:r>
      <w:r>
        <w:rPr>
          <w:rFonts w:asciiTheme="minorHAnsi" w:eastAsiaTheme="minorEastAsia" w:hAnsiTheme="minorHAnsi" w:cstheme="minorBidi"/>
          <w:noProof/>
          <w:kern w:val="2"/>
          <w:sz w:val="22"/>
          <w:szCs w:val="22"/>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_Toc153885508 \h </w:instrText>
      </w:r>
      <w:r>
        <w:rPr>
          <w:noProof/>
        </w:rPr>
      </w:r>
      <w:r>
        <w:rPr>
          <w:noProof/>
        </w:rPr>
        <w:fldChar w:fldCharType="separate"/>
      </w:r>
      <w:r>
        <w:rPr>
          <w:noProof/>
        </w:rPr>
        <w:t>135</w:t>
      </w:r>
      <w:r>
        <w:rPr>
          <w:noProof/>
        </w:rPr>
        <w:fldChar w:fldCharType="end"/>
      </w:r>
    </w:p>
    <w:p w14:paraId="2E54D2F8" w14:textId="75416C96"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_Toc153885509 \h </w:instrText>
      </w:r>
      <w:r>
        <w:rPr>
          <w:noProof/>
        </w:rPr>
      </w:r>
      <w:r>
        <w:rPr>
          <w:noProof/>
        </w:rPr>
        <w:fldChar w:fldCharType="separate"/>
      </w:r>
      <w:r>
        <w:rPr>
          <w:noProof/>
        </w:rPr>
        <w:t>135</w:t>
      </w:r>
      <w:r>
        <w:rPr>
          <w:noProof/>
        </w:rPr>
        <w:fldChar w:fldCharType="end"/>
      </w:r>
    </w:p>
    <w:p w14:paraId="072E3D87" w14:textId="63BA02BE"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_Toc153885510 \h </w:instrText>
      </w:r>
      <w:r>
        <w:rPr>
          <w:noProof/>
        </w:rPr>
      </w:r>
      <w:r>
        <w:rPr>
          <w:noProof/>
        </w:rPr>
        <w:fldChar w:fldCharType="separate"/>
      </w:r>
      <w:r>
        <w:rPr>
          <w:noProof/>
        </w:rPr>
        <w:t>135</w:t>
      </w:r>
      <w:r>
        <w:rPr>
          <w:noProof/>
        </w:rPr>
        <w:fldChar w:fldCharType="end"/>
      </w:r>
    </w:p>
    <w:p w14:paraId="13FB17D2" w14:textId="0030ED9F"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_Toc153885511 \h </w:instrText>
      </w:r>
      <w:r>
        <w:rPr>
          <w:noProof/>
        </w:rPr>
      </w:r>
      <w:r>
        <w:rPr>
          <w:noProof/>
        </w:rPr>
        <w:fldChar w:fldCharType="separate"/>
      </w:r>
      <w:r>
        <w:rPr>
          <w:noProof/>
        </w:rPr>
        <w:t>135</w:t>
      </w:r>
      <w:r>
        <w:rPr>
          <w:noProof/>
        </w:rPr>
        <w:fldChar w:fldCharType="end"/>
      </w:r>
    </w:p>
    <w:p w14:paraId="22CD9A79" w14:textId="55CD2646"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_Toc153885512 \h </w:instrText>
      </w:r>
      <w:r>
        <w:rPr>
          <w:noProof/>
        </w:rPr>
      </w:r>
      <w:r>
        <w:rPr>
          <w:noProof/>
        </w:rPr>
        <w:fldChar w:fldCharType="separate"/>
      </w:r>
      <w:r>
        <w:rPr>
          <w:noProof/>
        </w:rPr>
        <w:t>136</w:t>
      </w:r>
      <w:r>
        <w:rPr>
          <w:noProof/>
        </w:rPr>
        <w:fldChar w:fldCharType="end"/>
      </w:r>
    </w:p>
    <w:p w14:paraId="44ABDCDD" w14:textId="14524EF7"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5.10.3.1</w:t>
      </w:r>
      <w:r>
        <w:rPr>
          <w:rFonts w:asciiTheme="minorHAnsi" w:eastAsiaTheme="minorEastAsia" w:hAnsiTheme="minorHAnsi" w:cstheme="minorBidi"/>
          <w:noProof/>
          <w:kern w:val="2"/>
          <w:sz w:val="22"/>
          <w:szCs w:val="22"/>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_Toc153885513 \h </w:instrText>
      </w:r>
      <w:r>
        <w:rPr>
          <w:noProof/>
        </w:rPr>
      </w:r>
      <w:r>
        <w:rPr>
          <w:noProof/>
        </w:rPr>
        <w:fldChar w:fldCharType="separate"/>
      </w:r>
      <w:r>
        <w:rPr>
          <w:noProof/>
        </w:rPr>
        <w:t>136</w:t>
      </w:r>
      <w:r>
        <w:rPr>
          <w:noProof/>
        </w:rPr>
        <w:fldChar w:fldCharType="end"/>
      </w:r>
    </w:p>
    <w:p w14:paraId="1044DA03" w14:textId="5A8DECF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5.10.3.2</w:t>
      </w:r>
      <w:r>
        <w:rPr>
          <w:rFonts w:asciiTheme="minorHAnsi" w:eastAsiaTheme="minorEastAsia" w:hAnsiTheme="minorHAnsi" w:cstheme="minorBidi"/>
          <w:noProof/>
          <w:kern w:val="2"/>
          <w:sz w:val="22"/>
          <w:szCs w:val="22"/>
          <w:lang w:eastAsia="en-GB"/>
          <w14:ligatures w14:val="standardContextual"/>
        </w:rPr>
        <w:tab/>
      </w:r>
      <w:r>
        <w:rPr>
          <w:noProof/>
        </w:rPr>
        <w:t>Enumeration: TimeSource</w:t>
      </w:r>
      <w:r>
        <w:rPr>
          <w:noProof/>
        </w:rPr>
        <w:tab/>
      </w:r>
      <w:r>
        <w:rPr>
          <w:noProof/>
        </w:rPr>
        <w:fldChar w:fldCharType="begin" w:fldLock="1"/>
      </w:r>
      <w:r>
        <w:rPr>
          <w:noProof/>
        </w:rPr>
        <w:instrText xml:space="preserve"> PAGEREF _Toc153885514 \h </w:instrText>
      </w:r>
      <w:r>
        <w:rPr>
          <w:noProof/>
        </w:rPr>
      </w:r>
      <w:r>
        <w:rPr>
          <w:noProof/>
        </w:rPr>
        <w:fldChar w:fldCharType="separate"/>
      </w:r>
      <w:r>
        <w:rPr>
          <w:noProof/>
        </w:rPr>
        <w:t>136</w:t>
      </w:r>
      <w:r>
        <w:rPr>
          <w:noProof/>
        </w:rPr>
        <w:fldChar w:fldCharType="end"/>
      </w:r>
    </w:p>
    <w:p w14:paraId="3C6C62C2" w14:textId="6A60BFF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5.10.3.3</w:t>
      </w:r>
      <w:r>
        <w:rPr>
          <w:rFonts w:asciiTheme="minorHAnsi" w:eastAsiaTheme="minorEastAsia" w:hAnsiTheme="minorHAnsi" w:cstheme="minorBidi"/>
          <w:noProof/>
          <w:kern w:val="2"/>
          <w:sz w:val="22"/>
          <w:szCs w:val="22"/>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_Toc153885515 \h </w:instrText>
      </w:r>
      <w:r>
        <w:rPr>
          <w:noProof/>
        </w:rPr>
      </w:r>
      <w:r>
        <w:rPr>
          <w:noProof/>
        </w:rPr>
        <w:fldChar w:fldCharType="separate"/>
      </w:r>
      <w:r>
        <w:rPr>
          <w:noProof/>
        </w:rPr>
        <w:t>136</w:t>
      </w:r>
      <w:r>
        <w:rPr>
          <w:noProof/>
        </w:rPr>
        <w:fldChar w:fldCharType="end"/>
      </w:r>
    </w:p>
    <w:p w14:paraId="251572C3" w14:textId="4E8F194D"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5.10.4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_Toc153885516 \h </w:instrText>
      </w:r>
      <w:r>
        <w:rPr>
          <w:noProof/>
        </w:rPr>
      </w:r>
      <w:r>
        <w:rPr>
          <w:noProof/>
        </w:rPr>
        <w:fldChar w:fldCharType="separate"/>
      </w:r>
      <w:r>
        <w:rPr>
          <w:noProof/>
        </w:rPr>
        <w:t>136</w:t>
      </w:r>
      <w:r>
        <w:rPr>
          <w:noProof/>
        </w:rPr>
        <w:fldChar w:fldCharType="end"/>
      </w:r>
    </w:p>
    <w:p w14:paraId="42E064DA" w14:textId="10E4BBA2"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5.10.4.1</w:t>
      </w:r>
      <w:r>
        <w:rPr>
          <w:rFonts w:asciiTheme="minorHAnsi" w:eastAsiaTheme="minorEastAsia" w:hAnsiTheme="minorHAnsi" w:cstheme="minorBidi"/>
          <w:noProof/>
          <w:kern w:val="2"/>
          <w:sz w:val="22"/>
          <w:szCs w:val="22"/>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_Toc153885517 \h </w:instrText>
      </w:r>
      <w:r>
        <w:rPr>
          <w:noProof/>
        </w:rPr>
      </w:r>
      <w:r>
        <w:rPr>
          <w:noProof/>
        </w:rPr>
        <w:fldChar w:fldCharType="separate"/>
      </w:r>
      <w:r>
        <w:rPr>
          <w:noProof/>
        </w:rPr>
        <w:t>136</w:t>
      </w:r>
      <w:r>
        <w:rPr>
          <w:noProof/>
        </w:rPr>
        <w:fldChar w:fldCharType="end"/>
      </w:r>
    </w:p>
    <w:p w14:paraId="3589DA02" w14:textId="1BFFAFFB"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5.10.4.2</w:t>
      </w:r>
      <w:r>
        <w:rPr>
          <w:rFonts w:asciiTheme="minorHAnsi" w:eastAsiaTheme="minorEastAsia" w:hAnsiTheme="minorHAnsi" w:cstheme="minorBidi"/>
          <w:noProof/>
          <w:kern w:val="2"/>
          <w:sz w:val="22"/>
          <w:szCs w:val="22"/>
          <w:lang w:eastAsia="en-GB"/>
          <w14:ligatures w14:val="standardContextual"/>
        </w:rPr>
        <w:tab/>
      </w:r>
      <w:r>
        <w:rPr>
          <w:noProof/>
        </w:rPr>
        <w:t>Type: ClockQuality</w:t>
      </w:r>
      <w:r>
        <w:rPr>
          <w:noProof/>
        </w:rPr>
        <w:tab/>
      </w:r>
      <w:r>
        <w:rPr>
          <w:noProof/>
        </w:rPr>
        <w:fldChar w:fldCharType="begin" w:fldLock="1"/>
      </w:r>
      <w:r>
        <w:rPr>
          <w:noProof/>
        </w:rPr>
        <w:instrText xml:space="preserve"> PAGEREF _Toc153885518 \h </w:instrText>
      </w:r>
      <w:r>
        <w:rPr>
          <w:noProof/>
        </w:rPr>
      </w:r>
      <w:r>
        <w:rPr>
          <w:noProof/>
        </w:rPr>
        <w:fldChar w:fldCharType="separate"/>
      </w:r>
      <w:r>
        <w:rPr>
          <w:noProof/>
        </w:rPr>
        <w:t>137</w:t>
      </w:r>
      <w:r>
        <w:rPr>
          <w:noProof/>
        </w:rPr>
        <w:fldChar w:fldCharType="end"/>
      </w:r>
    </w:p>
    <w:p w14:paraId="047D5E44" w14:textId="79D9013A" w:rsidR="002F254E" w:rsidRDefault="002F254E">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_Toc153885519 \h </w:instrText>
      </w:r>
      <w:r>
        <w:rPr>
          <w:noProof/>
        </w:rPr>
      </w:r>
      <w:r>
        <w:rPr>
          <w:noProof/>
        </w:rPr>
        <w:fldChar w:fldCharType="separate"/>
      </w:r>
      <w:r>
        <w:rPr>
          <w:noProof/>
        </w:rPr>
        <w:t>137</w:t>
      </w:r>
      <w:r>
        <w:rPr>
          <w:noProof/>
        </w:rPr>
        <w:fldChar w:fldCharType="end"/>
      </w:r>
    </w:p>
    <w:p w14:paraId="5895FA85" w14:textId="398530CD"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_Toc153885520 \h </w:instrText>
      </w:r>
      <w:r>
        <w:rPr>
          <w:noProof/>
        </w:rPr>
      </w:r>
      <w:r>
        <w:rPr>
          <w:noProof/>
        </w:rPr>
        <w:fldChar w:fldCharType="separate"/>
      </w:r>
      <w:r>
        <w:rPr>
          <w:noProof/>
        </w:rPr>
        <w:t>137</w:t>
      </w:r>
      <w:r>
        <w:rPr>
          <w:noProof/>
        </w:rPr>
        <w:fldChar w:fldCharType="end"/>
      </w:r>
    </w:p>
    <w:p w14:paraId="0CB8936A" w14:textId="00002ED9"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_Toc153885521 \h </w:instrText>
      </w:r>
      <w:r>
        <w:rPr>
          <w:noProof/>
        </w:rPr>
      </w:r>
      <w:r>
        <w:rPr>
          <w:noProof/>
        </w:rPr>
        <w:fldChar w:fldCharType="separate"/>
      </w:r>
      <w:r>
        <w:rPr>
          <w:noProof/>
        </w:rPr>
        <w:t>137</w:t>
      </w:r>
      <w:r>
        <w:rPr>
          <w:noProof/>
        </w:rPr>
        <w:fldChar w:fldCharType="end"/>
      </w:r>
    </w:p>
    <w:p w14:paraId="1FFC0DD8" w14:textId="65E9B26B"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_Toc153885522 \h </w:instrText>
      </w:r>
      <w:r>
        <w:rPr>
          <w:noProof/>
        </w:rPr>
      </w:r>
      <w:r>
        <w:rPr>
          <w:noProof/>
        </w:rPr>
        <w:fldChar w:fldCharType="separate"/>
      </w:r>
      <w:r>
        <w:rPr>
          <w:noProof/>
        </w:rPr>
        <w:t>137</w:t>
      </w:r>
      <w:r>
        <w:rPr>
          <w:noProof/>
        </w:rPr>
        <w:fldChar w:fldCharType="end"/>
      </w:r>
    </w:p>
    <w:p w14:paraId="23ABE41F" w14:textId="6886B4CA"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_Toc153885523 \h </w:instrText>
      </w:r>
      <w:r>
        <w:rPr>
          <w:noProof/>
        </w:rPr>
      </w:r>
      <w:r>
        <w:rPr>
          <w:noProof/>
        </w:rPr>
        <w:fldChar w:fldCharType="separate"/>
      </w:r>
      <w:r>
        <w:rPr>
          <w:noProof/>
        </w:rPr>
        <w:t>137</w:t>
      </w:r>
      <w:r>
        <w:rPr>
          <w:noProof/>
        </w:rPr>
        <w:fldChar w:fldCharType="end"/>
      </w:r>
    </w:p>
    <w:p w14:paraId="145B4C23" w14:textId="7CB2F794"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rPr>
        <w:t>Enumeration: MediaProxy</w:t>
      </w:r>
      <w:r>
        <w:rPr>
          <w:noProof/>
        </w:rPr>
        <w:tab/>
      </w:r>
      <w:r>
        <w:rPr>
          <w:noProof/>
        </w:rPr>
        <w:fldChar w:fldCharType="begin" w:fldLock="1"/>
      </w:r>
      <w:r>
        <w:rPr>
          <w:noProof/>
        </w:rPr>
        <w:instrText xml:space="preserve"> PAGEREF _Toc153885524 \h </w:instrText>
      </w:r>
      <w:r>
        <w:rPr>
          <w:noProof/>
        </w:rPr>
      </w:r>
      <w:r>
        <w:rPr>
          <w:noProof/>
        </w:rPr>
        <w:fldChar w:fldCharType="separate"/>
      </w:r>
      <w:r>
        <w:rPr>
          <w:noProof/>
        </w:rPr>
        <w:t>138</w:t>
      </w:r>
      <w:r>
        <w:rPr>
          <w:noProof/>
        </w:rPr>
        <w:fldChar w:fldCharType="end"/>
      </w:r>
    </w:p>
    <w:p w14:paraId="0D848A26" w14:textId="0325D843"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_Toc153885525 \h </w:instrText>
      </w:r>
      <w:r>
        <w:rPr>
          <w:noProof/>
        </w:rPr>
      </w:r>
      <w:r>
        <w:rPr>
          <w:noProof/>
        </w:rPr>
        <w:fldChar w:fldCharType="separate"/>
      </w:r>
      <w:r>
        <w:rPr>
          <w:noProof/>
        </w:rPr>
        <w:t>138</w:t>
      </w:r>
      <w:r>
        <w:rPr>
          <w:noProof/>
        </w:rPr>
        <w:fldChar w:fldCharType="end"/>
      </w:r>
    </w:p>
    <w:p w14:paraId="30B48675" w14:textId="7BC50BA7" w:rsidR="002F254E" w:rsidRDefault="002F254E">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_Toc153885526 \h </w:instrText>
      </w:r>
      <w:r>
        <w:rPr>
          <w:noProof/>
        </w:rPr>
      </w:r>
      <w:r>
        <w:rPr>
          <w:noProof/>
        </w:rPr>
        <w:fldChar w:fldCharType="separate"/>
      </w:r>
      <w:r>
        <w:rPr>
          <w:noProof/>
        </w:rPr>
        <w:t>139</w:t>
      </w:r>
      <w:r>
        <w:rPr>
          <w:noProof/>
        </w:rPr>
        <w:fldChar w:fldCharType="end"/>
      </w:r>
    </w:p>
    <w:p w14:paraId="18970841" w14:textId="5F1D8CEE"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Type: DcEndpoint</w:t>
      </w:r>
      <w:r>
        <w:rPr>
          <w:noProof/>
        </w:rPr>
        <w:tab/>
      </w:r>
      <w:r>
        <w:rPr>
          <w:noProof/>
        </w:rPr>
        <w:fldChar w:fldCharType="begin" w:fldLock="1"/>
      </w:r>
      <w:r>
        <w:rPr>
          <w:noProof/>
        </w:rPr>
        <w:instrText xml:space="preserve"> PAGEREF _Toc153885527 \h </w:instrText>
      </w:r>
      <w:r>
        <w:rPr>
          <w:noProof/>
        </w:rPr>
      </w:r>
      <w:r>
        <w:rPr>
          <w:noProof/>
        </w:rPr>
        <w:fldChar w:fldCharType="separate"/>
      </w:r>
      <w:r>
        <w:rPr>
          <w:noProof/>
        </w:rPr>
        <w:t>139</w:t>
      </w:r>
      <w:r>
        <w:rPr>
          <w:noProof/>
        </w:rPr>
        <w:fldChar w:fldCharType="end"/>
      </w:r>
    </w:p>
    <w:p w14:paraId="75245F9B" w14:textId="1BB39746"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Type: DcStream</w:t>
      </w:r>
      <w:r>
        <w:rPr>
          <w:noProof/>
        </w:rPr>
        <w:tab/>
      </w:r>
      <w:r>
        <w:rPr>
          <w:noProof/>
        </w:rPr>
        <w:fldChar w:fldCharType="begin" w:fldLock="1"/>
      </w:r>
      <w:r>
        <w:rPr>
          <w:noProof/>
        </w:rPr>
        <w:instrText xml:space="preserve"> PAGEREF _Toc153885528 \h </w:instrText>
      </w:r>
      <w:r>
        <w:rPr>
          <w:noProof/>
        </w:rPr>
      </w:r>
      <w:r>
        <w:rPr>
          <w:noProof/>
        </w:rPr>
        <w:fldChar w:fldCharType="separate"/>
      </w:r>
      <w:r>
        <w:rPr>
          <w:noProof/>
        </w:rPr>
        <w:t>140</w:t>
      </w:r>
      <w:r>
        <w:rPr>
          <w:noProof/>
        </w:rPr>
        <w:fldChar w:fldCharType="end"/>
      </w:r>
    </w:p>
    <w:p w14:paraId="0F74ADC7" w14:textId="1696F9AC"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5.11.4.3</w:t>
      </w:r>
      <w:r>
        <w:rPr>
          <w:rFonts w:asciiTheme="minorHAnsi" w:eastAsiaTheme="minorEastAsia" w:hAnsiTheme="minorHAnsi" w:cstheme="minorBidi"/>
          <w:noProof/>
          <w:kern w:val="2"/>
          <w:sz w:val="22"/>
          <w:szCs w:val="22"/>
          <w:lang w:eastAsia="en-GB"/>
          <w14:ligatures w14:val="standardContextual"/>
        </w:rPr>
        <w:tab/>
      </w:r>
      <w:r>
        <w:rPr>
          <w:noProof/>
        </w:rPr>
        <w:t>Type: ReplaceHttpUrl</w:t>
      </w:r>
      <w:r>
        <w:rPr>
          <w:noProof/>
        </w:rPr>
        <w:tab/>
      </w:r>
      <w:r>
        <w:rPr>
          <w:noProof/>
        </w:rPr>
        <w:fldChar w:fldCharType="begin" w:fldLock="1"/>
      </w:r>
      <w:r>
        <w:rPr>
          <w:noProof/>
        </w:rPr>
        <w:instrText xml:space="preserve"> PAGEREF _Toc153885529 \h </w:instrText>
      </w:r>
      <w:r>
        <w:rPr>
          <w:noProof/>
        </w:rPr>
      </w:r>
      <w:r>
        <w:rPr>
          <w:noProof/>
        </w:rPr>
        <w:fldChar w:fldCharType="separate"/>
      </w:r>
      <w:r>
        <w:rPr>
          <w:noProof/>
        </w:rPr>
        <w:t>140</w:t>
      </w:r>
      <w:r>
        <w:rPr>
          <w:noProof/>
        </w:rPr>
        <w:fldChar w:fldCharType="end"/>
      </w:r>
    </w:p>
    <w:p w14:paraId="0A3B7780" w14:textId="73AA6F30" w:rsidR="002F254E" w:rsidRDefault="002F254E">
      <w:pPr>
        <w:pStyle w:val="TOC4"/>
        <w:rPr>
          <w:rFonts w:asciiTheme="minorHAnsi" w:eastAsiaTheme="minorEastAsia" w:hAnsiTheme="minorHAnsi" w:cstheme="minorBidi"/>
          <w:noProof/>
          <w:kern w:val="2"/>
          <w:sz w:val="22"/>
          <w:szCs w:val="22"/>
          <w:lang w:eastAsia="en-GB"/>
          <w14:ligatures w14:val="standardContextual"/>
        </w:rPr>
      </w:pPr>
      <w:r>
        <w:rPr>
          <w:noProof/>
        </w:rPr>
        <w:t>5.11.4.</w:t>
      </w:r>
      <w:r w:rsidRPr="0027371E">
        <w:rPr>
          <w:noProof/>
          <w:lang/>
        </w:rPr>
        <w:t>4</w:t>
      </w:r>
      <w:r>
        <w:rPr>
          <w:rFonts w:asciiTheme="minorHAnsi" w:eastAsiaTheme="minorEastAsia" w:hAnsiTheme="minorHAnsi" w:cstheme="minorBidi"/>
          <w:noProof/>
          <w:kern w:val="2"/>
          <w:sz w:val="22"/>
          <w:szCs w:val="22"/>
          <w:lang w:eastAsia="en-GB"/>
          <w14:ligatures w14:val="standardContextual"/>
        </w:rPr>
        <w:tab/>
      </w:r>
      <w:r>
        <w:rPr>
          <w:noProof/>
        </w:rPr>
        <w:t>Type: Endpoint</w:t>
      </w:r>
      <w:r>
        <w:rPr>
          <w:noProof/>
        </w:rPr>
        <w:tab/>
      </w:r>
      <w:r>
        <w:rPr>
          <w:noProof/>
        </w:rPr>
        <w:fldChar w:fldCharType="begin" w:fldLock="1"/>
      </w:r>
      <w:r>
        <w:rPr>
          <w:noProof/>
        </w:rPr>
        <w:instrText xml:space="preserve"> PAGEREF _Toc153885530 \h </w:instrText>
      </w:r>
      <w:r>
        <w:rPr>
          <w:noProof/>
        </w:rPr>
      </w:r>
      <w:r>
        <w:rPr>
          <w:noProof/>
        </w:rPr>
        <w:fldChar w:fldCharType="separate"/>
      </w:r>
      <w:r>
        <w:rPr>
          <w:noProof/>
        </w:rPr>
        <w:t>141</w:t>
      </w:r>
      <w:r>
        <w:rPr>
          <w:noProof/>
        </w:rPr>
        <w:fldChar w:fldCharType="end"/>
      </w:r>
    </w:p>
    <w:p w14:paraId="26641290" w14:textId="5F2F53BC" w:rsidR="002F254E" w:rsidRDefault="002F254E" w:rsidP="002F254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_Toc153885531 \h </w:instrText>
      </w:r>
      <w:r>
        <w:rPr>
          <w:noProof/>
        </w:rPr>
      </w:r>
      <w:r>
        <w:rPr>
          <w:noProof/>
        </w:rPr>
        <w:fldChar w:fldCharType="separate"/>
      </w:r>
      <w:r>
        <w:rPr>
          <w:noProof/>
        </w:rPr>
        <w:t>141</w:t>
      </w:r>
      <w:r>
        <w:rPr>
          <w:noProof/>
        </w:rPr>
        <w:fldChar w:fldCharType="end"/>
      </w:r>
    </w:p>
    <w:p w14:paraId="6828E677" w14:textId="2E1DBF11" w:rsidR="002F254E" w:rsidRDefault="002F254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_Toc153885532 \h </w:instrText>
      </w:r>
      <w:r>
        <w:rPr>
          <w:noProof/>
        </w:rPr>
      </w:r>
      <w:r>
        <w:rPr>
          <w:noProof/>
        </w:rPr>
        <w:fldChar w:fldCharType="separate"/>
      </w:r>
      <w:r>
        <w:rPr>
          <w:noProof/>
        </w:rPr>
        <w:t>141</w:t>
      </w:r>
      <w:r>
        <w:rPr>
          <w:noProof/>
        </w:rPr>
        <w:fldChar w:fldCharType="end"/>
      </w:r>
    </w:p>
    <w:p w14:paraId="041E605D" w14:textId="22006C61" w:rsidR="002F254E" w:rsidRDefault="002F254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_Toc153885533 \h </w:instrText>
      </w:r>
      <w:r>
        <w:rPr>
          <w:noProof/>
        </w:rPr>
      </w:r>
      <w:r>
        <w:rPr>
          <w:noProof/>
        </w:rPr>
        <w:fldChar w:fldCharType="separate"/>
      </w:r>
      <w:r>
        <w:rPr>
          <w:noProof/>
        </w:rPr>
        <w:t>141</w:t>
      </w:r>
      <w:r>
        <w:rPr>
          <w:noProof/>
        </w:rPr>
        <w:fldChar w:fldCharType="end"/>
      </w:r>
    </w:p>
    <w:p w14:paraId="1C63904D" w14:textId="29242B33" w:rsidR="002F254E" w:rsidRDefault="002F254E" w:rsidP="002F254E">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_Toc153885534 \h </w:instrText>
      </w:r>
      <w:r>
        <w:rPr>
          <w:noProof/>
        </w:rPr>
      </w:r>
      <w:r>
        <w:rPr>
          <w:noProof/>
        </w:rPr>
        <w:fldChar w:fldCharType="separate"/>
      </w:r>
      <w:r>
        <w:rPr>
          <w:noProof/>
        </w:rPr>
        <w:t>223</w:t>
      </w:r>
      <w:r>
        <w:rPr>
          <w:noProof/>
        </w:rPr>
        <w:fldChar w:fldCharType="end"/>
      </w:r>
    </w:p>
    <w:p w14:paraId="28B910C9" w14:textId="32A39C83" w:rsidR="00080512" w:rsidRPr="004D3578" w:rsidRDefault="008E2DB4">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4BA5176" w14:textId="77777777" w:rsidR="00080512" w:rsidRPr="004D3578" w:rsidRDefault="00080512">
      <w:r w:rsidRPr="004D3578">
        <w:t xml:space="preserve">This Technical </w:t>
      </w:r>
      <w:bookmarkStart w:id="25" w:name="spectype3"/>
      <w:r w:rsidRPr="00E92CBF">
        <w:t>Specification</w:t>
      </w:r>
      <w:bookmarkEnd w:id="25"/>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6" w:name="introduction"/>
      <w:bookmarkStart w:id="27" w:name="_Toc24925762"/>
      <w:bookmarkStart w:id="28" w:name="_Toc24925940"/>
      <w:bookmarkStart w:id="29" w:name="_Toc24926116"/>
      <w:bookmarkStart w:id="30" w:name="_Toc33963969"/>
      <w:bookmarkStart w:id="31" w:name="_Toc33980725"/>
      <w:bookmarkStart w:id="32" w:name="_Toc36462525"/>
      <w:bookmarkStart w:id="33" w:name="_Toc36462721"/>
      <w:bookmarkStart w:id="34" w:name="_Toc43025960"/>
      <w:bookmarkStart w:id="35" w:name="_Toc49763494"/>
      <w:bookmarkStart w:id="36" w:name="_Toc56754190"/>
      <w:bookmarkStart w:id="37" w:name="_Toc88742956"/>
      <w:bookmarkStart w:id="38" w:name="_Toc101253865"/>
      <w:bookmarkStart w:id="39" w:name="_Toc101254304"/>
      <w:bookmarkStart w:id="40" w:name="_Toc104112016"/>
      <w:bookmarkStart w:id="41" w:name="_Toc104192193"/>
      <w:bookmarkStart w:id="42" w:name="_Toc104192753"/>
      <w:bookmarkStart w:id="43" w:name="_Toc133336128"/>
      <w:bookmarkStart w:id="44" w:name="_Toc143984615"/>
      <w:bookmarkStart w:id="45" w:name="_Toc144147391"/>
      <w:bookmarkStart w:id="46" w:name="_Toc153885185"/>
      <w:bookmarkEnd w:id="26"/>
      <w:r w:rsidRPr="001D2CEF">
        <w:t>1</w:t>
      </w:r>
      <w:r w:rsidRPr="001D2CEF">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7" w:name="_Toc24925763"/>
      <w:bookmarkStart w:id="48" w:name="_Toc24925941"/>
      <w:bookmarkStart w:id="49" w:name="_Toc24926117"/>
      <w:bookmarkStart w:id="50" w:name="_Toc33963970"/>
      <w:bookmarkStart w:id="51" w:name="_Toc33980726"/>
      <w:bookmarkStart w:id="52" w:name="_Toc36462526"/>
      <w:bookmarkStart w:id="53" w:name="_Toc36462722"/>
      <w:bookmarkStart w:id="54" w:name="_Toc43025961"/>
      <w:bookmarkStart w:id="55" w:name="_Toc49763495"/>
      <w:bookmarkStart w:id="56" w:name="_Toc56754191"/>
      <w:bookmarkStart w:id="57" w:name="_Toc88742957"/>
      <w:bookmarkStart w:id="58" w:name="_Toc101253866"/>
      <w:bookmarkStart w:id="59" w:name="_Toc101254305"/>
      <w:bookmarkStart w:id="60" w:name="_Toc104112017"/>
      <w:bookmarkStart w:id="61" w:name="_Toc104192194"/>
      <w:bookmarkStart w:id="62" w:name="_Toc104192754"/>
      <w:bookmarkStart w:id="63" w:name="_Toc133336129"/>
      <w:bookmarkStart w:id="64" w:name="_Toc143984616"/>
      <w:bookmarkStart w:id="65" w:name="_Toc144147392"/>
      <w:bookmarkStart w:id="66" w:name="_Toc153885186"/>
      <w:r w:rsidRPr="001D2CEF">
        <w:t>2</w:t>
      </w:r>
      <w:r w:rsidRPr="001D2CEF">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7"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67"/>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rPr>
          <w:lang/>
        </w:rPr>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8"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68"/>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rPr>
          <w:lang/>
        </w:rPr>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rPr>
          <w:lang/>
        </w:rPr>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rPr>
          <w:lang/>
        </w:rPr>
        <w:t>60</w:t>
      </w:r>
      <w:r>
        <w:t>]</w:t>
      </w:r>
      <w:r>
        <w:tab/>
      </w:r>
      <w:r w:rsidRPr="00DF2C7F">
        <w:t>IETF</w:t>
      </w:r>
      <w:r>
        <w:t> </w:t>
      </w:r>
      <w:r w:rsidRPr="00DF2C7F">
        <w:t>RFC</w:t>
      </w:r>
      <w:r>
        <w:t> 8285: "</w:t>
      </w:r>
      <w:r w:rsidRPr="004710EC">
        <w:t>A General Mechanism for RTP Header Extensions</w:t>
      </w:r>
      <w:r>
        <w:t>".</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9" w:name="_Toc24925764"/>
      <w:bookmarkStart w:id="70" w:name="_Toc24925942"/>
      <w:bookmarkStart w:id="71" w:name="_Toc24926118"/>
      <w:bookmarkStart w:id="72" w:name="_Toc33963971"/>
      <w:bookmarkStart w:id="73" w:name="_Toc33980727"/>
      <w:bookmarkStart w:id="74" w:name="_Toc36462527"/>
      <w:bookmarkStart w:id="75" w:name="_Toc36462723"/>
      <w:bookmarkStart w:id="76" w:name="_Toc43025962"/>
      <w:bookmarkStart w:id="77" w:name="_Toc49763496"/>
      <w:bookmarkStart w:id="78" w:name="_Toc56754192"/>
      <w:bookmarkStart w:id="79" w:name="_Toc88742958"/>
      <w:bookmarkStart w:id="80" w:name="_Toc101253867"/>
      <w:bookmarkStart w:id="81" w:name="_Toc101254306"/>
      <w:bookmarkStart w:id="82" w:name="_Toc104112018"/>
      <w:bookmarkStart w:id="83" w:name="_Toc104192195"/>
      <w:bookmarkStart w:id="84" w:name="_Toc104192755"/>
      <w:bookmarkStart w:id="85" w:name="_Toc133336130"/>
      <w:bookmarkStart w:id="86" w:name="_Toc143984617"/>
      <w:bookmarkStart w:id="87" w:name="_Toc144147393"/>
      <w:bookmarkStart w:id="88" w:name="_Toc153885187"/>
      <w:r w:rsidRPr="001D2CEF">
        <w:t>3</w:t>
      </w:r>
      <w:r w:rsidRPr="001D2CEF">
        <w:tab/>
        <w:t>Definitions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75F1A1A" w14:textId="77777777" w:rsidR="00E92CBF" w:rsidRPr="001D2CEF" w:rsidRDefault="00E92CBF" w:rsidP="00D362EB">
      <w:pPr>
        <w:pStyle w:val="Heading2"/>
      </w:pPr>
      <w:bookmarkStart w:id="89" w:name="_Toc24925765"/>
      <w:bookmarkStart w:id="90" w:name="_Toc24925943"/>
      <w:bookmarkStart w:id="91" w:name="_Toc24926119"/>
      <w:bookmarkStart w:id="92" w:name="_Toc33963972"/>
      <w:bookmarkStart w:id="93" w:name="_Toc33980728"/>
      <w:bookmarkStart w:id="94" w:name="_Toc36462528"/>
      <w:bookmarkStart w:id="95" w:name="_Toc36462724"/>
      <w:bookmarkStart w:id="96" w:name="_Toc43025963"/>
      <w:bookmarkStart w:id="97" w:name="_Toc49763497"/>
      <w:bookmarkStart w:id="98" w:name="_Toc56754193"/>
      <w:bookmarkStart w:id="99" w:name="_Toc88742959"/>
      <w:bookmarkStart w:id="100" w:name="_Toc101253868"/>
      <w:bookmarkStart w:id="101" w:name="_Toc101254307"/>
      <w:bookmarkStart w:id="102" w:name="_Toc104112019"/>
      <w:bookmarkStart w:id="103" w:name="_Toc104192196"/>
      <w:bookmarkStart w:id="104" w:name="_Toc104192756"/>
      <w:bookmarkStart w:id="105" w:name="_Toc133336131"/>
      <w:bookmarkStart w:id="106" w:name="_Toc143984618"/>
      <w:bookmarkStart w:id="107" w:name="_Toc144147394"/>
      <w:bookmarkStart w:id="108" w:name="_Toc153885188"/>
      <w:r w:rsidRPr="001D2CEF">
        <w:t>3.1</w:t>
      </w:r>
      <w:r w:rsidRPr="001D2CEF">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09" w:name="_Toc24925766"/>
      <w:bookmarkStart w:id="110" w:name="_Toc24925944"/>
      <w:bookmarkStart w:id="111" w:name="_Toc24926120"/>
      <w:bookmarkStart w:id="112" w:name="_Toc33963973"/>
      <w:bookmarkStart w:id="113" w:name="_Toc33980729"/>
      <w:bookmarkStart w:id="114" w:name="_Toc36462529"/>
      <w:bookmarkStart w:id="115" w:name="_Toc36462725"/>
      <w:bookmarkStart w:id="116" w:name="_Toc43025964"/>
      <w:bookmarkStart w:id="117" w:name="_Toc49763498"/>
      <w:bookmarkStart w:id="118" w:name="_Toc56754194"/>
      <w:bookmarkStart w:id="119" w:name="_Toc88742960"/>
      <w:bookmarkStart w:id="120" w:name="_Toc101253869"/>
      <w:bookmarkStart w:id="121" w:name="_Toc101254308"/>
      <w:bookmarkStart w:id="122" w:name="_Toc104112020"/>
      <w:bookmarkStart w:id="123" w:name="_Toc104192197"/>
      <w:bookmarkStart w:id="124" w:name="_Toc104192757"/>
      <w:bookmarkStart w:id="125" w:name="_Toc133336132"/>
      <w:bookmarkStart w:id="126" w:name="_Toc143984619"/>
      <w:bookmarkStart w:id="127" w:name="_Toc144147395"/>
      <w:bookmarkStart w:id="128" w:name="_Toc153885189"/>
      <w:r w:rsidRPr="001D2CEF">
        <w:t>3.2</w:t>
      </w:r>
      <w:r w:rsidRPr="001D2CEF">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lastRenderedPageBreak/>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29" w:name="_Toc24925767"/>
      <w:bookmarkStart w:id="130" w:name="_Toc24925945"/>
      <w:bookmarkStart w:id="131" w:name="_Toc24926121"/>
      <w:bookmarkStart w:id="132" w:name="_Toc33963974"/>
      <w:bookmarkStart w:id="133" w:name="_Toc33980730"/>
      <w:bookmarkStart w:id="134" w:name="_Toc36462530"/>
      <w:bookmarkStart w:id="135" w:name="_Toc36462726"/>
      <w:bookmarkStart w:id="136" w:name="_Toc43025965"/>
      <w:bookmarkStart w:id="137" w:name="_Toc49763499"/>
      <w:bookmarkStart w:id="138" w:name="_Toc56754195"/>
      <w:bookmarkStart w:id="139" w:name="_Toc88742961"/>
      <w:bookmarkStart w:id="140" w:name="_Toc101253870"/>
      <w:bookmarkStart w:id="141" w:name="_Toc101254309"/>
      <w:bookmarkStart w:id="142" w:name="_Toc104112021"/>
      <w:bookmarkStart w:id="143" w:name="_Toc104192198"/>
      <w:bookmarkStart w:id="144" w:name="_Toc104192758"/>
      <w:bookmarkStart w:id="145" w:name="_Toc133336133"/>
      <w:bookmarkStart w:id="146" w:name="_Toc143984620"/>
      <w:bookmarkStart w:id="147" w:name="_Toc144147396"/>
      <w:bookmarkStart w:id="148" w:name="_Toc153885190"/>
      <w:r w:rsidRPr="001D2CEF">
        <w:t>4</w:t>
      </w:r>
      <w:r w:rsidRPr="001D2CEF">
        <w:tab/>
        <w:t>Overview</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49" w:name="_Toc24925768"/>
      <w:bookmarkStart w:id="150" w:name="_Toc24925946"/>
      <w:bookmarkStart w:id="151" w:name="_Toc24926122"/>
      <w:bookmarkStart w:id="152" w:name="_Toc33963975"/>
      <w:bookmarkStart w:id="153" w:name="_Toc33980731"/>
      <w:bookmarkStart w:id="154" w:name="_Toc36462531"/>
      <w:bookmarkStart w:id="155" w:name="_Toc36462727"/>
      <w:bookmarkStart w:id="156" w:name="_Toc43025966"/>
      <w:bookmarkStart w:id="157" w:name="_Toc49763500"/>
      <w:bookmarkStart w:id="158" w:name="_Toc56754196"/>
      <w:bookmarkStart w:id="159" w:name="_Toc88742962"/>
      <w:bookmarkStart w:id="160" w:name="_Toc101253871"/>
      <w:bookmarkStart w:id="161" w:name="_Toc101254310"/>
      <w:bookmarkStart w:id="162" w:name="_Toc104112022"/>
      <w:bookmarkStart w:id="163" w:name="_Toc104192199"/>
      <w:bookmarkStart w:id="164" w:name="_Toc104192759"/>
      <w:bookmarkStart w:id="165" w:name="_Toc133336134"/>
      <w:bookmarkStart w:id="166" w:name="_Toc143984621"/>
      <w:bookmarkStart w:id="167" w:name="_Toc144147397"/>
      <w:bookmarkStart w:id="168" w:name="_Toc153885191"/>
      <w:r w:rsidRPr="001D2CEF">
        <w:t>5</w:t>
      </w:r>
      <w:r w:rsidRPr="001D2CEF">
        <w:tab/>
        <w:t>Common Data Types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4FA7B91" w14:textId="77777777" w:rsidR="00E92CBF" w:rsidRPr="001D2CEF" w:rsidRDefault="00E92CBF" w:rsidP="00D362EB">
      <w:pPr>
        <w:pStyle w:val="Heading2"/>
      </w:pPr>
      <w:bookmarkStart w:id="169" w:name="_Toc24925769"/>
      <w:bookmarkStart w:id="170" w:name="_Toc24925947"/>
      <w:bookmarkStart w:id="171" w:name="_Toc24926123"/>
      <w:bookmarkStart w:id="172" w:name="_Toc33963976"/>
      <w:bookmarkStart w:id="173" w:name="_Toc33980732"/>
      <w:bookmarkStart w:id="174" w:name="_Toc36462532"/>
      <w:bookmarkStart w:id="175" w:name="_Toc36462728"/>
      <w:bookmarkStart w:id="176" w:name="_Toc43025967"/>
      <w:bookmarkStart w:id="177" w:name="_Toc49763501"/>
      <w:bookmarkStart w:id="178" w:name="_Toc56754197"/>
      <w:bookmarkStart w:id="179" w:name="_Toc88742963"/>
      <w:bookmarkStart w:id="180" w:name="_Toc101253872"/>
      <w:bookmarkStart w:id="181" w:name="_Toc101254311"/>
      <w:bookmarkStart w:id="182" w:name="_Toc104112023"/>
      <w:bookmarkStart w:id="183" w:name="_Toc104192200"/>
      <w:bookmarkStart w:id="184" w:name="_Toc104192760"/>
      <w:bookmarkStart w:id="185" w:name="_Toc133336135"/>
      <w:bookmarkStart w:id="186" w:name="_Toc143984622"/>
      <w:bookmarkStart w:id="187" w:name="_Toc144147398"/>
      <w:bookmarkStart w:id="188" w:name="_Toc153885192"/>
      <w:r w:rsidRPr="001D2CEF">
        <w:t>5.1</w:t>
      </w:r>
      <w:r w:rsidRPr="001D2CEF">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89" w:name="_Toc24925770"/>
      <w:bookmarkStart w:id="190" w:name="_Toc24925948"/>
      <w:bookmarkStart w:id="191" w:name="_Toc24926124"/>
      <w:bookmarkStart w:id="192" w:name="_Toc33963977"/>
      <w:bookmarkStart w:id="193" w:name="_Toc33980733"/>
      <w:bookmarkStart w:id="194" w:name="_Toc36462533"/>
      <w:bookmarkStart w:id="195" w:name="_Toc36462729"/>
      <w:bookmarkStart w:id="196" w:name="_Toc43025968"/>
      <w:bookmarkStart w:id="197" w:name="_Toc49763502"/>
      <w:bookmarkStart w:id="198" w:name="_Toc56754198"/>
      <w:bookmarkStart w:id="199" w:name="_Toc88742964"/>
      <w:bookmarkStart w:id="200" w:name="_Toc101253873"/>
      <w:bookmarkStart w:id="201" w:name="_Toc101254312"/>
      <w:bookmarkStart w:id="202" w:name="_Toc104112024"/>
      <w:bookmarkStart w:id="203" w:name="_Toc104192201"/>
      <w:bookmarkStart w:id="204" w:name="_Toc104192761"/>
      <w:bookmarkStart w:id="205" w:name="_Toc133336136"/>
      <w:bookmarkStart w:id="206" w:name="_Toc143984623"/>
      <w:bookmarkStart w:id="207" w:name="_Toc144147399"/>
      <w:bookmarkStart w:id="208" w:name="_Toc153885193"/>
      <w:r w:rsidRPr="001D2CEF">
        <w:t>5.2</w:t>
      </w:r>
      <w:r w:rsidRPr="001D2CEF">
        <w:tab/>
        <w:t>Data Types for Generic Usage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581CD6D" w14:textId="77777777" w:rsidR="00E92CBF" w:rsidRPr="001D2CEF" w:rsidRDefault="00E92CBF" w:rsidP="00D362EB">
      <w:pPr>
        <w:pStyle w:val="Heading3"/>
      </w:pPr>
      <w:bookmarkStart w:id="209" w:name="_Toc24925771"/>
      <w:bookmarkStart w:id="210" w:name="_Toc24925949"/>
      <w:bookmarkStart w:id="211" w:name="_Toc24926125"/>
      <w:bookmarkStart w:id="212" w:name="_Toc33963978"/>
      <w:bookmarkStart w:id="213" w:name="_Toc33980734"/>
      <w:bookmarkStart w:id="214" w:name="_Toc36462534"/>
      <w:bookmarkStart w:id="215" w:name="_Toc36462730"/>
      <w:bookmarkStart w:id="216" w:name="_Toc43025969"/>
      <w:bookmarkStart w:id="217" w:name="_Toc49763503"/>
      <w:bookmarkStart w:id="218" w:name="_Toc56754199"/>
      <w:bookmarkStart w:id="219" w:name="_Toc88742965"/>
      <w:bookmarkStart w:id="220" w:name="_Toc101253874"/>
      <w:bookmarkStart w:id="221" w:name="_Toc101254313"/>
      <w:bookmarkStart w:id="222" w:name="_Toc104112025"/>
      <w:bookmarkStart w:id="223" w:name="_Toc104192202"/>
      <w:bookmarkStart w:id="224" w:name="_Toc104192762"/>
      <w:bookmarkStart w:id="225" w:name="_Toc133336137"/>
      <w:bookmarkStart w:id="226" w:name="_Toc143984624"/>
      <w:bookmarkStart w:id="227" w:name="_Toc144147400"/>
      <w:bookmarkStart w:id="228" w:name="_Toc153885194"/>
      <w:r w:rsidRPr="001D2CEF">
        <w:t>5.2.1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29" w:name="_Toc24925772"/>
      <w:bookmarkStart w:id="230" w:name="_Toc24925950"/>
      <w:bookmarkStart w:id="231" w:name="_Toc24926126"/>
      <w:bookmarkStart w:id="232" w:name="_Toc33963979"/>
      <w:bookmarkStart w:id="233" w:name="_Toc33980735"/>
      <w:bookmarkStart w:id="234" w:name="_Toc36462535"/>
      <w:bookmarkStart w:id="235" w:name="_Toc36462731"/>
      <w:bookmarkStart w:id="236" w:name="_Toc43025970"/>
      <w:bookmarkStart w:id="237" w:name="_Toc49763504"/>
      <w:bookmarkStart w:id="238" w:name="_Toc56754200"/>
      <w:bookmarkStart w:id="239" w:name="_Toc88742966"/>
      <w:bookmarkStart w:id="240" w:name="_Toc101253875"/>
      <w:bookmarkStart w:id="241" w:name="_Toc101254314"/>
      <w:bookmarkStart w:id="242" w:name="_Toc104112026"/>
      <w:bookmarkStart w:id="243" w:name="_Toc104192203"/>
      <w:bookmarkStart w:id="244" w:name="_Toc104192763"/>
      <w:bookmarkStart w:id="245" w:name="_Toc133336138"/>
      <w:bookmarkStart w:id="246" w:name="_Toc143984625"/>
      <w:bookmarkStart w:id="247" w:name="_Toc144147401"/>
      <w:bookmarkStart w:id="248" w:name="_Toc153885195"/>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lastRenderedPageBreak/>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49" w:name="_Toc24925773"/>
      <w:bookmarkStart w:id="250" w:name="_Toc24925951"/>
      <w:bookmarkStart w:id="251" w:name="_Toc24926127"/>
      <w:bookmarkStart w:id="252" w:name="_Toc33963980"/>
      <w:bookmarkStart w:id="253" w:name="_Toc33980736"/>
      <w:bookmarkStart w:id="254" w:name="_Toc36462536"/>
      <w:bookmarkStart w:id="255" w:name="_Toc36462732"/>
      <w:bookmarkStart w:id="256" w:name="_Toc43025971"/>
      <w:bookmarkStart w:id="257" w:name="_Toc49763505"/>
      <w:bookmarkStart w:id="258" w:name="_Toc56754201"/>
      <w:bookmarkStart w:id="259" w:name="_Toc88742967"/>
      <w:bookmarkStart w:id="260" w:name="_Toc101253876"/>
      <w:bookmarkStart w:id="261" w:name="_Toc101254315"/>
      <w:bookmarkStart w:id="262" w:name="_Toc104112027"/>
      <w:bookmarkStart w:id="263" w:name="_Toc104192204"/>
      <w:bookmarkStart w:id="264" w:name="_Toc104192764"/>
      <w:bookmarkStart w:id="265" w:name="_Toc133336139"/>
      <w:bookmarkStart w:id="266" w:name="_Toc143984626"/>
      <w:bookmarkStart w:id="267" w:name="_Toc144147402"/>
      <w:bookmarkStart w:id="268" w:name="_Toc153885196"/>
      <w:r w:rsidRPr="001D2CEF">
        <w:t>5.2.2</w:t>
      </w:r>
      <w:r w:rsidRPr="001D2CEF">
        <w:tab/>
        <w:t>Simple Data Types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77777777" w:rsidR="008F6B3B" w:rsidRDefault="00714CAF" w:rsidP="008F6B3B">
            <w:pPr>
              <w:pStyle w:val="TAL"/>
              <w:rPr>
                <w:lang w:eastAsia="zh-CN"/>
              </w:rPr>
            </w:pPr>
            <w:r w:rsidRPr="001D2CEF">
              <w:rPr>
                <w:lang w:eastAsia="zh-CN"/>
              </w:rPr>
              <w:t xml:space="preserve">String providing an URI formatted according to IETF RFC 3986 [6]. </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11294F"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69" w:name="_Toc24925774"/>
      <w:bookmarkStart w:id="270" w:name="_Toc24925952"/>
      <w:bookmarkStart w:id="271" w:name="_Toc24926128"/>
      <w:bookmarkStart w:id="272" w:name="_Toc33963981"/>
      <w:bookmarkStart w:id="273" w:name="_Toc33980737"/>
      <w:bookmarkStart w:id="274" w:name="_Toc36462537"/>
      <w:bookmarkStart w:id="275" w:name="_Toc36462733"/>
      <w:bookmarkStart w:id="276" w:name="_Toc43025972"/>
      <w:bookmarkStart w:id="277" w:name="_Toc49763506"/>
      <w:bookmarkStart w:id="278" w:name="_Toc56754202"/>
      <w:bookmarkStart w:id="279" w:name="_Toc88742968"/>
      <w:bookmarkStart w:id="280" w:name="_Toc101253877"/>
      <w:bookmarkStart w:id="281" w:name="_Toc101254316"/>
      <w:bookmarkStart w:id="282" w:name="_Toc104112028"/>
      <w:bookmarkStart w:id="283" w:name="_Toc104192205"/>
      <w:bookmarkStart w:id="284" w:name="_Toc104192765"/>
      <w:bookmarkStart w:id="285" w:name="_Toc133336140"/>
      <w:bookmarkStart w:id="286" w:name="_Toc143984627"/>
      <w:bookmarkStart w:id="287" w:name="_Toc144147403"/>
      <w:bookmarkStart w:id="288" w:name="_Toc153885197"/>
      <w:r w:rsidRPr="001D2CEF">
        <w:t>5.2.3</w:t>
      </w:r>
      <w:r w:rsidRPr="001D2CEF">
        <w:tab/>
        <w:t>Enumerations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366F364" w14:textId="77777777" w:rsidR="00E92CBF" w:rsidRPr="001D2CEF" w:rsidRDefault="00E92CBF" w:rsidP="00D362EB">
      <w:pPr>
        <w:pStyle w:val="Heading4"/>
      </w:pPr>
      <w:bookmarkStart w:id="289" w:name="_Toc24925775"/>
      <w:bookmarkStart w:id="290" w:name="_Toc24925953"/>
      <w:bookmarkStart w:id="291" w:name="_Toc24926129"/>
      <w:bookmarkStart w:id="292" w:name="_Toc33963982"/>
      <w:bookmarkStart w:id="293" w:name="_Toc33980738"/>
      <w:bookmarkStart w:id="294" w:name="_Toc36462538"/>
      <w:bookmarkStart w:id="295" w:name="_Toc36462734"/>
      <w:bookmarkStart w:id="296" w:name="_Toc43025973"/>
      <w:bookmarkStart w:id="297" w:name="_Toc49763507"/>
      <w:bookmarkStart w:id="298" w:name="_Toc56754203"/>
      <w:bookmarkStart w:id="299" w:name="_Toc88742969"/>
      <w:bookmarkStart w:id="300" w:name="_Toc101253878"/>
      <w:bookmarkStart w:id="301" w:name="_Toc101254317"/>
      <w:bookmarkStart w:id="302" w:name="_Toc104112029"/>
      <w:bookmarkStart w:id="303" w:name="_Toc104192206"/>
      <w:bookmarkStart w:id="304" w:name="_Toc104192766"/>
      <w:bookmarkStart w:id="305" w:name="_Toc133336141"/>
      <w:bookmarkStart w:id="306" w:name="_Toc143984628"/>
      <w:bookmarkStart w:id="307" w:name="_Toc144147404"/>
      <w:bookmarkStart w:id="308" w:name="_Toc153885198"/>
      <w:r w:rsidRPr="001D2CEF">
        <w:t>5.2.3.1</w:t>
      </w:r>
      <w:r w:rsidRPr="001D2CEF">
        <w:tab/>
        <w:t>Enumeration: PatchOperation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09" w:name="_Toc24925776"/>
      <w:bookmarkStart w:id="310" w:name="_Toc24925954"/>
      <w:bookmarkStart w:id="311" w:name="_Toc24926130"/>
      <w:bookmarkStart w:id="312" w:name="_Toc33963983"/>
      <w:bookmarkStart w:id="313" w:name="_Toc33980739"/>
      <w:bookmarkStart w:id="314" w:name="_Toc36462539"/>
      <w:bookmarkStart w:id="315" w:name="_Toc36462735"/>
      <w:bookmarkStart w:id="316" w:name="_Toc43025974"/>
      <w:bookmarkStart w:id="317" w:name="_Toc49763508"/>
      <w:bookmarkStart w:id="318" w:name="_Toc56754204"/>
      <w:bookmarkStart w:id="319" w:name="_Toc88742970"/>
      <w:bookmarkStart w:id="320" w:name="_Toc101253879"/>
      <w:bookmarkStart w:id="321" w:name="_Toc101254318"/>
      <w:bookmarkStart w:id="322" w:name="_Toc104112030"/>
      <w:bookmarkStart w:id="323" w:name="_Toc104192207"/>
      <w:bookmarkStart w:id="324" w:name="_Toc104192767"/>
      <w:bookmarkStart w:id="325" w:name="_Toc133336142"/>
      <w:bookmarkStart w:id="326" w:name="_Toc143984629"/>
      <w:bookmarkStart w:id="327" w:name="_Toc144147405"/>
      <w:bookmarkStart w:id="328" w:name="_Toc153885199"/>
      <w:r w:rsidRPr="001D2CEF">
        <w:t>5.2.3.2</w:t>
      </w:r>
      <w:r w:rsidRPr="001D2CEF">
        <w:tab/>
        <w:t>Enumeration: UriScheme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29" w:name="_Toc24925777"/>
      <w:bookmarkStart w:id="330" w:name="_Toc24925955"/>
      <w:bookmarkStart w:id="331" w:name="_Toc24926131"/>
      <w:bookmarkStart w:id="332" w:name="_Toc33963984"/>
      <w:bookmarkStart w:id="333" w:name="_Toc33980740"/>
      <w:bookmarkStart w:id="334" w:name="_Toc36462540"/>
      <w:bookmarkStart w:id="335" w:name="_Toc36462736"/>
      <w:bookmarkStart w:id="336" w:name="_Toc43025975"/>
      <w:bookmarkStart w:id="337" w:name="_Toc49763509"/>
      <w:bookmarkStart w:id="338" w:name="_Toc56754205"/>
      <w:bookmarkStart w:id="339" w:name="_Toc88742971"/>
      <w:bookmarkStart w:id="340" w:name="_Toc101253880"/>
      <w:bookmarkStart w:id="341" w:name="_Toc101254319"/>
      <w:bookmarkStart w:id="342" w:name="_Toc104112031"/>
      <w:bookmarkStart w:id="343" w:name="_Toc104192208"/>
      <w:bookmarkStart w:id="344" w:name="_Toc104192768"/>
      <w:bookmarkStart w:id="345" w:name="_Toc133336143"/>
      <w:bookmarkStart w:id="346" w:name="_Toc143984630"/>
      <w:bookmarkStart w:id="347" w:name="_Toc144147406"/>
      <w:bookmarkStart w:id="348" w:name="_Toc153885200"/>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49" w:name="_Toc3974156"/>
      <w:bookmarkStart w:id="350" w:name="_Toc24925778"/>
      <w:bookmarkStart w:id="351" w:name="_Toc24925956"/>
      <w:bookmarkStart w:id="352" w:name="_Toc24926132"/>
      <w:bookmarkStart w:id="353" w:name="_Toc33963985"/>
      <w:bookmarkStart w:id="354" w:name="_Toc33980741"/>
      <w:bookmarkStart w:id="355" w:name="_Toc36462541"/>
      <w:bookmarkStart w:id="356" w:name="_Toc36462737"/>
      <w:bookmarkStart w:id="357" w:name="_Toc43025976"/>
      <w:bookmarkStart w:id="358" w:name="_Toc49763510"/>
      <w:bookmarkStart w:id="359" w:name="_Toc56754206"/>
      <w:bookmarkStart w:id="360" w:name="_Toc88742972"/>
      <w:bookmarkStart w:id="361" w:name="_Toc101253881"/>
      <w:bookmarkStart w:id="362" w:name="_Toc101254320"/>
      <w:bookmarkStart w:id="363" w:name="_Toc104112032"/>
      <w:bookmarkStart w:id="364" w:name="_Toc104192209"/>
      <w:bookmarkStart w:id="365" w:name="_Toc104192769"/>
      <w:bookmarkStart w:id="366" w:name="_Toc133336144"/>
      <w:bookmarkStart w:id="367" w:name="_Toc143984631"/>
      <w:bookmarkStart w:id="368" w:name="_Toc144147407"/>
      <w:bookmarkStart w:id="369" w:name="_Toc153885201"/>
      <w:r w:rsidRPr="001D2CEF">
        <w:lastRenderedPageBreak/>
        <w:t>5.2.3.</w:t>
      </w:r>
      <w:r w:rsidRPr="001D2CEF">
        <w:rPr>
          <w:lang w:eastAsia="zh-CN"/>
        </w:rPr>
        <w:t>4</w:t>
      </w:r>
      <w:r w:rsidRPr="001D2CEF">
        <w:tab/>
        <w:t xml:space="preserve">Enumeration: </w:t>
      </w:r>
      <w:bookmarkEnd w:id="349"/>
      <w:r w:rsidRPr="001D2CEF">
        <w:rPr>
          <w:rFonts w:hint="eastAsia"/>
          <w:lang w:eastAsia="zh-CN"/>
        </w:rPr>
        <w:t>HttpMethod</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70" w:name="_Toc27592771"/>
      <w:bookmarkStart w:id="371" w:name="_Toc36462542"/>
      <w:bookmarkStart w:id="372" w:name="_Toc36462738"/>
      <w:bookmarkStart w:id="373" w:name="_Toc43025977"/>
      <w:bookmarkStart w:id="374" w:name="_Toc49763511"/>
      <w:bookmarkStart w:id="375" w:name="_Toc56754207"/>
      <w:bookmarkStart w:id="376" w:name="_Toc88742973"/>
      <w:bookmarkStart w:id="377" w:name="_Toc101253882"/>
      <w:bookmarkStart w:id="378" w:name="_Toc101254321"/>
      <w:bookmarkStart w:id="379" w:name="_Toc104112033"/>
      <w:bookmarkStart w:id="380" w:name="_Toc104192210"/>
      <w:bookmarkStart w:id="381" w:name="_Toc104192770"/>
      <w:bookmarkStart w:id="382" w:name="_Toc133336145"/>
      <w:bookmarkStart w:id="383" w:name="_Toc143984632"/>
      <w:bookmarkStart w:id="384" w:name="_Toc144147408"/>
      <w:bookmarkStart w:id="385" w:name="_Toc153885202"/>
      <w:r w:rsidRPr="001D2CEF">
        <w:t>5.2.3.5</w:t>
      </w:r>
      <w:r w:rsidRPr="001D2CEF">
        <w:tab/>
        <w:t xml:space="preserve">Enumeration: </w:t>
      </w:r>
      <w:bookmarkEnd w:id="370"/>
      <w:r w:rsidRPr="001D2CEF">
        <w:rPr>
          <w:lang w:eastAsia="zh-CN"/>
        </w:rPr>
        <w:t>NullValue</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86" w:name="_Toc104192771"/>
      <w:bookmarkStart w:id="387" w:name="_Toc133336146"/>
      <w:bookmarkStart w:id="388" w:name="_Toc143984633"/>
      <w:bookmarkStart w:id="389" w:name="_Toc144147409"/>
      <w:bookmarkStart w:id="390" w:name="_Toc153885203"/>
      <w:r>
        <w:rPr>
          <w:rFonts w:eastAsia="SimSun"/>
        </w:rPr>
        <w:t>5.2.3.6</w:t>
      </w:r>
      <w:r>
        <w:rPr>
          <w:rFonts w:eastAsia="SimSun"/>
        </w:rPr>
        <w:tab/>
        <w:t xml:space="preserve">Enumeration: </w:t>
      </w:r>
      <w:r>
        <w:rPr>
          <w:rFonts w:eastAsia="Malgun Gothic"/>
        </w:rPr>
        <w:t>MatchingOperator</w:t>
      </w:r>
      <w:bookmarkEnd w:id="386"/>
      <w:bookmarkEnd w:id="387"/>
      <w:bookmarkEnd w:id="388"/>
      <w:bookmarkEnd w:id="389"/>
      <w:bookmarkEnd w:id="3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91" w:name="_Toc24925779"/>
      <w:bookmarkStart w:id="392" w:name="_Toc24925957"/>
      <w:bookmarkStart w:id="393" w:name="_Toc24926133"/>
      <w:bookmarkStart w:id="394" w:name="_Toc33963986"/>
      <w:bookmarkStart w:id="395" w:name="_Toc33980742"/>
      <w:bookmarkStart w:id="396" w:name="_Toc36462543"/>
      <w:bookmarkStart w:id="397" w:name="_Toc36462739"/>
      <w:bookmarkStart w:id="398" w:name="_Toc43025978"/>
      <w:bookmarkStart w:id="399" w:name="_Toc49763512"/>
      <w:bookmarkStart w:id="400" w:name="_Toc56754208"/>
      <w:bookmarkStart w:id="401" w:name="_Toc88742974"/>
      <w:bookmarkStart w:id="402" w:name="_Toc101253883"/>
      <w:bookmarkStart w:id="403" w:name="_Toc101254322"/>
      <w:bookmarkStart w:id="404" w:name="_Toc104112034"/>
      <w:bookmarkStart w:id="405" w:name="_Toc104192211"/>
      <w:bookmarkStart w:id="406" w:name="_Toc104192772"/>
      <w:bookmarkStart w:id="407" w:name="_Toc133336147"/>
      <w:bookmarkStart w:id="408" w:name="_Toc143984634"/>
      <w:bookmarkStart w:id="409" w:name="_Toc144147410"/>
      <w:bookmarkStart w:id="410" w:name="_Toc153885204"/>
      <w:r w:rsidRPr="001D2CEF">
        <w:lastRenderedPageBreak/>
        <w:t>5.2.4</w:t>
      </w:r>
      <w:r w:rsidRPr="001D2CEF">
        <w:tab/>
        <w:t>Structured Data Types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623011F" w14:textId="77777777" w:rsidR="00E92CBF" w:rsidRPr="001D2CEF" w:rsidRDefault="00E92CBF" w:rsidP="00D362EB">
      <w:pPr>
        <w:pStyle w:val="Heading4"/>
      </w:pPr>
      <w:bookmarkStart w:id="411" w:name="_Toc24925780"/>
      <w:bookmarkStart w:id="412" w:name="_Toc24925958"/>
      <w:bookmarkStart w:id="413" w:name="_Toc24926134"/>
      <w:bookmarkStart w:id="414" w:name="_Toc33963987"/>
      <w:bookmarkStart w:id="415" w:name="_Toc33980743"/>
      <w:bookmarkStart w:id="416" w:name="_Toc36462544"/>
      <w:bookmarkStart w:id="417" w:name="_Toc36462740"/>
      <w:bookmarkStart w:id="418" w:name="_Toc43025979"/>
      <w:bookmarkStart w:id="419" w:name="_Toc49763513"/>
      <w:bookmarkStart w:id="420" w:name="_Toc56754209"/>
      <w:bookmarkStart w:id="421" w:name="_Toc88742975"/>
      <w:bookmarkStart w:id="422" w:name="_Toc101253884"/>
      <w:bookmarkStart w:id="423" w:name="_Toc101254323"/>
      <w:bookmarkStart w:id="424" w:name="_Toc104112035"/>
      <w:bookmarkStart w:id="425" w:name="_Toc104192212"/>
      <w:bookmarkStart w:id="426" w:name="_Toc104192773"/>
      <w:bookmarkStart w:id="427" w:name="_Toc133336148"/>
      <w:bookmarkStart w:id="428" w:name="_Toc143984635"/>
      <w:bookmarkStart w:id="429" w:name="_Toc144147411"/>
      <w:bookmarkStart w:id="430" w:name="_Toc153885205"/>
      <w:r w:rsidRPr="001D2CEF">
        <w:t>5.2.4.1</w:t>
      </w:r>
      <w:r w:rsidRPr="001D2CEF">
        <w:tab/>
        <w:t>Type: ProblemDetails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31" w:name="_Hlk117203490"/>
            <w:r>
              <w:t>supportedApiVersions</w:t>
            </w:r>
            <w:bookmarkEnd w:id="431"/>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3539CC"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3539CC" w:rsidRPr="001D2CEF" w:rsidRDefault="003539CC" w:rsidP="003539CC">
            <w:pPr>
              <w:pStyle w:val="TAN"/>
            </w:pPr>
            <w:r w:rsidRPr="001D2CEF">
              <w:t>NOTE 1:</w:t>
            </w:r>
            <w:r w:rsidRPr="001D2CEF">
              <w:tab/>
              <w:t>See IETF RFC </w:t>
            </w:r>
            <w:r w:rsidR="008F6B3B">
              <w:rPr>
                <w:lang/>
              </w:rPr>
              <w:t>9457</w:t>
            </w:r>
            <w:r w:rsidRPr="001D2CEF">
              <w:t> [9] for detailed information and guidance for each attribute, and 3GPP TS 29.501 [2] for guidelines on error handling support by 5GC SBI APIs.</w:t>
            </w:r>
          </w:p>
          <w:p w14:paraId="5EA6E852" w14:textId="77777777" w:rsidR="003539CC" w:rsidRPr="001D2CEF" w:rsidRDefault="003539CC" w:rsidP="003539CC">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32" w:name="_Toc24925781"/>
      <w:bookmarkStart w:id="433" w:name="_Toc24925959"/>
      <w:bookmarkStart w:id="434" w:name="_Toc24926135"/>
      <w:bookmarkStart w:id="435" w:name="_Toc33963988"/>
      <w:bookmarkStart w:id="436" w:name="_Toc33980744"/>
      <w:bookmarkStart w:id="437" w:name="_Toc36462545"/>
      <w:bookmarkStart w:id="438" w:name="_Toc36462741"/>
      <w:bookmarkStart w:id="439" w:name="_Toc43025980"/>
      <w:bookmarkStart w:id="440" w:name="_Toc49763514"/>
      <w:bookmarkStart w:id="441" w:name="_Toc56754210"/>
      <w:bookmarkStart w:id="442" w:name="_Toc88742976"/>
      <w:bookmarkStart w:id="443" w:name="_Toc101253885"/>
      <w:bookmarkStart w:id="444" w:name="_Toc101254324"/>
      <w:bookmarkStart w:id="445" w:name="_Toc104112036"/>
      <w:bookmarkStart w:id="446" w:name="_Toc104192213"/>
      <w:bookmarkStart w:id="447" w:name="_Toc104192774"/>
      <w:bookmarkStart w:id="448" w:name="_Toc133336149"/>
      <w:bookmarkStart w:id="449" w:name="_Toc143984636"/>
      <w:bookmarkStart w:id="450" w:name="_Toc144147412"/>
      <w:bookmarkStart w:id="451" w:name="_Toc153885206"/>
      <w:r w:rsidRPr="001D2CEF">
        <w:lastRenderedPageBreak/>
        <w:t>5.2.4.2</w:t>
      </w:r>
      <w:r w:rsidRPr="001D2CEF">
        <w:tab/>
        <w:t>Type: Link</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52" w:name="_Toc24925782"/>
      <w:bookmarkStart w:id="453" w:name="_Toc24925960"/>
      <w:bookmarkStart w:id="454" w:name="_Toc24926136"/>
      <w:bookmarkStart w:id="455" w:name="_Toc33963989"/>
      <w:bookmarkStart w:id="456" w:name="_Toc33980745"/>
      <w:bookmarkStart w:id="457" w:name="_Toc36462546"/>
      <w:bookmarkStart w:id="458" w:name="_Toc36462742"/>
      <w:bookmarkStart w:id="459" w:name="_Toc43025981"/>
      <w:bookmarkStart w:id="460" w:name="_Toc49763515"/>
      <w:bookmarkStart w:id="461" w:name="_Toc56754211"/>
      <w:bookmarkStart w:id="462" w:name="_Toc88742977"/>
      <w:bookmarkStart w:id="463" w:name="_Toc101253886"/>
      <w:bookmarkStart w:id="464" w:name="_Toc101254325"/>
      <w:bookmarkStart w:id="465" w:name="_Toc104112037"/>
      <w:bookmarkStart w:id="466" w:name="_Toc104192214"/>
      <w:bookmarkStart w:id="467" w:name="_Toc104192775"/>
      <w:bookmarkStart w:id="468" w:name="_Toc133336150"/>
      <w:bookmarkStart w:id="469" w:name="_Toc143984637"/>
      <w:bookmarkStart w:id="470" w:name="_Toc144147413"/>
      <w:bookmarkStart w:id="471" w:name="_Toc153885207"/>
      <w:r w:rsidRPr="001D2CEF">
        <w:t>5.2.4.3</w:t>
      </w:r>
      <w:r w:rsidRPr="001D2CEF">
        <w:tab/>
        <w:t>Type PatchItem</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72" w:name="_Toc24925783"/>
      <w:bookmarkStart w:id="473" w:name="_Toc24925961"/>
      <w:bookmarkStart w:id="474" w:name="_Toc24926137"/>
      <w:bookmarkStart w:id="475" w:name="_Toc33963990"/>
      <w:bookmarkStart w:id="476" w:name="_Toc33980746"/>
      <w:bookmarkStart w:id="477" w:name="_Toc36462547"/>
      <w:bookmarkStart w:id="478" w:name="_Toc36462743"/>
      <w:bookmarkStart w:id="479" w:name="_Toc43025982"/>
      <w:bookmarkStart w:id="480" w:name="_Toc49763516"/>
      <w:bookmarkStart w:id="481" w:name="_Toc56754212"/>
      <w:bookmarkStart w:id="482" w:name="_Toc88742978"/>
      <w:bookmarkStart w:id="483" w:name="_Toc101253887"/>
      <w:bookmarkStart w:id="484" w:name="_Toc101254326"/>
      <w:bookmarkStart w:id="485" w:name="_Toc104112038"/>
      <w:bookmarkStart w:id="486" w:name="_Toc104192215"/>
      <w:bookmarkStart w:id="487" w:name="_Toc104192776"/>
      <w:bookmarkStart w:id="488" w:name="_Toc133336151"/>
      <w:bookmarkStart w:id="489" w:name="_Toc143984638"/>
      <w:bookmarkStart w:id="490" w:name="_Toc144147414"/>
      <w:bookmarkStart w:id="491" w:name="_Toc153885208"/>
      <w:r w:rsidRPr="001D2CEF">
        <w:rPr>
          <w:lang w:val="en-US"/>
        </w:rPr>
        <w:t>5.2.4.4</w:t>
      </w:r>
      <w:r w:rsidRPr="001D2CEF">
        <w:rPr>
          <w:lang w:val="en-US"/>
        </w:rPr>
        <w:tab/>
        <w:t>Type: LinksValueSchema</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92" w:name="_Toc24925784"/>
      <w:bookmarkStart w:id="493" w:name="_Toc24925962"/>
      <w:bookmarkStart w:id="494" w:name="_Toc24926138"/>
      <w:bookmarkStart w:id="495" w:name="_Toc33963991"/>
      <w:bookmarkStart w:id="496" w:name="_Toc33980747"/>
      <w:bookmarkStart w:id="497" w:name="_Toc36462548"/>
      <w:bookmarkStart w:id="498" w:name="_Toc36462744"/>
      <w:bookmarkStart w:id="499" w:name="_Toc43025983"/>
      <w:bookmarkStart w:id="500" w:name="_Toc49763517"/>
      <w:bookmarkStart w:id="501" w:name="_Toc56754213"/>
      <w:bookmarkStart w:id="502" w:name="_Toc88742979"/>
      <w:bookmarkStart w:id="503" w:name="_Toc101253888"/>
      <w:bookmarkStart w:id="504" w:name="_Toc101254327"/>
      <w:bookmarkStart w:id="505" w:name="_Toc104112039"/>
      <w:bookmarkStart w:id="506" w:name="_Toc104192216"/>
      <w:bookmarkStart w:id="507" w:name="_Toc104192777"/>
      <w:bookmarkStart w:id="508" w:name="_Toc133336152"/>
      <w:bookmarkStart w:id="509" w:name="_Toc143984639"/>
      <w:bookmarkStart w:id="510" w:name="_Toc144147415"/>
      <w:bookmarkStart w:id="511" w:name="_Toc153885209"/>
      <w:r w:rsidRPr="001D2CEF">
        <w:rPr>
          <w:lang w:val="en-US"/>
        </w:rPr>
        <w:t>5.2.4.5</w:t>
      </w:r>
      <w:r w:rsidRPr="001D2CEF">
        <w:rPr>
          <w:lang w:val="en-US"/>
        </w:rPr>
        <w:tab/>
        <w:t>Type: SelfLink</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12" w:name="_Toc24925785"/>
      <w:bookmarkStart w:id="513" w:name="_Toc24925963"/>
      <w:bookmarkStart w:id="514" w:name="_Toc24926139"/>
      <w:bookmarkStart w:id="515" w:name="_Toc33963992"/>
      <w:bookmarkStart w:id="516" w:name="_Toc33980748"/>
      <w:bookmarkStart w:id="517" w:name="_Toc36462549"/>
      <w:bookmarkStart w:id="518" w:name="_Toc36462745"/>
      <w:bookmarkStart w:id="519" w:name="_Toc43025984"/>
      <w:bookmarkStart w:id="520" w:name="_Toc49763518"/>
      <w:bookmarkStart w:id="521" w:name="_Toc56754214"/>
      <w:bookmarkStart w:id="522" w:name="_Toc88742980"/>
      <w:bookmarkStart w:id="523" w:name="_Toc101253889"/>
      <w:bookmarkStart w:id="524" w:name="_Toc101254328"/>
      <w:bookmarkStart w:id="525" w:name="_Toc104112040"/>
      <w:bookmarkStart w:id="526" w:name="_Toc104192217"/>
      <w:bookmarkStart w:id="527" w:name="_Toc104192778"/>
      <w:bookmarkStart w:id="528" w:name="_Toc133336153"/>
      <w:bookmarkStart w:id="529" w:name="_Toc143984640"/>
      <w:bookmarkStart w:id="530" w:name="_Toc144147416"/>
      <w:bookmarkStart w:id="531" w:name="_Toc153885210"/>
      <w:r w:rsidRPr="001D2CEF">
        <w:lastRenderedPageBreak/>
        <w:t>5.2.4.6</w:t>
      </w:r>
      <w:r w:rsidRPr="001D2CEF">
        <w:tab/>
        <w:t>Type: InvalidParam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32" w:name="_Toc24925786"/>
      <w:bookmarkStart w:id="533" w:name="_Toc24925964"/>
      <w:bookmarkStart w:id="534" w:name="_Toc24926140"/>
      <w:bookmarkStart w:id="535" w:name="_Toc33963993"/>
      <w:bookmarkStart w:id="536" w:name="_Toc33980749"/>
      <w:bookmarkStart w:id="537" w:name="_Toc36462550"/>
      <w:bookmarkStart w:id="538" w:name="_Toc36462746"/>
      <w:bookmarkStart w:id="539" w:name="_Toc43025985"/>
      <w:bookmarkStart w:id="540" w:name="_Toc49763519"/>
      <w:bookmarkStart w:id="541" w:name="_Toc56754215"/>
      <w:bookmarkStart w:id="542" w:name="_Toc88742981"/>
      <w:bookmarkStart w:id="543" w:name="_Toc101253890"/>
      <w:bookmarkStart w:id="544" w:name="_Toc101254329"/>
      <w:bookmarkStart w:id="545" w:name="_Toc104112041"/>
      <w:bookmarkStart w:id="546" w:name="_Toc104192218"/>
      <w:bookmarkStart w:id="547" w:name="_Toc104192779"/>
      <w:bookmarkStart w:id="548" w:name="_Toc133336154"/>
      <w:bookmarkStart w:id="549" w:name="_Toc143984641"/>
      <w:bookmarkStart w:id="550" w:name="_Toc144147417"/>
      <w:bookmarkStart w:id="551" w:name="_Toc153885211"/>
      <w:r w:rsidRPr="001D2CEF">
        <w:t>5.2.4.7</w:t>
      </w:r>
      <w:r w:rsidRPr="001D2CEF">
        <w:tab/>
        <w:t>Type: LinkRm</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52" w:name="_Toc24925787"/>
      <w:bookmarkStart w:id="553" w:name="_Toc24925965"/>
      <w:bookmarkStart w:id="554" w:name="_Toc24926141"/>
      <w:bookmarkStart w:id="555" w:name="_Toc33963994"/>
      <w:bookmarkStart w:id="556" w:name="_Toc33980750"/>
      <w:bookmarkStart w:id="557" w:name="_Toc36462551"/>
      <w:bookmarkStart w:id="558" w:name="_Toc36462747"/>
      <w:bookmarkStart w:id="559" w:name="_Toc43025986"/>
      <w:bookmarkStart w:id="560" w:name="_Toc49763520"/>
      <w:bookmarkStart w:id="561" w:name="_Toc56754216"/>
      <w:bookmarkStart w:id="562" w:name="_Toc88742982"/>
      <w:bookmarkStart w:id="563" w:name="_Toc101253891"/>
      <w:bookmarkStart w:id="564" w:name="_Toc101254330"/>
      <w:bookmarkStart w:id="565" w:name="_Toc104112042"/>
      <w:bookmarkStart w:id="566" w:name="_Toc104192219"/>
      <w:bookmarkStart w:id="567" w:name="_Toc104192780"/>
      <w:bookmarkStart w:id="568" w:name="_Toc133336155"/>
      <w:bookmarkStart w:id="569" w:name="_Toc143984642"/>
      <w:bookmarkStart w:id="570" w:name="_Toc144147418"/>
      <w:bookmarkStart w:id="571" w:name="_Toc153885212"/>
      <w:r w:rsidRPr="001D2CEF">
        <w:lastRenderedPageBreak/>
        <w:t>5.2.4.</w:t>
      </w:r>
      <w:r w:rsidRPr="001D2CEF">
        <w:rPr>
          <w:lang w:eastAsia="zh-CN"/>
        </w:rPr>
        <w:t>8</w:t>
      </w:r>
      <w:r w:rsidRPr="001D2CEF">
        <w:tab/>
        <w:t xml:space="preserve">Type </w:t>
      </w:r>
      <w:r w:rsidRPr="001D2CEF">
        <w:rPr>
          <w:rFonts w:hint="eastAsia"/>
          <w:lang w:eastAsia="zh-CN"/>
        </w:rPr>
        <w:t>ChangeItem</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72" w:name="_Toc24925788"/>
      <w:bookmarkStart w:id="573" w:name="_Toc24925966"/>
      <w:bookmarkStart w:id="574" w:name="_Toc24926142"/>
      <w:bookmarkStart w:id="575" w:name="_Toc33963995"/>
      <w:bookmarkStart w:id="576" w:name="_Toc33980751"/>
      <w:bookmarkStart w:id="577" w:name="_Toc36462552"/>
      <w:bookmarkStart w:id="578" w:name="_Toc36462748"/>
      <w:bookmarkStart w:id="579" w:name="_Toc43025987"/>
      <w:bookmarkStart w:id="580" w:name="_Toc49763521"/>
      <w:bookmarkStart w:id="581" w:name="_Toc56754217"/>
      <w:bookmarkStart w:id="582" w:name="_Toc88742983"/>
      <w:bookmarkStart w:id="583" w:name="_Toc101253892"/>
      <w:bookmarkStart w:id="584" w:name="_Toc101254331"/>
      <w:bookmarkStart w:id="585" w:name="_Toc104112043"/>
      <w:bookmarkStart w:id="586" w:name="_Toc104192220"/>
      <w:bookmarkStart w:id="587" w:name="_Toc104192781"/>
      <w:bookmarkStart w:id="588" w:name="_Toc133336156"/>
      <w:bookmarkStart w:id="589" w:name="_Toc143984643"/>
      <w:bookmarkStart w:id="590" w:name="_Toc144147419"/>
      <w:bookmarkStart w:id="591" w:name="_Toc153885213"/>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92" w:name="_Toc24925789"/>
      <w:bookmarkStart w:id="593" w:name="_Toc24925967"/>
      <w:bookmarkStart w:id="594" w:name="_Toc24926143"/>
      <w:bookmarkStart w:id="595" w:name="_Toc33963996"/>
      <w:bookmarkStart w:id="596" w:name="_Toc33980752"/>
      <w:bookmarkStart w:id="597" w:name="_Toc36462553"/>
      <w:bookmarkStart w:id="598" w:name="_Toc36462749"/>
      <w:bookmarkStart w:id="599" w:name="_Toc43025988"/>
      <w:bookmarkStart w:id="600" w:name="_Toc49763522"/>
      <w:bookmarkStart w:id="601" w:name="_Toc56754218"/>
      <w:bookmarkStart w:id="602" w:name="_Toc88742984"/>
      <w:bookmarkStart w:id="603" w:name="_Toc101253893"/>
      <w:bookmarkStart w:id="604" w:name="_Toc101254332"/>
      <w:bookmarkStart w:id="605" w:name="_Toc104112044"/>
      <w:bookmarkStart w:id="606" w:name="_Toc104192221"/>
      <w:bookmarkStart w:id="607" w:name="_Toc104192782"/>
      <w:bookmarkStart w:id="608" w:name="_Toc133336157"/>
      <w:bookmarkStart w:id="609" w:name="_Toc143984644"/>
      <w:bookmarkStart w:id="610" w:name="_Toc144147420"/>
      <w:bookmarkStart w:id="611" w:name="_Toc153885214"/>
      <w:r w:rsidRPr="001D2CEF">
        <w:lastRenderedPageBreak/>
        <w:t>5.2.4.</w:t>
      </w:r>
      <w:r w:rsidRPr="001D2CEF">
        <w:rPr>
          <w:lang w:eastAsia="zh-CN"/>
        </w:rPr>
        <w:t>10</w:t>
      </w:r>
      <w:r w:rsidRPr="001D2CEF">
        <w:tab/>
        <w:t xml:space="preserve">Type: </w:t>
      </w:r>
      <w:r w:rsidRPr="001D2CEF">
        <w:rPr>
          <w:rFonts w:hint="eastAsia"/>
          <w:lang w:eastAsia="zh-CN"/>
        </w:rPr>
        <w:t>ComplexQuery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12" w:name="_Toc24925790"/>
      <w:bookmarkStart w:id="613" w:name="_Toc24925968"/>
      <w:bookmarkStart w:id="614" w:name="_Toc24926144"/>
      <w:bookmarkStart w:id="615" w:name="_Toc33963997"/>
      <w:bookmarkStart w:id="616" w:name="_Toc33980753"/>
      <w:bookmarkStart w:id="617" w:name="_Toc36462554"/>
      <w:bookmarkStart w:id="618" w:name="_Toc36462750"/>
      <w:bookmarkStart w:id="619" w:name="_Toc43025989"/>
      <w:bookmarkStart w:id="620" w:name="_Toc49763523"/>
      <w:bookmarkStart w:id="621" w:name="_Toc56754219"/>
      <w:bookmarkStart w:id="622" w:name="_Toc88742985"/>
      <w:bookmarkStart w:id="623" w:name="_Toc101253894"/>
      <w:bookmarkStart w:id="624" w:name="_Toc101254333"/>
      <w:bookmarkStart w:id="625" w:name="_Toc104112045"/>
      <w:bookmarkStart w:id="626" w:name="_Toc104192222"/>
      <w:bookmarkStart w:id="627" w:name="_Toc104192783"/>
      <w:bookmarkStart w:id="628" w:name="_Toc133336158"/>
      <w:bookmarkStart w:id="629" w:name="_Toc143984645"/>
      <w:bookmarkStart w:id="630" w:name="_Toc144147421"/>
      <w:bookmarkStart w:id="631" w:name="_Toc153885215"/>
      <w:r w:rsidRPr="001D2CEF">
        <w:t>5.2.4.</w:t>
      </w:r>
      <w:r w:rsidRPr="001D2CEF">
        <w:rPr>
          <w:lang w:eastAsia="zh-CN"/>
        </w:rPr>
        <w:t>11</w:t>
      </w:r>
      <w:r w:rsidRPr="001D2CEF">
        <w:tab/>
        <w:t xml:space="preserve">Type: </w:t>
      </w:r>
      <w:r w:rsidRPr="001D2CEF">
        <w:rPr>
          <w:rFonts w:hint="eastAsia"/>
          <w:lang w:eastAsia="zh-CN"/>
        </w:rPr>
        <w:t>Cnf</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32" w:name="_Toc24925791"/>
      <w:bookmarkStart w:id="633" w:name="_Toc24925969"/>
      <w:bookmarkStart w:id="634" w:name="_Toc24926145"/>
      <w:bookmarkStart w:id="635" w:name="_Toc33963998"/>
      <w:bookmarkStart w:id="636" w:name="_Toc33980754"/>
      <w:bookmarkStart w:id="637" w:name="_Toc36462555"/>
      <w:bookmarkStart w:id="638" w:name="_Toc36462751"/>
      <w:bookmarkStart w:id="639" w:name="_Toc43025990"/>
      <w:bookmarkStart w:id="640" w:name="_Toc49763524"/>
      <w:bookmarkStart w:id="641" w:name="_Toc56754220"/>
      <w:bookmarkStart w:id="642" w:name="_Toc88742986"/>
      <w:bookmarkStart w:id="643" w:name="_Toc101253895"/>
      <w:bookmarkStart w:id="644" w:name="_Toc101254334"/>
      <w:bookmarkStart w:id="645" w:name="_Toc104112046"/>
      <w:bookmarkStart w:id="646" w:name="_Toc104192223"/>
      <w:bookmarkStart w:id="647" w:name="_Toc104192784"/>
      <w:bookmarkStart w:id="648" w:name="_Toc133336159"/>
      <w:bookmarkStart w:id="649" w:name="_Toc143984646"/>
      <w:bookmarkStart w:id="650" w:name="_Toc144147422"/>
      <w:bookmarkStart w:id="651" w:name="_Toc153885216"/>
      <w:r w:rsidRPr="001D2CEF">
        <w:t>5.2.4.</w:t>
      </w:r>
      <w:r w:rsidRPr="001D2CEF">
        <w:rPr>
          <w:lang w:eastAsia="zh-CN"/>
        </w:rPr>
        <w:t>12</w:t>
      </w:r>
      <w:r w:rsidRPr="001D2CEF">
        <w:tab/>
        <w:t xml:space="preserve">Type: </w:t>
      </w:r>
      <w:r w:rsidRPr="001D2CEF">
        <w:rPr>
          <w:rFonts w:hint="eastAsia"/>
          <w:lang w:eastAsia="zh-CN"/>
        </w:rPr>
        <w:t>Dnf</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652" w:name="_Toc24925792"/>
      <w:bookmarkStart w:id="653" w:name="_Toc24925970"/>
      <w:bookmarkStart w:id="654" w:name="_Toc24926146"/>
      <w:bookmarkStart w:id="655" w:name="_Toc33963999"/>
      <w:bookmarkStart w:id="656" w:name="_Toc33980755"/>
      <w:bookmarkStart w:id="657" w:name="_Toc36462556"/>
      <w:bookmarkStart w:id="658" w:name="_Toc36462752"/>
      <w:bookmarkStart w:id="659" w:name="_Toc43025991"/>
      <w:bookmarkStart w:id="660" w:name="_Toc49763525"/>
      <w:bookmarkStart w:id="661" w:name="_Toc56754221"/>
      <w:bookmarkStart w:id="662" w:name="_Toc88742987"/>
      <w:bookmarkStart w:id="663" w:name="_Toc101253896"/>
      <w:bookmarkStart w:id="664" w:name="_Toc101254335"/>
      <w:bookmarkStart w:id="665" w:name="_Toc104112047"/>
      <w:bookmarkStart w:id="666" w:name="_Toc104192224"/>
      <w:bookmarkStart w:id="667" w:name="_Toc104192785"/>
      <w:bookmarkStart w:id="668" w:name="_Toc133336160"/>
      <w:bookmarkStart w:id="669" w:name="_Toc143984647"/>
      <w:bookmarkStart w:id="670" w:name="_Toc144147423"/>
      <w:bookmarkStart w:id="671" w:name="_Toc153885217"/>
      <w:r w:rsidRPr="001D2CEF">
        <w:t>5.2.4.</w:t>
      </w:r>
      <w:r w:rsidRPr="001D2CEF">
        <w:rPr>
          <w:lang w:eastAsia="zh-CN"/>
        </w:rPr>
        <w:t>13</w:t>
      </w:r>
      <w:r w:rsidRPr="001D2CEF">
        <w:tab/>
        <w:t xml:space="preserve">Type: </w:t>
      </w:r>
      <w:r w:rsidRPr="001D2CEF">
        <w:rPr>
          <w:rFonts w:hint="eastAsia"/>
          <w:lang w:eastAsia="zh-CN"/>
        </w:rPr>
        <w:t>CnfUnit</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72" w:name="_Toc24925793"/>
      <w:bookmarkStart w:id="673" w:name="_Toc24925971"/>
      <w:bookmarkStart w:id="674" w:name="_Toc24926147"/>
      <w:bookmarkStart w:id="675" w:name="_Toc33964000"/>
      <w:bookmarkStart w:id="676" w:name="_Toc33980756"/>
      <w:bookmarkStart w:id="677" w:name="_Toc36462557"/>
      <w:bookmarkStart w:id="678" w:name="_Toc36462753"/>
      <w:bookmarkStart w:id="679" w:name="_Toc43025992"/>
      <w:bookmarkStart w:id="680" w:name="_Toc49763526"/>
      <w:bookmarkStart w:id="681" w:name="_Toc56754222"/>
      <w:bookmarkStart w:id="682" w:name="_Toc88742988"/>
      <w:bookmarkStart w:id="683" w:name="_Toc101253897"/>
      <w:bookmarkStart w:id="684" w:name="_Toc101254336"/>
      <w:bookmarkStart w:id="685" w:name="_Toc104112048"/>
      <w:bookmarkStart w:id="686" w:name="_Toc104192225"/>
      <w:bookmarkStart w:id="687" w:name="_Toc104192786"/>
      <w:bookmarkStart w:id="688" w:name="_Toc133336161"/>
      <w:bookmarkStart w:id="689" w:name="_Toc143984648"/>
      <w:bookmarkStart w:id="690" w:name="_Toc144147424"/>
      <w:bookmarkStart w:id="691" w:name="_Toc153885218"/>
      <w:r w:rsidRPr="001D2CEF">
        <w:t>5.2.4.</w:t>
      </w:r>
      <w:r w:rsidRPr="001D2CEF">
        <w:rPr>
          <w:lang w:eastAsia="zh-CN"/>
        </w:rPr>
        <w:t>14</w:t>
      </w:r>
      <w:r w:rsidRPr="001D2CEF">
        <w:tab/>
        <w:t xml:space="preserve">Type: </w:t>
      </w:r>
      <w:r w:rsidRPr="001D2CEF">
        <w:rPr>
          <w:rFonts w:hint="eastAsia"/>
          <w:lang w:eastAsia="zh-CN"/>
        </w:rPr>
        <w:t>DnfUnit</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92" w:name="_Toc24925794"/>
      <w:bookmarkStart w:id="693" w:name="_Toc24925972"/>
      <w:bookmarkStart w:id="694" w:name="_Toc24926148"/>
      <w:bookmarkStart w:id="695" w:name="_Toc33964001"/>
      <w:bookmarkStart w:id="696" w:name="_Toc33980757"/>
      <w:bookmarkStart w:id="697" w:name="_Toc36462558"/>
      <w:bookmarkStart w:id="698" w:name="_Toc36462754"/>
      <w:bookmarkStart w:id="699" w:name="_Toc43025993"/>
      <w:bookmarkStart w:id="700" w:name="_Toc49763527"/>
      <w:bookmarkStart w:id="701" w:name="_Toc56754223"/>
      <w:bookmarkStart w:id="702" w:name="_Toc88742989"/>
      <w:bookmarkStart w:id="703" w:name="_Toc101253898"/>
      <w:bookmarkStart w:id="704" w:name="_Toc101254337"/>
      <w:bookmarkStart w:id="705" w:name="_Toc104112049"/>
      <w:bookmarkStart w:id="706" w:name="_Toc104192226"/>
      <w:bookmarkStart w:id="707" w:name="_Toc104192787"/>
      <w:bookmarkStart w:id="708" w:name="_Toc133336162"/>
      <w:bookmarkStart w:id="709" w:name="_Toc143984649"/>
      <w:bookmarkStart w:id="710" w:name="_Toc144147425"/>
      <w:bookmarkStart w:id="711" w:name="_Toc153885219"/>
      <w:r w:rsidRPr="001D2CEF">
        <w:lastRenderedPageBreak/>
        <w:t>5.2.4.</w:t>
      </w:r>
      <w:r w:rsidRPr="001D2CEF">
        <w:rPr>
          <w:lang w:eastAsia="zh-CN"/>
        </w:rPr>
        <w:t>15</w:t>
      </w:r>
      <w:r w:rsidRPr="001D2CEF">
        <w:tab/>
        <w:t xml:space="preserve">Type: </w:t>
      </w:r>
      <w:r w:rsidRPr="001D2CEF">
        <w:rPr>
          <w:rFonts w:hint="eastAsia"/>
          <w:lang w:eastAsia="zh-CN"/>
        </w:rPr>
        <w:t>Atom</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12" w:name="_Toc24925795"/>
      <w:bookmarkStart w:id="713" w:name="_Toc24925973"/>
      <w:bookmarkStart w:id="714" w:name="_Toc24926149"/>
      <w:bookmarkStart w:id="715" w:name="_Toc33964002"/>
      <w:bookmarkStart w:id="716" w:name="_Toc33980758"/>
      <w:bookmarkStart w:id="717" w:name="_Toc36462559"/>
      <w:bookmarkStart w:id="718" w:name="_Toc36462755"/>
      <w:bookmarkStart w:id="719" w:name="_Toc43025994"/>
      <w:bookmarkStart w:id="720" w:name="_Toc49763528"/>
      <w:bookmarkStart w:id="721" w:name="_Toc56754224"/>
      <w:bookmarkStart w:id="722" w:name="_Toc88742990"/>
      <w:bookmarkStart w:id="723" w:name="_Toc101253899"/>
      <w:bookmarkStart w:id="724" w:name="_Toc101254338"/>
      <w:bookmarkStart w:id="725" w:name="_Toc104112050"/>
      <w:bookmarkStart w:id="726" w:name="_Toc104192227"/>
      <w:bookmarkStart w:id="727" w:name="_Toc104192788"/>
      <w:bookmarkStart w:id="728" w:name="_Toc133336163"/>
      <w:bookmarkStart w:id="729" w:name="_Toc143984650"/>
      <w:bookmarkStart w:id="730" w:name="_Toc144147426"/>
      <w:bookmarkStart w:id="731" w:name="_Toc153885220"/>
      <w:r w:rsidRPr="001D2CEF">
        <w:t>5.2.4.</w:t>
      </w:r>
      <w:r w:rsidRPr="001D2CEF">
        <w:rPr>
          <w:lang w:eastAsia="zh-CN"/>
        </w:rPr>
        <w:t>16</w:t>
      </w:r>
      <w:r w:rsidRPr="001D2CEF">
        <w:tab/>
        <w:t>Void</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53E8666" w14:textId="77777777" w:rsidR="00E92CBF" w:rsidRPr="001D2CEF" w:rsidRDefault="00E92CBF" w:rsidP="00D362EB">
      <w:pPr>
        <w:pStyle w:val="Heading4"/>
        <w:rPr>
          <w:lang w:eastAsia="zh-CN"/>
        </w:rPr>
      </w:pPr>
      <w:bookmarkStart w:id="732" w:name="_Toc24925798"/>
      <w:bookmarkStart w:id="733" w:name="_Toc24925974"/>
      <w:bookmarkStart w:id="734" w:name="_Toc24926150"/>
      <w:bookmarkStart w:id="735" w:name="_Toc33964003"/>
      <w:bookmarkStart w:id="736" w:name="_Toc33980759"/>
      <w:bookmarkStart w:id="737" w:name="_Toc36462560"/>
      <w:bookmarkStart w:id="738" w:name="_Toc36462756"/>
      <w:bookmarkStart w:id="739" w:name="_Toc43025995"/>
      <w:bookmarkStart w:id="740" w:name="_Toc49763529"/>
      <w:bookmarkStart w:id="741" w:name="_Toc56754225"/>
      <w:bookmarkStart w:id="742" w:name="_Toc88742991"/>
      <w:bookmarkStart w:id="743" w:name="_Toc101253900"/>
      <w:bookmarkStart w:id="744" w:name="_Toc101254339"/>
      <w:bookmarkStart w:id="745" w:name="_Toc104112051"/>
      <w:bookmarkStart w:id="746" w:name="_Toc104192228"/>
      <w:bookmarkStart w:id="747" w:name="_Toc104192789"/>
      <w:bookmarkStart w:id="748" w:name="_Toc133336164"/>
      <w:bookmarkStart w:id="749" w:name="_Toc143984651"/>
      <w:bookmarkStart w:id="750" w:name="_Toc144147427"/>
      <w:bookmarkStart w:id="751" w:name="_Toc153885221"/>
      <w:r w:rsidRPr="001D2CEF">
        <w:t>5.2.4.</w:t>
      </w:r>
      <w:r w:rsidRPr="001D2CEF">
        <w:rPr>
          <w:lang w:eastAsia="zh-CN"/>
        </w:rPr>
        <w:t>17</w:t>
      </w:r>
      <w:r w:rsidRPr="001D2CEF">
        <w:tab/>
        <w:t xml:space="preserve">Type: </w:t>
      </w:r>
      <w:r w:rsidRPr="001D2CEF">
        <w:rPr>
          <w:rFonts w:hint="eastAsia"/>
          <w:lang w:eastAsia="zh-CN"/>
        </w:rPr>
        <w:t>PatchResult</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752" w:name="_Toc24925799"/>
      <w:bookmarkStart w:id="753" w:name="_Toc24925975"/>
      <w:bookmarkStart w:id="754" w:name="_Toc24926151"/>
      <w:bookmarkStart w:id="755" w:name="_Toc33964004"/>
      <w:bookmarkStart w:id="756" w:name="_Toc33980760"/>
      <w:bookmarkStart w:id="757" w:name="_Toc36462561"/>
      <w:bookmarkStart w:id="758" w:name="_Toc36462757"/>
      <w:bookmarkStart w:id="759" w:name="_Toc43025996"/>
      <w:bookmarkStart w:id="760" w:name="_Toc49763530"/>
      <w:bookmarkStart w:id="761" w:name="_Toc56754226"/>
      <w:bookmarkStart w:id="762" w:name="_Toc88742992"/>
      <w:bookmarkStart w:id="763" w:name="_Toc101253901"/>
      <w:bookmarkStart w:id="764" w:name="_Toc101254340"/>
      <w:bookmarkStart w:id="765" w:name="_Toc104112052"/>
      <w:bookmarkStart w:id="766" w:name="_Toc104192229"/>
      <w:bookmarkStart w:id="767" w:name="_Toc104192790"/>
      <w:bookmarkStart w:id="768" w:name="_Toc133336165"/>
      <w:bookmarkStart w:id="769" w:name="_Toc143984652"/>
      <w:bookmarkStart w:id="770" w:name="_Toc144147428"/>
      <w:bookmarkStart w:id="771" w:name="_Toc153885222"/>
      <w:r w:rsidRPr="001D2CEF">
        <w:t>5.2.4.</w:t>
      </w:r>
      <w:r w:rsidRPr="001D2CEF">
        <w:rPr>
          <w:lang w:eastAsia="zh-CN"/>
        </w:rPr>
        <w:t>18</w:t>
      </w:r>
      <w:r w:rsidRPr="001D2CEF">
        <w:tab/>
        <w:t xml:space="preserve">Type: </w:t>
      </w:r>
      <w:r w:rsidRPr="001D2CEF">
        <w:rPr>
          <w:rFonts w:hint="eastAsia"/>
          <w:lang w:eastAsia="zh-CN"/>
        </w:rPr>
        <w:t>ReportItem</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772" w:name="_Toc24925796"/>
      <w:bookmarkStart w:id="773" w:name="_Toc24925976"/>
      <w:bookmarkStart w:id="774" w:name="_Toc24926152"/>
      <w:bookmarkStart w:id="775" w:name="_Toc33964005"/>
      <w:bookmarkStart w:id="776" w:name="_Toc33980761"/>
      <w:bookmarkStart w:id="777" w:name="_Toc36462562"/>
      <w:bookmarkStart w:id="778" w:name="_Toc36462758"/>
      <w:bookmarkStart w:id="779" w:name="_Toc43025997"/>
      <w:bookmarkStart w:id="780" w:name="_Toc49763531"/>
      <w:bookmarkStart w:id="781" w:name="_Toc56754227"/>
      <w:bookmarkStart w:id="782" w:name="_Toc88742993"/>
      <w:bookmarkStart w:id="783" w:name="_Toc101253902"/>
      <w:bookmarkStart w:id="784" w:name="_Toc101254341"/>
      <w:bookmarkStart w:id="785" w:name="_Toc104112053"/>
      <w:bookmarkStart w:id="786" w:name="_Toc104192230"/>
      <w:bookmarkStart w:id="787" w:name="_Toc104192791"/>
      <w:bookmarkStart w:id="788" w:name="_Toc133336166"/>
      <w:bookmarkStart w:id="789" w:name="_Toc143984653"/>
      <w:bookmarkStart w:id="790" w:name="_Toc144147429"/>
      <w:bookmarkStart w:id="791" w:name="_Toc153885223"/>
      <w:r w:rsidRPr="001D2CEF">
        <w:lastRenderedPageBreak/>
        <w:t>5.2.4.</w:t>
      </w:r>
      <w:r w:rsidRPr="001D2CEF">
        <w:rPr>
          <w:lang w:eastAsia="zh-CN"/>
        </w:rPr>
        <w:t>19</w:t>
      </w:r>
      <w:r w:rsidRPr="001D2CEF">
        <w:tab/>
        <w:t xml:space="preserve">Type: </w:t>
      </w:r>
      <w:r w:rsidRPr="001D2CEF">
        <w:rPr>
          <w:rFonts w:hint="eastAsia"/>
          <w:lang w:eastAsia="zh-CN"/>
        </w:rPr>
        <w:t>HalTemplate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92" w:name="_Toc24925797"/>
      <w:bookmarkStart w:id="793" w:name="_Toc24925977"/>
      <w:bookmarkStart w:id="794" w:name="_Toc24926153"/>
      <w:bookmarkStart w:id="795" w:name="_Toc33964006"/>
      <w:bookmarkStart w:id="796" w:name="_Toc33980762"/>
      <w:bookmarkStart w:id="797" w:name="_Toc36462563"/>
      <w:bookmarkStart w:id="798" w:name="_Toc36462759"/>
      <w:bookmarkStart w:id="799" w:name="_Toc43025998"/>
      <w:bookmarkStart w:id="800" w:name="_Toc49763532"/>
      <w:bookmarkStart w:id="801" w:name="_Toc56754228"/>
      <w:bookmarkStart w:id="802" w:name="_Toc88742994"/>
      <w:bookmarkStart w:id="803" w:name="_Toc101253903"/>
      <w:bookmarkStart w:id="804" w:name="_Toc101254342"/>
      <w:bookmarkStart w:id="805" w:name="_Toc104112054"/>
      <w:bookmarkStart w:id="806" w:name="_Toc104192231"/>
      <w:bookmarkStart w:id="807" w:name="_Toc104192792"/>
      <w:bookmarkStart w:id="808" w:name="_Toc133336167"/>
      <w:bookmarkStart w:id="809" w:name="_Toc143984654"/>
      <w:bookmarkStart w:id="810" w:name="_Toc144147430"/>
      <w:bookmarkStart w:id="811" w:name="_Toc153885224"/>
      <w:r w:rsidRPr="001D2CEF">
        <w:t>5.2.4.</w:t>
      </w:r>
      <w:r w:rsidRPr="001D2CEF">
        <w:rPr>
          <w:lang w:eastAsia="zh-CN"/>
        </w:rPr>
        <w:t>20</w:t>
      </w:r>
      <w:r w:rsidRPr="001D2CEF">
        <w:tab/>
        <w:t>Type:</w:t>
      </w:r>
      <w:r w:rsidRPr="001D2CEF">
        <w:rPr>
          <w:rFonts w:hint="eastAsia"/>
          <w:lang w:eastAsia="zh-CN"/>
        </w:rPr>
        <w:t xml:space="preserve"> Property</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12" w:name="_Toc88742995"/>
      <w:bookmarkStart w:id="813" w:name="_Toc101253904"/>
      <w:bookmarkStart w:id="814" w:name="_Toc101254343"/>
      <w:bookmarkStart w:id="815" w:name="_Toc104112055"/>
      <w:bookmarkStart w:id="816" w:name="_Toc104192232"/>
      <w:bookmarkStart w:id="817" w:name="_Toc104192793"/>
      <w:bookmarkStart w:id="818" w:name="_Toc133336168"/>
      <w:bookmarkStart w:id="819" w:name="_Toc143984655"/>
      <w:bookmarkStart w:id="820" w:name="_Toc144147431"/>
      <w:bookmarkStart w:id="821" w:name="_Toc153885225"/>
      <w:r w:rsidRPr="001D2CEF">
        <w:t>5.2.4.</w:t>
      </w:r>
      <w:r>
        <w:t>21</w:t>
      </w:r>
      <w:r w:rsidRPr="001D2CEF">
        <w:tab/>
        <w:t xml:space="preserve">Type: </w:t>
      </w:r>
      <w:r>
        <w:t>RedirectResponse</w:t>
      </w:r>
      <w:bookmarkEnd w:id="812"/>
      <w:bookmarkEnd w:id="813"/>
      <w:bookmarkEnd w:id="814"/>
      <w:bookmarkEnd w:id="815"/>
      <w:bookmarkEnd w:id="816"/>
      <w:bookmarkEnd w:id="817"/>
      <w:bookmarkEnd w:id="818"/>
      <w:bookmarkEnd w:id="819"/>
      <w:bookmarkEnd w:id="820"/>
      <w:bookmarkEnd w:id="821"/>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733FEC87"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822" w:name="_Toc101253905"/>
      <w:bookmarkStart w:id="823" w:name="_Toc101254344"/>
      <w:bookmarkStart w:id="824" w:name="_Toc104112056"/>
      <w:bookmarkStart w:id="825" w:name="_Toc104192233"/>
      <w:bookmarkStart w:id="826" w:name="_Toc104192794"/>
      <w:bookmarkStart w:id="827" w:name="_Toc133336169"/>
      <w:bookmarkStart w:id="828" w:name="_Toc143984656"/>
      <w:bookmarkStart w:id="829" w:name="_Toc144147432"/>
      <w:bookmarkStart w:id="830" w:name="_Toc153885226"/>
      <w:r>
        <w:lastRenderedPageBreak/>
        <w:t>5.2.4.22</w:t>
      </w:r>
      <w:r>
        <w:tab/>
        <w:t>Type: TunnelAddress</w:t>
      </w:r>
      <w:bookmarkEnd w:id="822"/>
      <w:bookmarkEnd w:id="823"/>
      <w:bookmarkEnd w:id="824"/>
      <w:bookmarkEnd w:id="825"/>
      <w:bookmarkEnd w:id="826"/>
      <w:bookmarkEnd w:id="827"/>
      <w:bookmarkEnd w:id="828"/>
      <w:bookmarkEnd w:id="829"/>
      <w:bookmarkEnd w:id="830"/>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831" w:name="_Toc104192795"/>
      <w:bookmarkStart w:id="832" w:name="_Toc133336170"/>
      <w:bookmarkStart w:id="833" w:name="_Toc143984657"/>
      <w:bookmarkStart w:id="834" w:name="_Toc144147433"/>
      <w:bookmarkStart w:id="835" w:name="_Toc153885227"/>
      <w:r>
        <w:rPr>
          <w:rFonts w:eastAsia="SimSun"/>
        </w:rPr>
        <w:t>5.2.4.2</w:t>
      </w:r>
      <w:r w:rsidR="00887456">
        <w:rPr>
          <w:rFonts w:eastAsia="SimSun"/>
        </w:rPr>
        <w:t>3</w:t>
      </w:r>
      <w:r>
        <w:rPr>
          <w:rFonts w:eastAsia="SimSun"/>
        </w:rPr>
        <w:tab/>
        <w:t>Type: FqdnPatternMatchingRule</w:t>
      </w:r>
      <w:bookmarkEnd w:id="831"/>
      <w:bookmarkEnd w:id="832"/>
      <w:bookmarkEnd w:id="833"/>
      <w:bookmarkEnd w:id="834"/>
      <w:bookmarkEnd w:id="835"/>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836" w:name="_Toc104192796"/>
      <w:bookmarkStart w:id="837" w:name="_Toc133336171"/>
      <w:bookmarkStart w:id="838" w:name="_Toc143984658"/>
      <w:bookmarkStart w:id="839" w:name="_Toc144147434"/>
      <w:bookmarkStart w:id="840" w:name="_Toc153885228"/>
      <w:r>
        <w:rPr>
          <w:rFonts w:eastAsia="SimSun"/>
        </w:rPr>
        <w:t>5.2.4.2</w:t>
      </w:r>
      <w:r w:rsidR="00887456">
        <w:rPr>
          <w:rFonts w:eastAsia="SimSun"/>
        </w:rPr>
        <w:t>4</w:t>
      </w:r>
      <w:r>
        <w:rPr>
          <w:rFonts w:eastAsia="SimSun"/>
        </w:rPr>
        <w:tab/>
        <w:t>Type: StringMatchingRule</w:t>
      </w:r>
      <w:bookmarkEnd w:id="836"/>
      <w:bookmarkEnd w:id="837"/>
      <w:bookmarkEnd w:id="838"/>
      <w:bookmarkEnd w:id="839"/>
      <w:bookmarkEnd w:id="840"/>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841" w:name="_Toc104192797"/>
      <w:bookmarkStart w:id="842" w:name="_Toc133336172"/>
      <w:bookmarkStart w:id="843" w:name="_Toc143984659"/>
      <w:bookmarkStart w:id="844" w:name="_Toc144147435"/>
      <w:bookmarkStart w:id="845" w:name="_Toc153885229"/>
      <w:r>
        <w:rPr>
          <w:rFonts w:eastAsia="SimSun"/>
        </w:rPr>
        <w:lastRenderedPageBreak/>
        <w:t>5.2.4.2</w:t>
      </w:r>
      <w:r w:rsidR="00887456">
        <w:rPr>
          <w:rFonts w:eastAsia="SimSun"/>
        </w:rPr>
        <w:t>5</w:t>
      </w:r>
      <w:r>
        <w:rPr>
          <w:rFonts w:eastAsia="SimSun"/>
        </w:rPr>
        <w:tab/>
        <w:t>Type: StringMatchingCondition</w:t>
      </w:r>
      <w:bookmarkEnd w:id="841"/>
      <w:bookmarkEnd w:id="842"/>
      <w:bookmarkEnd w:id="843"/>
      <w:bookmarkEnd w:id="844"/>
      <w:bookmarkEnd w:id="845"/>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846" w:name="_Toc24937673"/>
      <w:bookmarkStart w:id="847" w:name="_Toc33962488"/>
      <w:bookmarkStart w:id="848" w:name="_Toc42883250"/>
      <w:bookmarkStart w:id="849" w:name="_Toc49733118"/>
      <w:bookmarkStart w:id="850" w:name="_Toc56690743"/>
      <w:bookmarkStart w:id="851" w:name="_Toc130820776"/>
      <w:bookmarkStart w:id="852" w:name="_Toc133336173"/>
      <w:bookmarkStart w:id="853" w:name="_Toc143984660"/>
      <w:bookmarkStart w:id="854" w:name="_Toc144147436"/>
      <w:bookmarkStart w:id="855" w:name="_Toc153885230"/>
      <w:r>
        <w:rPr>
          <w:rFonts w:eastAsia="SimSun"/>
        </w:rPr>
        <w:t>5.2.4.</w:t>
      </w:r>
      <w:r w:rsidR="00347FEC" w:rsidRPr="000F0C82">
        <w:rPr>
          <w:rFonts w:eastAsia="SimSun"/>
        </w:rPr>
        <w:t>26</w:t>
      </w:r>
      <w:r>
        <w:tab/>
        <w:t>Type: Ipv4AddressRange</w:t>
      </w:r>
      <w:bookmarkEnd w:id="846"/>
      <w:bookmarkEnd w:id="847"/>
      <w:bookmarkEnd w:id="848"/>
      <w:bookmarkEnd w:id="849"/>
      <w:bookmarkEnd w:id="850"/>
      <w:bookmarkEnd w:id="851"/>
      <w:bookmarkEnd w:id="852"/>
      <w:bookmarkEnd w:id="853"/>
      <w:bookmarkEnd w:id="854"/>
      <w:bookmarkEnd w:id="855"/>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856" w:name="_Toc133336174"/>
      <w:bookmarkStart w:id="857" w:name="_Toc143984661"/>
      <w:bookmarkStart w:id="858" w:name="_Toc144147437"/>
      <w:bookmarkStart w:id="859" w:name="_Toc153885231"/>
      <w:r>
        <w:rPr>
          <w:rFonts w:eastAsia="SimSun"/>
        </w:rPr>
        <w:t>5.2.4.</w:t>
      </w:r>
      <w:r w:rsidR="00347FEC" w:rsidRPr="000F0C82">
        <w:rPr>
          <w:rFonts w:eastAsia="SimSun"/>
        </w:rPr>
        <w:t>27</w:t>
      </w:r>
      <w:r>
        <w:tab/>
        <w:t>Type: Ipv6AddressRange</w:t>
      </w:r>
      <w:bookmarkEnd w:id="856"/>
      <w:bookmarkEnd w:id="857"/>
      <w:bookmarkEnd w:id="858"/>
      <w:bookmarkEnd w:id="859"/>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860" w:name="_Toc133336175"/>
      <w:bookmarkStart w:id="861" w:name="_Toc143984662"/>
      <w:bookmarkStart w:id="862" w:name="_Toc144147438"/>
      <w:bookmarkStart w:id="863" w:name="_Toc153885232"/>
      <w:r>
        <w:rPr>
          <w:rFonts w:eastAsia="SimSun"/>
        </w:rPr>
        <w:t>5.2.4.</w:t>
      </w:r>
      <w:r w:rsidR="00347FEC" w:rsidRPr="000F0C82">
        <w:rPr>
          <w:rFonts w:eastAsia="SimSun"/>
        </w:rPr>
        <w:t>28</w:t>
      </w:r>
      <w:r>
        <w:tab/>
        <w:t>Type: Ipv6PrefixRange</w:t>
      </w:r>
      <w:bookmarkEnd w:id="860"/>
      <w:bookmarkEnd w:id="861"/>
      <w:bookmarkEnd w:id="862"/>
      <w:bookmarkEnd w:id="863"/>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864" w:name="_Toc24925800"/>
      <w:bookmarkStart w:id="865" w:name="_Toc24925978"/>
      <w:bookmarkStart w:id="866" w:name="_Toc24926154"/>
      <w:bookmarkStart w:id="867" w:name="_Toc33964007"/>
      <w:bookmarkStart w:id="868" w:name="_Toc33980763"/>
      <w:bookmarkStart w:id="869" w:name="_Toc36462564"/>
      <w:bookmarkStart w:id="870" w:name="_Toc36462760"/>
      <w:bookmarkStart w:id="871" w:name="_Toc43025999"/>
      <w:bookmarkStart w:id="872" w:name="_Toc49763533"/>
      <w:bookmarkStart w:id="873" w:name="_Toc56754229"/>
      <w:bookmarkStart w:id="874" w:name="_Toc88742996"/>
      <w:bookmarkStart w:id="875" w:name="_Toc101253906"/>
      <w:bookmarkStart w:id="876" w:name="_Toc101254345"/>
      <w:bookmarkStart w:id="877" w:name="_Toc104112057"/>
      <w:bookmarkStart w:id="878" w:name="_Toc104192234"/>
      <w:bookmarkStart w:id="879" w:name="_Toc104192798"/>
      <w:bookmarkStart w:id="880" w:name="_Toc133336176"/>
      <w:bookmarkStart w:id="881" w:name="_Toc143984663"/>
      <w:bookmarkStart w:id="882" w:name="_Toc144147439"/>
      <w:bookmarkStart w:id="883" w:name="_Toc153885233"/>
      <w:r w:rsidRPr="001D2CEF">
        <w:t>5.3</w:t>
      </w:r>
      <w:r w:rsidRPr="001D2CEF">
        <w:tab/>
        <w:t>Data Types related to Subscription, Identification and Numbering</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1A0E818" w14:textId="77777777" w:rsidR="00E92CBF" w:rsidRPr="001D2CEF" w:rsidRDefault="00E92CBF" w:rsidP="00D362EB">
      <w:pPr>
        <w:pStyle w:val="Heading3"/>
      </w:pPr>
      <w:bookmarkStart w:id="884" w:name="_Toc24925801"/>
      <w:bookmarkStart w:id="885" w:name="_Toc24925979"/>
      <w:bookmarkStart w:id="886" w:name="_Toc24926155"/>
      <w:bookmarkStart w:id="887" w:name="_Toc33964008"/>
      <w:bookmarkStart w:id="888" w:name="_Toc33980764"/>
      <w:bookmarkStart w:id="889" w:name="_Toc36462565"/>
      <w:bookmarkStart w:id="890" w:name="_Toc36462761"/>
      <w:bookmarkStart w:id="891" w:name="_Toc43026000"/>
      <w:bookmarkStart w:id="892" w:name="_Toc49763534"/>
      <w:bookmarkStart w:id="893" w:name="_Toc56754230"/>
      <w:bookmarkStart w:id="894" w:name="_Toc88742997"/>
      <w:bookmarkStart w:id="895" w:name="_Toc101253907"/>
      <w:bookmarkStart w:id="896" w:name="_Toc101254346"/>
      <w:bookmarkStart w:id="897" w:name="_Toc104112058"/>
      <w:bookmarkStart w:id="898" w:name="_Toc104192235"/>
      <w:bookmarkStart w:id="899" w:name="_Toc104192799"/>
      <w:bookmarkStart w:id="900" w:name="_Toc133336177"/>
      <w:bookmarkStart w:id="901" w:name="_Toc143984664"/>
      <w:bookmarkStart w:id="902" w:name="_Toc144147440"/>
      <w:bookmarkStart w:id="903" w:name="_Toc153885234"/>
      <w:r w:rsidRPr="001D2CEF">
        <w:t>5.3.1</w:t>
      </w:r>
      <w:r w:rsidRPr="001D2CEF">
        <w:tab/>
        <w:t>Introduction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904" w:name="_Toc24925802"/>
      <w:bookmarkStart w:id="905" w:name="_Toc24925980"/>
      <w:bookmarkStart w:id="906" w:name="_Toc24926156"/>
      <w:bookmarkStart w:id="907" w:name="_Toc33964009"/>
      <w:bookmarkStart w:id="908" w:name="_Toc33980765"/>
      <w:bookmarkStart w:id="909" w:name="_Toc36462566"/>
      <w:bookmarkStart w:id="910" w:name="_Toc36462762"/>
      <w:bookmarkStart w:id="911" w:name="_Toc43026001"/>
      <w:bookmarkStart w:id="912" w:name="_Toc49763535"/>
      <w:bookmarkStart w:id="913" w:name="_Toc56754231"/>
      <w:bookmarkStart w:id="914" w:name="_Toc88742998"/>
      <w:bookmarkStart w:id="915" w:name="_Toc101253908"/>
      <w:bookmarkStart w:id="916" w:name="_Toc101254347"/>
      <w:bookmarkStart w:id="917" w:name="_Toc104112059"/>
      <w:bookmarkStart w:id="918" w:name="_Toc104192236"/>
      <w:bookmarkStart w:id="919" w:name="_Toc104192800"/>
      <w:bookmarkStart w:id="920" w:name="_Toc133336178"/>
      <w:bookmarkStart w:id="921" w:name="_Toc143984665"/>
      <w:bookmarkStart w:id="922" w:name="_Toc144147441"/>
      <w:bookmarkStart w:id="923" w:name="_Toc153885235"/>
      <w:r w:rsidRPr="001D2CEF">
        <w:lastRenderedPageBreak/>
        <w:t>5.3.2</w:t>
      </w:r>
      <w:r w:rsidRPr="001D2CEF">
        <w:tab/>
        <w:t>Simple Data Types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77777777"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092E56C" w:rsidR="001F6C08" w:rsidRPr="001D2CEF" w:rsidRDefault="001F6C08" w:rsidP="00AA7DB8">
            <w:pPr>
              <w:pStyle w:val="TAL"/>
            </w:pPr>
            <w:r>
              <w:t>As specified for APNs in 3GPP TS 23.003 [7], clause 9.1,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11294F"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924"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925"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925"/>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924"/>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926"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927" w:name="_PERM_MCCTEMPBM_CRPT84370011___7"/>
            <w:bookmarkEnd w:id="926"/>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927"/>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928"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929" w:name="_Toc68196428"/>
            <w:bookmarkStart w:id="930" w:name="_Toc59209096"/>
            <w:bookmarkStart w:id="931" w:name="_Toc51951319"/>
            <w:bookmarkStart w:id="932" w:name="_Toc45882769"/>
            <w:bookmarkStart w:id="933" w:name="_Toc45282383"/>
            <w:bookmarkStart w:id="934" w:name="_Toc34404487"/>
            <w:bookmarkStart w:id="935" w:name="_Toc34388716"/>
            <w:bookmarkStart w:id="936" w:name="_Toc138361565"/>
            <w:r>
              <w:t xml:space="preserve">is same as the </w:t>
            </w:r>
            <w:r w:rsidRPr="00C33F68">
              <w:t>Application layer ID</w:t>
            </w:r>
            <w:bookmarkEnd w:id="928"/>
            <w:bookmarkEnd w:id="929"/>
            <w:bookmarkEnd w:id="930"/>
            <w:bookmarkEnd w:id="931"/>
            <w:bookmarkEnd w:id="932"/>
            <w:bookmarkEnd w:id="933"/>
            <w:bookmarkEnd w:id="934"/>
            <w:bookmarkEnd w:id="935"/>
            <w:bookmarkEnd w:id="936"/>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937" w:name="_Toc24925803"/>
      <w:bookmarkStart w:id="938" w:name="_Toc24925981"/>
      <w:bookmarkStart w:id="939" w:name="_Toc24926157"/>
      <w:bookmarkStart w:id="940" w:name="_Toc33964010"/>
      <w:bookmarkStart w:id="941" w:name="_Toc33980766"/>
      <w:bookmarkStart w:id="942" w:name="_Toc36462567"/>
      <w:bookmarkStart w:id="943" w:name="_Toc36462763"/>
      <w:bookmarkStart w:id="944" w:name="_Toc43026002"/>
      <w:bookmarkStart w:id="945" w:name="_Toc49763536"/>
      <w:bookmarkStart w:id="946" w:name="_Toc56754232"/>
      <w:bookmarkStart w:id="947" w:name="_Toc88742999"/>
      <w:bookmarkStart w:id="948" w:name="_Toc101253909"/>
      <w:bookmarkStart w:id="949" w:name="_Toc101254348"/>
      <w:bookmarkStart w:id="950" w:name="_Toc104112060"/>
      <w:bookmarkStart w:id="951" w:name="_Toc104192237"/>
      <w:bookmarkStart w:id="952" w:name="_Toc104192801"/>
      <w:bookmarkStart w:id="953" w:name="_Toc133336179"/>
      <w:bookmarkStart w:id="954" w:name="_Toc143984666"/>
      <w:bookmarkStart w:id="955" w:name="_Toc144147442"/>
      <w:bookmarkStart w:id="956" w:name="_Toc153885236"/>
      <w:r w:rsidRPr="001D2CEF">
        <w:t>5.3.3</w:t>
      </w:r>
      <w:r w:rsidRPr="001D2CEF">
        <w:tab/>
        <w:t>Enumerations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C33B67C" w14:textId="25EC8FAE" w:rsidR="00841A03" w:rsidRDefault="00841A03" w:rsidP="004B0F6D">
      <w:pPr>
        <w:pStyle w:val="Heading4"/>
      </w:pPr>
      <w:bookmarkStart w:id="957" w:name="_Toc143984667"/>
      <w:bookmarkStart w:id="958" w:name="_Toc144147443"/>
      <w:bookmarkStart w:id="959" w:name="_Toc153885237"/>
      <w:r>
        <w:t>5.3.3.</w:t>
      </w:r>
      <w:r w:rsidRPr="00496DB9">
        <w:rPr>
          <w:lang w:eastAsia="zh-CN"/>
        </w:rPr>
        <w:t>1</w:t>
      </w:r>
      <w:r>
        <w:tab/>
        <w:t>Enumeration: GroupServiceId</w:t>
      </w:r>
      <w:bookmarkEnd w:id="957"/>
      <w:bookmarkEnd w:id="958"/>
      <w:bookmarkEnd w:id="959"/>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960" w:name="_Toc24925804"/>
      <w:bookmarkStart w:id="961" w:name="_Toc24925982"/>
      <w:bookmarkStart w:id="962" w:name="_Toc24926158"/>
      <w:bookmarkStart w:id="963" w:name="_Toc33964011"/>
      <w:bookmarkStart w:id="964" w:name="_Toc33980767"/>
      <w:bookmarkStart w:id="965" w:name="_Toc36462568"/>
      <w:bookmarkStart w:id="966" w:name="_Toc36462764"/>
      <w:bookmarkStart w:id="967" w:name="_Toc43026003"/>
      <w:bookmarkStart w:id="968" w:name="_Toc49763537"/>
      <w:bookmarkStart w:id="969" w:name="_Toc56754233"/>
      <w:bookmarkStart w:id="970" w:name="_Toc88743000"/>
      <w:bookmarkStart w:id="971" w:name="_Toc101253910"/>
      <w:bookmarkStart w:id="972" w:name="_Toc101254349"/>
      <w:bookmarkStart w:id="973" w:name="_Toc104112061"/>
      <w:bookmarkStart w:id="974" w:name="_Toc104192238"/>
      <w:bookmarkStart w:id="975" w:name="_Toc104192802"/>
      <w:bookmarkStart w:id="976" w:name="_Toc133336180"/>
      <w:bookmarkStart w:id="977" w:name="_Toc143984668"/>
      <w:bookmarkStart w:id="978" w:name="_Toc144147444"/>
      <w:bookmarkStart w:id="979" w:name="_Toc153885238"/>
      <w:r w:rsidRPr="001D2CEF">
        <w:t>5.3.4</w:t>
      </w:r>
      <w:r w:rsidRPr="001D2CEF">
        <w:tab/>
        <w:t>Structured Data Types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35B6D825" w14:textId="77777777" w:rsidR="00E92CBF" w:rsidRPr="001D2CEF" w:rsidRDefault="00E92CBF" w:rsidP="00D362EB">
      <w:pPr>
        <w:pStyle w:val="Heading4"/>
      </w:pPr>
      <w:bookmarkStart w:id="980" w:name="_Toc24925805"/>
      <w:bookmarkStart w:id="981" w:name="_Toc24925983"/>
      <w:bookmarkStart w:id="982" w:name="_Toc24926159"/>
      <w:bookmarkStart w:id="983" w:name="_Toc33964012"/>
      <w:bookmarkStart w:id="984" w:name="_Toc33980768"/>
      <w:bookmarkStart w:id="985" w:name="_Toc36462569"/>
      <w:bookmarkStart w:id="986" w:name="_Toc36462765"/>
      <w:bookmarkStart w:id="987" w:name="_Toc43026004"/>
      <w:bookmarkStart w:id="988" w:name="_Toc49763538"/>
      <w:bookmarkStart w:id="989" w:name="_Toc56754234"/>
      <w:bookmarkStart w:id="990" w:name="_Toc88743001"/>
      <w:bookmarkStart w:id="991" w:name="_Toc101253911"/>
      <w:bookmarkStart w:id="992" w:name="_Toc101254350"/>
      <w:bookmarkStart w:id="993" w:name="_Toc104112062"/>
      <w:bookmarkStart w:id="994" w:name="_Toc104192239"/>
      <w:bookmarkStart w:id="995" w:name="_Toc104192803"/>
      <w:bookmarkStart w:id="996" w:name="_Toc133336181"/>
      <w:bookmarkStart w:id="997" w:name="_Toc143984669"/>
      <w:bookmarkStart w:id="998" w:name="_Toc144147445"/>
      <w:bookmarkStart w:id="999" w:name="_Toc153885239"/>
      <w:r w:rsidRPr="001D2CEF">
        <w:t>5.3.4.1</w:t>
      </w:r>
      <w:r w:rsidRPr="001D2CEF">
        <w:tab/>
        <w:t>Type: Guami</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000" w:name="_Toc24925806"/>
      <w:bookmarkStart w:id="1001" w:name="_Toc24925984"/>
      <w:bookmarkStart w:id="1002" w:name="_Toc24926160"/>
      <w:bookmarkStart w:id="1003" w:name="_Toc33964013"/>
      <w:bookmarkStart w:id="1004" w:name="_Toc33980769"/>
      <w:bookmarkStart w:id="1005" w:name="_Toc36462570"/>
      <w:bookmarkStart w:id="1006" w:name="_Toc36462766"/>
      <w:bookmarkStart w:id="1007" w:name="_Toc43026005"/>
      <w:bookmarkStart w:id="1008" w:name="_Toc49763539"/>
      <w:bookmarkStart w:id="1009" w:name="_Toc56754235"/>
      <w:bookmarkStart w:id="1010" w:name="_Toc88743002"/>
      <w:bookmarkStart w:id="1011" w:name="_Toc101253912"/>
      <w:bookmarkStart w:id="1012" w:name="_Toc101254351"/>
      <w:bookmarkStart w:id="1013" w:name="_Toc104112063"/>
      <w:bookmarkStart w:id="1014" w:name="_Toc104192240"/>
      <w:bookmarkStart w:id="1015" w:name="_Toc104192804"/>
      <w:bookmarkStart w:id="1016" w:name="_Toc133336182"/>
      <w:bookmarkStart w:id="1017" w:name="_Toc143984670"/>
      <w:bookmarkStart w:id="1018" w:name="_Toc144147446"/>
      <w:bookmarkStart w:id="1019" w:name="_Toc153885240"/>
      <w:r w:rsidRPr="001D2CEF">
        <w:t>5.3.4.2</w:t>
      </w:r>
      <w:r w:rsidRPr="001D2CEF">
        <w:tab/>
        <w:t>Type: NetworkId</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020" w:name="_Toc24925807"/>
      <w:bookmarkStart w:id="1021" w:name="_Toc24925985"/>
      <w:bookmarkStart w:id="1022" w:name="_Toc24926161"/>
      <w:bookmarkStart w:id="1023" w:name="_Toc33964014"/>
      <w:bookmarkStart w:id="1024" w:name="_Toc33980770"/>
      <w:bookmarkStart w:id="1025" w:name="_Toc36462571"/>
      <w:bookmarkStart w:id="1026" w:name="_Toc36462767"/>
      <w:bookmarkStart w:id="1027" w:name="_Toc43026006"/>
      <w:bookmarkStart w:id="1028" w:name="_Toc49763540"/>
      <w:bookmarkStart w:id="1029" w:name="_Toc56754236"/>
      <w:bookmarkStart w:id="1030" w:name="_Toc88743003"/>
      <w:bookmarkStart w:id="1031" w:name="_Toc101253913"/>
      <w:bookmarkStart w:id="1032" w:name="_Toc101254352"/>
      <w:bookmarkStart w:id="1033" w:name="_Toc104112064"/>
      <w:bookmarkStart w:id="1034" w:name="_Toc104192241"/>
      <w:bookmarkStart w:id="1035" w:name="_Toc104192805"/>
      <w:bookmarkStart w:id="1036" w:name="_Toc133336183"/>
      <w:bookmarkStart w:id="1037" w:name="_Toc143984671"/>
      <w:bookmarkStart w:id="1038" w:name="_Toc144147447"/>
      <w:bookmarkStart w:id="1039" w:name="_Toc153885241"/>
      <w:r w:rsidRPr="001D2CEF">
        <w:t>5.3.4.3</w:t>
      </w:r>
      <w:r w:rsidRPr="001D2CEF">
        <w:tab/>
        <w:t>Type: GuamiRm</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040" w:name="_Toc24925808"/>
      <w:bookmarkStart w:id="1041" w:name="_Toc24925986"/>
      <w:bookmarkStart w:id="1042" w:name="_Toc24926162"/>
      <w:bookmarkStart w:id="1043" w:name="_Toc33964015"/>
      <w:bookmarkStart w:id="1044" w:name="_Toc33980771"/>
      <w:bookmarkStart w:id="1045" w:name="_Toc36462572"/>
      <w:bookmarkStart w:id="1046" w:name="_Toc36462768"/>
      <w:bookmarkStart w:id="1047" w:name="_Toc43026007"/>
      <w:bookmarkStart w:id="1048" w:name="_Toc49763541"/>
      <w:bookmarkStart w:id="1049" w:name="_Toc56754237"/>
      <w:bookmarkStart w:id="1050" w:name="_Toc88743004"/>
      <w:bookmarkStart w:id="1051" w:name="_Toc101253914"/>
      <w:bookmarkStart w:id="1052" w:name="_Toc101254353"/>
      <w:bookmarkStart w:id="1053" w:name="_Toc104112065"/>
      <w:bookmarkStart w:id="1054" w:name="_Toc104192242"/>
      <w:bookmarkStart w:id="1055" w:name="_Toc104192806"/>
      <w:bookmarkStart w:id="1056" w:name="_Toc133336184"/>
      <w:bookmarkStart w:id="1057" w:name="_Toc143984672"/>
      <w:bookmarkStart w:id="1058" w:name="_Toc144147448"/>
      <w:bookmarkStart w:id="1059" w:name="_Toc153885242"/>
      <w:r w:rsidRPr="001D2CEF">
        <w:t>5.4</w:t>
      </w:r>
      <w:r w:rsidRPr="001D2CEF">
        <w:tab/>
        <w:t>Data Types related to 5G Network</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8D737C5" w14:textId="77777777" w:rsidR="00E92CBF" w:rsidRPr="001D2CEF" w:rsidRDefault="00E92CBF" w:rsidP="00D362EB">
      <w:pPr>
        <w:pStyle w:val="Heading3"/>
      </w:pPr>
      <w:bookmarkStart w:id="1060" w:name="_Toc24925809"/>
      <w:bookmarkStart w:id="1061" w:name="_Toc24925987"/>
      <w:bookmarkStart w:id="1062" w:name="_Toc24926163"/>
      <w:bookmarkStart w:id="1063" w:name="_Toc33964016"/>
      <w:bookmarkStart w:id="1064" w:name="_Toc33980772"/>
      <w:bookmarkStart w:id="1065" w:name="_Toc36462573"/>
      <w:bookmarkStart w:id="1066" w:name="_Toc36462769"/>
      <w:bookmarkStart w:id="1067" w:name="_Toc43026008"/>
      <w:bookmarkStart w:id="1068" w:name="_Toc49763542"/>
      <w:bookmarkStart w:id="1069" w:name="_Toc56754238"/>
      <w:bookmarkStart w:id="1070" w:name="_Toc88743005"/>
      <w:bookmarkStart w:id="1071" w:name="_Toc101253915"/>
      <w:bookmarkStart w:id="1072" w:name="_Toc101254354"/>
      <w:bookmarkStart w:id="1073" w:name="_Toc104112066"/>
      <w:bookmarkStart w:id="1074" w:name="_Toc104192243"/>
      <w:bookmarkStart w:id="1075" w:name="_Toc104192807"/>
      <w:bookmarkStart w:id="1076" w:name="_Toc133336185"/>
      <w:bookmarkStart w:id="1077" w:name="_Toc143984673"/>
      <w:bookmarkStart w:id="1078" w:name="_Toc144147449"/>
      <w:bookmarkStart w:id="1079" w:name="_Toc153885243"/>
      <w:r w:rsidRPr="001D2CEF">
        <w:t>5.4.1</w:t>
      </w:r>
      <w:r w:rsidRPr="001D2CEF">
        <w:tab/>
        <w:t>Introduction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080" w:name="_Toc24925810"/>
      <w:bookmarkStart w:id="1081" w:name="_Toc24925988"/>
      <w:bookmarkStart w:id="1082" w:name="_Toc24926164"/>
      <w:bookmarkStart w:id="1083" w:name="_Toc33964017"/>
      <w:bookmarkStart w:id="1084" w:name="_Toc33980773"/>
      <w:bookmarkStart w:id="1085" w:name="_Toc36462574"/>
      <w:bookmarkStart w:id="1086" w:name="_Toc36462770"/>
      <w:bookmarkStart w:id="1087" w:name="_Toc43026009"/>
      <w:bookmarkStart w:id="1088" w:name="_Toc49763543"/>
      <w:bookmarkStart w:id="1089" w:name="_Toc56754239"/>
      <w:bookmarkStart w:id="1090" w:name="_Toc88743006"/>
      <w:bookmarkStart w:id="1091" w:name="_Toc101253916"/>
      <w:bookmarkStart w:id="1092" w:name="_Toc101254355"/>
      <w:bookmarkStart w:id="1093" w:name="_Toc104112067"/>
      <w:bookmarkStart w:id="1094" w:name="_Toc104192244"/>
      <w:bookmarkStart w:id="1095" w:name="_Toc104192808"/>
      <w:bookmarkStart w:id="1096" w:name="_Toc133336186"/>
      <w:bookmarkStart w:id="1097" w:name="_Toc143984674"/>
      <w:bookmarkStart w:id="1098" w:name="_Toc144147450"/>
      <w:bookmarkStart w:id="1099" w:name="_Toc153885244"/>
      <w:r w:rsidRPr="001D2CEF">
        <w:t>5.4.2</w:t>
      </w:r>
      <w:r w:rsidRPr="001D2CEF">
        <w:tab/>
        <w:t>Simple Data Types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10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10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10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10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1102"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103" w:name="_MCCTEMPBM_CRPT84370017___2"/>
            <w:bookmarkEnd w:id="1102"/>
          </w:p>
          <w:bookmarkEnd w:id="1103"/>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10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10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1105"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10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10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10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rPr>
                <w:lang/>
              </w:rPr>
              <w:t xml:space="preserve"> </w:t>
            </w:r>
            <w:r w:rsidR="000F33DA">
              <w:t>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11294F"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7777777" w:rsidR="008577E3" w:rsidRDefault="008577E3" w:rsidP="008577E3">
            <w:pPr>
              <w:pStyle w:val="TAL"/>
            </w:pPr>
            <w:r>
              <w:t xml:space="preserve">Offload identifier uniquely identifying a VPLMN offloading policy information instance of the HPLMN.   </w:t>
            </w:r>
          </w:p>
          <w:p w14:paraId="43CAEEDC" w14:textId="77777777" w:rsidR="008577E3" w:rsidRDefault="008577E3" w:rsidP="008577E3">
            <w:pPr>
              <w:pStyle w:val="TAL"/>
            </w:pPr>
          </w:p>
          <w:p w14:paraId="5B3A36D3" w14:textId="77777777" w:rsidR="008577E3" w:rsidRDefault="008577E3" w:rsidP="008577E3">
            <w:pPr>
              <w:pStyle w:val="TAL"/>
            </w:pPr>
            <w:r>
              <w:t xml:space="preserve">It shall comprise the PLMN ID of the HPLMN providing the VPLMN offloading policy and a unique identifier of the VPLMN offloading policy instance in the HPLMN. </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8577E3" w:rsidRPr="001D2CEF" w:rsidRDefault="008577E3" w:rsidP="008577E3">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107" w:name="_Toc24925811"/>
      <w:bookmarkStart w:id="1108" w:name="_Toc24925989"/>
      <w:bookmarkStart w:id="1109" w:name="_Toc24926165"/>
      <w:bookmarkStart w:id="1110" w:name="_Toc33964018"/>
      <w:bookmarkStart w:id="1111" w:name="_Toc33980774"/>
      <w:bookmarkStart w:id="1112" w:name="_Toc36462575"/>
      <w:bookmarkStart w:id="1113" w:name="_Toc36462771"/>
      <w:bookmarkStart w:id="1114" w:name="_Toc43026010"/>
      <w:bookmarkStart w:id="1115" w:name="_Toc49763544"/>
      <w:bookmarkStart w:id="1116" w:name="_Toc56754240"/>
      <w:bookmarkStart w:id="1117" w:name="_Toc88743007"/>
      <w:bookmarkStart w:id="1118" w:name="_Toc101253917"/>
      <w:bookmarkStart w:id="1119" w:name="_Toc101254356"/>
      <w:bookmarkStart w:id="1120" w:name="_Toc104112068"/>
      <w:bookmarkStart w:id="1121" w:name="_Toc104192245"/>
      <w:bookmarkStart w:id="1122" w:name="_Toc104192809"/>
      <w:bookmarkStart w:id="1123" w:name="_Toc133336187"/>
      <w:bookmarkStart w:id="1124" w:name="_Toc143984675"/>
      <w:bookmarkStart w:id="1125" w:name="_Toc144147451"/>
      <w:bookmarkStart w:id="1126" w:name="_Toc153885245"/>
      <w:r w:rsidRPr="00F11966">
        <w:lastRenderedPageBreak/>
        <w:t>5.4.3</w:t>
      </w:r>
      <w:r w:rsidRPr="00F11966">
        <w:tab/>
        <w:t>Enumerations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17D6F02" w14:textId="77777777" w:rsidR="00E92CBF" w:rsidRPr="00F11966" w:rsidRDefault="00E92CBF" w:rsidP="00D362EB">
      <w:pPr>
        <w:pStyle w:val="Heading4"/>
      </w:pPr>
      <w:bookmarkStart w:id="1127" w:name="_Toc24925812"/>
      <w:bookmarkStart w:id="1128" w:name="_Toc24925990"/>
      <w:bookmarkStart w:id="1129" w:name="_Toc24926166"/>
      <w:bookmarkStart w:id="1130" w:name="_Toc33964019"/>
      <w:bookmarkStart w:id="1131" w:name="_Toc33980775"/>
      <w:bookmarkStart w:id="1132" w:name="_Toc36462576"/>
      <w:bookmarkStart w:id="1133" w:name="_Toc36462772"/>
      <w:bookmarkStart w:id="1134" w:name="_Toc43026011"/>
      <w:bookmarkStart w:id="1135" w:name="_Toc49763545"/>
      <w:bookmarkStart w:id="1136" w:name="_Toc56754241"/>
      <w:bookmarkStart w:id="1137" w:name="_Toc88743008"/>
      <w:bookmarkStart w:id="1138" w:name="_Toc101253918"/>
      <w:bookmarkStart w:id="1139" w:name="_Toc101254357"/>
      <w:bookmarkStart w:id="1140" w:name="_Toc104112069"/>
      <w:bookmarkStart w:id="1141" w:name="_Toc104192246"/>
      <w:bookmarkStart w:id="1142" w:name="_Toc104192810"/>
      <w:bookmarkStart w:id="1143" w:name="_Toc133336188"/>
      <w:bookmarkStart w:id="1144" w:name="_Toc143984676"/>
      <w:bookmarkStart w:id="1145" w:name="_Toc144147452"/>
      <w:bookmarkStart w:id="1146" w:name="_Toc153885246"/>
      <w:r w:rsidRPr="00F11966">
        <w:t>5.4.3.1</w:t>
      </w:r>
      <w:r w:rsidRPr="00F11966">
        <w:tab/>
        <w:t>Enumeration: AccessType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147" w:name="_Toc24925813"/>
      <w:bookmarkStart w:id="1148" w:name="_Toc24925991"/>
      <w:bookmarkStart w:id="1149" w:name="_Toc24926167"/>
      <w:bookmarkStart w:id="1150" w:name="_Toc33964020"/>
      <w:bookmarkStart w:id="1151" w:name="_Toc33980776"/>
      <w:bookmarkStart w:id="1152" w:name="_Toc36462577"/>
      <w:bookmarkStart w:id="1153" w:name="_Toc36462773"/>
      <w:bookmarkStart w:id="1154" w:name="_Toc43026012"/>
      <w:bookmarkStart w:id="1155" w:name="_Toc49763546"/>
      <w:bookmarkStart w:id="1156" w:name="_Toc56754242"/>
      <w:bookmarkStart w:id="1157" w:name="_Toc88743009"/>
      <w:bookmarkStart w:id="1158" w:name="_Toc101253919"/>
      <w:bookmarkStart w:id="1159" w:name="_Toc101254358"/>
      <w:bookmarkStart w:id="1160" w:name="_Toc104112070"/>
      <w:bookmarkStart w:id="1161" w:name="_Toc104192247"/>
      <w:bookmarkStart w:id="1162" w:name="_Toc104192811"/>
      <w:bookmarkStart w:id="1163" w:name="_Toc133336189"/>
      <w:bookmarkStart w:id="1164" w:name="_Toc143984677"/>
      <w:bookmarkStart w:id="1165" w:name="_Toc144147453"/>
      <w:bookmarkStart w:id="1166" w:name="_Toc153885247"/>
      <w:r w:rsidRPr="00F11966">
        <w:t>5.4.3.2</w:t>
      </w:r>
      <w:r w:rsidRPr="00F11966">
        <w:tab/>
        <w:t>Enumeration: RatType</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02F57297" w:rsidR="0029425E" w:rsidRDefault="0029425E" w:rsidP="0029425E">
            <w:pPr>
              <w:pStyle w:val="TAL"/>
              <w:rPr>
                <w:lang w:eastAsia="zh-CN"/>
              </w:rPr>
            </w:pPr>
            <w:r>
              <w:t>NB-IoT</w:t>
            </w:r>
            <w:r>
              <w:rPr>
                <w:lang w:val="en-US"/>
              </w:rPr>
              <w:t xml:space="preserve"> (LEO)</w:t>
            </w:r>
            <w:r>
              <w:t xml:space="preserve"> satellite access type</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4C5B8823" w:rsidR="0029425E" w:rsidRDefault="0029425E" w:rsidP="0029425E">
            <w:pPr>
              <w:pStyle w:val="TAL"/>
              <w:rPr>
                <w:lang w:eastAsia="zh-CN"/>
              </w:rPr>
            </w:pPr>
            <w:r>
              <w:t>NB-IoT</w:t>
            </w:r>
            <w:r>
              <w:rPr>
                <w:lang w:val="en-US"/>
              </w:rPr>
              <w:t xml:space="preserve"> (MEO)</w:t>
            </w:r>
            <w:r>
              <w:t xml:space="preserve"> satellite access type</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211FE706" w:rsidR="0029425E" w:rsidRDefault="0029425E" w:rsidP="0029425E">
            <w:pPr>
              <w:pStyle w:val="TAL"/>
              <w:rPr>
                <w:lang w:eastAsia="zh-CN"/>
              </w:rPr>
            </w:pPr>
            <w:r>
              <w:t>NB-IoT</w:t>
            </w:r>
            <w:r>
              <w:rPr>
                <w:lang w:val="en-US"/>
              </w:rPr>
              <w:t xml:space="preserve"> (GEO)</w:t>
            </w:r>
            <w:r>
              <w:t xml:space="preserve"> satellite access type</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4B86A7A" w:rsidR="0029425E" w:rsidRDefault="0029425E" w:rsidP="0029425E">
            <w:pPr>
              <w:pStyle w:val="TAL"/>
              <w:rPr>
                <w:lang w:eastAsia="zh-CN"/>
              </w:rPr>
            </w:pPr>
            <w:r>
              <w:rPr>
                <w:lang w:val="en-US"/>
              </w:rPr>
              <w:t>LTE-M (LEO)</w:t>
            </w:r>
            <w:r>
              <w:t xml:space="preserve"> satellite access type</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5590C1E" w:rsidR="0029425E" w:rsidRDefault="0029425E" w:rsidP="0029425E">
            <w:pPr>
              <w:pStyle w:val="TAL"/>
              <w:rPr>
                <w:lang w:eastAsia="zh-CN"/>
              </w:rPr>
            </w:pPr>
            <w:r>
              <w:rPr>
                <w:lang w:val="en-US"/>
              </w:rPr>
              <w:t>LTE-M (MEO)</w:t>
            </w:r>
            <w:r>
              <w:t xml:space="preserve"> satellite access type</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39E4B5F8" w:rsidR="0029425E" w:rsidRDefault="0029425E" w:rsidP="0029425E">
            <w:pPr>
              <w:pStyle w:val="TAL"/>
              <w:rPr>
                <w:lang w:eastAsia="zh-CN"/>
              </w:rPr>
            </w:pPr>
            <w:r>
              <w:rPr>
                <w:lang w:val="en-US"/>
              </w:rPr>
              <w:t>LTE-M (GEO)</w:t>
            </w:r>
            <w:r>
              <w:t xml:space="preserve"> satellite access type</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4079E816" w:rsidR="0029425E" w:rsidRDefault="0029425E" w:rsidP="0029425E">
            <w:pPr>
              <w:pStyle w:val="TAL"/>
              <w:rPr>
                <w:lang w:eastAsia="zh-CN"/>
              </w:rPr>
            </w:pPr>
            <w:r>
              <w:rPr>
                <w:lang w:val="en-US"/>
              </w:rPr>
              <w:t>LTE-M (OTHERSAT)</w:t>
            </w:r>
            <w:r>
              <w:t xml:space="preserve"> satellite access type</w:t>
            </w:r>
          </w:p>
        </w:tc>
      </w:tr>
      <w:tr w:rsidR="0029425E"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9425E" w:rsidRPr="00F11966" w:rsidRDefault="0029425E" w:rsidP="0029425E">
            <w:pPr>
              <w:pStyle w:val="TAN"/>
            </w:pPr>
            <w:r w:rsidRPr="00F11966">
              <w:t>NOTE 1:</w:t>
            </w:r>
            <w:r w:rsidRPr="00F11966">
              <w:tab/>
              <w:t>Virtual shall be used if the N3IWF does not know the access technology used for an untrusted non-3GPP access.</w:t>
            </w:r>
          </w:p>
          <w:p w14:paraId="7F2AAA33" w14:textId="77777777" w:rsidR="0029425E" w:rsidRDefault="0029425E" w:rsidP="0029425E">
            <w:pPr>
              <w:pStyle w:val="TAN"/>
            </w:pPr>
            <w:r w:rsidRPr="00F11966">
              <w:t>NOTE 2:</w:t>
            </w:r>
            <w:r w:rsidRPr="00F11966">
              <w:tab/>
              <w:t>This RAT type value is used only in the Core Network; it shall be used when a Category M UE using E-UTRA has provided a Category M indication to the NG-RAN.</w:t>
            </w:r>
          </w:p>
          <w:p w14:paraId="6F0ADF59" w14:textId="241189E1" w:rsidR="0029425E" w:rsidRPr="00F11966" w:rsidRDefault="0029425E" w:rsidP="0029425E">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167" w:name="_Toc24925814"/>
      <w:bookmarkStart w:id="1168" w:name="_Toc24925992"/>
      <w:bookmarkStart w:id="1169" w:name="_Toc24926168"/>
      <w:bookmarkStart w:id="1170" w:name="_Toc33964021"/>
      <w:bookmarkStart w:id="1171" w:name="_Toc33980777"/>
      <w:bookmarkStart w:id="1172" w:name="_Toc36462578"/>
      <w:bookmarkStart w:id="1173" w:name="_Toc36462774"/>
      <w:bookmarkStart w:id="1174" w:name="_Toc43026013"/>
      <w:bookmarkStart w:id="1175" w:name="_Toc49763547"/>
      <w:bookmarkStart w:id="1176" w:name="_Toc56754243"/>
      <w:bookmarkStart w:id="1177" w:name="_Toc88743010"/>
      <w:bookmarkStart w:id="1178" w:name="_Toc101253920"/>
      <w:bookmarkStart w:id="1179" w:name="_Toc101254359"/>
      <w:bookmarkStart w:id="1180" w:name="_Toc104112071"/>
      <w:bookmarkStart w:id="1181" w:name="_Toc104192248"/>
      <w:bookmarkStart w:id="1182" w:name="_Toc104192812"/>
      <w:bookmarkStart w:id="1183" w:name="_Toc133336190"/>
      <w:bookmarkStart w:id="1184" w:name="_Toc143984678"/>
      <w:bookmarkStart w:id="1185" w:name="_Toc144147454"/>
      <w:bookmarkStart w:id="1186" w:name="_Toc153885248"/>
      <w:r w:rsidRPr="00F11966">
        <w:t>5.4.3.3</w:t>
      </w:r>
      <w:r w:rsidRPr="00F11966">
        <w:tab/>
        <w:t>Enumeration: PduSessionType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187" w:name="_Toc24925815"/>
      <w:bookmarkStart w:id="1188" w:name="_Toc24925993"/>
      <w:bookmarkStart w:id="1189" w:name="_Toc24926169"/>
      <w:bookmarkStart w:id="1190" w:name="_Toc33964022"/>
      <w:bookmarkStart w:id="1191" w:name="_Toc33980778"/>
      <w:bookmarkStart w:id="1192" w:name="_Toc36462579"/>
      <w:bookmarkStart w:id="1193" w:name="_Toc36462775"/>
      <w:bookmarkStart w:id="1194" w:name="_Toc43026014"/>
      <w:bookmarkStart w:id="1195" w:name="_Toc49763548"/>
      <w:bookmarkStart w:id="1196" w:name="_Toc56754244"/>
      <w:bookmarkStart w:id="1197" w:name="_Toc88743011"/>
      <w:bookmarkStart w:id="1198" w:name="_Toc101253921"/>
      <w:bookmarkStart w:id="1199" w:name="_Toc101254360"/>
      <w:bookmarkStart w:id="1200" w:name="_Toc104112072"/>
      <w:bookmarkStart w:id="1201" w:name="_Toc104192249"/>
      <w:bookmarkStart w:id="1202" w:name="_Toc104192813"/>
      <w:bookmarkStart w:id="1203" w:name="_Toc133336191"/>
      <w:bookmarkStart w:id="1204" w:name="_Toc143984679"/>
      <w:bookmarkStart w:id="1205" w:name="_Toc144147455"/>
      <w:bookmarkStart w:id="1206" w:name="_Toc153885249"/>
      <w:r w:rsidRPr="00F11966">
        <w:t>5.4.3.4</w:t>
      </w:r>
      <w:r w:rsidRPr="00F11966">
        <w:tab/>
        <w:t>Enumeration: UpIntegrity</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207" w:name="_Toc24925816"/>
      <w:bookmarkStart w:id="1208" w:name="_Toc24925994"/>
      <w:bookmarkStart w:id="1209" w:name="_Toc24926170"/>
      <w:bookmarkStart w:id="1210" w:name="_Toc33964023"/>
      <w:bookmarkStart w:id="1211" w:name="_Toc33980779"/>
      <w:bookmarkStart w:id="1212" w:name="_Toc36462580"/>
      <w:bookmarkStart w:id="1213" w:name="_Toc36462776"/>
      <w:bookmarkStart w:id="1214" w:name="_Toc43026015"/>
      <w:bookmarkStart w:id="1215" w:name="_Toc49763549"/>
      <w:bookmarkStart w:id="1216" w:name="_Toc56754245"/>
      <w:bookmarkStart w:id="1217" w:name="_Toc88743012"/>
      <w:bookmarkStart w:id="1218" w:name="_Toc101253922"/>
      <w:bookmarkStart w:id="1219" w:name="_Toc101254361"/>
      <w:bookmarkStart w:id="1220" w:name="_Toc104112073"/>
      <w:bookmarkStart w:id="1221" w:name="_Toc104192250"/>
      <w:bookmarkStart w:id="1222" w:name="_Toc104192814"/>
      <w:bookmarkStart w:id="1223" w:name="_Toc133336192"/>
      <w:bookmarkStart w:id="1224" w:name="_Toc143984680"/>
      <w:bookmarkStart w:id="1225" w:name="_Toc144147456"/>
      <w:bookmarkStart w:id="1226" w:name="_Toc153885250"/>
      <w:r w:rsidRPr="00F11966">
        <w:t>5.4.3.5</w:t>
      </w:r>
      <w:r w:rsidRPr="00F11966">
        <w:tab/>
        <w:t>Enumeration: UpConfidentiality</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227" w:name="_Toc24925817"/>
      <w:bookmarkStart w:id="1228" w:name="_Toc24925995"/>
      <w:bookmarkStart w:id="1229" w:name="_Toc24926171"/>
      <w:bookmarkStart w:id="1230" w:name="_Toc33964024"/>
      <w:bookmarkStart w:id="1231" w:name="_Toc33980780"/>
      <w:bookmarkStart w:id="1232" w:name="_Toc36462581"/>
      <w:bookmarkStart w:id="1233" w:name="_Toc36462777"/>
      <w:bookmarkStart w:id="1234" w:name="_Toc43026016"/>
      <w:bookmarkStart w:id="1235" w:name="_Toc49763550"/>
      <w:bookmarkStart w:id="1236" w:name="_Toc56754246"/>
      <w:bookmarkStart w:id="1237" w:name="_Toc88743013"/>
      <w:bookmarkStart w:id="1238" w:name="_Toc101253923"/>
      <w:bookmarkStart w:id="1239" w:name="_Toc101254362"/>
      <w:bookmarkStart w:id="1240" w:name="_Toc104112074"/>
      <w:bookmarkStart w:id="1241" w:name="_Toc104192251"/>
      <w:bookmarkStart w:id="1242" w:name="_Toc104192815"/>
      <w:bookmarkStart w:id="1243" w:name="_Toc133336193"/>
      <w:bookmarkStart w:id="1244" w:name="_Toc143984681"/>
      <w:bookmarkStart w:id="1245" w:name="_Toc144147457"/>
      <w:bookmarkStart w:id="1246" w:name="_Toc153885251"/>
      <w:r w:rsidRPr="00F11966">
        <w:t>5.4.3.6</w:t>
      </w:r>
      <w:r w:rsidRPr="00F11966">
        <w:tab/>
        <w:t>Enumeration: SscMode</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247" w:name="_Toc24925818"/>
      <w:bookmarkStart w:id="1248" w:name="_Toc24925996"/>
      <w:bookmarkStart w:id="1249" w:name="_Toc24926172"/>
      <w:bookmarkStart w:id="1250" w:name="_Toc33964025"/>
      <w:bookmarkStart w:id="1251" w:name="_Toc33980781"/>
      <w:bookmarkStart w:id="1252" w:name="_Toc36462582"/>
      <w:bookmarkStart w:id="1253" w:name="_Toc36462778"/>
      <w:bookmarkStart w:id="1254" w:name="_Toc43026017"/>
      <w:bookmarkStart w:id="1255" w:name="_Toc49763551"/>
      <w:bookmarkStart w:id="1256" w:name="_Toc56754247"/>
      <w:bookmarkStart w:id="1257" w:name="_Toc88743014"/>
      <w:bookmarkStart w:id="1258" w:name="_Toc101253924"/>
      <w:bookmarkStart w:id="1259" w:name="_Toc101254363"/>
      <w:bookmarkStart w:id="1260" w:name="_Toc104112075"/>
      <w:bookmarkStart w:id="1261" w:name="_Toc104192252"/>
      <w:bookmarkStart w:id="1262" w:name="_Toc104192816"/>
      <w:bookmarkStart w:id="1263" w:name="_Toc133336194"/>
      <w:bookmarkStart w:id="1264" w:name="_Toc143984682"/>
      <w:bookmarkStart w:id="1265" w:name="_Toc144147458"/>
      <w:bookmarkStart w:id="1266" w:name="_Toc153885252"/>
      <w:r w:rsidRPr="00F11966">
        <w:rPr>
          <w:noProof/>
        </w:rPr>
        <w:t>5.4.3.7</w:t>
      </w:r>
      <w:r w:rsidRPr="00F11966">
        <w:rPr>
          <w:noProof/>
        </w:rPr>
        <w:tab/>
        <w:t>Enumeration: DnaiChangeType</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267" w:name="_Toc24925819"/>
      <w:bookmarkStart w:id="1268" w:name="_Toc24925997"/>
      <w:bookmarkStart w:id="1269" w:name="_Toc24926173"/>
      <w:bookmarkStart w:id="1270" w:name="_Toc33964026"/>
      <w:bookmarkStart w:id="1271" w:name="_Toc33980782"/>
      <w:bookmarkStart w:id="1272" w:name="_Toc36462583"/>
      <w:bookmarkStart w:id="1273" w:name="_Toc36462779"/>
      <w:bookmarkStart w:id="1274" w:name="_Toc43026018"/>
      <w:bookmarkStart w:id="1275" w:name="_Toc49763552"/>
      <w:bookmarkStart w:id="1276" w:name="_Toc56754248"/>
      <w:bookmarkStart w:id="1277" w:name="_Toc88743015"/>
      <w:bookmarkStart w:id="1278" w:name="_Toc101253925"/>
      <w:bookmarkStart w:id="1279" w:name="_Toc101254364"/>
      <w:bookmarkStart w:id="1280" w:name="_Toc104112076"/>
      <w:bookmarkStart w:id="1281" w:name="_Toc104192253"/>
      <w:bookmarkStart w:id="1282" w:name="_Toc104192817"/>
      <w:bookmarkStart w:id="1283" w:name="_Toc133336195"/>
      <w:bookmarkStart w:id="1284" w:name="_Toc143984683"/>
      <w:bookmarkStart w:id="1285" w:name="_Toc144147459"/>
      <w:bookmarkStart w:id="1286" w:name="_Toc153885253"/>
      <w:r w:rsidRPr="00F11966">
        <w:t>5.4.3.8</w:t>
      </w:r>
      <w:r w:rsidRPr="00F11966">
        <w:tab/>
        <w:t>Enumeration: RestrictionType</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287" w:name="_Toc24925820"/>
      <w:bookmarkStart w:id="1288" w:name="_Toc24925998"/>
      <w:bookmarkStart w:id="1289" w:name="_Toc24926174"/>
      <w:bookmarkStart w:id="1290" w:name="_Toc33964027"/>
      <w:bookmarkStart w:id="1291" w:name="_Toc33980783"/>
      <w:bookmarkStart w:id="1292" w:name="_Toc36462584"/>
      <w:bookmarkStart w:id="1293" w:name="_Toc36462780"/>
      <w:bookmarkStart w:id="1294" w:name="_Toc43026019"/>
      <w:bookmarkStart w:id="1295" w:name="_Toc49763553"/>
      <w:bookmarkStart w:id="1296" w:name="_Toc56754249"/>
      <w:bookmarkStart w:id="1297" w:name="_Toc88743016"/>
      <w:bookmarkStart w:id="1298" w:name="_Toc101253926"/>
      <w:bookmarkStart w:id="1299" w:name="_Toc101254365"/>
      <w:bookmarkStart w:id="1300" w:name="_Toc104112077"/>
      <w:bookmarkStart w:id="1301" w:name="_Toc104192254"/>
      <w:bookmarkStart w:id="1302" w:name="_Toc104192818"/>
      <w:bookmarkStart w:id="1303" w:name="_Toc133336196"/>
      <w:bookmarkStart w:id="1304" w:name="_Toc143984684"/>
      <w:bookmarkStart w:id="1305" w:name="_Toc144147460"/>
      <w:bookmarkStart w:id="1306" w:name="_Toc153885254"/>
      <w:r w:rsidRPr="00F11966">
        <w:t>5.4.3.9</w:t>
      </w:r>
      <w:r w:rsidRPr="00F11966">
        <w:tab/>
        <w:t>Enumeration: CoreNetworkType</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307" w:name="_Toc24925821"/>
      <w:bookmarkStart w:id="1308" w:name="_Toc24925999"/>
      <w:bookmarkStart w:id="1309" w:name="_Toc24926175"/>
      <w:bookmarkStart w:id="1310" w:name="_Toc33964028"/>
      <w:bookmarkStart w:id="1311" w:name="_Toc33980784"/>
      <w:bookmarkStart w:id="1312" w:name="_Toc36462585"/>
      <w:bookmarkStart w:id="1313" w:name="_Toc36462781"/>
      <w:bookmarkStart w:id="1314" w:name="_Toc43026020"/>
      <w:bookmarkStart w:id="1315" w:name="_Toc49763554"/>
      <w:bookmarkStart w:id="1316" w:name="_Toc56754250"/>
      <w:bookmarkStart w:id="1317" w:name="_Toc88743017"/>
      <w:bookmarkStart w:id="1318" w:name="_Toc101253927"/>
      <w:bookmarkStart w:id="1319" w:name="_Toc101254366"/>
      <w:bookmarkStart w:id="1320" w:name="_Toc104112078"/>
      <w:bookmarkStart w:id="1321" w:name="_Toc104192255"/>
      <w:bookmarkStart w:id="1322" w:name="_Toc104192819"/>
      <w:bookmarkStart w:id="1323" w:name="_Toc133336197"/>
      <w:bookmarkStart w:id="1324" w:name="_Toc143984685"/>
      <w:bookmarkStart w:id="1325" w:name="_Toc144147461"/>
      <w:bookmarkStart w:id="1326" w:name="_Toc153885255"/>
      <w:r w:rsidRPr="00F11966">
        <w:t>5.4.3.10</w:t>
      </w:r>
      <w:r w:rsidRPr="00F11966">
        <w:tab/>
        <w:t>Enumeration: AccessTypeRm</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327" w:name="_Toc24925822"/>
      <w:bookmarkStart w:id="1328" w:name="_Toc24926000"/>
      <w:bookmarkStart w:id="1329" w:name="_Toc24926176"/>
      <w:bookmarkStart w:id="1330" w:name="_Toc33964029"/>
      <w:bookmarkStart w:id="1331" w:name="_Toc33980785"/>
      <w:bookmarkStart w:id="1332" w:name="_Toc36462586"/>
      <w:bookmarkStart w:id="1333" w:name="_Toc36462782"/>
      <w:bookmarkStart w:id="1334" w:name="_Toc43026021"/>
      <w:bookmarkStart w:id="1335" w:name="_Toc49763555"/>
      <w:bookmarkStart w:id="1336" w:name="_Toc56754251"/>
      <w:bookmarkStart w:id="1337" w:name="_Toc88743018"/>
      <w:bookmarkStart w:id="1338" w:name="_Toc101253928"/>
      <w:bookmarkStart w:id="1339" w:name="_Toc101254367"/>
      <w:bookmarkStart w:id="1340" w:name="_Toc104112079"/>
      <w:bookmarkStart w:id="1341" w:name="_Toc104192256"/>
      <w:bookmarkStart w:id="1342" w:name="_Toc104192820"/>
      <w:bookmarkStart w:id="1343" w:name="_Toc133336198"/>
      <w:bookmarkStart w:id="1344" w:name="_Toc143984686"/>
      <w:bookmarkStart w:id="1345" w:name="_Toc144147462"/>
      <w:bookmarkStart w:id="1346" w:name="_Toc153885256"/>
      <w:r w:rsidRPr="00F11966">
        <w:t>5.4.3.11</w:t>
      </w:r>
      <w:r w:rsidRPr="00F11966">
        <w:tab/>
        <w:t>Enumeration: RatTypeRm</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347" w:name="_Toc24925823"/>
      <w:bookmarkStart w:id="1348" w:name="_Toc24926001"/>
      <w:bookmarkStart w:id="1349" w:name="_Toc24926177"/>
      <w:bookmarkStart w:id="1350" w:name="_Toc33964030"/>
      <w:bookmarkStart w:id="1351" w:name="_Toc33980786"/>
      <w:bookmarkStart w:id="1352" w:name="_Toc36462587"/>
      <w:bookmarkStart w:id="1353" w:name="_Toc36462783"/>
      <w:bookmarkStart w:id="1354" w:name="_Toc43026022"/>
      <w:bookmarkStart w:id="1355" w:name="_Toc49763556"/>
      <w:bookmarkStart w:id="1356" w:name="_Toc56754252"/>
      <w:bookmarkStart w:id="1357" w:name="_Toc88743019"/>
      <w:bookmarkStart w:id="1358" w:name="_Toc101253929"/>
      <w:bookmarkStart w:id="1359" w:name="_Toc101254368"/>
      <w:bookmarkStart w:id="1360" w:name="_Toc104112080"/>
      <w:bookmarkStart w:id="1361" w:name="_Toc104192257"/>
      <w:bookmarkStart w:id="1362" w:name="_Toc104192821"/>
      <w:bookmarkStart w:id="1363" w:name="_Toc133336199"/>
      <w:bookmarkStart w:id="1364" w:name="_Toc143984687"/>
      <w:bookmarkStart w:id="1365" w:name="_Toc144147463"/>
      <w:bookmarkStart w:id="1366" w:name="_Toc153885257"/>
      <w:r w:rsidRPr="00F11966">
        <w:t>5.4.3.12</w:t>
      </w:r>
      <w:r w:rsidRPr="00F11966">
        <w:tab/>
        <w:t>Enumeration: PduSessionTypeRm</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367" w:name="_Toc24925824"/>
      <w:bookmarkStart w:id="1368" w:name="_Toc24926002"/>
      <w:bookmarkStart w:id="1369" w:name="_Toc24926178"/>
      <w:bookmarkStart w:id="1370" w:name="_Toc33964031"/>
      <w:bookmarkStart w:id="1371" w:name="_Toc33980787"/>
      <w:bookmarkStart w:id="1372" w:name="_Toc36462588"/>
      <w:bookmarkStart w:id="1373" w:name="_Toc36462784"/>
      <w:bookmarkStart w:id="1374" w:name="_Toc43026023"/>
      <w:bookmarkStart w:id="1375" w:name="_Toc49763557"/>
      <w:bookmarkStart w:id="1376" w:name="_Toc56754253"/>
      <w:bookmarkStart w:id="1377" w:name="_Toc88743020"/>
      <w:bookmarkStart w:id="1378" w:name="_Toc101253930"/>
      <w:bookmarkStart w:id="1379" w:name="_Toc101254369"/>
      <w:bookmarkStart w:id="1380" w:name="_Toc104112081"/>
      <w:bookmarkStart w:id="1381" w:name="_Toc104192258"/>
      <w:bookmarkStart w:id="1382" w:name="_Toc104192822"/>
      <w:bookmarkStart w:id="1383" w:name="_Toc133336200"/>
      <w:bookmarkStart w:id="1384" w:name="_Toc143984688"/>
      <w:bookmarkStart w:id="1385" w:name="_Toc144147464"/>
      <w:bookmarkStart w:id="1386" w:name="_Toc153885258"/>
      <w:r w:rsidRPr="00F11966">
        <w:t>5.4.3.13</w:t>
      </w:r>
      <w:r w:rsidRPr="00F11966">
        <w:tab/>
        <w:t>Enumeration: UpIntegrityRm</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387" w:name="_Toc24925825"/>
      <w:bookmarkStart w:id="1388" w:name="_Toc24926003"/>
      <w:bookmarkStart w:id="1389" w:name="_Toc24926179"/>
      <w:bookmarkStart w:id="1390" w:name="_Toc33964032"/>
      <w:bookmarkStart w:id="1391" w:name="_Toc33980788"/>
      <w:bookmarkStart w:id="1392" w:name="_Toc36462589"/>
      <w:bookmarkStart w:id="1393" w:name="_Toc36462785"/>
      <w:bookmarkStart w:id="1394" w:name="_Toc43026024"/>
      <w:bookmarkStart w:id="1395" w:name="_Toc49763558"/>
      <w:bookmarkStart w:id="1396" w:name="_Toc56754254"/>
      <w:bookmarkStart w:id="1397" w:name="_Toc88743021"/>
      <w:bookmarkStart w:id="1398" w:name="_Toc101253931"/>
      <w:bookmarkStart w:id="1399" w:name="_Toc101254370"/>
      <w:bookmarkStart w:id="1400" w:name="_Toc104112082"/>
      <w:bookmarkStart w:id="1401" w:name="_Toc104192259"/>
      <w:bookmarkStart w:id="1402" w:name="_Toc104192823"/>
      <w:bookmarkStart w:id="1403" w:name="_Toc133336201"/>
      <w:bookmarkStart w:id="1404" w:name="_Toc143984689"/>
      <w:bookmarkStart w:id="1405" w:name="_Toc144147465"/>
      <w:bookmarkStart w:id="1406" w:name="_Toc153885259"/>
      <w:r w:rsidRPr="00F11966">
        <w:t>5.4.3.14</w:t>
      </w:r>
      <w:r w:rsidRPr="00F11966">
        <w:tab/>
        <w:t>Enumeration: UpConfidentialityRm</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407" w:name="_Toc24925826"/>
      <w:bookmarkStart w:id="1408" w:name="_Toc24926004"/>
      <w:bookmarkStart w:id="1409" w:name="_Toc24926180"/>
      <w:bookmarkStart w:id="1410" w:name="_Toc33964033"/>
      <w:bookmarkStart w:id="1411" w:name="_Toc33980789"/>
      <w:bookmarkStart w:id="1412" w:name="_Toc36462590"/>
      <w:bookmarkStart w:id="1413" w:name="_Toc36462786"/>
      <w:bookmarkStart w:id="1414" w:name="_Toc43026025"/>
      <w:bookmarkStart w:id="1415" w:name="_Toc49763559"/>
      <w:bookmarkStart w:id="1416" w:name="_Toc56754255"/>
      <w:bookmarkStart w:id="1417" w:name="_Toc88743022"/>
      <w:bookmarkStart w:id="1418" w:name="_Toc101253932"/>
      <w:bookmarkStart w:id="1419" w:name="_Toc101254371"/>
      <w:bookmarkStart w:id="1420" w:name="_Toc104112083"/>
      <w:bookmarkStart w:id="1421" w:name="_Toc104192260"/>
      <w:bookmarkStart w:id="1422" w:name="_Toc104192824"/>
      <w:bookmarkStart w:id="1423" w:name="_Toc133336202"/>
      <w:bookmarkStart w:id="1424" w:name="_Toc143984690"/>
      <w:bookmarkStart w:id="1425" w:name="_Toc144147466"/>
      <w:bookmarkStart w:id="1426" w:name="_Toc153885260"/>
      <w:r w:rsidRPr="00F11966">
        <w:t>5.4.3.15</w:t>
      </w:r>
      <w:r w:rsidRPr="00F11966">
        <w:tab/>
        <w:t>Enumeration: SscModeRm</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427" w:name="_Toc24925827"/>
      <w:bookmarkStart w:id="1428" w:name="_Toc24926005"/>
      <w:bookmarkStart w:id="1429" w:name="_Toc24926181"/>
      <w:bookmarkStart w:id="1430" w:name="_Toc33964034"/>
      <w:bookmarkStart w:id="1431" w:name="_Toc33980790"/>
      <w:bookmarkStart w:id="1432" w:name="_Toc36462591"/>
      <w:bookmarkStart w:id="1433" w:name="_Toc36462787"/>
      <w:bookmarkStart w:id="1434" w:name="_Toc43026026"/>
      <w:bookmarkStart w:id="1435" w:name="_Toc49763560"/>
      <w:bookmarkStart w:id="1436" w:name="_Toc56754256"/>
      <w:bookmarkStart w:id="1437" w:name="_Toc88743023"/>
      <w:bookmarkStart w:id="1438" w:name="_Toc101253933"/>
      <w:bookmarkStart w:id="1439" w:name="_Toc101254372"/>
      <w:bookmarkStart w:id="1440" w:name="_Toc104112084"/>
      <w:bookmarkStart w:id="1441" w:name="_Toc104192261"/>
      <w:bookmarkStart w:id="1442" w:name="_Toc104192825"/>
      <w:bookmarkStart w:id="1443" w:name="_Toc133336203"/>
      <w:bookmarkStart w:id="1444" w:name="_Toc143984691"/>
      <w:bookmarkStart w:id="1445" w:name="_Toc144147467"/>
      <w:bookmarkStart w:id="1446" w:name="_Toc153885261"/>
      <w:r w:rsidRPr="00F11966">
        <w:rPr>
          <w:noProof/>
        </w:rPr>
        <w:lastRenderedPageBreak/>
        <w:t>5.4.3.17</w:t>
      </w:r>
      <w:r w:rsidRPr="00F11966">
        <w:rPr>
          <w:noProof/>
        </w:rPr>
        <w:tab/>
        <w:t>Enumeration: DnaiChangeTypeRm</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447" w:name="_Toc24925828"/>
      <w:bookmarkStart w:id="1448" w:name="_Toc24926006"/>
      <w:bookmarkStart w:id="1449" w:name="_Toc24926182"/>
      <w:bookmarkStart w:id="1450" w:name="_Toc33964035"/>
      <w:bookmarkStart w:id="1451" w:name="_Toc33980791"/>
      <w:bookmarkStart w:id="1452" w:name="_Toc36462592"/>
      <w:bookmarkStart w:id="1453" w:name="_Toc36462788"/>
      <w:bookmarkStart w:id="1454" w:name="_Toc43026027"/>
      <w:bookmarkStart w:id="1455" w:name="_Toc49763561"/>
      <w:bookmarkStart w:id="1456" w:name="_Toc56754257"/>
      <w:bookmarkStart w:id="1457" w:name="_Toc88743024"/>
      <w:bookmarkStart w:id="1458" w:name="_Toc101253934"/>
      <w:bookmarkStart w:id="1459" w:name="_Toc101254373"/>
      <w:bookmarkStart w:id="1460" w:name="_Toc104112085"/>
      <w:bookmarkStart w:id="1461" w:name="_Toc104192262"/>
      <w:bookmarkStart w:id="1462" w:name="_Toc104192826"/>
      <w:bookmarkStart w:id="1463" w:name="_Toc133336204"/>
      <w:bookmarkStart w:id="1464" w:name="_Toc143984692"/>
      <w:bookmarkStart w:id="1465" w:name="_Toc144147468"/>
      <w:bookmarkStart w:id="1466" w:name="_Toc153885262"/>
      <w:r w:rsidRPr="00F11966">
        <w:t>5.4.3.18</w:t>
      </w:r>
      <w:r w:rsidRPr="00F11966">
        <w:tab/>
        <w:t>Enumeration: RestrictionTypeRm</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467" w:name="_Toc24925829"/>
      <w:bookmarkStart w:id="1468" w:name="_Toc24926007"/>
      <w:bookmarkStart w:id="1469" w:name="_Toc24926183"/>
      <w:bookmarkStart w:id="1470" w:name="_Toc33964036"/>
      <w:bookmarkStart w:id="1471" w:name="_Toc33980792"/>
      <w:bookmarkStart w:id="1472" w:name="_Toc36462593"/>
      <w:bookmarkStart w:id="1473" w:name="_Toc36462789"/>
      <w:bookmarkStart w:id="1474" w:name="_Toc43026028"/>
      <w:bookmarkStart w:id="1475" w:name="_Toc49763562"/>
      <w:bookmarkStart w:id="1476" w:name="_Toc56754258"/>
      <w:bookmarkStart w:id="1477" w:name="_Toc88743025"/>
      <w:bookmarkStart w:id="1478" w:name="_Toc101253935"/>
      <w:bookmarkStart w:id="1479" w:name="_Toc101254374"/>
      <w:bookmarkStart w:id="1480" w:name="_Toc104112086"/>
      <w:bookmarkStart w:id="1481" w:name="_Toc104192263"/>
      <w:bookmarkStart w:id="1482" w:name="_Toc104192827"/>
      <w:bookmarkStart w:id="1483" w:name="_Toc133336205"/>
      <w:bookmarkStart w:id="1484" w:name="_Toc143984693"/>
      <w:bookmarkStart w:id="1485" w:name="_Toc144147469"/>
      <w:bookmarkStart w:id="1486" w:name="_Toc153885263"/>
      <w:r w:rsidRPr="00F11966">
        <w:t>5.4.3.19</w:t>
      </w:r>
      <w:r w:rsidRPr="00F11966">
        <w:tab/>
        <w:t>Enumeration: CoreNetworkType</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487" w:name="_Toc24925830"/>
      <w:bookmarkStart w:id="1488" w:name="_Toc24926008"/>
      <w:bookmarkStart w:id="1489" w:name="_Toc24926184"/>
      <w:bookmarkStart w:id="1490" w:name="_Toc33964037"/>
      <w:bookmarkStart w:id="1491" w:name="_Toc33980793"/>
      <w:bookmarkStart w:id="1492" w:name="_Toc36462594"/>
      <w:bookmarkStart w:id="1493" w:name="_Toc36462790"/>
      <w:bookmarkStart w:id="1494" w:name="_Toc43026029"/>
      <w:bookmarkStart w:id="1495" w:name="_Toc49763563"/>
      <w:bookmarkStart w:id="1496" w:name="_Toc56754259"/>
      <w:bookmarkStart w:id="1497" w:name="_Toc88743026"/>
      <w:bookmarkStart w:id="1498" w:name="_Toc101253936"/>
      <w:bookmarkStart w:id="1499" w:name="_Toc101254375"/>
      <w:bookmarkStart w:id="1500" w:name="_Toc104112087"/>
      <w:bookmarkStart w:id="1501" w:name="_Toc104192264"/>
      <w:bookmarkStart w:id="1502" w:name="_Toc104192828"/>
      <w:bookmarkStart w:id="1503" w:name="_Toc133336206"/>
      <w:bookmarkStart w:id="1504" w:name="_Toc143984694"/>
      <w:bookmarkStart w:id="1505" w:name="_Toc144147470"/>
      <w:bookmarkStart w:id="1506" w:name="_Toc153885264"/>
      <w:r w:rsidRPr="00F11966">
        <w:t>5.4.3.20</w:t>
      </w:r>
      <w:r w:rsidRPr="00F11966">
        <w:tab/>
        <w:t>Enumeration: PresenceState</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507" w:name="_Toc24925831"/>
      <w:bookmarkStart w:id="1508" w:name="_Toc24926009"/>
      <w:bookmarkStart w:id="1509" w:name="_Toc24926185"/>
      <w:bookmarkStart w:id="1510" w:name="_Toc33964038"/>
      <w:bookmarkStart w:id="1511" w:name="_Toc33980794"/>
      <w:bookmarkStart w:id="1512" w:name="_Toc36462595"/>
      <w:bookmarkStart w:id="1513" w:name="_Toc36462791"/>
      <w:bookmarkStart w:id="1514" w:name="_Toc43026030"/>
      <w:bookmarkStart w:id="1515" w:name="_Toc49763564"/>
      <w:bookmarkStart w:id="1516" w:name="_Toc56754260"/>
      <w:bookmarkStart w:id="1517" w:name="_Toc88743027"/>
      <w:bookmarkStart w:id="1518" w:name="_Toc101253937"/>
      <w:bookmarkStart w:id="1519" w:name="_Toc101254376"/>
      <w:bookmarkStart w:id="1520" w:name="_Toc104112088"/>
      <w:bookmarkStart w:id="1521" w:name="_Toc104192265"/>
      <w:bookmarkStart w:id="1522" w:name="_Toc104192829"/>
      <w:bookmarkStart w:id="1523" w:name="_Toc133336207"/>
      <w:bookmarkStart w:id="1524" w:name="_Toc143984695"/>
      <w:bookmarkStart w:id="1525" w:name="_Toc144147471"/>
      <w:bookmarkStart w:id="1526" w:name="_Toc153885265"/>
      <w:r w:rsidRPr="00F11966">
        <w:t>5.4.3.21</w:t>
      </w:r>
      <w:r w:rsidRPr="00F11966">
        <w:tab/>
        <w:t>Enumeration: StationaryIndication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527" w:name="_Toc24925832"/>
      <w:bookmarkStart w:id="1528" w:name="_Toc24926010"/>
      <w:bookmarkStart w:id="1529" w:name="_Toc24926186"/>
      <w:bookmarkStart w:id="1530" w:name="_Toc33964039"/>
      <w:bookmarkStart w:id="1531" w:name="_Toc33980795"/>
      <w:bookmarkStart w:id="1532" w:name="_Toc36462596"/>
      <w:bookmarkStart w:id="1533" w:name="_Toc36462792"/>
      <w:bookmarkStart w:id="1534" w:name="_Toc43026031"/>
      <w:bookmarkStart w:id="1535" w:name="_Toc49763565"/>
      <w:bookmarkStart w:id="1536" w:name="_Toc56754261"/>
      <w:bookmarkStart w:id="1537" w:name="_Toc88743028"/>
      <w:bookmarkStart w:id="1538" w:name="_Toc101253938"/>
      <w:bookmarkStart w:id="1539" w:name="_Toc101254377"/>
      <w:bookmarkStart w:id="1540" w:name="_Toc104112089"/>
      <w:bookmarkStart w:id="1541" w:name="_Toc104192266"/>
      <w:bookmarkStart w:id="1542" w:name="_Toc104192830"/>
      <w:bookmarkStart w:id="1543" w:name="_Toc133336208"/>
      <w:bookmarkStart w:id="1544" w:name="_Toc143984696"/>
      <w:bookmarkStart w:id="1545" w:name="_Toc144147472"/>
      <w:bookmarkStart w:id="1546" w:name="_Toc153885266"/>
      <w:r w:rsidRPr="00F11966">
        <w:t>5.4.3.22</w:t>
      </w:r>
      <w:r w:rsidRPr="00F11966">
        <w:tab/>
        <w:t>Enumeration: StationaryIndicationRm</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547" w:name="_Toc24925833"/>
      <w:bookmarkStart w:id="1548" w:name="_Toc24926011"/>
      <w:bookmarkStart w:id="1549" w:name="_Toc24926187"/>
      <w:bookmarkStart w:id="1550" w:name="_Toc33964040"/>
      <w:bookmarkStart w:id="1551" w:name="_Toc33980796"/>
      <w:bookmarkStart w:id="1552" w:name="_Toc36462597"/>
      <w:bookmarkStart w:id="1553" w:name="_Toc36462793"/>
      <w:bookmarkStart w:id="1554" w:name="_Toc43026032"/>
      <w:bookmarkStart w:id="1555" w:name="_Toc49763566"/>
      <w:bookmarkStart w:id="1556" w:name="_Toc56754262"/>
      <w:bookmarkStart w:id="1557" w:name="_Toc88743029"/>
      <w:bookmarkStart w:id="1558" w:name="_Toc101253939"/>
      <w:bookmarkStart w:id="1559" w:name="_Toc101254378"/>
      <w:bookmarkStart w:id="1560" w:name="_Toc104112090"/>
      <w:bookmarkStart w:id="1561" w:name="_Toc104192267"/>
      <w:bookmarkStart w:id="1562" w:name="_Toc104192831"/>
      <w:bookmarkStart w:id="1563" w:name="_Toc133336209"/>
      <w:bookmarkStart w:id="1564" w:name="_Toc143984697"/>
      <w:bookmarkStart w:id="1565" w:name="_Toc144147473"/>
      <w:bookmarkStart w:id="1566" w:name="_Toc153885267"/>
      <w:r w:rsidRPr="00F11966">
        <w:t>5.4.3.23</w:t>
      </w:r>
      <w:r w:rsidRPr="00F11966">
        <w:tab/>
        <w:t>Enumeration: ScheduledCommunicationType</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567" w:name="_Toc24925834"/>
      <w:bookmarkStart w:id="1568" w:name="_Toc24926012"/>
      <w:bookmarkStart w:id="1569" w:name="_Toc24926188"/>
      <w:bookmarkStart w:id="1570" w:name="_Toc33964041"/>
      <w:bookmarkStart w:id="1571" w:name="_Toc33980797"/>
      <w:bookmarkStart w:id="1572" w:name="_Toc36462598"/>
      <w:bookmarkStart w:id="1573" w:name="_Toc36462794"/>
      <w:bookmarkStart w:id="1574" w:name="_Toc43026033"/>
      <w:bookmarkStart w:id="1575" w:name="_Toc49763567"/>
      <w:bookmarkStart w:id="1576" w:name="_Toc56754263"/>
      <w:bookmarkStart w:id="1577" w:name="_Toc88743030"/>
      <w:bookmarkStart w:id="1578" w:name="_Toc101253940"/>
      <w:bookmarkStart w:id="1579" w:name="_Toc101254379"/>
      <w:bookmarkStart w:id="1580" w:name="_Toc104112091"/>
      <w:bookmarkStart w:id="1581" w:name="_Toc104192268"/>
      <w:bookmarkStart w:id="1582" w:name="_Toc104192832"/>
      <w:bookmarkStart w:id="1583" w:name="_Toc133336210"/>
      <w:bookmarkStart w:id="1584" w:name="_Toc143984698"/>
      <w:bookmarkStart w:id="1585" w:name="_Toc144147474"/>
      <w:bookmarkStart w:id="1586" w:name="_Toc153885268"/>
      <w:r w:rsidRPr="00F11966">
        <w:t>5.4.3.24</w:t>
      </w:r>
      <w:r w:rsidRPr="00F11966">
        <w:tab/>
        <w:t>Enumeration: ScheduledCommunicationTypeRm</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587" w:name="_Toc24925835"/>
      <w:bookmarkStart w:id="1588" w:name="_Toc24926013"/>
      <w:bookmarkStart w:id="1589" w:name="_Toc24926189"/>
      <w:bookmarkStart w:id="1590" w:name="_Toc33964042"/>
      <w:bookmarkStart w:id="1591" w:name="_Toc33980798"/>
      <w:bookmarkStart w:id="1592" w:name="_Toc36462599"/>
      <w:bookmarkStart w:id="1593" w:name="_Toc36462795"/>
      <w:bookmarkStart w:id="1594" w:name="_Toc43026034"/>
      <w:bookmarkStart w:id="1595" w:name="_Toc49763568"/>
      <w:bookmarkStart w:id="1596" w:name="_Toc56754264"/>
      <w:bookmarkStart w:id="1597" w:name="_Toc88743031"/>
      <w:bookmarkStart w:id="1598" w:name="_Toc101253941"/>
      <w:bookmarkStart w:id="1599" w:name="_Toc101254380"/>
      <w:bookmarkStart w:id="1600" w:name="_Toc104112092"/>
      <w:bookmarkStart w:id="1601" w:name="_Toc104192269"/>
      <w:bookmarkStart w:id="1602" w:name="_Toc104192833"/>
      <w:bookmarkStart w:id="1603" w:name="_Toc133336211"/>
      <w:bookmarkStart w:id="1604" w:name="_Toc143984699"/>
      <w:bookmarkStart w:id="1605" w:name="_Toc144147475"/>
      <w:bookmarkStart w:id="1606" w:name="_Toc153885269"/>
      <w:r w:rsidRPr="00F11966">
        <w:t>5.4.3.25</w:t>
      </w:r>
      <w:r w:rsidRPr="00F11966">
        <w:tab/>
        <w:t>Enumeration: TrafficProfile</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607" w:name="_Toc24925836"/>
      <w:bookmarkStart w:id="1608" w:name="_Toc24926014"/>
      <w:bookmarkStart w:id="1609" w:name="_Toc24926190"/>
      <w:bookmarkStart w:id="1610" w:name="_Toc33964043"/>
      <w:bookmarkStart w:id="1611" w:name="_Toc33980799"/>
      <w:bookmarkStart w:id="1612" w:name="_Toc36462600"/>
      <w:bookmarkStart w:id="1613" w:name="_Toc36462796"/>
      <w:bookmarkStart w:id="1614" w:name="_Toc43026035"/>
      <w:bookmarkStart w:id="1615" w:name="_Toc49763569"/>
      <w:bookmarkStart w:id="1616" w:name="_Toc56754265"/>
      <w:bookmarkStart w:id="1617" w:name="_Toc88743032"/>
      <w:bookmarkStart w:id="1618" w:name="_Toc101253942"/>
      <w:bookmarkStart w:id="1619" w:name="_Toc101254381"/>
      <w:bookmarkStart w:id="1620" w:name="_Toc104112093"/>
      <w:bookmarkStart w:id="1621" w:name="_Toc104192270"/>
      <w:bookmarkStart w:id="1622" w:name="_Toc104192834"/>
      <w:bookmarkStart w:id="1623" w:name="_Toc133336212"/>
      <w:bookmarkStart w:id="1624" w:name="_Toc143984700"/>
      <w:bookmarkStart w:id="1625" w:name="_Toc144147476"/>
      <w:bookmarkStart w:id="1626" w:name="_Toc153885270"/>
      <w:r w:rsidRPr="00F11966">
        <w:t>5.4.3.26</w:t>
      </w:r>
      <w:r w:rsidRPr="00F11966">
        <w:tab/>
        <w:t>Enumeration: TrafficProfileRm</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627" w:name="_Toc33964044"/>
      <w:bookmarkStart w:id="1628" w:name="_Toc33980800"/>
      <w:bookmarkStart w:id="1629" w:name="_Toc36462601"/>
      <w:bookmarkStart w:id="1630" w:name="_Toc36462797"/>
      <w:bookmarkStart w:id="1631" w:name="_Toc43026036"/>
      <w:bookmarkStart w:id="1632" w:name="_Toc49763570"/>
      <w:bookmarkStart w:id="1633" w:name="_Toc56754266"/>
      <w:bookmarkStart w:id="1634" w:name="_Toc88743033"/>
      <w:bookmarkStart w:id="1635" w:name="_Toc101253943"/>
      <w:bookmarkStart w:id="1636" w:name="_Toc101254382"/>
      <w:bookmarkStart w:id="1637" w:name="_Toc104112094"/>
      <w:bookmarkStart w:id="1638" w:name="_Toc104192271"/>
      <w:bookmarkStart w:id="1639" w:name="_Toc104192835"/>
      <w:bookmarkStart w:id="1640" w:name="_Toc133336213"/>
      <w:bookmarkStart w:id="1641" w:name="_Toc143984701"/>
      <w:bookmarkStart w:id="1642" w:name="_Toc144147477"/>
      <w:bookmarkStart w:id="1643" w:name="_Toc153885271"/>
      <w:r w:rsidRPr="00F11966">
        <w:t>5.4.3.27</w:t>
      </w:r>
      <w:r w:rsidRPr="00F11966">
        <w:tab/>
        <w:t>Enumeration: LcsServiceAuth</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644" w:name="_Toc20148658"/>
      <w:bookmarkStart w:id="1645" w:name="_Toc33964045"/>
      <w:bookmarkStart w:id="1646" w:name="_Toc33980801"/>
      <w:bookmarkStart w:id="1647" w:name="_Toc36462602"/>
      <w:bookmarkStart w:id="1648" w:name="_Toc36462798"/>
      <w:bookmarkStart w:id="1649" w:name="_Toc43026037"/>
      <w:bookmarkStart w:id="1650" w:name="_Toc49763571"/>
      <w:bookmarkStart w:id="1651" w:name="_Toc56754267"/>
      <w:bookmarkStart w:id="1652" w:name="_Toc88743034"/>
      <w:bookmarkStart w:id="1653" w:name="_Toc101253944"/>
      <w:bookmarkStart w:id="1654" w:name="_Toc101254383"/>
      <w:bookmarkStart w:id="1655" w:name="_Toc104112095"/>
      <w:bookmarkStart w:id="1656" w:name="_Toc104192272"/>
      <w:bookmarkStart w:id="1657" w:name="_Toc104192836"/>
      <w:bookmarkStart w:id="1658" w:name="_Toc133336214"/>
      <w:bookmarkStart w:id="1659" w:name="_Toc143984702"/>
      <w:bookmarkStart w:id="1660" w:name="_Toc144147478"/>
      <w:bookmarkStart w:id="1661" w:name="_Toc153885272"/>
      <w:r w:rsidRPr="00F11966">
        <w:t>5.4.3.28</w:t>
      </w:r>
      <w:r w:rsidRPr="00F11966">
        <w:tab/>
        <w:t xml:space="preserve">Enumeration: </w:t>
      </w:r>
      <w:bookmarkEnd w:id="1644"/>
      <w:r w:rsidRPr="00F11966">
        <w:t>UeAuth</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662" w:name="_Toc33964046"/>
      <w:bookmarkStart w:id="1663" w:name="_Toc33980802"/>
      <w:bookmarkStart w:id="1664" w:name="_Toc36462603"/>
      <w:bookmarkStart w:id="1665" w:name="_Toc36462799"/>
      <w:bookmarkStart w:id="1666" w:name="_Toc43026038"/>
      <w:bookmarkStart w:id="1667" w:name="_Toc49763572"/>
      <w:bookmarkStart w:id="1668" w:name="_Toc56754268"/>
      <w:bookmarkStart w:id="1669" w:name="_Toc88743035"/>
      <w:bookmarkStart w:id="1670" w:name="_Toc101253945"/>
      <w:bookmarkStart w:id="1671" w:name="_Toc101254384"/>
      <w:bookmarkStart w:id="1672" w:name="_Toc104112096"/>
      <w:bookmarkStart w:id="1673" w:name="_Toc104192273"/>
      <w:bookmarkStart w:id="1674" w:name="_Toc104192837"/>
      <w:bookmarkStart w:id="1675" w:name="_Toc133336215"/>
      <w:bookmarkStart w:id="1676" w:name="_Toc143984703"/>
      <w:bookmarkStart w:id="1677" w:name="_Toc144147479"/>
      <w:bookmarkStart w:id="1678" w:name="_Toc153885273"/>
      <w:r w:rsidRPr="00F11966">
        <w:lastRenderedPageBreak/>
        <w:t>5.4.3.29</w:t>
      </w:r>
      <w:r w:rsidRPr="00F11966">
        <w:tab/>
        <w:t xml:space="preserve">Enumeration: </w:t>
      </w:r>
      <w:r w:rsidRPr="00F11966">
        <w:rPr>
          <w:noProof/>
          <w:lang w:eastAsia="zh-CN"/>
        </w:rPr>
        <w:t>DlDataDeliveryStatus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679" w:name="_Toc33964047"/>
      <w:bookmarkStart w:id="1680" w:name="_Toc33980803"/>
      <w:bookmarkStart w:id="1681" w:name="_Toc36462604"/>
      <w:bookmarkStart w:id="1682" w:name="_Toc36462800"/>
      <w:bookmarkStart w:id="1683" w:name="_Toc43026039"/>
      <w:bookmarkStart w:id="1684" w:name="_Toc49763573"/>
      <w:bookmarkStart w:id="1685" w:name="_Toc56754269"/>
      <w:bookmarkStart w:id="1686" w:name="_Toc88743036"/>
      <w:bookmarkStart w:id="1687" w:name="_Toc101253946"/>
      <w:bookmarkStart w:id="1688" w:name="_Toc101254385"/>
      <w:bookmarkStart w:id="1689" w:name="_Toc104112097"/>
      <w:bookmarkStart w:id="1690" w:name="_Toc104192274"/>
      <w:bookmarkStart w:id="1691" w:name="_Toc104192838"/>
      <w:bookmarkStart w:id="1692" w:name="_Toc133336216"/>
      <w:bookmarkStart w:id="1693" w:name="_Toc143984704"/>
      <w:bookmarkStart w:id="1694" w:name="_Toc144147480"/>
      <w:bookmarkStart w:id="1695" w:name="_Toc153885274"/>
      <w:r w:rsidRPr="00F11966">
        <w:t>5.4.3.30</w:t>
      </w:r>
      <w:r w:rsidRPr="00F11966">
        <w:tab/>
        <w:t>Enumeration: DlDataDelivery</w:t>
      </w:r>
      <w:r w:rsidRPr="00F11966">
        <w:rPr>
          <w:noProof/>
        </w:rPr>
        <w:t>Status</w:t>
      </w:r>
      <w:r w:rsidRPr="00F11966">
        <w:t>Rm</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696" w:name="_Toc33964049"/>
      <w:bookmarkStart w:id="1697" w:name="_Toc33980804"/>
      <w:bookmarkStart w:id="1698" w:name="_Toc36462605"/>
      <w:bookmarkStart w:id="1699" w:name="_Toc36462801"/>
      <w:bookmarkStart w:id="1700" w:name="_Toc43026040"/>
      <w:bookmarkStart w:id="1701" w:name="_Toc49763574"/>
      <w:bookmarkStart w:id="1702" w:name="_Toc56754270"/>
      <w:bookmarkStart w:id="1703" w:name="_Toc88743037"/>
      <w:bookmarkStart w:id="1704" w:name="_Toc101253947"/>
      <w:bookmarkStart w:id="1705" w:name="_Toc101254386"/>
      <w:bookmarkStart w:id="1706" w:name="_Toc104112098"/>
      <w:bookmarkStart w:id="1707" w:name="_Toc104192275"/>
      <w:bookmarkStart w:id="1708" w:name="_Toc104192839"/>
      <w:bookmarkStart w:id="1709" w:name="_Toc133336217"/>
      <w:bookmarkStart w:id="1710" w:name="_Toc143984705"/>
      <w:bookmarkStart w:id="1711" w:name="_Toc144147481"/>
      <w:bookmarkStart w:id="1712" w:name="_Toc153885275"/>
      <w:r w:rsidRPr="00F11966">
        <w:t>5.4.3.31</w:t>
      </w:r>
      <w:r w:rsidRPr="00F11966">
        <w:tab/>
      </w:r>
      <w:bookmarkEnd w:id="1696"/>
      <w:bookmarkEnd w:id="1697"/>
      <w:bookmarkEnd w:id="1698"/>
      <w:bookmarkEnd w:id="1699"/>
      <w:r w:rsidR="00F445D2" w:rsidRPr="00F11966">
        <w:t>Void</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713" w:name="_Toc43026041"/>
      <w:bookmarkStart w:id="1714" w:name="_Toc49763575"/>
      <w:bookmarkStart w:id="1715" w:name="_Toc56754271"/>
      <w:bookmarkStart w:id="1716" w:name="_Toc88743038"/>
      <w:bookmarkStart w:id="1717" w:name="_Toc101253948"/>
      <w:bookmarkStart w:id="1718" w:name="_Toc101254387"/>
      <w:bookmarkStart w:id="1719" w:name="_Toc104112099"/>
      <w:bookmarkStart w:id="1720" w:name="_Toc104192276"/>
      <w:bookmarkStart w:id="1721" w:name="_Toc104192840"/>
      <w:bookmarkStart w:id="1722" w:name="_Toc133336218"/>
      <w:bookmarkStart w:id="1723" w:name="_Toc143984706"/>
      <w:bookmarkStart w:id="1724" w:name="_Toc144147482"/>
      <w:bookmarkStart w:id="1725" w:name="_Toc153885276"/>
      <w:r w:rsidRPr="00F11966">
        <w:t>5.4.3.32</w:t>
      </w:r>
      <w:r w:rsidRPr="00F11966">
        <w:tab/>
        <w:t>Enumeration: AuthStatus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726" w:name="_Toc27592828"/>
      <w:bookmarkStart w:id="1727" w:name="_Toc43026042"/>
      <w:bookmarkStart w:id="1728" w:name="_Toc49763576"/>
      <w:bookmarkStart w:id="1729" w:name="_Toc56754272"/>
      <w:bookmarkStart w:id="1730" w:name="_Toc88743039"/>
      <w:bookmarkStart w:id="1731" w:name="_Toc101253949"/>
      <w:bookmarkStart w:id="1732" w:name="_Toc101254388"/>
      <w:bookmarkStart w:id="1733" w:name="_Toc104112100"/>
      <w:bookmarkStart w:id="1734" w:name="_Toc104192277"/>
      <w:bookmarkStart w:id="1735" w:name="_Toc104192841"/>
      <w:bookmarkStart w:id="1736" w:name="_Toc133336219"/>
      <w:bookmarkStart w:id="1737" w:name="_Toc143984707"/>
      <w:bookmarkStart w:id="1738" w:name="_Toc144147483"/>
      <w:bookmarkStart w:id="1739" w:name="_Toc153885277"/>
      <w:r w:rsidRPr="00F11966">
        <w:t>5.4.3.33</w:t>
      </w:r>
      <w:r w:rsidRPr="00F11966">
        <w:tab/>
        <w:t xml:space="preserve">Enumeration: </w:t>
      </w:r>
      <w:bookmarkEnd w:id="1726"/>
      <w:r w:rsidRPr="00F11966">
        <w:t>LineType</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740" w:name="_Toc27592829"/>
      <w:bookmarkStart w:id="1741" w:name="_Toc43026043"/>
      <w:bookmarkStart w:id="1742" w:name="_Toc49763577"/>
      <w:bookmarkStart w:id="1743" w:name="_Toc56754273"/>
      <w:bookmarkStart w:id="1744" w:name="_Toc88743040"/>
      <w:bookmarkStart w:id="1745" w:name="_Toc101253950"/>
      <w:bookmarkStart w:id="1746" w:name="_Toc101254389"/>
      <w:bookmarkStart w:id="1747" w:name="_Toc104112101"/>
      <w:bookmarkStart w:id="1748" w:name="_Toc104192278"/>
      <w:bookmarkStart w:id="1749" w:name="_Toc104192842"/>
      <w:bookmarkStart w:id="1750" w:name="_Toc133336220"/>
      <w:bookmarkStart w:id="1751" w:name="_Toc143984708"/>
      <w:bookmarkStart w:id="1752" w:name="_Toc144147484"/>
      <w:bookmarkStart w:id="1753" w:name="_Toc153885278"/>
      <w:r w:rsidRPr="00F11966">
        <w:t>5.4.3.34</w:t>
      </w:r>
      <w:r w:rsidRPr="00F11966">
        <w:tab/>
        <w:t xml:space="preserve">Enumeration: </w:t>
      </w:r>
      <w:bookmarkEnd w:id="1740"/>
      <w:r w:rsidRPr="00F11966">
        <w:t>LineTypeRm</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754" w:name="_Toc43026044"/>
      <w:bookmarkStart w:id="1755" w:name="_Toc49763578"/>
      <w:bookmarkStart w:id="1756" w:name="_Toc56754274"/>
      <w:bookmarkStart w:id="1757" w:name="_Toc88743041"/>
      <w:bookmarkStart w:id="1758" w:name="_Toc101253951"/>
      <w:bookmarkStart w:id="1759" w:name="_Toc101254390"/>
      <w:bookmarkStart w:id="1760" w:name="_Toc104112102"/>
      <w:bookmarkStart w:id="1761" w:name="_Toc104192279"/>
      <w:bookmarkStart w:id="1762" w:name="_Toc104192843"/>
      <w:bookmarkStart w:id="1763" w:name="_Toc133336221"/>
      <w:bookmarkStart w:id="1764" w:name="_Toc143984709"/>
      <w:bookmarkStart w:id="1765" w:name="_Toc144147485"/>
      <w:bookmarkStart w:id="1766" w:name="_Toc153885279"/>
      <w:r w:rsidRPr="00F23CD7">
        <w:lastRenderedPageBreak/>
        <w:t>5.4.3.35</w:t>
      </w:r>
      <w:r w:rsidRPr="00F23CD7">
        <w:tab/>
      </w:r>
      <w:r w:rsidR="00863648" w:rsidRPr="00202CB2">
        <w:t>Void</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F5FB74B" w14:textId="77777777" w:rsidR="002922AB" w:rsidRPr="00813CE7" w:rsidRDefault="002922AB" w:rsidP="00D362EB">
      <w:pPr>
        <w:pStyle w:val="Heading4"/>
      </w:pPr>
      <w:bookmarkStart w:id="1767" w:name="_Toc43026045"/>
      <w:bookmarkStart w:id="1768" w:name="_Toc49763579"/>
      <w:bookmarkStart w:id="1769" w:name="_Toc56754275"/>
      <w:bookmarkStart w:id="1770" w:name="_Toc88743042"/>
      <w:bookmarkStart w:id="1771" w:name="_Toc101253952"/>
      <w:bookmarkStart w:id="1772" w:name="_Toc101254391"/>
      <w:bookmarkStart w:id="1773" w:name="_Toc104112103"/>
      <w:bookmarkStart w:id="1774" w:name="_Toc104192280"/>
      <w:bookmarkStart w:id="1775" w:name="_Toc104192844"/>
      <w:bookmarkStart w:id="1776" w:name="_Toc133336222"/>
      <w:bookmarkStart w:id="1777" w:name="_Toc143984710"/>
      <w:bookmarkStart w:id="1778" w:name="_Toc144147486"/>
      <w:bookmarkStart w:id="1779" w:name="_Toc153885280"/>
      <w:r w:rsidRPr="00F23CD7">
        <w:t>5.4.3.36</w:t>
      </w:r>
      <w:r w:rsidRPr="00F23CD7">
        <w:tab/>
      </w:r>
      <w:r w:rsidR="00863648" w:rsidRPr="00202CB2">
        <w:t>Void</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76079F32" w14:textId="77777777" w:rsidR="00822329" w:rsidRDefault="00822329" w:rsidP="00D362EB">
      <w:pPr>
        <w:pStyle w:val="Heading4"/>
        <w:rPr>
          <w:noProof/>
        </w:rPr>
      </w:pPr>
      <w:bookmarkStart w:id="1780" w:name="_Toc88743043"/>
      <w:bookmarkStart w:id="1781" w:name="_Toc101253953"/>
      <w:bookmarkStart w:id="1782" w:name="_Toc101254392"/>
      <w:bookmarkStart w:id="1783" w:name="_Toc104112104"/>
      <w:bookmarkStart w:id="1784" w:name="_Toc104192281"/>
      <w:bookmarkStart w:id="1785" w:name="_Toc104192845"/>
      <w:bookmarkStart w:id="1786" w:name="_Toc133336223"/>
      <w:bookmarkStart w:id="1787" w:name="_Toc143984711"/>
      <w:bookmarkStart w:id="1788" w:name="_Toc144147487"/>
      <w:bookmarkStart w:id="1789" w:name="_Toc153885281"/>
      <w:r w:rsidRPr="00F11966">
        <w:t>5.4.3.</w:t>
      </w:r>
      <w:r>
        <w:t>37</w:t>
      </w:r>
      <w:r w:rsidRPr="00F11966">
        <w:tab/>
      </w:r>
      <w:r>
        <w:rPr>
          <w:noProof/>
        </w:rPr>
        <w:t xml:space="preserve">Enumeration: </w:t>
      </w:r>
      <w:r>
        <w:rPr>
          <w:rFonts w:hint="eastAsia"/>
          <w:lang w:eastAsia="zh-CN"/>
        </w:rPr>
        <w:t>N</w:t>
      </w:r>
      <w:r>
        <w:rPr>
          <w:lang w:eastAsia="zh-CN"/>
        </w:rPr>
        <w:t>otificationFlag</w:t>
      </w:r>
      <w:bookmarkEnd w:id="1780"/>
      <w:bookmarkEnd w:id="1781"/>
      <w:bookmarkEnd w:id="1782"/>
      <w:bookmarkEnd w:id="1783"/>
      <w:bookmarkEnd w:id="1784"/>
      <w:bookmarkEnd w:id="1785"/>
      <w:bookmarkEnd w:id="1786"/>
      <w:bookmarkEnd w:id="1787"/>
      <w:bookmarkEnd w:id="1788"/>
      <w:bookmarkEnd w:id="1789"/>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790" w:name="_Toc88743044"/>
      <w:bookmarkStart w:id="1791" w:name="_Toc101253954"/>
      <w:bookmarkStart w:id="1792" w:name="_Toc101254393"/>
      <w:bookmarkStart w:id="1793" w:name="_Toc104112105"/>
      <w:bookmarkStart w:id="1794" w:name="_Toc104192282"/>
      <w:bookmarkStart w:id="1795" w:name="_Toc104192846"/>
      <w:bookmarkStart w:id="1796" w:name="_Toc133336224"/>
      <w:bookmarkStart w:id="1797" w:name="_Toc143984712"/>
      <w:bookmarkStart w:id="1798" w:name="_Toc144147488"/>
      <w:bookmarkStart w:id="1799" w:name="_Toc153885282"/>
      <w:r w:rsidRPr="00F11966">
        <w:t>5.4.3.</w:t>
      </w:r>
      <w:r>
        <w:t>38</w:t>
      </w:r>
      <w:r w:rsidRPr="00F11966">
        <w:tab/>
        <w:t xml:space="preserve">Enumeration: </w:t>
      </w:r>
      <w:r>
        <w:t>TransportProtocol</w:t>
      </w:r>
      <w:bookmarkEnd w:id="1790"/>
      <w:bookmarkEnd w:id="1791"/>
      <w:bookmarkEnd w:id="1792"/>
      <w:bookmarkEnd w:id="1793"/>
      <w:bookmarkEnd w:id="1794"/>
      <w:bookmarkEnd w:id="1795"/>
      <w:bookmarkEnd w:id="1796"/>
      <w:bookmarkEnd w:id="1797"/>
      <w:bookmarkEnd w:id="1798"/>
      <w:bookmarkEnd w:id="1799"/>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800" w:name="_Toc88743045"/>
      <w:bookmarkStart w:id="1801" w:name="_Toc101253955"/>
      <w:bookmarkStart w:id="1802" w:name="_Toc101254394"/>
      <w:bookmarkStart w:id="1803" w:name="_Toc104112106"/>
      <w:bookmarkStart w:id="1804" w:name="_Toc104192283"/>
      <w:bookmarkStart w:id="1805" w:name="_Toc104192847"/>
      <w:bookmarkStart w:id="1806" w:name="_Toc133336225"/>
      <w:bookmarkStart w:id="1807" w:name="_Toc143984713"/>
      <w:bookmarkStart w:id="1808" w:name="_Toc144147489"/>
      <w:bookmarkStart w:id="1809" w:name="_Toc153885283"/>
      <w:r w:rsidRPr="00F11966">
        <w:t>5.4.3.</w:t>
      </w:r>
      <w:r w:rsidRPr="00BC0053">
        <w:t>39</w:t>
      </w:r>
      <w:r w:rsidRPr="00F11966">
        <w:tab/>
        <w:t xml:space="preserve">Enumeration: </w:t>
      </w:r>
      <w:r>
        <w:t>SatelliteBackhaulCategory</w:t>
      </w:r>
      <w:bookmarkEnd w:id="1800"/>
      <w:bookmarkEnd w:id="1801"/>
      <w:bookmarkEnd w:id="1802"/>
      <w:bookmarkEnd w:id="1803"/>
      <w:bookmarkEnd w:id="1804"/>
      <w:bookmarkEnd w:id="1805"/>
      <w:bookmarkEnd w:id="1806"/>
      <w:bookmarkEnd w:id="1807"/>
      <w:bookmarkEnd w:id="1808"/>
      <w:bookmarkEnd w:id="1809"/>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810" w:name="_Toc88743046"/>
      <w:bookmarkStart w:id="1811" w:name="_Toc101253956"/>
      <w:bookmarkStart w:id="1812" w:name="_Toc101254395"/>
      <w:bookmarkStart w:id="1813" w:name="_Toc104112107"/>
      <w:bookmarkStart w:id="1814" w:name="_Toc104192284"/>
      <w:bookmarkStart w:id="1815" w:name="_Toc104192848"/>
      <w:bookmarkStart w:id="1816" w:name="_Toc133336226"/>
      <w:bookmarkStart w:id="1817" w:name="_Toc143984714"/>
      <w:bookmarkStart w:id="1818" w:name="_Toc144147490"/>
      <w:bookmarkStart w:id="1819" w:name="_Toc153885284"/>
      <w:r w:rsidRPr="00F11966">
        <w:t>5.4.3.</w:t>
      </w:r>
      <w:r>
        <w:t>40</w:t>
      </w:r>
      <w:r w:rsidRPr="00F11966">
        <w:tab/>
        <w:t xml:space="preserve">Enumeration: </w:t>
      </w:r>
      <w:r>
        <w:t>SatelliteBackhaulCategoryRm</w:t>
      </w:r>
      <w:bookmarkEnd w:id="1810"/>
      <w:bookmarkEnd w:id="1811"/>
      <w:bookmarkEnd w:id="1812"/>
      <w:bookmarkEnd w:id="1813"/>
      <w:bookmarkEnd w:id="1814"/>
      <w:bookmarkEnd w:id="1815"/>
      <w:bookmarkEnd w:id="1816"/>
      <w:bookmarkEnd w:id="1817"/>
      <w:bookmarkEnd w:id="1818"/>
      <w:bookmarkEnd w:id="1819"/>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820" w:name="_Toc25156504"/>
      <w:bookmarkStart w:id="1821" w:name="_Toc34124809"/>
      <w:bookmarkStart w:id="1822" w:name="_Toc43207936"/>
      <w:bookmarkStart w:id="1823" w:name="_Toc49857409"/>
      <w:bookmarkStart w:id="1824" w:name="_Toc56677252"/>
      <w:bookmarkStart w:id="1825" w:name="_Toc56691775"/>
      <w:bookmarkStart w:id="1826" w:name="_Toc56699039"/>
      <w:bookmarkStart w:id="1827" w:name="_Toc89035294"/>
      <w:bookmarkStart w:id="1828" w:name="_Toc89065092"/>
      <w:bookmarkStart w:id="1829" w:name="_Toc89180391"/>
      <w:bookmarkStart w:id="1830" w:name="_Toc97072075"/>
      <w:bookmarkStart w:id="1831" w:name="_Toc120051480"/>
      <w:bookmarkStart w:id="1832" w:name="_Toc122025843"/>
      <w:bookmarkStart w:id="1833" w:name="_Toc133336227"/>
      <w:bookmarkStart w:id="1834" w:name="_Toc143984715"/>
      <w:bookmarkStart w:id="1835" w:name="_Toc144147491"/>
      <w:bookmarkStart w:id="1836" w:name="_Toc153885285"/>
      <w:r w:rsidRPr="00F11966">
        <w:lastRenderedPageBreak/>
        <w:t>5.4.3.</w:t>
      </w:r>
      <w:r>
        <w:t>41</w:t>
      </w:r>
      <w:r w:rsidRPr="003B2883">
        <w:tab/>
        <w:t xml:space="preserve">Enumeration: </w:t>
      </w:r>
      <w:bookmarkStart w:id="1837" w:name="_Hlk125569815"/>
      <w:bookmarkEnd w:id="1820"/>
      <w:bookmarkEnd w:id="1821"/>
      <w:bookmarkEnd w:id="1822"/>
      <w:bookmarkEnd w:id="1823"/>
      <w:bookmarkEnd w:id="1824"/>
      <w:bookmarkEnd w:id="1825"/>
      <w:bookmarkEnd w:id="1826"/>
      <w:bookmarkEnd w:id="1827"/>
      <w:bookmarkEnd w:id="1828"/>
      <w:bookmarkEnd w:id="1829"/>
      <w:bookmarkEnd w:id="1830"/>
      <w:bookmarkEnd w:id="1831"/>
      <w:bookmarkEnd w:id="1832"/>
      <w:r>
        <w:t>BufferedNotifications</w:t>
      </w:r>
      <w:bookmarkEnd w:id="1837"/>
      <w:r>
        <w:t>Action</w:t>
      </w:r>
      <w:bookmarkEnd w:id="1833"/>
      <w:bookmarkEnd w:id="1834"/>
      <w:bookmarkEnd w:id="1835"/>
      <w:bookmarkEnd w:id="1836"/>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838" w:name="_Toc133336228"/>
      <w:bookmarkStart w:id="1839" w:name="_Toc143984716"/>
      <w:bookmarkStart w:id="1840" w:name="_Toc144147492"/>
      <w:bookmarkStart w:id="1841" w:name="_Toc153885286"/>
      <w:r w:rsidRPr="00F11966">
        <w:t>5.4.3.</w:t>
      </w:r>
      <w:r>
        <w:t>42</w:t>
      </w:r>
      <w:r w:rsidRPr="003B2883">
        <w:tab/>
        <w:t xml:space="preserve">Enumeration: </w:t>
      </w:r>
      <w:r>
        <w:t>S</w:t>
      </w:r>
      <w:r w:rsidRPr="00A741E3">
        <w:t>ubscriptio</w:t>
      </w:r>
      <w:r>
        <w:t>nAction</w:t>
      </w:r>
      <w:bookmarkEnd w:id="1838"/>
      <w:bookmarkEnd w:id="1839"/>
      <w:bookmarkEnd w:id="1840"/>
      <w:bookmarkEnd w:id="1841"/>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1842" w:name="_Toc144147493"/>
      <w:bookmarkStart w:id="1843" w:name="_Toc153885287"/>
      <w:r w:rsidRPr="00D16387">
        <w:t>5.4.3.</w:t>
      </w:r>
      <w:r w:rsidR="00894973" w:rsidRPr="000F0C82">
        <w:t>43</w:t>
      </w:r>
      <w:r w:rsidRPr="00D16387">
        <w:tab/>
        <w:t xml:space="preserve">Enumeration: </w:t>
      </w:r>
      <w:bookmarkStart w:id="1844" w:name="_Hlk132825517"/>
      <w:r w:rsidRPr="006D7DC8">
        <w:t>SnssaiStatus</w:t>
      </w:r>
      <w:bookmarkEnd w:id="1842"/>
      <w:bookmarkEnd w:id="1843"/>
      <w:bookmarkEnd w:id="1844"/>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845" w:name="_Hlk132826888"/>
            <w:r w:rsidRPr="00D16387">
              <w:rPr>
                <w:rFonts w:ascii="Arial" w:hAnsi="Arial"/>
                <w:sz w:val="18"/>
              </w:rPr>
              <w:t>AVAILABLE</w:t>
            </w:r>
            <w:bookmarkEnd w:id="1845"/>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1846" w:name="_Toc143984717"/>
      <w:bookmarkStart w:id="1847" w:name="_Toc144147494"/>
      <w:bookmarkStart w:id="1848" w:name="_Hlk142403576"/>
      <w:bookmarkStart w:id="1849" w:name="_Toc153885288"/>
      <w:r w:rsidRPr="001B6C38">
        <w:t>5.4.3.</w:t>
      </w:r>
      <w:r w:rsidRPr="00496DB9">
        <w:t>44</w:t>
      </w:r>
      <w:r w:rsidRPr="001B6C38">
        <w:tab/>
        <w:t>Enumeration: Termin</w:t>
      </w:r>
      <w:r>
        <w:t>ation</w:t>
      </w:r>
      <w:r w:rsidRPr="001B6C38">
        <w:t>Ind</w:t>
      </w:r>
      <w:r>
        <w:t>ication</w:t>
      </w:r>
      <w:bookmarkEnd w:id="1846"/>
      <w:bookmarkEnd w:id="1847"/>
      <w:bookmarkEnd w:id="1849"/>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1848"/>
    </w:tbl>
    <w:p w14:paraId="27B9F511" w14:textId="77777777" w:rsidR="00804B0E" w:rsidRPr="00496DB9" w:rsidRDefault="00804B0E" w:rsidP="00E92CBF"/>
    <w:p w14:paraId="047FC232" w14:textId="77777777" w:rsidR="00E92CBF" w:rsidRPr="00F11966" w:rsidRDefault="00E92CBF" w:rsidP="00D362EB">
      <w:pPr>
        <w:pStyle w:val="Heading3"/>
      </w:pPr>
      <w:bookmarkStart w:id="1850" w:name="_Toc24925837"/>
      <w:bookmarkStart w:id="1851" w:name="_Toc24926015"/>
      <w:bookmarkStart w:id="1852" w:name="_Toc24926191"/>
      <w:bookmarkStart w:id="1853" w:name="_Toc33964051"/>
      <w:bookmarkStart w:id="1854" w:name="_Toc33980805"/>
      <w:bookmarkStart w:id="1855" w:name="_Toc36462606"/>
      <w:bookmarkStart w:id="1856" w:name="_Toc36462802"/>
      <w:bookmarkStart w:id="1857" w:name="_Toc43026046"/>
      <w:bookmarkStart w:id="1858" w:name="_Toc49763580"/>
      <w:bookmarkStart w:id="1859" w:name="_Toc56754276"/>
      <w:bookmarkStart w:id="1860" w:name="_Toc88743047"/>
      <w:bookmarkStart w:id="1861" w:name="_Toc101253957"/>
      <w:bookmarkStart w:id="1862" w:name="_Toc101254396"/>
      <w:bookmarkStart w:id="1863" w:name="_Toc104112108"/>
      <w:bookmarkStart w:id="1864" w:name="_Toc104192285"/>
      <w:bookmarkStart w:id="1865" w:name="_Toc104192849"/>
      <w:bookmarkStart w:id="1866" w:name="_Toc133336229"/>
      <w:bookmarkStart w:id="1867" w:name="_Toc143984718"/>
      <w:bookmarkStart w:id="1868" w:name="_Toc144147495"/>
      <w:bookmarkStart w:id="1869" w:name="_Toc153885289"/>
      <w:r w:rsidRPr="00F11966">
        <w:lastRenderedPageBreak/>
        <w:t>5.4.4</w:t>
      </w:r>
      <w:r w:rsidRPr="00F11966">
        <w:tab/>
        <w:t>Structured Data Types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3449B4DB" w14:textId="77777777" w:rsidR="00E92CBF" w:rsidRPr="00F11966" w:rsidRDefault="00E92CBF" w:rsidP="00D362EB">
      <w:pPr>
        <w:pStyle w:val="Heading4"/>
      </w:pPr>
      <w:bookmarkStart w:id="1870" w:name="_Toc24925838"/>
      <w:bookmarkStart w:id="1871" w:name="_Toc24926016"/>
      <w:bookmarkStart w:id="1872" w:name="_Toc24926192"/>
      <w:bookmarkStart w:id="1873" w:name="_Toc33964052"/>
      <w:bookmarkStart w:id="1874" w:name="_Toc33980806"/>
      <w:bookmarkStart w:id="1875" w:name="_Toc36462607"/>
      <w:bookmarkStart w:id="1876" w:name="_Toc36462803"/>
      <w:bookmarkStart w:id="1877" w:name="_Toc43026047"/>
      <w:bookmarkStart w:id="1878" w:name="_Toc49763581"/>
      <w:bookmarkStart w:id="1879" w:name="_Toc56754277"/>
      <w:bookmarkStart w:id="1880" w:name="_Toc88743048"/>
      <w:bookmarkStart w:id="1881" w:name="_Toc101253958"/>
      <w:bookmarkStart w:id="1882" w:name="_Toc101254397"/>
      <w:bookmarkStart w:id="1883" w:name="_Toc104112109"/>
      <w:bookmarkStart w:id="1884" w:name="_Toc104192286"/>
      <w:bookmarkStart w:id="1885" w:name="_Toc104192850"/>
      <w:bookmarkStart w:id="1886" w:name="_Toc133336230"/>
      <w:bookmarkStart w:id="1887" w:name="_Toc143984719"/>
      <w:bookmarkStart w:id="1888" w:name="_Toc144147496"/>
      <w:bookmarkStart w:id="1889" w:name="_Toc153885290"/>
      <w:r w:rsidRPr="00F11966">
        <w:t>5.4.4.1</w:t>
      </w:r>
      <w:r w:rsidRPr="00F11966">
        <w:tab/>
        <w:t>Type: SubscribedDefaultQos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890" w:name="_Toc24925839"/>
      <w:bookmarkStart w:id="1891" w:name="_Toc24926017"/>
      <w:bookmarkStart w:id="1892" w:name="_Toc24926193"/>
      <w:bookmarkStart w:id="1893" w:name="_Toc33964053"/>
      <w:bookmarkStart w:id="1894" w:name="_Toc33980807"/>
      <w:bookmarkStart w:id="1895" w:name="_Toc36462608"/>
      <w:bookmarkStart w:id="1896" w:name="_Toc36462804"/>
      <w:bookmarkStart w:id="1897" w:name="_Toc43026048"/>
      <w:bookmarkStart w:id="1898" w:name="_Toc49763582"/>
      <w:bookmarkStart w:id="1899" w:name="_Toc56754278"/>
      <w:bookmarkStart w:id="1900" w:name="_Toc88743049"/>
      <w:bookmarkStart w:id="1901" w:name="_Toc101253959"/>
      <w:bookmarkStart w:id="1902" w:name="_Toc101254398"/>
      <w:bookmarkStart w:id="1903" w:name="_Toc104112110"/>
      <w:bookmarkStart w:id="1904" w:name="_Toc104192287"/>
      <w:bookmarkStart w:id="1905" w:name="_Toc104192851"/>
      <w:bookmarkStart w:id="1906" w:name="_Toc133336231"/>
      <w:bookmarkStart w:id="1907" w:name="_Toc143984720"/>
      <w:bookmarkStart w:id="1908" w:name="_Toc144147497"/>
      <w:bookmarkStart w:id="1909" w:name="_Toc153885291"/>
      <w:r w:rsidRPr="00F11966">
        <w:t>5.4.4.2</w:t>
      </w:r>
      <w:r w:rsidRPr="00F11966">
        <w:tab/>
        <w:t>Type: Snssai</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910" w:name="_Toc24925840"/>
      <w:bookmarkStart w:id="1911" w:name="_Toc24926018"/>
      <w:bookmarkStart w:id="1912" w:name="_Toc24926194"/>
      <w:bookmarkStart w:id="1913" w:name="_Toc33964054"/>
      <w:bookmarkStart w:id="1914" w:name="_Toc33980808"/>
      <w:bookmarkStart w:id="1915" w:name="_Toc36462609"/>
      <w:bookmarkStart w:id="1916" w:name="_Toc36462805"/>
      <w:bookmarkStart w:id="1917" w:name="_Toc43026049"/>
      <w:bookmarkStart w:id="1918" w:name="_Toc49763583"/>
      <w:bookmarkStart w:id="1919" w:name="_Toc56754279"/>
      <w:bookmarkStart w:id="1920" w:name="_Toc88743050"/>
      <w:bookmarkStart w:id="1921" w:name="_Toc101253960"/>
      <w:bookmarkStart w:id="1922" w:name="_Toc101254399"/>
      <w:bookmarkStart w:id="1923" w:name="_Toc104112111"/>
      <w:bookmarkStart w:id="1924" w:name="_Toc104192288"/>
      <w:bookmarkStart w:id="1925" w:name="_Toc104192852"/>
      <w:bookmarkStart w:id="1926" w:name="_Toc133336232"/>
      <w:bookmarkStart w:id="1927" w:name="_Toc143984721"/>
      <w:bookmarkStart w:id="1928" w:name="_Toc144147498"/>
      <w:bookmarkStart w:id="1929" w:name="_Toc153885292"/>
      <w:r w:rsidRPr="00F11966">
        <w:lastRenderedPageBreak/>
        <w:t>5.4.4.3</w:t>
      </w:r>
      <w:r w:rsidRPr="00F11966">
        <w:tab/>
        <w:t>Type: PlmnId</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930" w:name="_Toc24925841"/>
      <w:bookmarkStart w:id="1931" w:name="_Toc24926019"/>
      <w:bookmarkStart w:id="1932" w:name="_Toc24926195"/>
      <w:bookmarkStart w:id="1933" w:name="_Toc33964055"/>
      <w:bookmarkStart w:id="1934" w:name="_Toc33980809"/>
      <w:bookmarkStart w:id="1935" w:name="_Toc36462610"/>
      <w:bookmarkStart w:id="1936" w:name="_Toc36462806"/>
      <w:bookmarkStart w:id="1937" w:name="_Toc43026050"/>
      <w:bookmarkStart w:id="1938" w:name="_Toc49763584"/>
      <w:bookmarkStart w:id="1939" w:name="_Toc56754280"/>
      <w:bookmarkStart w:id="1940" w:name="_Toc88743051"/>
      <w:bookmarkStart w:id="1941" w:name="_Toc101253961"/>
      <w:bookmarkStart w:id="1942" w:name="_Toc101254400"/>
      <w:bookmarkStart w:id="1943" w:name="_Toc104112112"/>
      <w:bookmarkStart w:id="1944" w:name="_Toc104192289"/>
      <w:bookmarkStart w:id="1945" w:name="_Toc104192853"/>
      <w:bookmarkStart w:id="1946" w:name="_Toc133336233"/>
      <w:bookmarkStart w:id="1947" w:name="_Toc143984722"/>
      <w:bookmarkStart w:id="1948" w:name="_Toc144147499"/>
      <w:bookmarkStart w:id="1949" w:name="_Toc153885293"/>
      <w:r w:rsidRPr="00F11966">
        <w:t>5.4.4.4</w:t>
      </w:r>
      <w:r w:rsidRPr="00F11966">
        <w:tab/>
        <w:t>Type: Tai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950" w:name="_Toc24925842"/>
      <w:bookmarkStart w:id="1951" w:name="_Toc24926020"/>
      <w:bookmarkStart w:id="1952" w:name="_Toc24926196"/>
      <w:bookmarkStart w:id="1953" w:name="_Toc33964056"/>
      <w:bookmarkStart w:id="1954" w:name="_Toc33980810"/>
      <w:bookmarkStart w:id="1955" w:name="_Toc36462611"/>
      <w:bookmarkStart w:id="1956" w:name="_Toc36462807"/>
      <w:bookmarkStart w:id="1957" w:name="_Toc43026051"/>
      <w:bookmarkStart w:id="1958" w:name="_Toc49763585"/>
      <w:bookmarkStart w:id="1959" w:name="_Toc56754281"/>
      <w:bookmarkStart w:id="1960" w:name="_Toc88743052"/>
      <w:bookmarkStart w:id="1961" w:name="_Toc101253962"/>
      <w:bookmarkStart w:id="1962" w:name="_Toc101254401"/>
      <w:bookmarkStart w:id="1963" w:name="_Toc104112113"/>
      <w:bookmarkStart w:id="1964" w:name="_Toc104192290"/>
      <w:bookmarkStart w:id="1965" w:name="_Toc104192854"/>
      <w:bookmarkStart w:id="1966" w:name="_Toc133336234"/>
      <w:bookmarkStart w:id="1967" w:name="_Toc143984723"/>
      <w:bookmarkStart w:id="1968" w:name="_Toc144147500"/>
      <w:bookmarkStart w:id="1969" w:name="_Toc153885294"/>
      <w:r w:rsidRPr="00F11966">
        <w:t>5.4.4.5</w:t>
      </w:r>
      <w:r w:rsidRPr="00F11966">
        <w:tab/>
        <w:t>Type: Ecgi</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970" w:name="_Toc24925843"/>
      <w:bookmarkStart w:id="1971" w:name="_Toc24926021"/>
      <w:bookmarkStart w:id="1972" w:name="_Toc24926197"/>
      <w:bookmarkStart w:id="1973" w:name="_Toc33964057"/>
      <w:bookmarkStart w:id="1974" w:name="_Toc33980811"/>
      <w:bookmarkStart w:id="1975" w:name="_Toc36462612"/>
      <w:bookmarkStart w:id="1976" w:name="_Toc36462808"/>
      <w:bookmarkStart w:id="1977" w:name="_Toc43026052"/>
      <w:bookmarkStart w:id="1978" w:name="_Toc49763586"/>
      <w:bookmarkStart w:id="1979" w:name="_Toc56754282"/>
      <w:bookmarkStart w:id="1980" w:name="_Toc88743053"/>
      <w:bookmarkStart w:id="1981" w:name="_Toc101253963"/>
      <w:bookmarkStart w:id="1982" w:name="_Toc101254402"/>
      <w:bookmarkStart w:id="1983" w:name="_Toc104112114"/>
      <w:bookmarkStart w:id="1984" w:name="_Toc104192291"/>
      <w:bookmarkStart w:id="1985" w:name="_Toc104192855"/>
      <w:bookmarkStart w:id="1986" w:name="_Toc133336235"/>
      <w:bookmarkStart w:id="1987" w:name="_Toc143984724"/>
      <w:bookmarkStart w:id="1988" w:name="_Toc144147501"/>
      <w:bookmarkStart w:id="1989" w:name="_Toc153885295"/>
      <w:r w:rsidRPr="00F11966">
        <w:lastRenderedPageBreak/>
        <w:t>5.4.4.6</w:t>
      </w:r>
      <w:r w:rsidRPr="00F11966">
        <w:tab/>
        <w:t>Type: Ncgi</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990" w:name="_Toc24925844"/>
      <w:bookmarkStart w:id="1991" w:name="_Toc24926022"/>
      <w:bookmarkStart w:id="1992" w:name="_Toc24926198"/>
      <w:bookmarkStart w:id="1993" w:name="_Toc33964058"/>
      <w:bookmarkStart w:id="1994" w:name="_Toc33980812"/>
      <w:bookmarkStart w:id="1995" w:name="_Toc36462613"/>
      <w:bookmarkStart w:id="1996" w:name="_Toc36462809"/>
      <w:bookmarkStart w:id="1997" w:name="_Toc43026053"/>
      <w:bookmarkStart w:id="1998" w:name="_Toc49763587"/>
      <w:bookmarkStart w:id="1999" w:name="_Toc56754283"/>
      <w:bookmarkStart w:id="2000" w:name="_Toc88743054"/>
      <w:bookmarkStart w:id="2001" w:name="_Toc101253964"/>
      <w:bookmarkStart w:id="2002" w:name="_Toc101254403"/>
      <w:bookmarkStart w:id="2003" w:name="_Toc104112115"/>
      <w:bookmarkStart w:id="2004" w:name="_Toc104192292"/>
      <w:bookmarkStart w:id="2005" w:name="_Toc104192856"/>
      <w:bookmarkStart w:id="2006" w:name="_Toc133336236"/>
      <w:bookmarkStart w:id="2007" w:name="_Toc143984725"/>
      <w:bookmarkStart w:id="2008" w:name="_Toc144147502"/>
      <w:bookmarkStart w:id="2009" w:name="_Toc153885296"/>
      <w:r w:rsidRPr="00F11966">
        <w:t>5.4.4.7</w:t>
      </w:r>
      <w:r w:rsidRPr="00F11966">
        <w:tab/>
        <w:t>Type: UserLocation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010" w:name="_Toc24925845"/>
      <w:bookmarkStart w:id="2011" w:name="_Toc24926023"/>
      <w:bookmarkStart w:id="2012" w:name="_Toc24926199"/>
      <w:bookmarkStart w:id="2013" w:name="_Toc33964059"/>
      <w:bookmarkStart w:id="2014" w:name="_Toc33980813"/>
      <w:bookmarkStart w:id="2015" w:name="_Toc36462614"/>
      <w:bookmarkStart w:id="2016" w:name="_Toc36462810"/>
      <w:bookmarkStart w:id="2017" w:name="_Toc43026054"/>
      <w:bookmarkStart w:id="2018" w:name="_Toc49763588"/>
      <w:bookmarkStart w:id="2019" w:name="_Toc56754284"/>
      <w:bookmarkStart w:id="2020" w:name="_Toc88743055"/>
      <w:bookmarkStart w:id="2021" w:name="_Toc101253965"/>
      <w:bookmarkStart w:id="2022" w:name="_Toc101254404"/>
      <w:bookmarkStart w:id="2023" w:name="_Toc104112116"/>
      <w:bookmarkStart w:id="2024" w:name="_Toc104192293"/>
      <w:bookmarkStart w:id="2025" w:name="_Toc104192857"/>
      <w:bookmarkStart w:id="2026" w:name="_Toc133336237"/>
      <w:bookmarkStart w:id="2027" w:name="_Toc143984726"/>
      <w:bookmarkStart w:id="2028" w:name="_Toc144147503"/>
      <w:bookmarkStart w:id="2029" w:name="_Toc153885297"/>
      <w:r w:rsidRPr="00F11966">
        <w:lastRenderedPageBreak/>
        <w:t>5.4.4.8</w:t>
      </w:r>
      <w:r w:rsidRPr="00F11966">
        <w:tab/>
        <w:t>Type: EutraLocation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030" w:name="_Toc24925846"/>
      <w:bookmarkStart w:id="2031" w:name="_Toc24926024"/>
      <w:bookmarkStart w:id="2032" w:name="_Toc24926200"/>
      <w:bookmarkStart w:id="2033" w:name="_Toc33964060"/>
      <w:bookmarkStart w:id="2034" w:name="_Toc33980814"/>
      <w:bookmarkStart w:id="2035" w:name="_Toc36462615"/>
      <w:bookmarkStart w:id="2036" w:name="_Toc36462811"/>
      <w:bookmarkStart w:id="2037" w:name="_Toc43026055"/>
      <w:bookmarkStart w:id="2038" w:name="_Toc49763589"/>
      <w:bookmarkStart w:id="2039" w:name="_Toc56754285"/>
      <w:bookmarkStart w:id="2040" w:name="_Toc88743056"/>
      <w:bookmarkStart w:id="2041" w:name="_Toc101253966"/>
      <w:bookmarkStart w:id="2042" w:name="_Toc101254405"/>
      <w:bookmarkStart w:id="2043" w:name="_Toc104112117"/>
      <w:bookmarkStart w:id="2044" w:name="_Toc104192294"/>
      <w:bookmarkStart w:id="2045" w:name="_Toc104192858"/>
      <w:bookmarkStart w:id="2046" w:name="_Toc133336238"/>
      <w:bookmarkStart w:id="2047" w:name="_Toc143984727"/>
      <w:bookmarkStart w:id="2048" w:name="_Toc144147504"/>
      <w:bookmarkStart w:id="2049" w:name="_Toc153885298"/>
      <w:r w:rsidRPr="00F11966">
        <w:lastRenderedPageBreak/>
        <w:t>5.4.4.9</w:t>
      </w:r>
      <w:r w:rsidRPr="00F11966">
        <w:tab/>
        <w:t>Type: NrLocation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050"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050"/>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7777777" w:rsidR="008A74CF" w:rsidRDefault="008A74CF" w:rsidP="008A74CF">
            <w:pPr>
              <w:pStyle w:val="TAL"/>
              <w:rPr>
                <w:lang w:eastAsia="zh-CN"/>
              </w:rPr>
            </w:pPr>
            <w:r>
              <w:rPr>
                <w:lang w:eastAsia="zh-CN"/>
              </w:rPr>
              <w:t>Contains NR NTN TAI Information.</w:t>
            </w:r>
          </w:p>
          <w:p w14:paraId="45A29068" w14:textId="097400E7" w:rsidR="008A74CF" w:rsidRPr="00F11966" w:rsidRDefault="008A74CF" w:rsidP="008A74CF">
            <w:pPr>
              <w:pStyle w:val="TAL"/>
              <w:rPr>
                <w:rFonts w:cs="Arial"/>
                <w:szCs w:val="18"/>
              </w:rPr>
            </w:pPr>
            <w:r>
              <w:rPr>
                <w:rFonts w:cs="Arial"/>
                <w:szCs w:val="18"/>
                <w:lang w:eastAsia="zh-CN"/>
              </w:rPr>
              <w:t xml:space="preserve">When present,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051" w:name="_Toc24925847"/>
      <w:bookmarkStart w:id="2052" w:name="_Toc24926025"/>
      <w:bookmarkStart w:id="2053" w:name="_Toc24926201"/>
      <w:bookmarkStart w:id="2054" w:name="_Toc33964061"/>
      <w:bookmarkStart w:id="2055" w:name="_Toc33980815"/>
      <w:bookmarkStart w:id="2056" w:name="_Toc36462616"/>
      <w:bookmarkStart w:id="2057" w:name="_Toc36462812"/>
      <w:bookmarkStart w:id="2058" w:name="_Toc43026056"/>
      <w:bookmarkStart w:id="2059" w:name="_Toc49763590"/>
      <w:bookmarkStart w:id="2060" w:name="_Toc56754286"/>
      <w:bookmarkStart w:id="2061" w:name="_Toc88743057"/>
      <w:bookmarkStart w:id="2062" w:name="_Toc101253967"/>
      <w:bookmarkStart w:id="2063" w:name="_Toc101254406"/>
      <w:bookmarkStart w:id="2064" w:name="_Toc104112118"/>
      <w:bookmarkStart w:id="2065" w:name="_Toc104192295"/>
      <w:bookmarkStart w:id="2066" w:name="_Toc104192859"/>
      <w:bookmarkStart w:id="2067" w:name="_Toc133336239"/>
      <w:bookmarkStart w:id="2068" w:name="_Toc143984728"/>
      <w:bookmarkStart w:id="2069" w:name="_Toc144147505"/>
      <w:bookmarkStart w:id="2070" w:name="_Toc153885299"/>
      <w:r w:rsidRPr="00F11966">
        <w:lastRenderedPageBreak/>
        <w:t>5.4.4.10</w:t>
      </w:r>
      <w:r w:rsidRPr="00F11966">
        <w:tab/>
        <w:t>Type: N3gaLocation</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lang/>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00863178">
              <w:rPr>
                <w:rFonts w:cs="Arial"/>
                <w:szCs w:val="18"/>
                <w:lang/>
              </w:rPr>
              <w:t>.</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071" w:name="_Toc24925848"/>
      <w:bookmarkStart w:id="2072" w:name="_Toc24926026"/>
      <w:bookmarkStart w:id="2073" w:name="_Toc24926202"/>
      <w:bookmarkStart w:id="2074" w:name="_Toc33964062"/>
      <w:bookmarkStart w:id="2075" w:name="_Toc33980816"/>
      <w:bookmarkStart w:id="2076" w:name="_Toc36462617"/>
      <w:bookmarkStart w:id="2077" w:name="_Toc36462813"/>
      <w:bookmarkStart w:id="2078" w:name="_Toc43026057"/>
      <w:bookmarkStart w:id="2079" w:name="_Toc49763591"/>
      <w:bookmarkStart w:id="2080" w:name="_Toc56754287"/>
      <w:bookmarkStart w:id="2081" w:name="_Toc88743058"/>
      <w:bookmarkStart w:id="2082" w:name="_Toc101253968"/>
      <w:bookmarkStart w:id="2083" w:name="_Toc101254407"/>
      <w:bookmarkStart w:id="2084" w:name="_Toc104112119"/>
      <w:bookmarkStart w:id="2085" w:name="_Toc104192296"/>
      <w:bookmarkStart w:id="2086" w:name="_Toc104192860"/>
      <w:bookmarkStart w:id="2087" w:name="_Toc133336240"/>
      <w:bookmarkStart w:id="2088" w:name="_Toc143984729"/>
      <w:bookmarkStart w:id="2089" w:name="_Toc144147506"/>
      <w:bookmarkStart w:id="2090" w:name="_Toc153885300"/>
      <w:r w:rsidRPr="00F11966">
        <w:t>5.4.4.11</w:t>
      </w:r>
      <w:r w:rsidRPr="00F11966">
        <w:tab/>
        <w:t>Type: UpSecurity</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091" w:name="_Toc24925849"/>
      <w:bookmarkStart w:id="2092" w:name="_Toc24926027"/>
      <w:bookmarkStart w:id="2093" w:name="_Toc24926203"/>
      <w:bookmarkStart w:id="2094" w:name="_Toc33964063"/>
      <w:bookmarkStart w:id="2095" w:name="_Toc33980817"/>
      <w:bookmarkStart w:id="2096" w:name="_Toc36462618"/>
      <w:bookmarkStart w:id="2097" w:name="_Toc36462814"/>
      <w:bookmarkStart w:id="2098" w:name="_Toc43026058"/>
      <w:bookmarkStart w:id="2099" w:name="_Toc49763592"/>
      <w:bookmarkStart w:id="2100" w:name="_Toc56754288"/>
      <w:bookmarkStart w:id="2101" w:name="_Toc88743059"/>
      <w:bookmarkStart w:id="2102" w:name="_Toc101253969"/>
      <w:bookmarkStart w:id="2103" w:name="_Toc101254408"/>
      <w:bookmarkStart w:id="2104" w:name="_Toc104112120"/>
      <w:bookmarkStart w:id="2105" w:name="_Toc104192297"/>
      <w:bookmarkStart w:id="2106" w:name="_Toc104192861"/>
      <w:bookmarkStart w:id="2107" w:name="_Toc133336241"/>
      <w:bookmarkStart w:id="2108" w:name="_Toc143984730"/>
      <w:bookmarkStart w:id="2109" w:name="_Toc144147507"/>
      <w:bookmarkStart w:id="2110" w:name="_Toc153885301"/>
      <w:r w:rsidRPr="00F11966">
        <w:t>5.4.4.12</w:t>
      </w:r>
      <w:r w:rsidRPr="00F11966">
        <w:tab/>
        <w:t xml:space="preserve">Type: </w:t>
      </w:r>
      <w:r w:rsidRPr="00F11966">
        <w:rPr>
          <w:lang w:eastAsia="zh-CN"/>
        </w:rPr>
        <w:t>NgApCause</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11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11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112" w:name="_Toc24925850"/>
      <w:bookmarkStart w:id="2113" w:name="_Toc24926028"/>
      <w:bookmarkStart w:id="2114" w:name="_Toc24926204"/>
      <w:bookmarkStart w:id="2115" w:name="_Toc33964064"/>
      <w:bookmarkStart w:id="2116" w:name="_Toc33980818"/>
      <w:bookmarkStart w:id="2117" w:name="_Toc36462619"/>
      <w:bookmarkStart w:id="2118" w:name="_Toc36462815"/>
      <w:bookmarkStart w:id="2119" w:name="_Toc43026059"/>
      <w:bookmarkStart w:id="2120" w:name="_Toc49763593"/>
      <w:bookmarkStart w:id="2121" w:name="_Toc56754289"/>
      <w:bookmarkStart w:id="2122" w:name="_Toc88743060"/>
      <w:bookmarkStart w:id="2123" w:name="_Toc101253970"/>
      <w:bookmarkStart w:id="2124" w:name="_Toc101254409"/>
      <w:bookmarkStart w:id="2125" w:name="_Toc104112121"/>
      <w:bookmarkStart w:id="2126" w:name="_Toc104192298"/>
      <w:bookmarkStart w:id="2127" w:name="_Toc104192862"/>
      <w:bookmarkStart w:id="2128" w:name="_Toc133336242"/>
      <w:bookmarkStart w:id="2129" w:name="_Toc143984731"/>
      <w:bookmarkStart w:id="2130" w:name="_Toc144147508"/>
      <w:bookmarkStart w:id="2131" w:name="_Toc153885302"/>
      <w:r w:rsidRPr="00F11966">
        <w:lastRenderedPageBreak/>
        <w:t>5.4.4.13</w:t>
      </w:r>
      <w:r w:rsidRPr="00F11966">
        <w:tab/>
        <w:t xml:space="preserve">Type: </w:t>
      </w:r>
      <w:r w:rsidRPr="00F11966">
        <w:rPr>
          <w:noProof/>
        </w:rPr>
        <w:t>BackupAmfInfo</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132" w:name="_Toc24925851"/>
      <w:bookmarkStart w:id="2133" w:name="_Toc24926029"/>
      <w:bookmarkStart w:id="2134" w:name="_Toc24926205"/>
      <w:bookmarkStart w:id="2135" w:name="_Toc33964065"/>
      <w:bookmarkStart w:id="2136" w:name="_Toc33980819"/>
      <w:bookmarkStart w:id="2137" w:name="_Toc36462620"/>
      <w:bookmarkStart w:id="2138" w:name="_Toc36462816"/>
      <w:bookmarkStart w:id="2139" w:name="_Toc43026060"/>
      <w:bookmarkStart w:id="2140" w:name="_Toc49763594"/>
      <w:bookmarkStart w:id="2141" w:name="_Toc56754290"/>
      <w:bookmarkStart w:id="2142" w:name="_Toc88743061"/>
      <w:bookmarkStart w:id="2143" w:name="_Toc101253971"/>
      <w:bookmarkStart w:id="2144" w:name="_Toc101254410"/>
      <w:bookmarkStart w:id="2145" w:name="_Toc104112122"/>
      <w:bookmarkStart w:id="2146" w:name="_Toc104192299"/>
      <w:bookmarkStart w:id="2147" w:name="_Toc104192863"/>
      <w:bookmarkStart w:id="2148" w:name="_Toc133336243"/>
      <w:bookmarkStart w:id="2149" w:name="_Toc143984732"/>
      <w:bookmarkStart w:id="2150" w:name="_Toc144147509"/>
      <w:bookmarkStart w:id="2151" w:name="_Toc153885303"/>
      <w:r w:rsidRPr="00F11966">
        <w:t>5.4.4.14</w:t>
      </w:r>
      <w:r w:rsidRPr="00F11966">
        <w:tab/>
        <w:t xml:space="preserve">Type: </w:t>
      </w:r>
      <w:r w:rsidRPr="00F11966">
        <w:rPr>
          <w:lang w:eastAsia="zh-CN"/>
        </w:rPr>
        <w:t>RefToBinaryData</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152" w:name="_Toc24925852"/>
      <w:bookmarkStart w:id="2153" w:name="_Toc24926030"/>
      <w:bookmarkStart w:id="2154" w:name="_Toc24926206"/>
      <w:bookmarkStart w:id="2155" w:name="_Toc33964066"/>
      <w:bookmarkStart w:id="2156" w:name="_Toc33980820"/>
      <w:bookmarkStart w:id="2157" w:name="_Toc36462621"/>
      <w:bookmarkStart w:id="2158" w:name="_Toc36462817"/>
      <w:bookmarkStart w:id="2159" w:name="_Toc43026061"/>
      <w:bookmarkStart w:id="2160" w:name="_Toc49763595"/>
      <w:bookmarkStart w:id="2161" w:name="_Toc56754291"/>
      <w:bookmarkStart w:id="2162" w:name="_Toc88743062"/>
      <w:bookmarkStart w:id="2163" w:name="_Toc101253972"/>
      <w:bookmarkStart w:id="2164" w:name="_Toc101254411"/>
      <w:bookmarkStart w:id="2165" w:name="_Toc104112123"/>
      <w:bookmarkStart w:id="2166" w:name="_Toc104192300"/>
      <w:bookmarkStart w:id="2167" w:name="_Toc104192864"/>
      <w:bookmarkStart w:id="2168" w:name="_Toc133336244"/>
      <w:bookmarkStart w:id="2169" w:name="_Toc143984733"/>
      <w:bookmarkStart w:id="2170" w:name="_Toc144147510"/>
      <w:bookmarkStart w:id="2171" w:name="_Toc153885304"/>
      <w:r w:rsidRPr="00F11966">
        <w:t>5.4.4.15</w:t>
      </w:r>
      <w:r w:rsidRPr="00F11966">
        <w:tab/>
        <w:t>Type RouteToLocation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172" w:name="_Toc24925853"/>
      <w:bookmarkStart w:id="2173" w:name="_Toc24926031"/>
      <w:bookmarkStart w:id="2174" w:name="_Toc24926207"/>
      <w:bookmarkStart w:id="2175" w:name="_Toc33964067"/>
      <w:bookmarkStart w:id="2176" w:name="_Toc33980821"/>
      <w:bookmarkStart w:id="2177" w:name="_Toc36462622"/>
      <w:bookmarkStart w:id="2178" w:name="_Toc36462818"/>
      <w:bookmarkStart w:id="2179" w:name="_Toc43026062"/>
      <w:bookmarkStart w:id="2180" w:name="_Toc49763596"/>
      <w:bookmarkStart w:id="2181" w:name="_Toc56754292"/>
      <w:bookmarkStart w:id="2182" w:name="_Toc88743063"/>
      <w:bookmarkStart w:id="2183" w:name="_Toc101253973"/>
      <w:bookmarkStart w:id="2184" w:name="_Toc101254412"/>
      <w:bookmarkStart w:id="2185" w:name="_Toc104112124"/>
      <w:bookmarkStart w:id="2186" w:name="_Toc104192301"/>
      <w:bookmarkStart w:id="2187" w:name="_Toc104192865"/>
      <w:bookmarkStart w:id="2188" w:name="_Toc133336245"/>
      <w:bookmarkStart w:id="2189" w:name="_Toc143984734"/>
      <w:bookmarkStart w:id="2190" w:name="_Toc144147511"/>
      <w:bookmarkStart w:id="2191" w:name="_Toc153885305"/>
      <w:r w:rsidRPr="00F11966">
        <w:t>5.4.4.16</w:t>
      </w:r>
      <w:r w:rsidRPr="00F11966">
        <w:tab/>
        <w:t>Type RouteInformation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192" w:name="_Toc24925854"/>
      <w:bookmarkStart w:id="2193" w:name="_Toc24926032"/>
      <w:bookmarkStart w:id="2194" w:name="_Toc24926208"/>
      <w:bookmarkStart w:id="2195" w:name="_Toc33964068"/>
      <w:bookmarkStart w:id="2196" w:name="_Toc33980822"/>
      <w:bookmarkStart w:id="2197" w:name="_Toc36462623"/>
      <w:bookmarkStart w:id="2198" w:name="_Toc36462819"/>
      <w:bookmarkStart w:id="2199" w:name="_Toc43026063"/>
      <w:bookmarkStart w:id="2200" w:name="_Toc49763597"/>
      <w:bookmarkStart w:id="2201" w:name="_Toc56754293"/>
      <w:bookmarkStart w:id="2202" w:name="_Toc88743064"/>
      <w:bookmarkStart w:id="2203" w:name="_Toc101253974"/>
      <w:bookmarkStart w:id="2204" w:name="_Toc101254413"/>
      <w:bookmarkStart w:id="2205" w:name="_Toc104112125"/>
      <w:bookmarkStart w:id="2206" w:name="_Toc104192302"/>
      <w:bookmarkStart w:id="2207" w:name="_Toc104192866"/>
      <w:bookmarkStart w:id="2208" w:name="_Toc133336246"/>
      <w:bookmarkStart w:id="2209" w:name="_Toc143984735"/>
      <w:bookmarkStart w:id="2210" w:name="_Toc144147512"/>
      <w:bookmarkStart w:id="2211" w:name="_Toc153885306"/>
      <w:r w:rsidRPr="00F11966">
        <w:lastRenderedPageBreak/>
        <w:t>5.4.4.17</w:t>
      </w:r>
      <w:r w:rsidRPr="00F11966">
        <w:tab/>
        <w:t>Type: Area</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212" w:name="_Toc24925855"/>
      <w:bookmarkStart w:id="2213" w:name="_Toc24926033"/>
      <w:bookmarkStart w:id="2214" w:name="_Toc24926209"/>
      <w:bookmarkStart w:id="2215" w:name="_Toc33964069"/>
      <w:bookmarkStart w:id="2216" w:name="_Toc33980823"/>
      <w:bookmarkStart w:id="2217" w:name="_Toc36462624"/>
      <w:bookmarkStart w:id="2218" w:name="_Toc36462820"/>
      <w:bookmarkStart w:id="2219" w:name="_Toc43026064"/>
      <w:bookmarkStart w:id="2220" w:name="_Toc49763598"/>
      <w:bookmarkStart w:id="2221" w:name="_Toc56754294"/>
      <w:bookmarkStart w:id="2222" w:name="_Toc88743065"/>
      <w:bookmarkStart w:id="2223" w:name="_Toc101253975"/>
      <w:bookmarkStart w:id="2224" w:name="_Toc101254414"/>
      <w:bookmarkStart w:id="2225" w:name="_Toc104112126"/>
      <w:bookmarkStart w:id="2226" w:name="_Toc104192303"/>
      <w:bookmarkStart w:id="2227" w:name="_Toc104192867"/>
      <w:bookmarkStart w:id="2228" w:name="_Toc133336247"/>
      <w:bookmarkStart w:id="2229" w:name="_Toc143984736"/>
      <w:bookmarkStart w:id="2230" w:name="_Toc144147513"/>
      <w:bookmarkStart w:id="2231" w:name="_Toc153885307"/>
      <w:r w:rsidRPr="00F11966">
        <w:t>5.4.4.18</w:t>
      </w:r>
      <w:r w:rsidRPr="00F11966">
        <w:tab/>
        <w:t>Type: ServiceAreaRestriction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232"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233" w:name="_MCCTEMPBM_CRPT84370048___2"/>
            <w:bookmarkEnd w:id="2232"/>
            <w:bookmarkEnd w:id="2233"/>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234" w:name="_Toc24925856"/>
      <w:bookmarkStart w:id="2235" w:name="_Toc24926034"/>
      <w:bookmarkStart w:id="2236" w:name="_Toc24926210"/>
      <w:bookmarkStart w:id="2237" w:name="_Toc33964070"/>
      <w:bookmarkStart w:id="2238" w:name="_Toc33980824"/>
      <w:bookmarkStart w:id="2239" w:name="_Toc36462625"/>
      <w:bookmarkStart w:id="2240" w:name="_Toc36462821"/>
      <w:bookmarkStart w:id="2241" w:name="_Toc43026065"/>
      <w:bookmarkStart w:id="2242" w:name="_Toc49763599"/>
      <w:bookmarkStart w:id="2243" w:name="_Toc56754295"/>
      <w:bookmarkStart w:id="2244" w:name="_Toc88743066"/>
      <w:bookmarkStart w:id="2245" w:name="_Toc101253976"/>
      <w:bookmarkStart w:id="2246" w:name="_Toc101254415"/>
      <w:bookmarkStart w:id="2247" w:name="_Toc104112127"/>
      <w:bookmarkStart w:id="2248" w:name="_Toc104192304"/>
      <w:bookmarkStart w:id="2249" w:name="_Toc104192868"/>
      <w:bookmarkStart w:id="2250" w:name="_Toc133336248"/>
      <w:bookmarkStart w:id="2251" w:name="_Toc143984737"/>
      <w:bookmarkStart w:id="2252" w:name="_Toc144147514"/>
      <w:bookmarkStart w:id="2253" w:name="_Toc153885308"/>
      <w:r w:rsidRPr="00F11966">
        <w:t>5.4.4.19</w:t>
      </w:r>
      <w:r w:rsidRPr="00F11966">
        <w:tab/>
        <w:t>Type: PlmnIdRm</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254" w:name="_Toc24925857"/>
      <w:bookmarkStart w:id="2255" w:name="_Toc24926035"/>
      <w:bookmarkStart w:id="2256" w:name="_Toc24926211"/>
      <w:bookmarkStart w:id="2257" w:name="_Toc33964071"/>
      <w:bookmarkStart w:id="2258" w:name="_Toc33980825"/>
      <w:bookmarkStart w:id="2259" w:name="_Toc36462626"/>
      <w:bookmarkStart w:id="2260" w:name="_Toc36462822"/>
      <w:bookmarkStart w:id="2261" w:name="_Toc43026066"/>
      <w:bookmarkStart w:id="2262" w:name="_Toc49763600"/>
      <w:bookmarkStart w:id="2263" w:name="_Toc56754296"/>
      <w:bookmarkStart w:id="2264" w:name="_Toc88743067"/>
      <w:bookmarkStart w:id="2265" w:name="_Toc101253977"/>
      <w:bookmarkStart w:id="2266" w:name="_Toc101254416"/>
      <w:bookmarkStart w:id="2267" w:name="_Toc104112128"/>
      <w:bookmarkStart w:id="2268" w:name="_Toc104192305"/>
      <w:bookmarkStart w:id="2269" w:name="_Toc104192869"/>
      <w:bookmarkStart w:id="2270" w:name="_Toc133336249"/>
      <w:bookmarkStart w:id="2271" w:name="_Toc143984738"/>
      <w:bookmarkStart w:id="2272" w:name="_Toc144147515"/>
      <w:bookmarkStart w:id="2273" w:name="_Toc153885309"/>
      <w:r w:rsidRPr="00F11966">
        <w:t>5.4.4.20</w:t>
      </w:r>
      <w:r w:rsidRPr="00F11966">
        <w:tab/>
        <w:t>Type: TaiRm</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274" w:name="_Toc24925858"/>
      <w:bookmarkStart w:id="2275" w:name="_Toc24926036"/>
      <w:bookmarkStart w:id="2276" w:name="_Toc24926212"/>
      <w:bookmarkStart w:id="2277" w:name="_Toc33964072"/>
      <w:bookmarkStart w:id="2278" w:name="_Toc33980826"/>
      <w:bookmarkStart w:id="2279" w:name="_Toc36462627"/>
      <w:bookmarkStart w:id="2280" w:name="_Toc36462823"/>
      <w:bookmarkStart w:id="2281" w:name="_Toc43026067"/>
      <w:bookmarkStart w:id="2282" w:name="_Toc49763601"/>
      <w:bookmarkStart w:id="2283" w:name="_Toc56754297"/>
      <w:bookmarkStart w:id="2284" w:name="_Toc88743068"/>
      <w:bookmarkStart w:id="2285" w:name="_Toc101253978"/>
      <w:bookmarkStart w:id="2286" w:name="_Toc101254417"/>
      <w:bookmarkStart w:id="2287" w:name="_Toc104112129"/>
      <w:bookmarkStart w:id="2288" w:name="_Toc104192306"/>
      <w:bookmarkStart w:id="2289" w:name="_Toc104192870"/>
      <w:bookmarkStart w:id="2290" w:name="_Toc133336250"/>
      <w:bookmarkStart w:id="2291" w:name="_Toc143984739"/>
      <w:bookmarkStart w:id="2292" w:name="_Toc144147516"/>
      <w:bookmarkStart w:id="2293" w:name="_Toc153885310"/>
      <w:r w:rsidRPr="00F11966">
        <w:t>5.4.4.21</w:t>
      </w:r>
      <w:r w:rsidRPr="00F11966">
        <w:tab/>
        <w:t>Type: EcgiRm</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294" w:name="_Toc24925859"/>
      <w:bookmarkStart w:id="2295" w:name="_Toc24926037"/>
      <w:bookmarkStart w:id="2296" w:name="_Toc24926213"/>
      <w:bookmarkStart w:id="2297" w:name="_Toc33964073"/>
      <w:bookmarkStart w:id="2298" w:name="_Toc33980827"/>
      <w:bookmarkStart w:id="2299" w:name="_Toc36462628"/>
      <w:bookmarkStart w:id="2300" w:name="_Toc36462824"/>
      <w:bookmarkStart w:id="2301" w:name="_Toc43026068"/>
      <w:bookmarkStart w:id="2302" w:name="_Toc49763602"/>
      <w:bookmarkStart w:id="2303" w:name="_Toc56754298"/>
      <w:bookmarkStart w:id="2304" w:name="_Toc88743069"/>
      <w:bookmarkStart w:id="2305" w:name="_Toc101253979"/>
      <w:bookmarkStart w:id="2306" w:name="_Toc101254418"/>
      <w:bookmarkStart w:id="2307" w:name="_Toc104112130"/>
      <w:bookmarkStart w:id="2308" w:name="_Toc104192307"/>
      <w:bookmarkStart w:id="2309" w:name="_Toc104192871"/>
      <w:bookmarkStart w:id="2310" w:name="_Toc133336251"/>
      <w:bookmarkStart w:id="2311" w:name="_Toc143984740"/>
      <w:bookmarkStart w:id="2312" w:name="_Toc144147517"/>
      <w:bookmarkStart w:id="2313" w:name="_Toc153885311"/>
      <w:r w:rsidRPr="00F11966">
        <w:t>5.4.4.22</w:t>
      </w:r>
      <w:r w:rsidRPr="00F11966">
        <w:tab/>
        <w:t>Type: NcgiRm</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314" w:name="_Toc24925860"/>
      <w:bookmarkStart w:id="2315" w:name="_Toc24926038"/>
      <w:bookmarkStart w:id="2316" w:name="_Toc24926214"/>
      <w:bookmarkStart w:id="2317" w:name="_Toc33964074"/>
      <w:bookmarkStart w:id="2318" w:name="_Toc33980828"/>
      <w:bookmarkStart w:id="2319" w:name="_Toc36462629"/>
      <w:bookmarkStart w:id="2320" w:name="_Toc36462825"/>
      <w:bookmarkStart w:id="2321" w:name="_Toc43026069"/>
      <w:bookmarkStart w:id="2322" w:name="_Toc49763603"/>
      <w:bookmarkStart w:id="2323" w:name="_Toc56754299"/>
      <w:bookmarkStart w:id="2324" w:name="_Toc88743070"/>
      <w:bookmarkStart w:id="2325" w:name="_Toc101253980"/>
      <w:bookmarkStart w:id="2326" w:name="_Toc101254419"/>
      <w:bookmarkStart w:id="2327" w:name="_Toc104112131"/>
      <w:bookmarkStart w:id="2328" w:name="_Toc104192308"/>
      <w:bookmarkStart w:id="2329" w:name="_Toc104192872"/>
      <w:bookmarkStart w:id="2330" w:name="_Toc133336252"/>
      <w:bookmarkStart w:id="2331" w:name="_Toc143984741"/>
      <w:bookmarkStart w:id="2332" w:name="_Toc144147518"/>
      <w:bookmarkStart w:id="2333" w:name="_Toc153885312"/>
      <w:r w:rsidRPr="00F11966">
        <w:t>5.4.4.23</w:t>
      </w:r>
      <w:r w:rsidRPr="00F11966">
        <w:tab/>
        <w:t>Type: EutraLocationRm</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334" w:name="_Toc24925861"/>
      <w:bookmarkStart w:id="2335" w:name="_Toc24926039"/>
      <w:bookmarkStart w:id="2336" w:name="_Toc24926215"/>
      <w:bookmarkStart w:id="2337" w:name="_Toc33964075"/>
      <w:bookmarkStart w:id="2338" w:name="_Toc33980829"/>
      <w:bookmarkStart w:id="2339" w:name="_Toc36462630"/>
      <w:bookmarkStart w:id="2340" w:name="_Toc36462826"/>
      <w:bookmarkStart w:id="2341" w:name="_Toc43026070"/>
      <w:bookmarkStart w:id="2342" w:name="_Toc49763604"/>
      <w:bookmarkStart w:id="2343" w:name="_Toc56754300"/>
      <w:bookmarkStart w:id="2344" w:name="_Toc88743071"/>
      <w:bookmarkStart w:id="2345" w:name="_Toc101253981"/>
      <w:bookmarkStart w:id="2346" w:name="_Toc101254420"/>
      <w:bookmarkStart w:id="2347" w:name="_Toc104112132"/>
      <w:bookmarkStart w:id="2348" w:name="_Toc104192309"/>
      <w:bookmarkStart w:id="2349" w:name="_Toc104192873"/>
      <w:bookmarkStart w:id="2350" w:name="_Toc133336253"/>
      <w:bookmarkStart w:id="2351" w:name="_Toc143984742"/>
      <w:bookmarkStart w:id="2352" w:name="_Toc144147519"/>
      <w:bookmarkStart w:id="2353" w:name="_Toc153885313"/>
      <w:r w:rsidRPr="00F11966">
        <w:lastRenderedPageBreak/>
        <w:t>5.4.4.24</w:t>
      </w:r>
      <w:r w:rsidRPr="00F11966">
        <w:tab/>
        <w:t>Type: NrLocationRm</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354" w:name="_Toc24925862"/>
      <w:bookmarkStart w:id="2355" w:name="_Toc24926040"/>
      <w:bookmarkStart w:id="2356" w:name="_Toc24926216"/>
      <w:bookmarkStart w:id="2357" w:name="_Toc33964076"/>
      <w:bookmarkStart w:id="2358" w:name="_Toc33980830"/>
      <w:bookmarkStart w:id="2359" w:name="_Toc36462631"/>
      <w:bookmarkStart w:id="2360" w:name="_Toc36462827"/>
      <w:bookmarkStart w:id="2361" w:name="_Toc43026071"/>
      <w:bookmarkStart w:id="2362" w:name="_Toc49763605"/>
      <w:bookmarkStart w:id="2363" w:name="_Toc56754301"/>
      <w:bookmarkStart w:id="2364" w:name="_Toc88743072"/>
      <w:bookmarkStart w:id="2365" w:name="_Toc101253982"/>
      <w:bookmarkStart w:id="2366" w:name="_Toc101254421"/>
      <w:bookmarkStart w:id="2367" w:name="_Toc104112133"/>
      <w:bookmarkStart w:id="2368" w:name="_Toc104192310"/>
      <w:bookmarkStart w:id="2369" w:name="_Toc104192874"/>
      <w:bookmarkStart w:id="2370" w:name="_Toc133336254"/>
      <w:bookmarkStart w:id="2371" w:name="_Toc143984743"/>
      <w:bookmarkStart w:id="2372" w:name="_Toc144147520"/>
      <w:bookmarkStart w:id="2373" w:name="_Toc153885314"/>
      <w:r w:rsidRPr="00F11966">
        <w:t>5.4.4.25</w:t>
      </w:r>
      <w:r w:rsidRPr="00F11966">
        <w:tab/>
        <w:t>Type: UpSecurityRm</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374" w:name="_Toc24925863"/>
      <w:bookmarkStart w:id="2375" w:name="_Toc24926041"/>
      <w:bookmarkStart w:id="2376" w:name="_Toc24926217"/>
      <w:bookmarkStart w:id="2377" w:name="_Toc33964077"/>
      <w:bookmarkStart w:id="2378" w:name="_Toc33980831"/>
      <w:bookmarkStart w:id="2379" w:name="_Toc36462632"/>
      <w:bookmarkStart w:id="2380" w:name="_Toc36462828"/>
      <w:bookmarkStart w:id="2381" w:name="_Toc43026072"/>
      <w:bookmarkStart w:id="2382" w:name="_Toc49763606"/>
      <w:bookmarkStart w:id="2383" w:name="_Toc56754302"/>
      <w:bookmarkStart w:id="2384" w:name="_Toc88743073"/>
      <w:bookmarkStart w:id="2385" w:name="_Toc101253983"/>
      <w:bookmarkStart w:id="2386" w:name="_Toc101254422"/>
      <w:bookmarkStart w:id="2387" w:name="_Toc104112134"/>
      <w:bookmarkStart w:id="2388" w:name="_Toc104192311"/>
      <w:bookmarkStart w:id="2389" w:name="_Toc104192875"/>
      <w:bookmarkStart w:id="2390" w:name="_Toc133336255"/>
      <w:bookmarkStart w:id="2391" w:name="_Toc143984744"/>
      <w:bookmarkStart w:id="2392" w:name="_Toc144147521"/>
      <w:bookmarkStart w:id="2393" w:name="_Toc153885315"/>
      <w:r w:rsidRPr="00F11966">
        <w:t>5.4.4.26</w:t>
      </w:r>
      <w:r w:rsidRPr="00F11966">
        <w:tab/>
        <w:t xml:space="preserve">Type: </w:t>
      </w:r>
      <w:r w:rsidRPr="00F11966">
        <w:rPr>
          <w:lang w:eastAsia="zh-CN"/>
        </w:rPr>
        <w:t>RefToBinaryDataRm</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394" w:name="_Toc24925864"/>
      <w:bookmarkStart w:id="2395" w:name="_Toc24926042"/>
      <w:bookmarkStart w:id="2396" w:name="_Toc24926218"/>
      <w:bookmarkStart w:id="2397" w:name="_Toc33964078"/>
      <w:bookmarkStart w:id="2398" w:name="_Toc33980832"/>
      <w:bookmarkStart w:id="2399" w:name="_Toc36462633"/>
      <w:bookmarkStart w:id="2400" w:name="_Toc36462829"/>
      <w:bookmarkStart w:id="2401" w:name="_Toc43026073"/>
      <w:bookmarkStart w:id="2402" w:name="_Toc49763607"/>
      <w:bookmarkStart w:id="2403" w:name="_Toc56754303"/>
      <w:bookmarkStart w:id="2404" w:name="_Toc88743074"/>
      <w:bookmarkStart w:id="2405" w:name="_Toc101253984"/>
      <w:bookmarkStart w:id="2406" w:name="_Toc101254423"/>
      <w:bookmarkStart w:id="2407" w:name="_Toc104112135"/>
      <w:bookmarkStart w:id="2408" w:name="_Toc104192312"/>
      <w:bookmarkStart w:id="2409" w:name="_Toc104192876"/>
      <w:bookmarkStart w:id="2410" w:name="_Toc133336256"/>
      <w:bookmarkStart w:id="2411" w:name="_Toc143984745"/>
      <w:bookmarkStart w:id="2412" w:name="_Toc144147522"/>
      <w:bookmarkStart w:id="2413" w:name="_Toc153885316"/>
      <w:r w:rsidRPr="00F11966">
        <w:lastRenderedPageBreak/>
        <w:t>5.4.4.27</w:t>
      </w:r>
      <w:r w:rsidRPr="00F11966">
        <w:tab/>
        <w:t>Type: PresenceInfo</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414" w:name="_Toc24925865"/>
      <w:bookmarkStart w:id="2415" w:name="_Toc24926043"/>
      <w:bookmarkStart w:id="2416" w:name="_Toc24926219"/>
      <w:bookmarkStart w:id="2417" w:name="_Toc33964079"/>
      <w:bookmarkStart w:id="2418" w:name="_Toc33980833"/>
      <w:bookmarkStart w:id="2419" w:name="_Toc36462634"/>
      <w:bookmarkStart w:id="2420" w:name="_Toc36462830"/>
      <w:bookmarkStart w:id="2421" w:name="_Toc43026074"/>
      <w:bookmarkStart w:id="2422" w:name="_Toc49763608"/>
      <w:bookmarkStart w:id="2423" w:name="_Toc56754304"/>
      <w:bookmarkStart w:id="2424" w:name="_Toc88743075"/>
      <w:bookmarkStart w:id="2425" w:name="_Toc101253985"/>
      <w:bookmarkStart w:id="2426" w:name="_Toc101254424"/>
      <w:bookmarkStart w:id="2427" w:name="_Toc104112136"/>
      <w:bookmarkStart w:id="2428" w:name="_Toc104192313"/>
      <w:bookmarkStart w:id="2429" w:name="_Toc104192877"/>
      <w:bookmarkStart w:id="2430" w:name="_Toc133336257"/>
      <w:bookmarkStart w:id="2431" w:name="_Toc143984746"/>
      <w:bookmarkStart w:id="2432" w:name="_Toc144147523"/>
      <w:bookmarkStart w:id="2433" w:name="_Toc153885317"/>
      <w:r w:rsidRPr="00F11966">
        <w:lastRenderedPageBreak/>
        <w:t>5.4.4.28</w:t>
      </w:r>
      <w:r w:rsidRPr="00F11966">
        <w:tab/>
        <w:t>Type: GlobalRanNodeId</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434" w:name="_Toc24925866"/>
      <w:bookmarkStart w:id="2435" w:name="_Toc24926044"/>
      <w:bookmarkStart w:id="2436" w:name="_Toc24926220"/>
      <w:bookmarkStart w:id="2437" w:name="_Toc33964080"/>
      <w:bookmarkStart w:id="2438" w:name="_Toc33980834"/>
      <w:bookmarkStart w:id="2439" w:name="_Toc36462635"/>
      <w:bookmarkStart w:id="2440" w:name="_Toc36462831"/>
      <w:bookmarkStart w:id="2441" w:name="_Toc43026075"/>
      <w:bookmarkStart w:id="2442" w:name="_Toc49763609"/>
      <w:bookmarkStart w:id="2443" w:name="_Toc56754305"/>
      <w:bookmarkStart w:id="2444" w:name="_Toc88743076"/>
      <w:bookmarkStart w:id="2445" w:name="_Toc101253986"/>
      <w:bookmarkStart w:id="2446" w:name="_Toc101254425"/>
      <w:bookmarkStart w:id="2447" w:name="_Toc104112137"/>
      <w:bookmarkStart w:id="2448" w:name="_Toc104192314"/>
      <w:bookmarkStart w:id="2449" w:name="_Toc104192878"/>
      <w:bookmarkStart w:id="2450" w:name="_Toc133336258"/>
      <w:bookmarkStart w:id="2451" w:name="_Toc143984747"/>
      <w:bookmarkStart w:id="2452" w:name="_Toc144147524"/>
      <w:bookmarkStart w:id="2453" w:name="_Toc153885318"/>
      <w:r w:rsidRPr="00F11966">
        <w:lastRenderedPageBreak/>
        <w:t>5.4.4.29</w:t>
      </w:r>
      <w:r w:rsidRPr="00F11966">
        <w:tab/>
        <w:t>Type: GNbId</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454" w:name="_Toc24925867"/>
      <w:bookmarkStart w:id="2455" w:name="_Toc24926045"/>
      <w:bookmarkStart w:id="2456" w:name="_Toc24926221"/>
      <w:bookmarkStart w:id="2457" w:name="_Toc33964081"/>
      <w:bookmarkStart w:id="2458" w:name="_Toc33980835"/>
      <w:bookmarkStart w:id="2459" w:name="_Toc36462636"/>
      <w:bookmarkStart w:id="2460" w:name="_Toc36462832"/>
      <w:bookmarkStart w:id="2461" w:name="_Toc43026076"/>
      <w:bookmarkStart w:id="2462" w:name="_Toc49763610"/>
      <w:bookmarkStart w:id="2463" w:name="_Toc56754306"/>
      <w:bookmarkStart w:id="2464" w:name="_Toc88743077"/>
      <w:bookmarkStart w:id="2465" w:name="_Toc101253987"/>
      <w:bookmarkStart w:id="2466" w:name="_Toc101254426"/>
      <w:bookmarkStart w:id="2467" w:name="_Toc104112138"/>
      <w:bookmarkStart w:id="2468" w:name="_Toc104192315"/>
      <w:bookmarkStart w:id="2469" w:name="_Toc104192879"/>
      <w:bookmarkStart w:id="2470" w:name="_Toc133336259"/>
      <w:bookmarkStart w:id="2471" w:name="_Toc143984748"/>
      <w:bookmarkStart w:id="2472" w:name="_Toc144147525"/>
      <w:bookmarkStart w:id="2473" w:name="_Toc153885319"/>
      <w:r w:rsidRPr="00F11966">
        <w:t>5.4.4.30</w:t>
      </w:r>
      <w:r w:rsidRPr="00F11966">
        <w:tab/>
        <w:t>Type: PresenceInfoRm</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474" w:name="_Toc24925868"/>
      <w:bookmarkStart w:id="2475" w:name="_Toc24926046"/>
      <w:bookmarkStart w:id="2476" w:name="_Toc24926222"/>
      <w:bookmarkStart w:id="2477" w:name="_Toc33964082"/>
      <w:bookmarkStart w:id="2478" w:name="_Toc33980836"/>
      <w:bookmarkStart w:id="2479" w:name="_Toc36462637"/>
      <w:bookmarkStart w:id="2480" w:name="_Toc36462833"/>
      <w:bookmarkStart w:id="2481" w:name="_Toc43026077"/>
      <w:bookmarkStart w:id="2482" w:name="_Toc49763611"/>
      <w:bookmarkStart w:id="2483" w:name="_Toc56754307"/>
      <w:bookmarkStart w:id="2484" w:name="_Toc88743078"/>
      <w:bookmarkStart w:id="2485" w:name="_Toc101253988"/>
      <w:bookmarkStart w:id="2486" w:name="_Toc101254427"/>
      <w:bookmarkStart w:id="2487" w:name="_Toc104112139"/>
      <w:bookmarkStart w:id="2488" w:name="_Toc104192316"/>
      <w:bookmarkStart w:id="2489" w:name="_Toc104192880"/>
      <w:bookmarkStart w:id="2490" w:name="_Toc133336260"/>
      <w:bookmarkStart w:id="2491" w:name="_Toc143984749"/>
      <w:bookmarkStart w:id="2492" w:name="_Toc144147526"/>
      <w:bookmarkStart w:id="2493" w:name="_Toc153885320"/>
      <w:r w:rsidRPr="00F11966">
        <w:t>5.4.4.</w:t>
      </w:r>
      <w:r w:rsidRPr="00F11966">
        <w:rPr>
          <w:lang w:eastAsia="zh-CN"/>
        </w:rPr>
        <w:t>31</w:t>
      </w:r>
      <w:r w:rsidRPr="00F11966">
        <w:tab/>
      </w:r>
      <w:bookmarkEnd w:id="2474"/>
      <w:bookmarkEnd w:id="2475"/>
      <w:bookmarkEnd w:id="2476"/>
      <w:r w:rsidRPr="00F11966">
        <w:t>Void</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494" w:name="_Toc24925869"/>
      <w:bookmarkStart w:id="2495" w:name="_Toc24926047"/>
      <w:bookmarkStart w:id="2496" w:name="_Toc24926223"/>
      <w:bookmarkStart w:id="2497" w:name="_Toc33964083"/>
      <w:bookmarkStart w:id="2498" w:name="_Toc33980837"/>
      <w:bookmarkStart w:id="2499" w:name="_Toc36462638"/>
      <w:bookmarkStart w:id="2500" w:name="_Toc36462834"/>
      <w:bookmarkStart w:id="2501" w:name="_Toc43026078"/>
      <w:bookmarkStart w:id="2502" w:name="_Toc49763612"/>
      <w:bookmarkStart w:id="2503" w:name="_Toc56754308"/>
      <w:bookmarkStart w:id="2504" w:name="_Toc88743079"/>
      <w:bookmarkStart w:id="2505" w:name="_Toc101253989"/>
      <w:bookmarkStart w:id="2506" w:name="_Toc101254428"/>
      <w:bookmarkStart w:id="2507" w:name="_Toc104112140"/>
      <w:bookmarkStart w:id="2508" w:name="_Toc104192317"/>
      <w:bookmarkStart w:id="2509" w:name="_Toc104192881"/>
      <w:bookmarkStart w:id="2510" w:name="_Toc133336261"/>
      <w:bookmarkStart w:id="2511" w:name="_Toc143984750"/>
      <w:bookmarkStart w:id="2512" w:name="_Toc144147527"/>
      <w:bookmarkStart w:id="2513" w:name="_Toc15388532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514" w:name="_Toc24925870"/>
      <w:bookmarkStart w:id="2515" w:name="_Toc24926048"/>
      <w:bookmarkStart w:id="2516" w:name="_Toc24926224"/>
      <w:bookmarkStart w:id="2517" w:name="_Toc33964084"/>
      <w:bookmarkStart w:id="2518" w:name="_Toc33980838"/>
      <w:bookmarkStart w:id="2519" w:name="_Toc36462639"/>
      <w:bookmarkStart w:id="2520" w:name="_Toc36462835"/>
      <w:bookmarkStart w:id="2521" w:name="_Toc43026079"/>
      <w:bookmarkStart w:id="2522" w:name="_Toc49763613"/>
      <w:bookmarkStart w:id="2523" w:name="_Toc56754309"/>
      <w:bookmarkStart w:id="2524" w:name="_Toc88743080"/>
      <w:bookmarkStart w:id="2525" w:name="_Toc101253990"/>
      <w:bookmarkStart w:id="2526" w:name="_Toc101254429"/>
      <w:bookmarkStart w:id="2527" w:name="_Toc104112141"/>
      <w:bookmarkStart w:id="2528" w:name="_Toc104192318"/>
      <w:bookmarkStart w:id="2529" w:name="_Toc104192882"/>
      <w:bookmarkStart w:id="2530" w:name="_Toc133336262"/>
      <w:bookmarkStart w:id="2531" w:name="_Toc143984751"/>
      <w:bookmarkStart w:id="2532" w:name="_Toc144147528"/>
      <w:bookmarkStart w:id="2533" w:name="_Toc153885322"/>
      <w:r w:rsidRPr="00F11966">
        <w:t>5.4.4.33</w:t>
      </w:r>
      <w:r w:rsidRPr="00F11966">
        <w:tab/>
        <w:t>Type: PlmnIdNid</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534" w:name="_Toc24925871"/>
      <w:bookmarkStart w:id="2535" w:name="_Toc24926049"/>
      <w:bookmarkStart w:id="2536" w:name="_Toc24926225"/>
      <w:bookmarkStart w:id="2537" w:name="_Toc33964085"/>
      <w:bookmarkStart w:id="2538" w:name="_Toc33980839"/>
      <w:bookmarkStart w:id="2539" w:name="_Toc36462640"/>
      <w:bookmarkStart w:id="2540" w:name="_Toc36462836"/>
      <w:bookmarkStart w:id="2541" w:name="_Toc43026080"/>
      <w:bookmarkStart w:id="2542" w:name="_Toc49763614"/>
      <w:bookmarkStart w:id="2543" w:name="_Toc56754310"/>
      <w:bookmarkStart w:id="2544" w:name="_Toc88743081"/>
      <w:bookmarkStart w:id="2545" w:name="_Toc101253991"/>
      <w:bookmarkStart w:id="2546" w:name="_Toc101254430"/>
      <w:bookmarkStart w:id="2547" w:name="_Toc104112142"/>
      <w:bookmarkStart w:id="2548" w:name="_Toc104192319"/>
      <w:bookmarkStart w:id="2549" w:name="_Toc104192883"/>
      <w:bookmarkStart w:id="2550" w:name="_Toc133336263"/>
      <w:bookmarkStart w:id="2551" w:name="_Toc143984752"/>
      <w:bookmarkStart w:id="2552" w:name="_Toc144147529"/>
      <w:bookmarkStart w:id="2553" w:name="_Toc153885323"/>
      <w:r w:rsidRPr="00F11966">
        <w:t>5.4.4.34</w:t>
      </w:r>
      <w:r w:rsidRPr="00F11966">
        <w:tab/>
        <w:t>Type: PlmnIdNidRm</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554" w:name="_Toc24925872"/>
      <w:bookmarkStart w:id="2555" w:name="_Toc24926050"/>
      <w:bookmarkStart w:id="2556" w:name="_Toc24926226"/>
      <w:bookmarkStart w:id="2557" w:name="_Toc33964086"/>
      <w:bookmarkStart w:id="2558" w:name="_Toc33980840"/>
      <w:bookmarkStart w:id="2559" w:name="_Toc36462641"/>
      <w:bookmarkStart w:id="2560" w:name="_Toc36462837"/>
      <w:bookmarkStart w:id="2561" w:name="_Toc43026081"/>
      <w:bookmarkStart w:id="2562" w:name="_Toc49763615"/>
      <w:bookmarkStart w:id="2563" w:name="_Toc56754311"/>
      <w:bookmarkStart w:id="2564" w:name="_Toc88743082"/>
      <w:bookmarkStart w:id="2565" w:name="_Toc101253992"/>
      <w:bookmarkStart w:id="2566" w:name="_Toc101254431"/>
      <w:bookmarkStart w:id="2567" w:name="_Toc104112143"/>
      <w:bookmarkStart w:id="2568" w:name="_Toc104192320"/>
      <w:bookmarkStart w:id="2569" w:name="_Toc104192884"/>
      <w:bookmarkStart w:id="2570" w:name="_Toc133336264"/>
      <w:bookmarkStart w:id="2571" w:name="_Toc143984753"/>
      <w:bookmarkStart w:id="2572" w:name="_Toc144147530"/>
      <w:bookmarkStart w:id="2573" w:name="_Toc153885324"/>
      <w:r w:rsidRPr="00F11966">
        <w:lastRenderedPageBreak/>
        <w:t>5.4.4.35</w:t>
      </w:r>
      <w:r w:rsidRPr="00F11966">
        <w:tab/>
        <w:t xml:space="preserve">Type: </w:t>
      </w:r>
      <w:r w:rsidRPr="00F11966">
        <w:rPr>
          <w:noProof/>
          <w:lang w:eastAsia="zh-CN"/>
        </w:rPr>
        <w:t>SmallDataRateStatus</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574" w:name="_Toc24925873"/>
      <w:bookmarkStart w:id="2575" w:name="_Toc24926051"/>
      <w:bookmarkStart w:id="2576" w:name="_Toc24926227"/>
      <w:bookmarkStart w:id="2577" w:name="_Toc33964087"/>
      <w:bookmarkStart w:id="2578" w:name="_Toc33980841"/>
      <w:bookmarkStart w:id="2579" w:name="_Toc36462642"/>
      <w:bookmarkStart w:id="2580" w:name="_Toc36462838"/>
      <w:bookmarkStart w:id="2581" w:name="_Toc43026082"/>
      <w:bookmarkStart w:id="2582" w:name="_Toc49763616"/>
      <w:bookmarkStart w:id="2583" w:name="_Toc56754312"/>
      <w:bookmarkStart w:id="2584" w:name="_Toc88743083"/>
      <w:bookmarkStart w:id="2585" w:name="_Toc101253993"/>
      <w:bookmarkStart w:id="2586" w:name="_Toc101254432"/>
      <w:bookmarkStart w:id="2587" w:name="_Toc104112144"/>
      <w:bookmarkStart w:id="2588" w:name="_Toc104192321"/>
      <w:bookmarkStart w:id="2589" w:name="_Toc104192885"/>
      <w:bookmarkStart w:id="2590" w:name="_Toc133336265"/>
      <w:bookmarkStart w:id="2591" w:name="_Toc143984754"/>
      <w:bookmarkStart w:id="2592" w:name="_Toc144147531"/>
      <w:bookmarkStart w:id="2593" w:name="_Toc153885325"/>
      <w:r w:rsidRPr="00F11966">
        <w:t>5.4.4.36</w:t>
      </w:r>
      <w:r w:rsidRPr="00F11966">
        <w:tab/>
        <w:t>Type: HfcNodeId</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594" w:name="_Toc24925874"/>
      <w:bookmarkStart w:id="2595" w:name="_Toc24926052"/>
      <w:bookmarkStart w:id="2596" w:name="_Toc24926228"/>
      <w:bookmarkStart w:id="2597" w:name="_Toc33964088"/>
      <w:bookmarkStart w:id="2598" w:name="_Toc33980842"/>
      <w:bookmarkStart w:id="2599" w:name="_Toc36462643"/>
      <w:bookmarkStart w:id="2600" w:name="_Toc36462839"/>
      <w:bookmarkStart w:id="2601" w:name="_Toc43026083"/>
      <w:bookmarkStart w:id="2602" w:name="_Toc49763617"/>
      <w:bookmarkStart w:id="2603" w:name="_Toc56754313"/>
      <w:bookmarkStart w:id="2604" w:name="_Toc88743084"/>
      <w:bookmarkStart w:id="2605" w:name="_Toc101253994"/>
      <w:bookmarkStart w:id="2606" w:name="_Toc101254433"/>
      <w:bookmarkStart w:id="2607" w:name="_Toc104112145"/>
      <w:bookmarkStart w:id="2608" w:name="_Toc104192322"/>
      <w:bookmarkStart w:id="2609" w:name="_Toc104192886"/>
      <w:bookmarkStart w:id="2610" w:name="_Toc133336266"/>
      <w:bookmarkStart w:id="2611" w:name="_Toc143984755"/>
      <w:bookmarkStart w:id="2612" w:name="_Toc144147532"/>
      <w:bookmarkStart w:id="2613" w:name="_Toc153885326"/>
      <w:r w:rsidRPr="00F11966">
        <w:t>5.4.4.37</w:t>
      </w:r>
      <w:r w:rsidRPr="00F11966">
        <w:tab/>
        <w:t>Type: HfcNodeIdRm</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614" w:name="_Toc24925875"/>
      <w:bookmarkStart w:id="2615" w:name="_Toc24926053"/>
      <w:bookmarkStart w:id="2616" w:name="_Toc24926229"/>
      <w:bookmarkStart w:id="2617" w:name="_Toc33964089"/>
      <w:bookmarkStart w:id="2618" w:name="_Toc33980843"/>
      <w:bookmarkStart w:id="2619" w:name="_Toc36462644"/>
      <w:bookmarkStart w:id="2620" w:name="_Toc36462840"/>
      <w:bookmarkStart w:id="2621" w:name="_Toc43026084"/>
      <w:bookmarkStart w:id="2622" w:name="_Toc49763618"/>
      <w:bookmarkStart w:id="2623" w:name="_Toc56754314"/>
      <w:bookmarkStart w:id="2624" w:name="_Toc88743085"/>
      <w:bookmarkStart w:id="2625" w:name="_Toc101253995"/>
      <w:bookmarkStart w:id="2626" w:name="_Toc101254434"/>
      <w:bookmarkStart w:id="2627" w:name="_Toc104112146"/>
      <w:bookmarkStart w:id="2628" w:name="_Toc104192323"/>
      <w:bookmarkStart w:id="2629" w:name="_Toc104192887"/>
      <w:bookmarkStart w:id="2630" w:name="_Toc133336267"/>
      <w:bookmarkStart w:id="2631" w:name="_Toc143984756"/>
      <w:bookmarkStart w:id="2632" w:name="_Toc144147533"/>
      <w:bookmarkStart w:id="2633" w:name="_Toc153885327"/>
      <w:r w:rsidRPr="00F11966">
        <w:lastRenderedPageBreak/>
        <w:t>5.4.4.38</w:t>
      </w:r>
      <w:r w:rsidRPr="00F11966">
        <w:tab/>
        <w:t>Type: WirelineArea</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rPr>
                <w:lang/>
              </w:rPr>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634" w:name="_Toc24925876"/>
      <w:bookmarkStart w:id="2635" w:name="_Toc24926054"/>
      <w:bookmarkStart w:id="2636" w:name="_Toc24926230"/>
      <w:bookmarkStart w:id="2637" w:name="_Toc33964090"/>
      <w:bookmarkStart w:id="2638" w:name="_Toc33980844"/>
      <w:bookmarkStart w:id="2639" w:name="_Toc36462645"/>
      <w:bookmarkStart w:id="2640" w:name="_Toc36462841"/>
      <w:bookmarkStart w:id="2641" w:name="_Toc43026085"/>
      <w:bookmarkStart w:id="2642" w:name="_Toc49763619"/>
      <w:bookmarkStart w:id="2643" w:name="_Toc56754315"/>
      <w:bookmarkStart w:id="2644" w:name="_Toc88743086"/>
      <w:bookmarkStart w:id="2645" w:name="_Toc101253996"/>
      <w:bookmarkStart w:id="2646" w:name="_Toc101254435"/>
      <w:bookmarkStart w:id="2647" w:name="_Toc104112147"/>
      <w:bookmarkStart w:id="2648" w:name="_Toc104192324"/>
      <w:bookmarkStart w:id="2649" w:name="_Toc104192888"/>
      <w:bookmarkStart w:id="2650" w:name="_Toc133336268"/>
      <w:bookmarkStart w:id="2651" w:name="_Toc143984757"/>
      <w:bookmarkStart w:id="2652" w:name="_Toc144147534"/>
      <w:bookmarkStart w:id="2653" w:name="_Toc153885328"/>
      <w:r w:rsidRPr="00F11966">
        <w:t>5.4.4.39</w:t>
      </w:r>
      <w:r w:rsidRPr="00F11966">
        <w:tab/>
        <w:t>Type: WirelineServiceAreaRestriction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654"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65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655" w:name="_MCCTEMPBM_CRPT84370060___2"/>
            <w:bookmarkEnd w:id="2655"/>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656" w:name="_Toc24925877"/>
      <w:bookmarkStart w:id="2657" w:name="_Toc24926055"/>
      <w:bookmarkStart w:id="2658" w:name="_Toc24926231"/>
      <w:bookmarkStart w:id="2659" w:name="_Toc33964091"/>
      <w:bookmarkStart w:id="2660" w:name="_Toc33980845"/>
      <w:bookmarkStart w:id="2661" w:name="_Toc36462646"/>
      <w:bookmarkStart w:id="2662" w:name="_Toc36462842"/>
      <w:bookmarkStart w:id="2663" w:name="_Toc43026086"/>
      <w:bookmarkStart w:id="2664" w:name="_Toc49763620"/>
      <w:bookmarkStart w:id="2665" w:name="_Toc56754316"/>
      <w:bookmarkStart w:id="2666" w:name="_Toc88743087"/>
      <w:bookmarkStart w:id="2667" w:name="_Toc101253997"/>
      <w:bookmarkStart w:id="2668" w:name="_Toc101254436"/>
      <w:bookmarkStart w:id="2669" w:name="_Toc104112148"/>
      <w:bookmarkStart w:id="2670" w:name="_Toc104192325"/>
      <w:bookmarkStart w:id="2671" w:name="_Toc104192889"/>
      <w:bookmarkStart w:id="2672" w:name="_Toc133336269"/>
      <w:bookmarkStart w:id="2673" w:name="_Toc143984758"/>
      <w:bookmarkStart w:id="2674" w:name="_Toc144147535"/>
      <w:bookmarkStart w:id="2675" w:name="_Toc153885329"/>
      <w:r w:rsidRPr="00F11966">
        <w:lastRenderedPageBreak/>
        <w:t>5.4.4.40</w:t>
      </w:r>
      <w:r w:rsidRPr="00F11966">
        <w:tab/>
        <w:t>Type: ApnRateStatus</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676" w:name="_Toc24925878"/>
      <w:bookmarkStart w:id="2677" w:name="_Toc24926056"/>
      <w:bookmarkStart w:id="2678" w:name="_Toc24926232"/>
      <w:bookmarkStart w:id="2679" w:name="_Toc33964092"/>
      <w:bookmarkStart w:id="2680" w:name="_Toc33980846"/>
      <w:bookmarkStart w:id="2681" w:name="_Toc36462647"/>
      <w:bookmarkStart w:id="2682" w:name="_Toc36462843"/>
      <w:bookmarkStart w:id="2683" w:name="_Toc43026087"/>
      <w:bookmarkStart w:id="2684" w:name="_Toc49763621"/>
      <w:bookmarkStart w:id="2685" w:name="_Toc56754317"/>
      <w:bookmarkStart w:id="2686" w:name="_Toc88743088"/>
      <w:bookmarkStart w:id="2687" w:name="_Toc101253998"/>
      <w:bookmarkStart w:id="2688" w:name="_Toc101254437"/>
      <w:bookmarkStart w:id="2689" w:name="_Toc104112149"/>
      <w:bookmarkStart w:id="2690" w:name="_Toc104192326"/>
      <w:bookmarkStart w:id="2691" w:name="_Toc104192890"/>
      <w:bookmarkStart w:id="2692" w:name="_Toc133336270"/>
      <w:bookmarkStart w:id="2693" w:name="_Toc143984759"/>
      <w:bookmarkStart w:id="2694" w:name="_Toc144147536"/>
      <w:bookmarkStart w:id="2695" w:name="_Toc153885330"/>
      <w:r w:rsidRPr="00F11966">
        <w:t>5.4.4.41</w:t>
      </w:r>
      <w:r w:rsidRPr="00F11966">
        <w:tab/>
        <w:t>Type: ScheduledCommunicationTime</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696" w:name="_Toc24925879"/>
      <w:bookmarkStart w:id="2697" w:name="_Toc24926057"/>
      <w:bookmarkStart w:id="2698" w:name="_Toc24926233"/>
      <w:bookmarkStart w:id="2699" w:name="_Toc33964093"/>
      <w:bookmarkStart w:id="2700" w:name="_Toc33980847"/>
      <w:bookmarkStart w:id="2701" w:name="_Toc36462648"/>
      <w:bookmarkStart w:id="2702" w:name="_Toc36462844"/>
      <w:bookmarkStart w:id="2703" w:name="_Toc43026088"/>
      <w:bookmarkStart w:id="2704" w:name="_Toc49763622"/>
      <w:bookmarkStart w:id="2705" w:name="_Toc56754318"/>
      <w:bookmarkStart w:id="2706" w:name="_Toc88743089"/>
      <w:bookmarkStart w:id="2707" w:name="_Toc101253999"/>
      <w:bookmarkStart w:id="2708" w:name="_Toc101254438"/>
      <w:bookmarkStart w:id="2709" w:name="_Toc104112150"/>
      <w:bookmarkStart w:id="2710" w:name="_Toc104192327"/>
      <w:bookmarkStart w:id="2711" w:name="_Toc104192891"/>
      <w:bookmarkStart w:id="2712" w:name="_Toc133336271"/>
      <w:bookmarkStart w:id="2713" w:name="_Toc143984760"/>
      <w:bookmarkStart w:id="2714" w:name="_Toc144147537"/>
      <w:bookmarkStart w:id="2715" w:name="_Toc153885331"/>
      <w:r w:rsidRPr="00F11966">
        <w:t>5.4.4.42</w:t>
      </w:r>
      <w:r w:rsidRPr="00F11966">
        <w:tab/>
        <w:t>Type: ScheduledCommunicationTimeRm</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716" w:name="_Toc24925880"/>
      <w:bookmarkStart w:id="2717" w:name="_Toc24926058"/>
      <w:bookmarkStart w:id="2718" w:name="_Toc24926234"/>
      <w:bookmarkStart w:id="2719" w:name="_Toc33964094"/>
      <w:bookmarkStart w:id="2720" w:name="_Toc33980848"/>
      <w:bookmarkStart w:id="2721" w:name="_Toc36462649"/>
      <w:bookmarkStart w:id="2722" w:name="_Toc36462845"/>
      <w:bookmarkStart w:id="2723" w:name="_Toc43026089"/>
      <w:bookmarkStart w:id="2724" w:name="_Toc49763623"/>
      <w:bookmarkStart w:id="2725" w:name="_Toc56754319"/>
      <w:bookmarkStart w:id="2726" w:name="_Toc88743090"/>
      <w:bookmarkStart w:id="2727" w:name="_Toc101254000"/>
      <w:bookmarkStart w:id="2728" w:name="_Toc101254439"/>
      <w:bookmarkStart w:id="2729" w:name="_Toc104112151"/>
      <w:bookmarkStart w:id="2730" w:name="_Toc104192328"/>
      <w:bookmarkStart w:id="2731" w:name="_Toc104192892"/>
      <w:bookmarkStart w:id="2732" w:name="_Toc133336272"/>
      <w:bookmarkStart w:id="2733" w:name="_Toc143984761"/>
      <w:bookmarkStart w:id="2734" w:name="_Toc144147538"/>
      <w:bookmarkStart w:id="2735" w:name="_Toc153885332"/>
      <w:r w:rsidRPr="00F11966">
        <w:lastRenderedPageBreak/>
        <w:t>5.4.4.43</w:t>
      </w:r>
      <w:r w:rsidRPr="00F11966">
        <w:tab/>
        <w:t>Type: BatteryIndication</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736" w:name="_Toc24925881"/>
      <w:bookmarkStart w:id="2737" w:name="_Toc24926059"/>
      <w:bookmarkStart w:id="2738" w:name="_Toc24926235"/>
      <w:bookmarkStart w:id="2739" w:name="_Toc33964095"/>
      <w:bookmarkStart w:id="2740" w:name="_Toc33980849"/>
      <w:bookmarkStart w:id="2741" w:name="_Toc36462650"/>
      <w:bookmarkStart w:id="2742" w:name="_Toc36462846"/>
      <w:bookmarkStart w:id="2743" w:name="_Toc43026090"/>
      <w:bookmarkStart w:id="2744" w:name="_Toc49763624"/>
      <w:bookmarkStart w:id="2745" w:name="_Toc56754320"/>
      <w:bookmarkStart w:id="2746" w:name="_Toc88743091"/>
      <w:bookmarkStart w:id="2747" w:name="_Toc101254001"/>
      <w:bookmarkStart w:id="2748" w:name="_Toc101254440"/>
      <w:bookmarkStart w:id="2749" w:name="_Toc104112152"/>
      <w:bookmarkStart w:id="2750" w:name="_Toc104192329"/>
      <w:bookmarkStart w:id="2751" w:name="_Toc104192893"/>
      <w:bookmarkStart w:id="2752" w:name="_Toc133336273"/>
      <w:bookmarkStart w:id="2753" w:name="_Toc143984762"/>
      <w:bookmarkStart w:id="2754" w:name="_Toc144147539"/>
      <w:bookmarkStart w:id="2755" w:name="_Toc153885333"/>
      <w:r w:rsidRPr="00F11966">
        <w:t>5.4.4.44</w:t>
      </w:r>
      <w:r w:rsidRPr="00F11966">
        <w:tab/>
        <w:t>Type: BatteryIndicationRm</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756" w:name="_Toc24925882"/>
      <w:bookmarkStart w:id="2757" w:name="_Toc24926060"/>
      <w:bookmarkStart w:id="2758" w:name="_Toc24926236"/>
      <w:bookmarkStart w:id="2759" w:name="_Toc33964096"/>
      <w:bookmarkStart w:id="2760" w:name="_Toc33980850"/>
      <w:bookmarkStart w:id="2761" w:name="_Toc36462651"/>
      <w:bookmarkStart w:id="2762" w:name="_Toc36462847"/>
      <w:bookmarkStart w:id="2763" w:name="_Toc43026091"/>
      <w:bookmarkStart w:id="2764" w:name="_Toc49763625"/>
      <w:bookmarkStart w:id="2765" w:name="_Toc56754321"/>
      <w:bookmarkStart w:id="2766" w:name="_Toc88743092"/>
      <w:bookmarkStart w:id="2767" w:name="_Toc101254002"/>
      <w:bookmarkStart w:id="2768" w:name="_Toc101254441"/>
      <w:bookmarkStart w:id="2769" w:name="_Toc104112153"/>
      <w:bookmarkStart w:id="2770" w:name="_Toc104192330"/>
      <w:bookmarkStart w:id="2771" w:name="_Toc104192894"/>
      <w:bookmarkStart w:id="2772" w:name="_Toc133336274"/>
      <w:bookmarkStart w:id="2773" w:name="_Toc143984763"/>
      <w:bookmarkStart w:id="2774" w:name="_Toc144147540"/>
      <w:bookmarkStart w:id="2775" w:name="_Toc153885334"/>
      <w:r w:rsidRPr="00F11966">
        <w:t>5.4.4.45</w:t>
      </w:r>
      <w:r w:rsidRPr="00F11966">
        <w:tab/>
        <w:t xml:space="preserve">Type: </w:t>
      </w:r>
      <w:r w:rsidRPr="00F11966">
        <w:rPr>
          <w:noProof/>
          <w:lang w:eastAsia="zh-CN"/>
        </w:rPr>
        <w:t>AcsInfo</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776" w:name="_Toc24925883"/>
      <w:bookmarkStart w:id="2777" w:name="_Toc24926061"/>
      <w:bookmarkStart w:id="2778" w:name="_Toc24926237"/>
      <w:bookmarkStart w:id="2779" w:name="_Toc33964097"/>
      <w:bookmarkStart w:id="2780" w:name="_Toc33980851"/>
      <w:bookmarkStart w:id="2781" w:name="_Toc36462652"/>
      <w:bookmarkStart w:id="2782" w:name="_Toc36462848"/>
      <w:bookmarkStart w:id="2783" w:name="_Toc43026092"/>
      <w:bookmarkStart w:id="2784" w:name="_Toc49763626"/>
      <w:bookmarkStart w:id="2785" w:name="_Toc56754322"/>
      <w:bookmarkStart w:id="2786" w:name="_Toc88743093"/>
      <w:bookmarkStart w:id="2787" w:name="_Toc101254003"/>
      <w:bookmarkStart w:id="2788" w:name="_Toc101254442"/>
      <w:bookmarkStart w:id="2789" w:name="_Toc104112154"/>
      <w:bookmarkStart w:id="2790" w:name="_Toc104192331"/>
      <w:bookmarkStart w:id="2791" w:name="_Toc104192895"/>
      <w:bookmarkStart w:id="2792" w:name="_Toc133336275"/>
      <w:bookmarkStart w:id="2793" w:name="_Toc143984764"/>
      <w:bookmarkStart w:id="2794" w:name="_Toc144147541"/>
      <w:bookmarkStart w:id="2795" w:name="_Toc153885335"/>
      <w:r w:rsidRPr="00F11966">
        <w:t>5.4.4.46</w:t>
      </w:r>
      <w:r w:rsidRPr="00F11966">
        <w:tab/>
        <w:t xml:space="preserve">Type: </w:t>
      </w:r>
      <w:r w:rsidRPr="00F11966">
        <w:rPr>
          <w:noProof/>
          <w:lang w:eastAsia="zh-CN"/>
        </w:rPr>
        <w:t>AcsInfoRm</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796" w:name="_Toc33980852"/>
      <w:bookmarkStart w:id="2797" w:name="_Toc36462653"/>
      <w:bookmarkStart w:id="2798" w:name="_Toc36462849"/>
      <w:bookmarkStart w:id="2799" w:name="_Toc43026093"/>
      <w:bookmarkStart w:id="2800" w:name="_Toc49763627"/>
      <w:bookmarkStart w:id="2801" w:name="_Toc56754323"/>
      <w:bookmarkStart w:id="2802" w:name="_Toc88743094"/>
      <w:bookmarkStart w:id="2803" w:name="_Toc101254004"/>
      <w:bookmarkStart w:id="2804" w:name="_Toc101254443"/>
      <w:bookmarkStart w:id="2805" w:name="_Toc104112155"/>
      <w:bookmarkStart w:id="2806" w:name="_Toc104192332"/>
      <w:bookmarkStart w:id="2807" w:name="_Toc104192896"/>
      <w:bookmarkStart w:id="2808" w:name="_Toc133336276"/>
      <w:bookmarkStart w:id="2809" w:name="_Toc143984765"/>
      <w:bookmarkStart w:id="2810" w:name="_Toc144147542"/>
      <w:bookmarkStart w:id="2811" w:name="_Toc153885336"/>
      <w:r w:rsidRPr="00F11966">
        <w:t>5.4.4.47</w:t>
      </w:r>
      <w:r w:rsidRPr="00F11966">
        <w:tab/>
        <w:t>Type: NrV2xAuth</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812" w:name="_Toc33980853"/>
      <w:bookmarkStart w:id="2813" w:name="_Toc36462654"/>
      <w:bookmarkStart w:id="2814" w:name="_Toc36462850"/>
      <w:bookmarkStart w:id="2815" w:name="_Toc43026094"/>
      <w:bookmarkStart w:id="2816" w:name="_Toc49763628"/>
      <w:bookmarkStart w:id="2817" w:name="_Toc56754324"/>
      <w:bookmarkStart w:id="2818" w:name="_Toc88743095"/>
      <w:bookmarkStart w:id="2819" w:name="_Toc101254005"/>
      <w:bookmarkStart w:id="2820" w:name="_Toc101254444"/>
      <w:bookmarkStart w:id="2821" w:name="_Toc104112156"/>
      <w:bookmarkStart w:id="2822" w:name="_Toc104192333"/>
      <w:bookmarkStart w:id="2823" w:name="_Toc104192897"/>
      <w:bookmarkStart w:id="2824" w:name="_Toc133336277"/>
      <w:bookmarkStart w:id="2825" w:name="_Toc143984766"/>
      <w:bookmarkStart w:id="2826" w:name="_Toc144147543"/>
      <w:bookmarkStart w:id="2827" w:name="_Toc153885337"/>
      <w:r w:rsidRPr="00F11966">
        <w:lastRenderedPageBreak/>
        <w:t>5.4.4.48</w:t>
      </w:r>
      <w:r w:rsidRPr="00F11966">
        <w:tab/>
        <w:t>Type: LteV2xAuth</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828" w:name="_Toc33980854"/>
      <w:bookmarkStart w:id="2829" w:name="_Toc36462655"/>
      <w:bookmarkStart w:id="2830" w:name="_Toc36462851"/>
      <w:bookmarkStart w:id="2831" w:name="_Toc43026095"/>
      <w:bookmarkStart w:id="2832" w:name="_Toc49763629"/>
      <w:bookmarkStart w:id="2833" w:name="_Toc56754325"/>
      <w:bookmarkStart w:id="2834" w:name="_Toc88743096"/>
      <w:bookmarkStart w:id="2835" w:name="_Toc101254006"/>
      <w:bookmarkStart w:id="2836" w:name="_Toc101254445"/>
      <w:bookmarkStart w:id="2837" w:name="_Toc104112157"/>
      <w:bookmarkStart w:id="2838" w:name="_Toc104192334"/>
      <w:bookmarkStart w:id="2839" w:name="_Toc104192898"/>
      <w:bookmarkStart w:id="2840" w:name="_Toc133336278"/>
      <w:bookmarkStart w:id="2841" w:name="_Toc143984767"/>
      <w:bookmarkStart w:id="2842" w:name="_Toc144147544"/>
      <w:bookmarkStart w:id="2843" w:name="_Toc15388533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844" w:name="_Toc33980855"/>
      <w:bookmarkStart w:id="2845" w:name="_Toc36462656"/>
      <w:bookmarkStart w:id="2846" w:name="_Toc36462852"/>
      <w:bookmarkStart w:id="2847" w:name="_Toc43026096"/>
      <w:bookmarkStart w:id="2848" w:name="_Toc49763630"/>
      <w:bookmarkStart w:id="2849" w:name="_Toc56754326"/>
      <w:bookmarkStart w:id="2850" w:name="_Toc88743097"/>
      <w:bookmarkStart w:id="2851" w:name="_Toc101254007"/>
      <w:bookmarkStart w:id="2852" w:name="_Toc101254446"/>
      <w:bookmarkStart w:id="2853" w:name="_Toc104112158"/>
      <w:bookmarkStart w:id="2854" w:name="_Toc104192335"/>
      <w:bookmarkStart w:id="2855" w:name="_Toc104192899"/>
      <w:bookmarkStart w:id="2856" w:name="_Toc133336279"/>
      <w:bookmarkStart w:id="2857" w:name="_Toc143984768"/>
      <w:bookmarkStart w:id="2858" w:name="_Toc144147545"/>
      <w:bookmarkStart w:id="2859" w:name="_Toc153885339"/>
      <w:r w:rsidRPr="00F11966">
        <w:t>5.4.4.50</w:t>
      </w:r>
      <w:r w:rsidRPr="00F11966">
        <w:tab/>
        <w:t>Type: Pc5QosFlowItem</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860" w:name="_Toc33980856"/>
      <w:bookmarkStart w:id="2861" w:name="_Toc36462657"/>
      <w:bookmarkStart w:id="2862" w:name="_Toc36462853"/>
      <w:bookmarkStart w:id="2863" w:name="_Toc43026097"/>
      <w:bookmarkStart w:id="2864" w:name="_Toc49763631"/>
      <w:bookmarkStart w:id="2865" w:name="_Toc56754327"/>
      <w:bookmarkStart w:id="2866" w:name="_Toc88743098"/>
      <w:bookmarkStart w:id="2867" w:name="_Toc101254008"/>
      <w:bookmarkStart w:id="2868" w:name="_Toc101254447"/>
      <w:bookmarkStart w:id="2869" w:name="_Toc104112159"/>
      <w:bookmarkStart w:id="2870" w:name="_Toc104192336"/>
      <w:bookmarkStart w:id="2871" w:name="_Toc104192900"/>
      <w:bookmarkStart w:id="2872" w:name="_Toc133336280"/>
      <w:bookmarkStart w:id="2873" w:name="_Toc143984769"/>
      <w:bookmarkStart w:id="2874" w:name="_Toc144147546"/>
      <w:bookmarkStart w:id="2875" w:name="_Toc153885340"/>
      <w:r w:rsidRPr="00F11966">
        <w:t>5.4.4.51</w:t>
      </w:r>
      <w:r w:rsidRPr="00F11966">
        <w:tab/>
        <w:t xml:space="preserve">Type: </w:t>
      </w:r>
      <w:r w:rsidRPr="00F11966">
        <w:rPr>
          <w:rFonts w:eastAsia="Batang" w:cs="Arial"/>
          <w:szCs w:val="18"/>
          <w:lang w:eastAsia="ja-JP"/>
        </w:rPr>
        <w:t>Pc5FlowBitRates</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876" w:name="_Toc33980857"/>
      <w:bookmarkStart w:id="2877" w:name="_Toc36462658"/>
      <w:bookmarkStart w:id="2878" w:name="_Toc36462854"/>
      <w:bookmarkStart w:id="2879" w:name="_Toc43026098"/>
      <w:bookmarkStart w:id="2880" w:name="_Toc49763632"/>
      <w:bookmarkStart w:id="2881" w:name="_Toc56754328"/>
      <w:bookmarkStart w:id="2882" w:name="_Toc88743099"/>
      <w:bookmarkStart w:id="2883" w:name="_Toc101254009"/>
      <w:bookmarkStart w:id="2884" w:name="_Toc101254448"/>
      <w:bookmarkStart w:id="2885" w:name="_Toc104112160"/>
      <w:bookmarkStart w:id="2886" w:name="_Toc104192337"/>
      <w:bookmarkStart w:id="2887" w:name="_Toc104192901"/>
      <w:bookmarkStart w:id="2888" w:name="_Toc133336281"/>
      <w:bookmarkStart w:id="2889" w:name="_Toc143984770"/>
      <w:bookmarkStart w:id="2890" w:name="_Toc144147547"/>
      <w:bookmarkStart w:id="2891" w:name="_Toc153885341"/>
      <w:r w:rsidRPr="00F11966">
        <w:lastRenderedPageBreak/>
        <w:t>5.4.4.52</w:t>
      </w:r>
      <w:r w:rsidRPr="00F11966">
        <w:tab/>
        <w:t>Type: UtraLocation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892" w:name="_Toc33980858"/>
      <w:bookmarkStart w:id="2893" w:name="_Toc36462659"/>
      <w:bookmarkStart w:id="2894" w:name="_Toc36462855"/>
      <w:bookmarkStart w:id="2895" w:name="_Toc43026099"/>
      <w:bookmarkStart w:id="2896" w:name="_Toc49763633"/>
      <w:bookmarkStart w:id="2897" w:name="_Toc56754329"/>
      <w:bookmarkStart w:id="2898" w:name="_Toc88743100"/>
      <w:bookmarkStart w:id="2899" w:name="_Toc101254010"/>
      <w:bookmarkStart w:id="2900" w:name="_Toc101254449"/>
      <w:bookmarkStart w:id="2901" w:name="_Toc104112161"/>
      <w:bookmarkStart w:id="2902" w:name="_Toc104192338"/>
      <w:bookmarkStart w:id="2903" w:name="_Toc104192902"/>
      <w:bookmarkStart w:id="2904" w:name="_Toc133336282"/>
      <w:bookmarkStart w:id="2905" w:name="_Toc143984771"/>
      <w:bookmarkStart w:id="2906" w:name="_Toc144147548"/>
      <w:bookmarkStart w:id="2907" w:name="_Toc153885342"/>
      <w:r w:rsidRPr="00F11966">
        <w:lastRenderedPageBreak/>
        <w:t>5.4.4.53</w:t>
      </w:r>
      <w:r w:rsidRPr="00F11966">
        <w:tab/>
        <w:t>Type: GeraLocation</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908" w:name="_Toc33980859"/>
      <w:bookmarkStart w:id="2909" w:name="_Toc36462660"/>
      <w:bookmarkStart w:id="2910" w:name="_Toc36462856"/>
      <w:bookmarkStart w:id="2911" w:name="_Toc43026100"/>
      <w:bookmarkStart w:id="2912" w:name="_Toc49763634"/>
      <w:bookmarkStart w:id="2913" w:name="_Toc56754330"/>
      <w:bookmarkStart w:id="2914" w:name="_Toc88743101"/>
      <w:bookmarkStart w:id="2915" w:name="_Toc101254011"/>
      <w:bookmarkStart w:id="2916" w:name="_Toc101254450"/>
      <w:bookmarkStart w:id="2917" w:name="_Toc104112162"/>
      <w:bookmarkStart w:id="2918" w:name="_Toc104192339"/>
      <w:bookmarkStart w:id="2919" w:name="_Toc104192903"/>
      <w:bookmarkStart w:id="2920" w:name="_Toc133336283"/>
      <w:bookmarkStart w:id="2921" w:name="_Toc143984772"/>
      <w:bookmarkStart w:id="2922" w:name="_Toc144147549"/>
      <w:bookmarkStart w:id="2923" w:name="_Toc153885343"/>
      <w:r w:rsidRPr="00F11966">
        <w:t>5.4.4.54</w:t>
      </w:r>
      <w:r w:rsidRPr="00F11966">
        <w:tab/>
        <w:t>Type: CellGlobalId</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924" w:name="_Toc33980860"/>
      <w:bookmarkStart w:id="2925" w:name="_Toc36462661"/>
      <w:bookmarkStart w:id="2926" w:name="_Toc36462857"/>
      <w:bookmarkStart w:id="2927" w:name="_Toc43026101"/>
      <w:bookmarkStart w:id="2928" w:name="_Toc49763635"/>
      <w:bookmarkStart w:id="2929" w:name="_Toc56754331"/>
      <w:bookmarkStart w:id="2930" w:name="_Toc88743102"/>
      <w:bookmarkStart w:id="2931" w:name="_Toc101254012"/>
      <w:bookmarkStart w:id="2932" w:name="_Toc101254451"/>
      <w:bookmarkStart w:id="2933" w:name="_Toc104112163"/>
      <w:bookmarkStart w:id="2934" w:name="_Toc104192340"/>
      <w:bookmarkStart w:id="2935" w:name="_Toc104192904"/>
      <w:bookmarkStart w:id="2936" w:name="_Toc133336284"/>
      <w:bookmarkStart w:id="2937" w:name="_Toc143984773"/>
      <w:bookmarkStart w:id="2938" w:name="_Toc144147550"/>
      <w:bookmarkStart w:id="2939" w:name="_Toc153885344"/>
      <w:r w:rsidRPr="00F11966">
        <w:lastRenderedPageBreak/>
        <w:t>5.4.4.55</w:t>
      </w:r>
      <w:r w:rsidRPr="00F11966">
        <w:tab/>
        <w:t>Type: ServiceAreaId</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940" w:name="_Toc33980861"/>
      <w:bookmarkStart w:id="2941" w:name="_Toc36462662"/>
      <w:bookmarkStart w:id="2942" w:name="_Toc36462858"/>
      <w:bookmarkStart w:id="2943" w:name="_Toc43026102"/>
      <w:bookmarkStart w:id="2944" w:name="_Toc49763636"/>
      <w:bookmarkStart w:id="2945" w:name="_Toc56754332"/>
      <w:bookmarkStart w:id="2946" w:name="_Toc88743103"/>
      <w:bookmarkStart w:id="2947" w:name="_Toc101254013"/>
      <w:bookmarkStart w:id="2948" w:name="_Toc101254452"/>
      <w:bookmarkStart w:id="2949" w:name="_Toc104112164"/>
      <w:bookmarkStart w:id="2950" w:name="_Toc104192341"/>
      <w:bookmarkStart w:id="2951" w:name="_Toc104192905"/>
      <w:bookmarkStart w:id="2952" w:name="_Toc133336285"/>
      <w:bookmarkStart w:id="2953" w:name="_Toc143984774"/>
      <w:bookmarkStart w:id="2954" w:name="_Toc144147551"/>
      <w:bookmarkStart w:id="2955" w:name="_Toc153885345"/>
      <w:r w:rsidRPr="00F11966">
        <w:t>5.4.4.56</w:t>
      </w:r>
      <w:r w:rsidRPr="00F11966">
        <w:tab/>
        <w:t>Type: LocationAreaId</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956" w:name="_Toc33980862"/>
      <w:bookmarkStart w:id="2957" w:name="_Toc36462663"/>
      <w:bookmarkStart w:id="2958" w:name="_Toc36462859"/>
      <w:bookmarkStart w:id="2959" w:name="_Toc43026103"/>
      <w:bookmarkStart w:id="2960" w:name="_Toc49763637"/>
      <w:bookmarkStart w:id="2961" w:name="_Toc56754333"/>
      <w:bookmarkStart w:id="2962" w:name="_Toc88743104"/>
      <w:bookmarkStart w:id="2963" w:name="_Toc101254014"/>
      <w:bookmarkStart w:id="2964" w:name="_Toc101254453"/>
      <w:bookmarkStart w:id="2965" w:name="_Toc104112165"/>
      <w:bookmarkStart w:id="2966" w:name="_Toc104192342"/>
      <w:bookmarkStart w:id="2967" w:name="_Toc104192906"/>
      <w:bookmarkStart w:id="2968" w:name="_Toc133336286"/>
      <w:bookmarkStart w:id="2969" w:name="_Toc143984775"/>
      <w:bookmarkStart w:id="2970" w:name="_Toc144147552"/>
      <w:bookmarkStart w:id="2971" w:name="_Toc153885346"/>
      <w:r w:rsidRPr="00F11966">
        <w:t>5.4.4.57</w:t>
      </w:r>
      <w:r w:rsidRPr="00F11966">
        <w:tab/>
        <w:t>Type: RoutingAreaId</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972" w:name="_Toc33980863"/>
      <w:bookmarkStart w:id="2973" w:name="_Toc36462664"/>
      <w:bookmarkStart w:id="2974" w:name="_Toc36462860"/>
      <w:bookmarkStart w:id="2975" w:name="_Toc43026104"/>
      <w:bookmarkStart w:id="2976" w:name="_Toc49763638"/>
      <w:bookmarkStart w:id="2977" w:name="_Toc56754334"/>
      <w:bookmarkStart w:id="2978" w:name="_Toc88743105"/>
      <w:bookmarkStart w:id="2979" w:name="_Toc101254015"/>
      <w:bookmarkStart w:id="2980" w:name="_Toc101254454"/>
      <w:bookmarkStart w:id="2981" w:name="_Toc104112166"/>
      <w:bookmarkStart w:id="2982" w:name="_Toc104192343"/>
      <w:bookmarkStart w:id="2983" w:name="_Toc104192907"/>
      <w:bookmarkStart w:id="2984" w:name="_Toc133336287"/>
      <w:bookmarkStart w:id="2985" w:name="_Toc143984776"/>
      <w:bookmarkStart w:id="2986" w:name="_Toc144147553"/>
      <w:bookmarkStart w:id="2987" w:name="_Toc33964050"/>
      <w:bookmarkStart w:id="2988" w:name="_Toc153885347"/>
      <w:r w:rsidRPr="00F11966">
        <w:t>5.4.4.58</w:t>
      </w:r>
      <w:r w:rsidRPr="00F11966">
        <w:tab/>
        <w:t>Type: DddTrafficDescriptor</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989" w:name="_Toc33980864"/>
      <w:bookmarkStart w:id="2990" w:name="_Toc36462665"/>
      <w:bookmarkStart w:id="2991" w:name="_Toc36462861"/>
      <w:bookmarkStart w:id="2992" w:name="_Toc43026105"/>
      <w:bookmarkStart w:id="2993" w:name="_Toc49763639"/>
      <w:bookmarkStart w:id="2994" w:name="_Toc56754335"/>
      <w:bookmarkStart w:id="2995" w:name="_Toc88743106"/>
      <w:bookmarkStart w:id="2996" w:name="_Toc101254016"/>
      <w:bookmarkStart w:id="2997" w:name="_Toc101254455"/>
      <w:bookmarkStart w:id="2998" w:name="_Toc104112167"/>
      <w:bookmarkStart w:id="2999" w:name="_Toc104192344"/>
      <w:bookmarkStart w:id="3000" w:name="_Toc104192908"/>
      <w:bookmarkStart w:id="3001" w:name="_Toc133336288"/>
      <w:bookmarkStart w:id="3002" w:name="_Toc143984777"/>
      <w:bookmarkStart w:id="3003" w:name="_Toc144147554"/>
      <w:bookmarkStart w:id="3004" w:name="_Toc153885348"/>
      <w:r w:rsidRPr="00F11966">
        <w:t>5.4.4.59</w:t>
      </w:r>
      <w:r w:rsidRPr="00F11966">
        <w:tab/>
        <w:t xml:space="preserve">Type: </w:t>
      </w:r>
      <w:r w:rsidRPr="00F11966">
        <w:rPr>
          <w:lang w:eastAsia="zh-CN"/>
        </w:rPr>
        <w:t>M</w:t>
      </w:r>
      <w:r w:rsidRPr="00F11966">
        <w:rPr>
          <w:rFonts w:hint="eastAsia"/>
          <w:lang w:eastAsia="zh-CN"/>
        </w:rPr>
        <w:t>oExpDataCounter</w:t>
      </w:r>
      <w:bookmarkEnd w:id="2987"/>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005" w:name="_Toc43026106"/>
      <w:bookmarkStart w:id="3006" w:name="_Toc49763640"/>
      <w:bookmarkStart w:id="3007" w:name="_Toc56754336"/>
      <w:bookmarkStart w:id="3008" w:name="_Toc88743107"/>
      <w:bookmarkStart w:id="3009" w:name="_Toc101254017"/>
      <w:bookmarkStart w:id="3010" w:name="_Toc101254456"/>
      <w:bookmarkStart w:id="3011" w:name="_Toc104112168"/>
      <w:bookmarkStart w:id="3012" w:name="_Toc104192345"/>
      <w:bookmarkStart w:id="3013" w:name="_Toc104192909"/>
      <w:bookmarkStart w:id="3014" w:name="_Toc133336289"/>
      <w:bookmarkStart w:id="3015" w:name="_Toc143984778"/>
      <w:bookmarkStart w:id="3016" w:name="_Toc144147555"/>
      <w:bookmarkStart w:id="3017" w:name="_Toc153885349"/>
      <w:r w:rsidRPr="00F11966">
        <w:lastRenderedPageBreak/>
        <w:t>5.4.4.60</w:t>
      </w:r>
      <w:r w:rsidRPr="00F11966">
        <w:tab/>
        <w:t xml:space="preserve">Type: </w:t>
      </w:r>
      <w:r w:rsidRPr="00F11966">
        <w:rPr>
          <w:noProof/>
        </w:rPr>
        <w:t>NssaaStatus</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018" w:name="_Toc43026107"/>
      <w:bookmarkStart w:id="3019" w:name="_Toc49763641"/>
      <w:bookmarkStart w:id="3020" w:name="_Toc56754337"/>
      <w:bookmarkStart w:id="3021" w:name="_Toc88743108"/>
      <w:bookmarkStart w:id="3022" w:name="_Toc101254018"/>
      <w:bookmarkStart w:id="3023" w:name="_Toc101254457"/>
      <w:bookmarkStart w:id="3024" w:name="_Toc104112169"/>
      <w:bookmarkStart w:id="3025" w:name="_Toc104192346"/>
      <w:bookmarkStart w:id="3026" w:name="_Toc104192910"/>
      <w:bookmarkStart w:id="3027" w:name="_Toc133336290"/>
      <w:bookmarkStart w:id="3028" w:name="_Toc143984779"/>
      <w:bookmarkStart w:id="3029" w:name="_Toc144147556"/>
      <w:bookmarkStart w:id="3030" w:name="_Toc153885350"/>
      <w:r w:rsidRPr="00F11966">
        <w:t>5.4.4.61</w:t>
      </w:r>
      <w:r w:rsidRPr="00F11966">
        <w:tab/>
        <w:t xml:space="preserve">Type: </w:t>
      </w:r>
      <w:r w:rsidRPr="00F11966">
        <w:rPr>
          <w:noProof/>
        </w:rPr>
        <w:t>NssaaStatusRm</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031" w:name="_Toc43026108"/>
      <w:bookmarkStart w:id="3032" w:name="_Toc49763642"/>
      <w:bookmarkStart w:id="3033" w:name="_Toc56754338"/>
      <w:bookmarkStart w:id="3034" w:name="_Toc88743109"/>
      <w:bookmarkStart w:id="3035" w:name="_Toc101254019"/>
      <w:bookmarkStart w:id="3036" w:name="_Toc101254458"/>
      <w:bookmarkStart w:id="3037" w:name="_Toc104112170"/>
      <w:bookmarkStart w:id="3038" w:name="_Toc104192347"/>
      <w:bookmarkStart w:id="3039" w:name="_Toc104192911"/>
      <w:bookmarkStart w:id="3040" w:name="_Toc133336291"/>
      <w:bookmarkStart w:id="3041" w:name="_Toc143984780"/>
      <w:bookmarkStart w:id="3042" w:name="_Toc144147557"/>
      <w:bookmarkStart w:id="3043" w:name="_Toc27592875"/>
      <w:bookmarkStart w:id="3044" w:name="_Toc153885351"/>
      <w:r w:rsidRPr="00F11966">
        <w:t>5.4.4.62</w:t>
      </w:r>
      <w:r w:rsidRPr="00F11966">
        <w:tab/>
        <w:t xml:space="preserve">Type: </w:t>
      </w:r>
      <w:r w:rsidRPr="00F11966">
        <w:rPr>
          <w:noProof/>
          <w:lang w:eastAsia="zh-CN"/>
        </w:rPr>
        <w:t>TnapId</w:t>
      </w:r>
      <w:bookmarkEnd w:id="3031"/>
      <w:bookmarkEnd w:id="3032"/>
      <w:bookmarkEnd w:id="3033"/>
      <w:bookmarkEnd w:id="3034"/>
      <w:bookmarkEnd w:id="3035"/>
      <w:bookmarkEnd w:id="3036"/>
      <w:bookmarkEnd w:id="3037"/>
      <w:bookmarkEnd w:id="3038"/>
      <w:bookmarkEnd w:id="3039"/>
      <w:bookmarkEnd w:id="3040"/>
      <w:bookmarkEnd w:id="3041"/>
      <w:bookmarkEnd w:id="3042"/>
      <w:bookmarkEnd w:id="304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045" w:name="_Toc43026109"/>
      <w:bookmarkStart w:id="3046" w:name="_Toc49763643"/>
      <w:bookmarkStart w:id="3047" w:name="_Toc56754339"/>
      <w:bookmarkStart w:id="3048" w:name="_Toc88743110"/>
      <w:bookmarkStart w:id="3049" w:name="_Toc101254020"/>
      <w:bookmarkStart w:id="3050" w:name="_Toc101254459"/>
      <w:bookmarkStart w:id="3051" w:name="_Toc104112171"/>
      <w:bookmarkStart w:id="3052" w:name="_Toc104192348"/>
      <w:bookmarkStart w:id="3053" w:name="_Toc104192912"/>
      <w:bookmarkStart w:id="3054" w:name="_Toc133336292"/>
      <w:bookmarkStart w:id="3055" w:name="_Toc143984781"/>
      <w:bookmarkStart w:id="3056" w:name="_Toc144147558"/>
      <w:bookmarkStart w:id="3057" w:name="_Toc153885352"/>
      <w:r w:rsidRPr="00F11966">
        <w:t>5.4.4.63</w:t>
      </w:r>
      <w:r w:rsidRPr="00F11966">
        <w:tab/>
        <w:t>Type: TnapIdRm</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058" w:name="_Toc43026110"/>
      <w:bookmarkStart w:id="3059" w:name="_Toc49763644"/>
      <w:bookmarkStart w:id="3060" w:name="_Toc56754340"/>
      <w:bookmarkStart w:id="3061" w:name="_Toc88743111"/>
      <w:bookmarkStart w:id="3062" w:name="_Toc101254021"/>
      <w:bookmarkStart w:id="3063" w:name="_Toc101254460"/>
      <w:bookmarkStart w:id="3064" w:name="_Toc104112172"/>
      <w:bookmarkStart w:id="3065" w:name="_Toc104192349"/>
      <w:bookmarkStart w:id="3066" w:name="_Toc104192913"/>
      <w:bookmarkStart w:id="3067" w:name="_Toc133336293"/>
      <w:bookmarkStart w:id="3068" w:name="_Toc143984782"/>
      <w:bookmarkStart w:id="3069" w:name="_Toc144147559"/>
      <w:bookmarkStart w:id="3070" w:name="_Toc153885353"/>
      <w:r w:rsidRPr="00F11966">
        <w:lastRenderedPageBreak/>
        <w:t>5.4.4.64</w:t>
      </w:r>
      <w:r w:rsidRPr="00F11966">
        <w:tab/>
        <w:t xml:space="preserve">Type: </w:t>
      </w:r>
      <w:r w:rsidRPr="00F11966">
        <w:rPr>
          <w:noProof/>
          <w:lang w:eastAsia="zh-CN"/>
        </w:rPr>
        <w:t>TwapId</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071" w:name="_Toc43026111"/>
      <w:bookmarkStart w:id="3072" w:name="_Toc49763645"/>
      <w:bookmarkStart w:id="3073" w:name="_Toc56754341"/>
      <w:bookmarkStart w:id="3074" w:name="_Toc88743112"/>
      <w:bookmarkStart w:id="3075" w:name="_Toc101254022"/>
      <w:bookmarkStart w:id="3076" w:name="_Toc101254461"/>
      <w:bookmarkStart w:id="3077" w:name="_Toc104112173"/>
      <w:bookmarkStart w:id="3078" w:name="_Toc104192350"/>
      <w:bookmarkStart w:id="3079" w:name="_Toc104192914"/>
      <w:bookmarkStart w:id="3080" w:name="_Toc133336294"/>
      <w:bookmarkStart w:id="3081" w:name="_Toc143984783"/>
      <w:bookmarkStart w:id="3082" w:name="_Toc144147560"/>
      <w:bookmarkStart w:id="3083" w:name="_Toc153885354"/>
      <w:r w:rsidRPr="00F11966">
        <w:t>5.4.4.65</w:t>
      </w:r>
      <w:r w:rsidRPr="00F11966">
        <w:tab/>
        <w:t>Type: TwapIdRm</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043"/>
    <w:p w14:paraId="18304B4B" w14:textId="77777777" w:rsidR="00306531" w:rsidRPr="00F11966" w:rsidRDefault="00306531" w:rsidP="00E92CBF"/>
    <w:p w14:paraId="0FC538A4" w14:textId="77777777" w:rsidR="006B7CA9" w:rsidRPr="00F11966" w:rsidRDefault="006B7CA9" w:rsidP="00D362EB">
      <w:pPr>
        <w:pStyle w:val="Heading4"/>
      </w:pPr>
      <w:bookmarkStart w:id="3084" w:name="_Toc4121137"/>
      <w:bookmarkStart w:id="3085" w:name="_Toc33962529"/>
      <w:bookmarkStart w:id="3086" w:name="_Toc43026112"/>
      <w:bookmarkStart w:id="3087" w:name="_Toc49763646"/>
      <w:bookmarkStart w:id="3088" w:name="_Toc56754342"/>
      <w:bookmarkStart w:id="3089" w:name="_Toc88743113"/>
      <w:bookmarkStart w:id="3090" w:name="_Toc101254023"/>
      <w:bookmarkStart w:id="3091" w:name="_Toc101254462"/>
      <w:bookmarkStart w:id="3092" w:name="_Toc104112174"/>
      <w:bookmarkStart w:id="3093" w:name="_Toc104192351"/>
      <w:bookmarkStart w:id="3094" w:name="_Toc104192915"/>
      <w:bookmarkStart w:id="3095" w:name="_Toc133336295"/>
      <w:bookmarkStart w:id="3096" w:name="_Toc143984784"/>
      <w:bookmarkStart w:id="3097" w:name="_Toc144147561"/>
      <w:bookmarkStart w:id="3098" w:name="_Toc153885355"/>
      <w:r w:rsidRPr="00F11966">
        <w:t>5.4.4.66</w:t>
      </w:r>
      <w:r w:rsidRPr="00F11966">
        <w:tab/>
        <w:t xml:space="preserve">Type: </w:t>
      </w:r>
      <w:bookmarkEnd w:id="3084"/>
      <w:bookmarkEnd w:id="3085"/>
      <w:r w:rsidRPr="00F11966">
        <w:t>SnssaiExtension</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099" w:name="_Toc24937661"/>
      <w:bookmarkStart w:id="3100" w:name="_Toc33962476"/>
      <w:bookmarkStart w:id="3101" w:name="_Toc43026113"/>
      <w:bookmarkStart w:id="3102" w:name="_Toc49763647"/>
      <w:bookmarkStart w:id="3103" w:name="_Toc56754343"/>
      <w:bookmarkStart w:id="3104" w:name="_Toc88743114"/>
      <w:bookmarkStart w:id="3105" w:name="_Toc101254024"/>
      <w:bookmarkStart w:id="3106" w:name="_Toc101254463"/>
      <w:bookmarkStart w:id="3107" w:name="_Toc104112175"/>
      <w:bookmarkStart w:id="3108" w:name="_Toc104192352"/>
      <w:bookmarkStart w:id="3109" w:name="_Toc104192916"/>
      <w:bookmarkStart w:id="3110" w:name="_Toc133336296"/>
      <w:bookmarkStart w:id="3111" w:name="_Toc143984785"/>
      <w:bookmarkStart w:id="3112" w:name="_Toc144147562"/>
      <w:bookmarkStart w:id="3113" w:name="_Toc153885356"/>
      <w:r w:rsidRPr="00F11966">
        <w:t>5.4.4.67</w:t>
      </w:r>
      <w:r w:rsidRPr="00F11966">
        <w:tab/>
        <w:t>Type: SdRange</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114" w:name="_Toc56754091"/>
      <w:bookmarkStart w:id="3115" w:name="_Toc58587925"/>
      <w:bookmarkStart w:id="3116" w:name="_Toc88743115"/>
      <w:bookmarkStart w:id="3117" w:name="_Toc101254025"/>
      <w:bookmarkStart w:id="3118" w:name="_Toc101254464"/>
      <w:bookmarkStart w:id="3119" w:name="_Toc104112176"/>
      <w:bookmarkStart w:id="3120" w:name="_Toc104192353"/>
      <w:bookmarkStart w:id="3121" w:name="_Toc104192917"/>
      <w:bookmarkStart w:id="3122" w:name="_Toc133336297"/>
      <w:bookmarkStart w:id="3123" w:name="_Toc143984786"/>
      <w:bookmarkStart w:id="3124" w:name="_Toc144147563"/>
      <w:bookmarkStart w:id="3125" w:name="_Toc153885357"/>
      <w:r w:rsidRPr="00F11966">
        <w:t>5.4.4.</w:t>
      </w:r>
      <w:r>
        <w:rPr>
          <w:lang w:eastAsia="zh-CN"/>
        </w:rPr>
        <w:t>68</w:t>
      </w:r>
      <w:r w:rsidRPr="00F11966">
        <w:tab/>
        <w:t xml:space="preserve">Type: </w:t>
      </w:r>
      <w:bookmarkEnd w:id="3114"/>
      <w:bookmarkEnd w:id="3115"/>
      <w:r w:rsidRPr="004E12F6">
        <w:rPr>
          <w:lang w:eastAsia="zh-CN"/>
        </w:rPr>
        <w:t>ProseServiceAuth</w:t>
      </w:r>
      <w:bookmarkEnd w:id="3116"/>
      <w:bookmarkEnd w:id="3117"/>
      <w:bookmarkEnd w:id="3118"/>
      <w:bookmarkEnd w:id="3119"/>
      <w:bookmarkEnd w:id="3120"/>
      <w:bookmarkEnd w:id="3121"/>
      <w:bookmarkEnd w:id="3122"/>
      <w:bookmarkEnd w:id="3123"/>
      <w:bookmarkEnd w:id="3124"/>
      <w:bookmarkEnd w:id="3125"/>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126" w:name="_Toc88743116"/>
      <w:bookmarkStart w:id="3127" w:name="_Toc101254026"/>
      <w:bookmarkStart w:id="3128" w:name="_Toc101254465"/>
      <w:bookmarkStart w:id="3129" w:name="_Toc104112177"/>
      <w:bookmarkStart w:id="3130" w:name="_Toc104192354"/>
      <w:bookmarkStart w:id="3131" w:name="_Toc104192918"/>
      <w:bookmarkStart w:id="3132" w:name="_Toc133336298"/>
      <w:bookmarkStart w:id="3133" w:name="_Toc143984787"/>
      <w:bookmarkStart w:id="3134" w:name="_Toc144147564"/>
      <w:bookmarkStart w:id="3135" w:name="_Toc153885358"/>
      <w:r w:rsidRPr="00F11966">
        <w:t>5.4.4.</w:t>
      </w:r>
      <w:r>
        <w:t>69</w:t>
      </w:r>
      <w:r w:rsidRPr="00F11966">
        <w:tab/>
        <w:t xml:space="preserve">Type: </w:t>
      </w:r>
      <w:r>
        <w:rPr>
          <w:rFonts w:hint="eastAsia"/>
          <w:lang w:eastAsia="zh-CN"/>
        </w:rPr>
        <w:t>E</w:t>
      </w:r>
      <w:r>
        <w:rPr>
          <w:lang w:eastAsia="zh-CN"/>
        </w:rPr>
        <w:t>csServerAddr</w:t>
      </w:r>
      <w:bookmarkEnd w:id="3126"/>
      <w:bookmarkEnd w:id="3127"/>
      <w:bookmarkEnd w:id="3128"/>
      <w:bookmarkEnd w:id="3129"/>
      <w:bookmarkEnd w:id="3130"/>
      <w:bookmarkEnd w:id="3131"/>
      <w:bookmarkEnd w:id="3132"/>
      <w:bookmarkEnd w:id="3133"/>
      <w:bookmarkEnd w:id="3134"/>
      <w:bookmarkEnd w:id="3135"/>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136" w:name="_Toc88743117"/>
      <w:bookmarkStart w:id="3137" w:name="_Toc101254027"/>
      <w:bookmarkStart w:id="3138" w:name="_Toc101254466"/>
      <w:bookmarkStart w:id="3139" w:name="_Toc104112178"/>
      <w:bookmarkStart w:id="3140" w:name="_Toc104192355"/>
      <w:bookmarkStart w:id="3141" w:name="_Toc104192919"/>
      <w:bookmarkStart w:id="3142" w:name="_Toc133336299"/>
      <w:bookmarkStart w:id="3143" w:name="_Toc143984788"/>
      <w:bookmarkStart w:id="3144" w:name="_Toc144147565"/>
      <w:bookmarkStart w:id="3145" w:name="_Toc153885359"/>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136"/>
      <w:bookmarkEnd w:id="3137"/>
      <w:bookmarkEnd w:id="3138"/>
      <w:bookmarkEnd w:id="3139"/>
      <w:bookmarkEnd w:id="3140"/>
      <w:bookmarkEnd w:id="3141"/>
      <w:bookmarkEnd w:id="3142"/>
      <w:bookmarkEnd w:id="3143"/>
      <w:bookmarkEnd w:id="3144"/>
      <w:bookmarkEnd w:id="3145"/>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146" w:name="_Toc88743118"/>
      <w:bookmarkStart w:id="3147" w:name="_Toc101254028"/>
      <w:bookmarkStart w:id="3148" w:name="_Toc101254467"/>
      <w:bookmarkStart w:id="3149" w:name="_Toc104112179"/>
      <w:bookmarkStart w:id="3150" w:name="_Toc104192356"/>
      <w:bookmarkStart w:id="3151" w:name="_Toc104192920"/>
      <w:bookmarkStart w:id="3152" w:name="_Toc133336300"/>
      <w:bookmarkStart w:id="3153" w:name="_Toc143984789"/>
      <w:bookmarkStart w:id="3154" w:name="_Toc144147566"/>
      <w:bookmarkStart w:id="3155" w:name="_Toc153885360"/>
      <w:r w:rsidRPr="00F11966">
        <w:t>5.4.4.</w:t>
      </w:r>
      <w:r>
        <w:t>71</w:t>
      </w:r>
      <w:r w:rsidRPr="00F11966">
        <w:tab/>
        <w:t xml:space="preserve">Type: </w:t>
      </w:r>
      <w:r>
        <w:rPr>
          <w:lang w:eastAsia="zh-CN"/>
        </w:rPr>
        <w:t>IpAddr</w:t>
      </w:r>
      <w:bookmarkEnd w:id="3146"/>
      <w:bookmarkEnd w:id="3147"/>
      <w:bookmarkEnd w:id="3148"/>
      <w:bookmarkEnd w:id="3149"/>
      <w:bookmarkEnd w:id="3150"/>
      <w:bookmarkEnd w:id="3151"/>
      <w:bookmarkEnd w:id="3152"/>
      <w:bookmarkEnd w:id="3153"/>
      <w:bookmarkEnd w:id="3154"/>
      <w:bookmarkEnd w:id="315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156" w:name="_Toc67731498"/>
      <w:bookmarkStart w:id="3157" w:name="_Toc88743119"/>
      <w:bookmarkStart w:id="3158" w:name="_Toc101254029"/>
      <w:bookmarkStart w:id="3159" w:name="_Toc101254468"/>
      <w:bookmarkStart w:id="3160" w:name="_Toc104112180"/>
      <w:bookmarkStart w:id="3161" w:name="_Toc104192357"/>
      <w:bookmarkStart w:id="3162" w:name="_Toc104192921"/>
      <w:bookmarkStart w:id="3163" w:name="_Toc133336301"/>
      <w:bookmarkStart w:id="3164" w:name="_Toc143984790"/>
      <w:bookmarkStart w:id="3165" w:name="_Toc144147567"/>
      <w:bookmarkStart w:id="3166" w:name="_Toc28013417"/>
      <w:bookmarkStart w:id="3167" w:name="_Toc34222330"/>
      <w:bookmarkStart w:id="3168" w:name="_Toc36040513"/>
      <w:bookmarkStart w:id="3169" w:name="_Toc39134442"/>
      <w:bookmarkStart w:id="3170" w:name="_Toc43283389"/>
      <w:bookmarkStart w:id="3171" w:name="_Toc45134429"/>
      <w:bookmarkStart w:id="3172" w:name="_Toc49931760"/>
      <w:bookmarkStart w:id="3173" w:name="_Toc51763541"/>
      <w:bookmarkStart w:id="3174" w:name="_Toc493774024"/>
      <w:bookmarkStart w:id="3175" w:name="_Toc494194773"/>
      <w:bookmarkStart w:id="3176" w:name="_Toc528159067"/>
      <w:bookmarkStart w:id="3177" w:name="_Toc532198029"/>
      <w:bookmarkStart w:id="3178" w:name="_Toc34123783"/>
      <w:bookmarkStart w:id="3179" w:name="_Toc36038527"/>
      <w:bookmarkStart w:id="3180" w:name="_Toc36038615"/>
      <w:bookmarkStart w:id="3181" w:name="_Toc36038806"/>
      <w:bookmarkStart w:id="3182" w:name="_Toc44680746"/>
      <w:bookmarkStart w:id="3183" w:name="_Toc45133658"/>
      <w:bookmarkStart w:id="3184" w:name="_Toc45133749"/>
      <w:bookmarkStart w:id="3185" w:name="_Toc49417447"/>
      <w:bookmarkStart w:id="3186" w:name="_Toc51762414"/>
      <w:bookmarkStart w:id="3187" w:name="_Toc20408087"/>
      <w:bookmarkStart w:id="3188" w:name="_Toc39068125"/>
      <w:bookmarkStart w:id="3189" w:name="_Toc43273318"/>
      <w:bookmarkStart w:id="3190" w:name="_Toc45134856"/>
      <w:bookmarkStart w:id="3191" w:name="_Toc49939192"/>
      <w:bookmarkStart w:id="3192" w:name="_Toc51764216"/>
      <w:bookmarkStart w:id="3193" w:name="_Toc153885361"/>
      <w:r w:rsidRPr="00F11966">
        <w:lastRenderedPageBreak/>
        <w:t>5.4.4.</w:t>
      </w:r>
      <w:r>
        <w:t>72</w:t>
      </w:r>
      <w:r w:rsidRPr="00F11966">
        <w:tab/>
        <w:t xml:space="preserve">Type: </w:t>
      </w:r>
      <w:bookmarkEnd w:id="3156"/>
      <w:r>
        <w:rPr>
          <w:lang w:eastAsia="zh-CN"/>
        </w:rPr>
        <w:t>SACInfo</w:t>
      </w:r>
      <w:bookmarkEnd w:id="3157"/>
      <w:bookmarkEnd w:id="3158"/>
      <w:bookmarkEnd w:id="3159"/>
      <w:bookmarkEnd w:id="3160"/>
      <w:bookmarkEnd w:id="3161"/>
      <w:bookmarkEnd w:id="3162"/>
      <w:bookmarkEnd w:id="3163"/>
      <w:bookmarkEnd w:id="3164"/>
      <w:bookmarkEnd w:id="3165"/>
      <w:bookmarkEnd w:id="319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194" w:name="_Toc88743120"/>
      <w:bookmarkStart w:id="3195" w:name="_Toc101254030"/>
      <w:bookmarkStart w:id="3196" w:name="_Toc101254469"/>
      <w:bookmarkStart w:id="3197" w:name="_Toc104112181"/>
      <w:bookmarkStart w:id="3198" w:name="_Toc104192358"/>
      <w:bookmarkStart w:id="3199" w:name="_Toc104192922"/>
      <w:bookmarkStart w:id="3200" w:name="_Toc133336302"/>
      <w:bookmarkStart w:id="3201" w:name="_Toc143984791"/>
      <w:bookmarkStart w:id="3202" w:name="_Toc144147568"/>
      <w:bookmarkStart w:id="3203" w:name="_Toc153885362"/>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r w:rsidRPr="00F11966">
        <w:lastRenderedPageBreak/>
        <w:t>5.4.4.</w:t>
      </w:r>
      <w:r>
        <w:t>73</w:t>
      </w:r>
      <w:r w:rsidRPr="00F11966">
        <w:tab/>
        <w:t xml:space="preserve">Type: </w:t>
      </w:r>
      <w:r>
        <w:rPr>
          <w:lang w:eastAsia="zh-CN"/>
        </w:rPr>
        <w:t>SACEventStatus</w:t>
      </w:r>
      <w:bookmarkEnd w:id="3194"/>
      <w:bookmarkEnd w:id="3195"/>
      <w:bookmarkEnd w:id="3196"/>
      <w:bookmarkEnd w:id="3197"/>
      <w:bookmarkEnd w:id="3198"/>
      <w:bookmarkEnd w:id="3199"/>
      <w:bookmarkEnd w:id="3200"/>
      <w:bookmarkEnd w:id="3201"/>
      <w:bookmarkEnd w:id="3202"/>
      <w:bookmarkEnd w:id="3203"/>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204" w:name="_Toc88743121"/>
      <w:bookmarkStart w:id="3205" w:name="_Toc101254031"/>
      <w:bookmarkStart w:id="3206" w:name="_Toc101254470"/>
      <w:bookmarkStart w:id="3207" w:name="_Toc104112182"/>
      <w:bookmarkStart w:id="3208" w:name="_Toc104192359"/>
      <w:bookmarkStart w:id="3209" w:name="_Toc104192923"/>
      <w:bookmarkStart w:id="3210" w:name="_Toc133336303"/>
      <w:bookmarkStart w:id="3211" w:name="_Toc143984792"/>
      <w:bookmarkStart w:id="3212" w:name="_Toc144147569"/>
      <w:bookmarkStart w:id="3213" w:name="_Toc153885363"/>
      <w:r w:rsidRPr="00F11966">
        <w:t>5.4.4.</w:t>
      </w:r>
      <w:r>
        <w:t>74</w:t>
      </w:r>
      <w:r w:rsidRPr="00F11966">
        <w:tab/>
        <w:t xml:space="preserve">Type: </w:t>
      </w:r>
      <w:r>
        <w:rPr>
          <w:rFonts w:eastAsia="Malgun Gothic"/>
        </w:rPr>
        <w:t>SpatialValidityCond</w:t>
      </w:r>
      <w:bookmarkEnd w:id="3204"/>
      <w:bookmarkEnd w:id="3205"/>
      <w:bookmarkEnd w:id="3206"/>
      <w:bookmarkEnd w:id="3207"/>
      <w:bookmarkEnd w:id="3208"/>
      <w:bookmarkEnd w:id="3209"/>
      <w:bookmarkEnd w:id="3210"/>
      <w:bookmarkEnd w:id="3211"/>
      <w:bookmarkEnd w:id="3212"/>
      <w:bookmarkEnd w:id="3213"/>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214" w:name="_Toc88743122"/>
      <w:bookmarkStart w:id="3215" w:name="_Toc101254032"/>
      <w:bookmarkStart w:id="3216" w:name="_Toc101254471"/>
      <w:bookmarkStart w:id="3217" w:name="_Toc104112183"/>
      <w:bookmarkStart w:id="3218" w:name="_Toc104192360"/>
      <w:bookmarkStart w:id="3219" w:name="_Toc104192924"/>
      <w:bookmarkStart w:id="3220" w:name="_Toc133336304"/>
      <w:bookmarkStart w:id="3221" w:name="_Toc143984793"/>
      <w:bookmarkStart w:id="3222" w:name="_Toc144147570"/>
      <w:bookmarkStart w:id="3223" w:name="_Toc153885364"/>
      <w:r w:rsidRPr="00F11966">
        <w:t>5.4.4.</w:t>
      </w:r>
      <w:r>
        <w:t>75</w:t>
      </w:r>
      <w:r w:rsidRPr="00F11966">
        <w:tab/>
        <w:t xml:space="preserve">Type: </w:t>
      </w:r>
      <w:r>
        <w:rPr>
          <w:rFonts w:eastAsia="Malgun Gothic"/>
        </w:rPr>
        <w:t>SpatialValidityCond</w:t>
      </w:r>
      <w:r w:rsidRPr="00F11966">
        <w:t>Rm</w:t>
      </w:r>
      <w:bookmarkEnd w:id="3214"/>
      <w:bookmarkEnd w:id="3215"/>
      <w:bookmarkEnd w:id="3216"/>
      <w:bookmarkEnd w:id="3217"/>
      <w:bookmarkEnd w:id="3218"/>
      <w:bookmarkEnd w:id="3219"/>
      <w:bookmarkEnd w:id="3220"/>
      <w:bookmarkEnd w:id="3221"/>
      <w:bookmarkEnd w:id="3222"/>
      <w:bookmarkEnd w:id="3223"/>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224" w:name="_Toc88743123"/>
      <w:bookmarkStart w:id="3225" w:name="_Toc101254033"/>
      <w:bookmarkStart w:id="3226" w:name="_Toc101254472"/>
      <w:bookmarkStart w:id="3227" w:name="_Toc104112184"/>
      <w:bookmarkStart w:id="3228" w:name="_Toc104192361"/>
      <w:bookmarkStart w:id="3229" w:name="_Toc104192925"/>
      <w:bookmarkStart w:id="3230" w:name="_Toc133336305"/>
      <w:bookmarkStart w:id="3231" w:name="_Toc143984794"/>
      <w:bookmarkStart w:id="3232" w:name="_Toc144147571"/>
      <w:bookmarkStart w:id="3233" w:name="_Toc153885365"/>
      <w:r w:rsidRPr="00F11966">
        <w:t>5.4.4.</w:t>
      </w:r>
      <w:r>
        <w:t>76</w:t>
      </w:r>
      <w:r w:rsidRPr="00F11966">
        <w:tab/>
      </w:r>
      <w:bookmarkStart w:id="3234" w:name="_Toc24937703"/>
      <w:bookmarkStart w:id="3235" w:name="_Toc33962518"/>
      <w:bookmarkStart w:id="3236" w:name="_Toc42883280"/>
      <w:bookmarkStart w:id="3237" w:name="_Toc49733148"/>
      <w:bookmarkStart w:id="3238" w:name="_Toc56690773"/>
      <w:bookmarkStart w:id="3239" w:name="_Toc80997822"/>
      <w:r>
        <w:t xml:space="preserve">Type: </w:t>
      </w:r>
      <w:r w:rsidR="00525A8F">
        <w:rPr>
          <w:lang w:eastAsia="zh-CN"/>
        </w:rPr>
        <w:t>ServerAddressingInfo</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240" w:name="_Toc88743124"/>
      <w:bookmarkStart w:id="3241" w:name="_Toc101254034"/>
      <w:bookmarkStart w:id="3242" w:name="_Toc101254473"/>
      <w:bookmarkStart w:id="3243" w:name="_Toc104112185"/>
      <w:bookmarkStart w:id="3244" w:name="_Toc104192362"/>
      <w:bookmarkStart w:id="3245" w:name="_Toc104192926"/>
      <w:bookmarkStart w:id="3246" w:name="_Toc133336306"/>
      <w:bookmarkStart w:id="3247" w:name="_Toc143984795"/>
      <w:bookmarkStart w:id="3248" w:name="_Toc144147572"/>
      <w:bookmarkStart w:id="3249" w:name="_Toc153885366"/>
      <w:r>
        <w:lastRenderedPageBreak/>
        <w:t>5.4.4.77</w:t>
      </w:r>
      <w:r>
        <w:tab/>
        <w:t>Type PcfUeCallbackInfo</w:t>
      </w:r>
      <w:bookmarkEnd w:id="3240"/>
      <w:bookmarkEnd w:id="3241"/>
      <w:bookmarkEnd w:id="3242"/>
      <w:bookmarkEnd w:id="3243"/>
      <w:bookmarkEnd w:id="3244"/>
      <w:bookmarkEnd w:id="3245"/>
      <w:bookmarkEnd w:id="3246"/>
      <w:bookmarkEnd w:id="3247"/>
      <w:bookmarkEnd w:id="3248"/>
      <w:bookmarkEnd w:id="324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250" w:name="_Toc88743125"/>
      <w:bookmarkStart w:id="3251" w:name="_Toc101254035"/>
      <w:bookmarkStart w:id="3252" w:name="_Toc101254474"/>
      <w:bookmarkStart w:id="3253" w:name="_Toc104112186"/>
      <w:bookmarkStart w:id="3254" w:name="_Toc104192363"/>
      <w:bookmarkStart w:id="3255" w:name="_Toc104192927"/>
      <w:bookmarkStart w:id="3256" w:name="_Toc133336307"/>
      <w:bookmarkStart w:id="3257" w:name="_Toc143984796"/>
      <w:bookmarkStart w:id="3258" w:name="_Toc144147573"/>
      <w:bookmarkStart w:id="3259" w:name="_Toc153885367"/>
      <w:r>
        <w:rPr>
          <w:noProof/>
        </w:rPr>
        <w:t>5.4.4.78</w:t>
      </w:r>
      <w:r>
        <w:rPr>
          <w:noProof/>
        </w:rPr>
        <w:tab/>
        <w:t>Type PduSessionInfo</w:t>
      </w:r>
      <w:bookmarkEnd w:id="3250"/>
      <w:bookmarkEnd w:id="3251"/>
      <w:bookmarkEnd w:id="3252"/>
      <w:bookmarkEnd w:id="3253"/>
      <w:bookmarkEnd w:id="3254"/>
      <w:bookmarkEnd w:id="3255"/>
      <w:bookmarkEnd w:id="3256"/>
      <w:bookmarkEnd w:id="3257"/>
      <w:bookmarkEnd w:id="3258"/>
      <w:bookmarkEnd w:id="3259"/>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260" w:name="_Toc28013390"/>
      <w:bookmarkStart w:id="3261" w:name="_Toc36040146"/>
      <w:bookmarkStart w:id="3262" w:name="_Toc44692763"/>
      <w:bookmarkStart w:id="3263" w:name="_Toc45134224"/>
      <w:bookmarkStart w:id="3264" w:name="_Toc49607288"/>
      <w:bookmarkStart w:id="3265" w:name="_Toc51763260"/>
      <w:bookmarkStart w:id="3266" w:name="_Toc58850158"/>
      <w:bookmarkStart w:id="3267" w:name="_Toc59018538"/>
      <w:bookmarkStart w:id="3268" w:name="_Toc68169544"/>
      <w:bookmarkStart w:id="3269" w:name="_Toc82747091"/>
      <w:bookmarkStart w:id="3270" w:name="_Toc88743126"/>
      <w:bookmarkStart w:id="3271" w:name="_Toc101254036"/>
      <w:bookmarkStart w:id="3272" w:name="_Toc101254475"/>
      <w:bookmarkStart w:id="3273" w:name="_Toc104112187"/>
      <w:bookmarkStart w:id="3274" w:name="_Toc104192364"/>
      <w:bookmarkStart w:id="3275" w:name="_Toc104192928"/>
      <w:bookmarkStart w:id="3276" w:name="_Toc133336308"/>
      <w:bookmarkStart w:id="3277" w:name="_Toc143984797"/>
      <w:bookmarkStart w:id="3278" w:name="_Toc144147574"/>
      <w:bookmarkStart w:id="3279" w:name="_Toc153885368"/>
      <w:r>
        <w:rPr>
          <w:noProof/>
        </w:rPr>
        <w:t>5.4.4.79</w:t>
      </w:r>
      <w:r>
        <w:rPr>
          <w:noProof/>
        </w:rPr>
        <w:tab/>
        <w:t>Type EasIpReplacementInfo</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280" w:name="_Toc88743127"/>
      <w:bookmarkStart w:id="3281" w:name="_Toc101254037"/>
      <w:bookmarkStart w:id="3282" w:name="_Toc101254476"/>
      <w:bookmarkStart w:id="3283" w:name="_Toc104112188"/>
      <w:bookmarkStart w:id="3284" w:name="_Toc104192365"/>
      <w:bookmarkStart w:id="3285" w:name="_Toc104192929"/>
      <w:bookmarkStart w:id="3286" w:name="_Toc133336309"/>
      <w:bookmarkStart w:id="3287" w:name="_Toc143984798"/>
      <w:bookmarkStart w:id="3288" w:name="_Toc144147575"/>
      <w:bookmarkStart w:id="3289" w:name="_Toc153885369"/>
      <w:r>
        <w:rPr>
          <w:noProof/>
        </w:rPr>
        <w:t>5.4.4.80</w:t>
      </w:r>
      <w:r>
        <w:rPr>
          <w:noProof/>
        </w:rPr>
        <w:tab/>
        <w:t>Type EasServerAddress</w:t>
      </w:r>
      <w:bookmarkEnd w:id="3280"/>
      <w:bookmarkEnd w:id="3281"/>
      <w:bookmarkEnd w:id="3282"/>
      <w:bookmarkEnd w:id="3283"/>
      <w:bookmarkEnd w:id="3284"/>
      <w:bookmarkEnd w:id="3285"/>
      <w:bookmarkEnd w:id="3286"/>
      <w:bookmarkEnd w:id="3287"/>
      <w:bookmarkEnd w:id="3288"/>
      <w:bookmarkEnd w:id="3289"/>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290" w:name="_Toc101254038"/>
      <w:bookmarkStart w:id="3291" w:name="_Toc101254477"/>
      <w:bookmarkStart w:id="3292" w:name="_Toc104112189"/>
      <w:bookmarkStart w:id="3293" w:name="_Toc104192366"/>
      <w:bookmarkStart w:id="3294" w:name="_Toc104192930"/>
      <w:bookmarkStart w:id="3295" w:name="_Toc133336310"/>
      <w:bookmarkStart w:id="3296" w:name="_Toc143984799"/>
      <w:bookmarkStart w:id="3297" w:name="_Toc144147576"/>
      <w:bookmarkStart w:id="3298" w:name="_Toc153885370"/>
      <w:r>
        <w:rPr>
          <w:noProof/>
        </w:rPr>
        <w:lastRenderedPageBreak/>
        <w:t>5.4.4.81</w:t>
      </w:r>
      <w:r>
        <w:rPr>
          <w:noProof/>
        </w:rPr>
        <w:tab/>
        <w:t>Type RoamingRestrictions</w:t>
      </w:r>
      <w:bookmarkEnd w:id="3290"/>
      <w:bookmarkEnd w:id="3291"/>
      <w:bookmarkEnd w:id="3292"/>
      <w:bookmarkEnd w:id="3293"/>
      <w:bookmarkEnd w:id="3294"/>
      <w:bookmarkEnd w:id="3295"/>
      <w:bookmarkEnd w:id="3296"/>
      <w:bookmarkEnd w:id="3297"/>
      <w:bookmarkEnd w:id="329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299" w:name="_Toc133336311"/>
      <w:bookmarkStart w:id="3300" w:name="_Toc143984800"/>
      <w:bookmarkStart w:id="3301" w:name="_Toc144147577"/>
      <w:bookmarkStart w:id="3302" w:name="_Hlk107213646"/>
      <w:bookmarkStart w:id="3303" w:name="_Toc153885371"/>
      <w:r w:rsidRPr="00F11966">
        <w:t>5.</w:t>
      </w:r>
      <w:r>
        <w:t>4</w:t>
      </w:r>
      <w:r w:rsidRPr="00F11966">
        <w:t>.4.</w:t>
      </w:r>
      <w:r>
        <w:t>82</w:t>
      </w:r>
      <w:r w:rsidRPr="00F11966">
        <w:tab/>
        <w:t xml:space="preserve">Type: </w:t>
      </w:r>
      <w:r>
        <w:t>GeoServiceArea</w:t>
      </w:r>
      <w:bookmarkEnd w:id="3299"/>
      <w:bookmarkEnd w:id="3300"/>
      <w:bookmarkEnd w:id="3301"/>
      <w:bookmarkEnd w:id="330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304" w:name="_Toc133336312"/>
      <w:bookmarkStart w:id="3305" w:name="_Toc143984801"/>
      <w:bookmarkStart w:id="3306" w:name="_Toc144147578"/>
      <w:bookmarkStart w:id="3307" w:name="_Toc153885372"/>
      <w:bookmarkEnd w:id="3302"/>
      <w:r w:rsidRPr="00F11966">
        <w:t>5.4.4.</w:t>
      </w:r>
      <w:r>
        <w:t>83</w:t>
      </w:r>
      <w:r w:rsidRPr="00F11966">
        <w:tab/>
        <w:t xml:space="preserve">Type: </w:t>
      </w:r>
      <w:r>
        <w:t>MutingExceptionInstructions</w:t>
      </w:r>
      <w:bookmarkEnd w:id="3304"/>
      <w:bookmarkEnd w:id="3305"/>
      <w:bookmarkEnd w:id="3306"/>
      <w:bookmarkEnd w:id="3307"/>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308" w:name="_Toc133336313"/>
      <w:bookmarkStart w:id="3309" w:name="_Toc143984802"/>
      <w:bookmarkStart w:id="3310" w:name="_Toc144147579"/>
      <w:bookmarkStart w:id="3311" w:name="_Toc153885373"/>
      <w:r w:rsidRPr="00F11966">
        <w:t>5.</w:t>
      </w:r>
      <w:r>
        <w:t>4</w:t>
      </w:r>
      <w:r w:rsidRPr="00F11966">
        <w:t>.4.</w:t>
      </w:r>
      <w:r>
        <w:t>84</w:t>
      </w:r>
      <w:r w:rsidRPr="00F11966">
        <w:tab/>
        <w:t xml:space="preserve">Type: </w:t>
      </w:r>
      <w:r>
        <w:t>MutingNotificationsSettings</w:t>
      </w:r>
      <w:bookmarkEnd w:id="3308"/>
      <w:bookmarkEnd w:id="3309"/>
      <w:bookmarkEnd w:id="3310"/>
      <w:bookmarkEnd w:id="3311"/>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312" w:name="_Toc133336314"/>
      <w:bookmarkStart w:id="3313" w:name="_Toc143984803"/>
      <w:bookmarkStart w:id="3314" w:name="_Toc144147580"/>
      <w:bookmarkStart w:id="3315" w:name="_Toc153885374"/>
      <w:r w:rsidRPr="00F11966">
        <w:lastRenderedPageBreak/>
        <w:t>5.</w:t>
      </w:r>
      <w:r>
        <w:t>4</w:t>
      </w:r>
      <w:r w:rsidRPr="00F11966">
        <w:t>.4.</w:t>
      </w:r>
      <w:r w:rsidR="00347FEC">
        <w:t>85</w:t>
      </w:r>
      <w:r w:rsidRPr="00F11966">
        <w:tab/>
        <w:t xml:space="preserve">Type: </w:t>
      </w:r>
      <w:r>
        <w:t>VplmnOffloadingInfo</w:t>
      </w:r>
      <w:bookmarkEnd w:id="3312"/>
      <w:bookmarkEnd w:id="3313"/>
      <w:bookmarkEnd w:id="3314"/>
      <w:bookmarkEnd w:id="3315"/>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rPr>
                <w:lang/>
              </w:rP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4D555FB8"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CF291D6" w14:textId="3FFE70D8" w:rsidR="00064E07" w:rsidRDefault="00064E07" w:rsidP="00064E07">
            <w:pPr>
              <w:pStyle w:val="TAL"/>
            </w:pPr>
            <w:r>
              <w:t>sessionDIAmbr</w:t>
            </w:r>
          </w:p>
        </w:tc>
        <w:tc>
          <w:tcPr>
            <w:tcW w:w="1559" w:type="dxa"/>
            <w:tcBorders>
              <w:top w:val="single" w:sz="4" w:space="0" w:color="auto"/>
              <w:left w:val="single" w:sz="4" w:space="0" w:color="auto"/>
              <w:bottom w:val="single" w:sz="4" w:space="0" w:color="auto"/>
              <w:right w:val="single" w:sz="4" w:space="0" w:color="auto"/>
            </w:tcBorders>
          </w:tcPr>
          <w:p w14:paraId="30D1B488" w14:textId="071DF42C" w:rsidR="00064E07" w:rsidRPr="00496DB9" w:rsidRDefault="00064E07" w:rsidP="00064E07">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78078D8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CEA414" w14:textId="77777777"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797A4B" w14:textId="232D00EC" w:rsidR="00064E07" w:rsidRDefault="00064E07" w:rsidP="00064E07">
            <w:pPr>
              <w:pStyle w:val="TAL"/>
            </w:pPr>
            <w:r>
              <w:t>Authorized DL Session AMBR for Offloading, i.e. DL Aggregate Maximum Bit Rate for the Non-GBR QoS Flows of the PDU Session authorized for offloading to the local part of DN in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rPr>
                <w:lang/>
              </w:rPr>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316" w:name="_Toc143984804"/>
      <w:bookmarkStart w:id="3317" w:name="_Toc144147581"/>
      <w:bookmarkStart w:id="3318" w:name="_Toc42953841"/>
      <w:bookmarkStart w:id="3319" w:name="_Toc43463158"/>
      <w:bookmarkStart w:id="3320" w:name="_Toc49847770"/>
      <w:bookmarkStart w:id="3321" w:name="_Toc56497899"/>
      <w:bookmarkStart w:id="3322" w:name="_Toc153885375"/>
      <w:r w:rsidRPr="00F11966">
        <w:t>5.4.4.</w:t>
      </w:r>
      <w:r>
        <w:t>86</w:t>
      </w:r>
      <w:r w:rsidRPr="00F11966">
        <w:tab/>
        <w:t xml:space="preserve">Type: </w:t>
      </w:r>
      <w:r>
        <w:t>PartiallyAllowed</w:t>
      </w:r>
      <w:r w:rsidRPr="00F11966">
        <w:t>Snssai</w:t>
      </w:r>
      <w:bookmarkEnd w:id="3316"/>
      <w:bookmarkEnd w:id="3317"/>
      <w:bookmarkEnd w:id="3322"/>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323" w:name="_Toc143984805"/>
      <w:bookmarkStart w:id="3324" w:name="_Toc144147582"/>
      <w:bookmarkStart w:id="3325" w:name="_Toc153885376"/>
      <w:bookmarkEnd w:id="3318"/>
      <w:bookmarkEnd w:id="3319"/>
      <w:bookmarkEnd w:id="3320"/>
      <w:bookmarkEnd w:id="3321"/>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323"/>
      <w:bookmarkEnd w:id="3324"/>
      <w:bookmarkEnd w:id="332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326" w:name="_Toc143984806"/>
      <w:bookmarkStart w:id="3327" w:name="_Toc144147583"/>
      <w:bookmarkStart w:id="3328" w:name="_Toc153885377"/>
      <w:r>
        <w:t>5.4.4.</w:t>
      </w:r>
      <w:r w:rsidR="00D43F9F">
        <w:rPr>
          <w:lang w:eastAsia="zh-CN"/>
        </w:rPr>
        <w:t>88</w:t>
      </w:r>
      <w:r>
        <w:tab/>
        <w:t>Type: RangingSlPosAuth</w:t>
      </w:r>
      <w:bookmarkEnd w:id="3326"/>
      <w:bookmarkEnd w:id="3327"/>
      <w:bookmarkEnd w:id="3328"/>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77777777" w:rsidR="007D5CE1" w:rsidRDefault="007D5CE1" w:rsidP="001C6666">
            <w:pPr>
              <w:pStyle w:val="TAL"/>
              <w:rPr>
                <w:lang w:eastAsia="zh-CN"/>
              </w:rPr>
            </w:pPr>
            <w:r>
              <w:t>rgSlPos</w:t>
            </w:r>
            <w:r>
              <w:rPr>
                <w:lang w:eastAsia="zh-CN"/>
              </w:rPr>
              <w:t>TargetAuth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rPr>
              <w:t>Target UE</w:t>
            </w:r>
            <w:r>
              <w:rPr>
                <w:lang w:eastAsia="zh-CN"/>
              </w:rPr>
              <w:t>.</w:t>
            </w:r>
          </w:p>
        </w:tc>
      </w:tr>
      <w:tr w:rsidR="007D5CE1" w14:paraId="396FD2C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4E0AE91E" w14:textId="77777777" w:rsidR="007D5CE1" w:rsidRDefault="007D5CE1" w:rsidP="001C6666">
            <w:pPr>
              <w:pStyle w:val="TAL"/>
              <w:rPr>
                <w:lang w:eastAsia="zh-CN"/>
              </w:rPr>
            </w:pPr>
            <w:r>
              <w:t>rgSlPosS</w:t>
            </w:r>
            <w:r>
              <w:rPr>
                <w:lang w:eastAsia="zh-CN"/>
              </w:rPr>
              <w:t>lRefAuth</w:t>
            </w:r>
          </w:p>
        </w:tc>
        <w:tc>
          <w:tcPr>
            <w:tcW w:w="1559" w:type="dxa"/>
            <w:tcBorders>
              <w:top w:val="single" w:sz="4" w:space="0" w:color="auto"/>
              <w:left w:val="single" w:sz="4" w:space="0" w:color="auto"/>
              <w:bottom w:val="single" w:sz="4" w:space="0" w:color="auto"/>
              <w:right w:val="single" w:sz="4" w:space="0" w:color="auto"/>
            </w:tcBorders>
            <w:hideMark/>
          </w:tcPr>
          <w:p w14:paraId="139E0708"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0807D4C"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5399B6"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3CB16F"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rPr>
              <w:t>SL Reference UE</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329" w:name="_Toc143984807"/>
      <w:bookmarkStart w:id="3330" w:name="_Toc144147584"/>
      <w:bookmarkStart w:id="3331" w:name="_Toc153885378"/>
      <w:r w:rsidRPr="00320584">
        <w:t>5.4.4.</w:t>
      </w:r>
      <w:r w:rsidRPr="00496DB9">
        <w:rPr>
          <w:rFonts w:eastAsiaTheme="minorEastAsia"/>
        </w:rPr>
        <w:t>89</w:t>
      </w:r>
      <w:r w:rsidRPr="00320584">
        <w:tab/>
        <w:t>Type: NrA2xAuth</w:t>
      </w:r>
      <w:bookmarkEnd w:id="3329"/>
      <w:bookmarkEnd w:id="3330"/>
      <w:bookmarkEnd w:id="3331"/>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332" w:name="_Toc143984808"/>
      <w:bookmarkStart w:id="3333" w:name="_Toc144147585"/>
      <w:bookmarkStart w:id="3334" w:name="_Toc153885379"/>
      <w:r w:rsidRPr="00320584">
        <w:t>5.4.4.</w:t>
      </w:r>
      <w:r w:rsidRPr="00496DB9">
        <w:rPr>
          <w:rFonts w:eastAsiaTheme="minorEastAsia"/>
        </w:rPr>
        <w:t>90</w:t>
      </w:r>
      <w:r w:rsidRPr="00320584">
        <w:tab/>
        <w:t>Type: LteA2xAuth</w:t>
      </w:r>
      <w:bookmarkEnd w:id="3332"/>
      <w:bookmarkEnd w:id="3333"/>
      <w:bookmarkEnd w:id="333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335" w:name="_Toc143984809"/>
      <w:bookmarkStart w:id="3336" w:name="_Toc144147586"/>
      <w:bookmarkStart w:id="3337" w:name="_Toc153885380"/>
      <w:r>
        <w:lastRenderedPageBreak/>
        <w:t>5.4.4.</w:t>
      </w:r>
      <w:r>
        <w:rPr>
          <w:lang w:eastAsia="zh-CN"/>
        </w:rPr>
        <w:t>91</w:t>
      </w:r>
      <w:r>
        <w:tab/>
        <w:t xml:space="preserve">Type: </w:t>
      </w:r>
      <w:r>
        <w:rPr>
          <w:lang w:eastAsia="zh-CN"/>
        </w:rPr>
        <w:t>SliceUsageControlInfo</w:t>
      </w:r>
      <w:bookmarkEnd w:id="3335"/>
      <w:bookmarkEnd w:id="3336"/>
      <w:bookmarkEnd w:id="3337"/>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338" w:name="_Toc153885381"/>
      <w:r w:rsidRPr="00F11966">
        <w:t>5.4.4.</w:t>
      </w:r>
      <w:r>
        <w:rPr>
          <w:lang/>
        </w:rPr>
        <w:t>92</w:t>
      </w:r>
      <w:r w:rsidRPr="00F11966">
        <w:tab/>
        <w:t xml:space="preserve">Type: </w:t>
      </w:r>
      <w:r>
        <w:rPr>
          <w:lang w:eastAsia="zh-CN"/>
        </w:rPr>
        <w:t>CombGciAndHfcNIds</w:t>
      </w:r>
      <w:bookmarkEnd w:id="3338"/>
    </w:p>
    <w:p w14:paraId="54995689" w14:textId="11BEA184" w:rsidR="00285D53" w:rsidRPr="00F11966" w:rsidRDefault="00285D53" w:rsidP="00285D53">
      <w:pPr>
        <w:pStyle w:val="TH"/>
      </w:pPr>
      <w:r w:rsidRPr="00F11966">
        <w:rPr>
          <w:noProof/>
        </w:rPr>
        <w:t>Table </w:t>
      </w:r>
      <w:r w:rsidRPr="00F11966">
        <w:t>5.4.4.</w:t>
      </w:r>
      <w:r>
        <w:rPr>
          <w:lang/>
        </w:rP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339" w:name="_Toc153885382"/>
      <w:r>
        <w:t>5.4.4.</w:t>
      </w:r>
      <w:r>
        <w:rPr>
          <w:lang/>
        </w:rPr>
        <w:t>93</w:t>
      </w:r>
      <w:r>
        <w:tab/>
        <w:t>Type: SnssaiDnnItem</w:t>
      </w:r>
      <w:bookmarkEnd w:id="3339"/>
    </w:p>
    <w:p w14:paraId="2DDC61C6" w14:textId="732D8105" w:rsidR="00653385" w:rsidRPr="003B2883" w:rsidRDefault="00653385" w:rsidP="00653385">
      <w:pPr>
        <w:pStyle w:val="TH"/>
      </w:pPr>
      <w:bookmarkStart w:id="3340" w:name="_Hlk148976948"/>
      <w:r>
        <w:rPr>
          <w:noProof/>
        </w:rPr>
        <w:t>Table </w:t>
      </w:r>
      <w:r>
        <w:t>5.4.4.</w:t>
      </w:r>
      <w:r>
        <w:rPr>
          <w:lang/>
        </w:rPr>
        <w:t>93</w:t>
      </w:r>
      <w:r>
        <w:t>-1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77777777" w:rsidR="00653385" w:rsidRDefault="00653385" w:rsidP="00204278">
            <w:pPr>
              <w:pStyle w:val="TAN"/>
            </w:pPr>
            <w:r>
              <w:t>NOTE:</w:t>
            </w:r>
            <w:r>
              <w:tab/>
              <w:t xml:space="preserve">At least one of the snssaiList and dnnList IEs shall be present. </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341" w:name="_Toc153885383"/>
      <w:bookmarkEnd w:id="3340"/>
      <w:r>
        <w:t>5.4.4.</w:t>
      </w:r>
      <w:r>
        <w:rPr>
          <w:lang/>
        </w:rPr>
        <w:t>94</w:t>
      </w:r>
      <w:r>
        <w:tab/>
        <w:t>Type: NtnTaiInfo</w:t>
      </w:r>
      <w:bookmarkEnd w:id="3341"/>
    </w:p>
    <w:p w14:paraId="16C5D619" w14:textId="766168FD" w:rsidR="008A74CF" w:rsidRDefault="008A74CF" w:rsidP="008A74CF">
      <w:pPr>
        <w:pStyle w:val="TH"/>
      </w:pPr>
      <w:r>
        <w:rPr>
          <w:noProof/>
        </w:rPr>
        <w:t>Table </w:t>
      </w:r>
      <w:r>
        <w:t>5.4.4.</w:t>
      </w:r>
      <w:r>
        <w:rPr>
          <w:lang/>
        </w:rPr>
        <w:t>94</w:t>
      </w:r>
      <w:r>
        <w:t xml:space="preserve">-1: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342" w:name="_Toc510696643"/>
      <w:bookmarkStart w:id="3343" w:name="_Toc43026114"/>
      <w:bookmarkStart w:id="3344" w:name="_Toc49763648"/>
      <w:bookmarkStart w:id="3345" w:name="_Toc56754344"/>
      <w:bookmarkStart w:id="3346" w:name="_Toc88743128"/>
      <w:bookmarkStart w:id="3347" w:name="_Toc101254039"/>
      <w:bookmarkStart w:id="3348" w:name="_Toc101254478"/>
      <w:bookmarkStart w:id="3349" w:name="_Toc104112190"/>
      <w:bookmarkStart w:id="3350" w:name="_Toc104192367"/>
      <w:bookmarkStart w:id="3351" w:name="_Toc104192931"/>
      <w:bookmarkStart w:id="3352" w:name="_Toc133336315"/>
      <w:bookmarkStart w:id="3353" w:name="_Toc143984810"/>
      <w:bookmarkStart w:id="3354" w:name="_Toc144147587"/>
      <w:bookmarkStart w:id="3355" w:name="_Toc153885384"/>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19ECCB9C" w14:textId="77777777" w:rsidR="00577C3C" w:rsidRPr="00F11966" w:rsidRDefault="00577C3C" w:rsidP="00D362EB">
      <w:pPr>
        <w:pStyle w:val="Heading4"/>
      </w:pPr>
      <w:bookmarkStart w:id="3356" w:name="_Toc510696644"/>
      <w:bookmarkStart w:id="3357" w:name="_Toc43026115"/>
      <w:bookmarkStart w:id="3358" w:name="_Toc49763649"/>
      <w:bookmarkStart w:id="3359" w:name="_Toc56754345"/>
      <w:bookmarkStart w:id="3360" w:name="_Toc88743129"/>
      <w:bookmarkStart w:id="3361" w:name="_Toc101254040"/>
      <w:bookmarkStart w:id="3362" w:name="_Toc101254479"/>
      <w:bookmarkStart w:id="3363" w:name="_Toc104112191"/>
      <w:bookmarkStart w:id="3364" w:name="_Toc104192368"/>
      <w:bookmarkStart w:id="3365" w:name="_Toc104192932"/>
      <w:bookmarkStart w:id="3366" w:name="_Toc133336316"/>
      <w:bookmarkStart w:id="3367" w:name="_Toc143984811"/>
      <w:bookmarkStart w:id="3368" w:name="_Toc144147588"/>
      <w:bookmarkStart w:id="3369" w:name="_Toc153885385"/>
      <w:r w:rsidRPr="00F11966">
        <w:t>5.4.5.1</w:t>
      </w:r>
      <w:r w:rsidRPr="00F11966">
        <w:tab/>
        <w:t xml:space="preserve">Type: </w:t>
      </w:r>
      <w:bookmarkEnd w:id="3356"/>
      <w:r w:rsidRPr="00F11966">
        <w:t>ExtSnssai</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370" w:name="_Toc153885386"/>
      <w:r w:rsidRPr="00E729A7">
        <w:t>5.4.5.</w:t>
      </w:r>
      <w:r w:rsidR="00960252">
        <w:t>2</w:t>
      </w:r>
      <w:r w:rsidRPr="00E729A7">
        <w:tab/>
        <w:t xml:space="preserve">Type: </w:t>
      </w:r>
      <w:bookmarkStart w:id="3371" w:name="_Hlk132827030"/>
      <w:r w:rsidRPr="00DE2688">
        <w:t>SnssaiReplaceInfo</w:t>
      </w:r>
      <w:bookmarkEnd w:id="3370"/>
      <w:bookmarkEnd w:id="3371"/>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372" w:name="_Hlk131615738"/>
            <w:r>
              <w:t>snssai</w:t>
            </w:r>
            <w:bookmarkEnd w:id="3372"/>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373" w:name="_Toc24925884"/>
      <w:bookmarkStart w:id="3374" w:name="_Toc24926062"/>
      <w:bookmarkStart w:id="3375" w:name="_Toc24926238"/>
      <w:bookmarkStart w:id="3376" w:name="_Toc33964098"/>
      <w:bookmarkStart w:id="3377" w:name="_Toc33980865"/>
      <w:bookmarkStart w:id="3378" w:name="_Toc36462666"/>
      <w:bookmarkStart w:id="3379" w:name="_Toc36462862"/>
      <w:bookmarkStart w:id="3380" w:name="_Toc43026116"/>
      <w:bookmarkStart w:id="3381" w:name="_Toc49763650"/>
      <w:bookmarkStart w:id="3382" w:name="_Toc56754346"/>
      <w:bookmarkStart w:id="3383" w:name="_Toc88743130"/>
      <w:bookmarkStart w:id="3384" w:name="_Toc101254041"/>
      <w:bookmarkStart w:id="3385" w:name="_Toc101254480"/>
      <w:bookmarkStart w:id="3386" w:name="_Toc104112192"/>
      <w:bookmarkStart w:id="3387" w:name="_Toc104192369"/>
      <w:bookmarkStart w:id="3388" w:name="_Toc104192933"/>
      <w:bookmarkStart w:id="3389" w:name="_Toc133336317"/>
      <w:bookmarkStart w:id="3390" w:name="_Toc143984812"/>
      <w:bookmarkStart w:id="3391" w:name="_Toc144147589"/>
      <w:bookmarkStart w:id="3392" w:name="_Toc153885387"/>
      <w:r w:rsidRPr="00F11966">
        <w:t>5.5</w:t>
      </w:r>
      <w:r w:rsidRPr="00F11966">
        <w:tab/>
        <w:t>Data Types related to 5G QoS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581445C0" w14:textId="77777777" w:rsidR="00E92CBF" w:rsidRPr="00F11966" w:rsidRDefault="00E92CBF" w:rsidP="00D362EB">
      <w:pPr>
        <w:pStyle w:val="Heading3"/>
      </w:pPr>
      <w:bookmarkStart w:id="3393" w:name="_Toc24925885"/>
      <w:bookmarkStart w:id="3394" w:name="_Toc24926063"/>
      <w:bookmarkStart w:id="3395" w:name="_Toc24926239"/>
      <w:bookmarkStart w:id="3396" w:name="_Toc33964099"/>
      <w:bookmarkStart w:id="3397" w:name="_Toc33980866"/>
      <w:bookmarkStart w:id="3398" w:name="_Toc36462667"/>
      <w:bookmarkStart w:id="3399" w:name="_Toc36462863"/>
      <w:bookmarkStart w:id="3400" w:name="_Toc43026117"/>
      <w:bookmarkStart w:id="3401" w:name="_Toc49763651"/>
      <w:bookmarkStart w:id="3402" w:name="_Toc56754347"/>
      <w:bookmarkStart w:id="3403" w:name="_Toc88743131"/>
      <w:bookmarkStart w:id="3404" w:name="_Toc101254042"/>
      <w:bookmarkStart w:id="3405" w:name="_Toc101254481"/>
      <w:bookmarkStart w:id="3406" w:name="_Toc104112193"/>
      <w:bookmarkStart w:id="3407" w:name="_Toc104192370"/>
      <w:bookmarkStart w:id="3408" w:name="_Toc104192934"/>
      <w:bookmarkStart w:id="3409" w:name="_Toc133336318"/>
      <w:bookmarkStart w:id="3410" w:name="_Toc143984813"/>
      <w:bookmarkStart w:id="3411" w:name="_Toc144147590"/>
      <w:bookmarkStart w:id="3412" w:name="_Toc153885388"/>
      <w:r w:rsidRPr="00F11966">
        <w:t>5.5.1</w:t>
      </w:r>
      <w:r w:rsidRPr="00F11966">
        <w:tab/>
        <w:t>Introduction</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413" w:name="_Toc24925886"/>
      <w:bookmarkStart w:id="3414" w:name="_Toc24926064"/>
      <w:bookmarkStart w:id="3415" w:name="_Toc24926240"/>
      <w:bookmarkStart w:id="3416" w:name="_Toc33964100"/>
      <w:bookmarkStart w:id="3417" w:name="_Toc33980867"/>
      <w:bookmarkStart w:id="3418" w:name="_Toc36462668"/>
      <w:bookmarkStart w:id="3419" w:name="_Toc36462864"/>
      <w:bookmarkStart w:id="3420" w:name="_Toc43026118"/>
      <w:bookmarkStart w:id="3421" w:name="_Toc49763652"/>
      <w:bookmarkStart w:id="3422" w:name="_Toc56754348"/>
      <w:bookmarkStart w:id="3423" w:name="_Toc88743132"/>
      <w:bookmarkStart w:id="3424" w:name="_Toc101254043"/>
      <w:bookmarkStart w:id="3425" w:name="_Toc101254482"/>
      <w:bookmarkStart w:id="3426" w:name="_Toc104112194"/>
      <w:bookmarkStart w:id="3427" w:name="_Toc104192371"/>
      <w:bookmarkStart w:id="3428" w:name="_Toc104192935"/>
      <w:bookmarkStart w:id="3429" w:name="_Toc133336319"/>
      <w:bookmarkStart w:id="3430" w:name="_Toc143984814"/>
      <w:bookmarkStart w:id="3431" w:name="_Toc144147591"/>
      <w:bookmarkStart w:id="3432" w:name="_Toc153885389"/>
      <w:r w:rsidRPr="00F11966">
        <w:lastRenderedPageBreak/>
        <w:t>5.5.2</w:t>
      </w:r>
      <w:r w:rsidRPr="00F11966">
        <w:tab/>
        <w:t>Simple Data Types</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43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43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77777777"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 [3], i.e. base64-encoded characters, representing the </w:t>
            </w:r>
            <w:r>
              <w:rPr>
                <w:rFonts w:cs="Arial"/>
                <w:szCs w:val="18"/>
              </w:rPr>
              <w:t>Metadata.</w:t>
            </w:r>
          </w:p>
          <w:p w14:paraId="34A29FCE" w14:textId="77777777" w:rsidR="009F3089" w:rsidRPr="00F11966" w:rsidRDefault="009F3089" w:rsidP="009F3089">
            <w:pPr>
              <w:pStyle w:val="TAL"/>
            </w:pPr>
          </w:p>
        </w:tc>
      </w:tr>
      <w:tr w:rsidR="00B37B14" w14:paraId="6AB9FA99"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45B2CA" w14:textId="77777777" w:rsidR="00B37B14" w:rsidRDefault="00B37B14" w:rsidP="009114AC">
            <w:pPr>
              <w:pStyle w:val="TAL"/>
            </w:pPr>
            <w:r>
              <w:rPr>
                <w:lang w:eastAsia="zh-CN"/>
              </w:rPr>
              <w:lastRenderedPageBreak/>
              <w:t>PduSetDelay</w:t>
            </w:r>
            <w:r w:rsidRPr="000200AA">
              <w:rPr>
                <w:lang w:eastAsia="zh-CN"/>
              </w:rPr>
              <w:t>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8A902" w14:textId="071748C0" w:rsidR="00B37B14" w:rsidRDefault="001B2A8C" w:rsidP="009114AC">
            <w:pPr>
              <w:pStyle w:val="TAL"/>
            </w:pPr>
            <w:r>
              <w:t>i</w:t>
            </w:r>
            <w:r w:rsidR="00B37B14" w:rsidRPr="00F11966">
              <w:t>nteger</w:t>
            </w:r>
          </w:p>
        </w:tc>
        <w:tc>
          <w:tcPr>
            <w:tcW w:w="2951" w:type="pct"/>
            <w:tcBorders>
              <w:top w:val="single" w:sz="4" w:space="0" w:color="auto"/>
              <w:left w:val="nil"/>
              <w:bottom w:val="single" w:sz="4" w:space="0" w:color="auto"/>
              <w:right w:val="single" w:sz="8" w:space="0" w:color="auto"/>
            </w:tcBorders>
          </w:tcPr>
          <w:p w14:paraId="77A858FC" w14:textId="77777777" w:rsidR="00B37B14" w:rsidRPr="00F11966" w:rsidRDefault="00B37B14" w:rsidP="009114AC">
            <w:pPr>
              <w:pStyle w:val="TAL"/>
            </w:pPr>
            <w:r w:rsidRPr="00F11966">
              <w:rPr>
                <w:lang w:eastAsia="zh-CN"/>
              </w:rPr>
              <w:t xml:space="preserve">Unsigned integer </w:t>
            </w:r>
            <w:r w:rsidRPr="00F11966">
              <w:t xml:space="preserve">indicating </w:t>
            </w:r>
            <w:r>
              <w:rPr>
                <w:lang w:eastAsia="zh-CN"/>
              </w:rPr>
              <w:t xml:space="preserve">PDU Set Delay </w:t>
            </w:r>
            <w:r w:rsidRPr="000200AA">
              <w:rPr>
                <w:lang w:eastAsia="zh-CN"/>
              </w:rPr>
              <w:t>Budget</w:t>
            </w:r>
            <w:r>
              <w:rPr>
                <w:lang w:eastAsia="zh-CN"/>
              </w:rPr>
              <w:t xml:space="preserve"> (PSDB)</w:t>
            </w:r>
            <w:r w:rsidRPr="00F11966">
              <w:rPr>
                <w:lang w:eastAsia="zh-CN"/>
              </w:rPr>
              <w:t xml:space="preserve"> (</w:t>
            </w:r>
            <w:r>
              <w:t>see clause</w:t>
            </w:r>
            <w:r w:rsidRPr="00F11966">
              <w:t> </w:t>
            </w:r>
            <w:r w:rsidRPr="000200AA">
              <w:rPr>
                <w:rFonts w:hint="eastAsia"/>
                <w:lang w:eastAsia="zh-CN"/>
              </w:rPr>
              <w:t>5</w:t>
            </w:r>
            <w:r w:rsidRPr="000200AA">
              <w:rPr>
                <w:lang w:eastAsia="zh-CN"/>
              </w:rPr>
              <w:t>.7.</w:t>
            </w:r>
            <w:r>
              <w:rPr>
                <w:lang w:eastAsia="zh-CN"/>
              </w:rPr>
              <w:t>7</w:t>
            </w:r>
            <w:r w:rsidRPr="000200AA">
              <w:rPr>
                <w:lang w:eastAsia="zh-CN"/>
              </w:rPr>
              <w:t>.2</w:t>
            </w:r>
            <w:r w:rsidRPr="00F11966">
              <w:t xml:space="preserve"> </w:t>
            </w:r>
            <w:r>
              <w:rPr>
                <w:lang w:eastAsia="zh-CN"/>
              </w:rPr>
              <w:t>of 3GPP TS 23.501 [8])</w:t>
            </w:r>
            <w:r w:rsidRPr="00F11966">
              <w:rPr>
                <w:lang w:eastAsia="zh-CN"/>
              </w:rPr>
              <w:t xml:space="preserve">, </w:t>
            </w:r>
            <w:r w:rsidRPr="00F11966">
              <w:t xml:space="preserve">expressed in </w:t>
            </w:r>
            <w:r>
              <w:t xml:space="preserve">0.01 </w:t>
            </w:r>
            <w:r w:rsidRPr="00F11966">
              <w:t>milliseconds.</w:t>
            </w:r>
          </w:p>
          <w:p w14:paraId="106AC2A5" w14:textId="77777777" w:rsidR="00B37B14" w:rsidRDefault="00B37B14" w:rsidP="009114AC">
            <w:pPr>
              <w:pStyle w:val="TAL"/>
              <w:rPr>
                <w:noProof/>
              </w:rPr>
            </w:pPr>
            <w:r w:rsidRPr="00F11966">
              <w:t>Minimum = 1.</w:t>
            </w:r>
          </w:p>
        </w:tc>
      </w:tr>
      <w:tr w:rsidR="00B37B14" w14:paraId="59F08863"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CFA46F" w14:textId="77777777" w:rsidR="00B37B14" w:rsidRDefault="00B37B14" w:rsidP="009114AC">
            <w:pPr>
              <w:pStyle w:val="TAL"/>
            </w:pPr>
            <w:r>
              <w:rPr>
                <w:lang w:eastAsia="zh-CN"/>
              </w:rPr>
              <w:t>PduSetDelay</w:t>
            </w:r>
            <w:r w:rsidRPr="000200AA">
              <w:rPr>
                <w:lang w:eastAsia="zh-CN"/>
              </w:rPr>
              <w:t>Budget</w:t>
            </w:r>
            <w:r>
              <w:rPr>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E422E5" w14:textId="317689AF" w:rsidR="00B37B14" w:rsidRDefault="001B2A8C" w:rsidP="009114AC">
            <w:pPr>
              <w:pStyle w:val="TAL"/>
            </w:pPr>
            <w:r>
              <w:t>i</w:t>
            </w:r>
            <w:r w:rsidR="00B37B14" w:rsidRPr="00F11966">
              <w:t>nteger</w:t>
            </w:r>
          </w:p>
        </w:tc>
        <w:tc>
          <w:tcPr>
            <w:tcW w:w="2951" w:type="pct"/>
            <w:tcBorders>
              <w:top w:val="single" w:sz="4" w:space="0" w:color="auto"/>
              <w:left w:val="nil"/>
              <w:bottom w:val="single" w:sz="4" w:space="0" w:color="auto"/>
              <w:right w:val="single" w:sz="8" w:space="0" w:color="auto"/>
            </w:tcBorders>
          </w:tcPr>
          <w:p w14:paraId="361B8CAD" w14:textId="77777777" w:rsidR="00B37B14" w:rsidRDefault="00B37B14" w:rsidP="009114AC">
            <w:pPr>
              <w:pStyle w:val="TAL"/>
              <w:rPr>
                <w:noProof/>
              </w:rPr>
            </w:pPr>
            <w:r w:rsidRPr="00F11966">
              <w:t>This data type is defined in the same way as the "</w:t>
            </w:r>
            <w:r>
              <w:rPr>
                <w:lang w:eastAsia="zh-CN"/>
              </w:rPr>
              <w:t>PduSetDelay</w:t>
            </w:r>
            <w:r w:rsidRPr="000200AA">
              <w:rPr>
                <w:lang w:eastAsia="zh-CN"/>
              </w:rPr>
              <w:t>Budget</w:t>
            </w:r>
            <w:r w:rsidRPr="00F11966">
              <w:t>" data type, but with the OpenAPI "nullable: true" property.</w:t>
            </w:r>
          </w:p>
        </w:tc>
      </w:tr>
      <w:tr w:rsidR="00B37B14" w14:paraId="79DED141"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AD1900" w14:textId="77777777" w:rsidR="00B37B14" w:rsidRDefault="00B37B14" w:rsidP="009114AC">
            <w:pPr>
              <w:pStyle w:val="TAL"/>
            </w:pPr>
            <w:r>
              <w:rPr>
                <w:lang w:eastAsia="zh-CN"/>
              </w:rPr>
              <w:t>PduSetErr</w:t>
            </w:r>
            <w:r w:rsidRPr="000200AA">
              <w:rPr>
                <w:lang w:eastAsia="zh-CN"/>
              </w:rPr>
              <w: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A50970" w14:textId="77777777" w:rsidR="00B37B14" w:rsidRDefault="00B37B14" w:rsidP="009114AC">
            <w:pPr>
              <w:pStyle w:val="TAL"/>
            </w:pPr>
            <w:r w:rsidRPr="00F11966">
              <w:t>string</w:t>
            </w:r>
          </w:p>
        </w:tc>
        <w:tc>
          <w:tcPr>
            <w:tcW w:w="2951" w:type="pct"/>
            <w:tcBorders>
              <w:top w:val="single" w:sz="4" w:space="0" w:color="auto"/>
              <w:left w:val="nil"/>
              <w:bottom w:val="single" w:sz="4" w:space="0" w:color="auto"/>
              <w:right w:val="single" w:sz="8" w:space="0" w:color="auto"/>
            </w:tcBorders>
          </w:tcPr>
          <w:p w14:paraId="6867F204" w14:textId="77777777" w:rsidR="00B37B14" w:rsidRPr="00F11966" w:rsidRDefault="00B37B14" w:rsidP="009114AC">
            <w:pPr>
              <w:pStyle w:val="TAL"/>
            </w:pPr>
            <w:r w:rsidRPr="00F11966">
              <w:rPr>
                <w:lang w:eastAsia="zh-CN"/>
              </w:rPr>
              <w:t xml:space="preserve">String representing </w:t>
            </w:r>
            <w:r>
              <w:rPr>
                <w:lang w:eastAsia="zh-CN"/>
              </w:rPr>
              <w:t xml:space="preserve">PDU Set Error </w:t>
            </w:r>
            <w:r w:rsidRPr="000200AA">
              <w:rPr>
                <w:lang w:eastAsia="zh-CN"/>
              </w:rPr>
              <w:t>Rate</w:t>
            </w:r>
            <w:r w:rsidRPr="00F11966">
              <w:rPr>
                <w:lang w:eastAsia="zh-CN"/>
              </w:rPr>
              <w:t xml:space="preserve"> </w:t>
            </w:r>
            <w:r>
              <w:rPr>
                <w:lang w:eastAsia="zh-CN"/>
              </w:rPr>
              <w:t xml:space="preserve">(PSER) </w:t>
            </w:r>
            <w:r w:rsidRPr="00F11966">
              <w:t>(see clause </w:t>
            </w:r>
            <w:r w:rsidRPr="000200AA">
              <w:rPr>
                <w:rFonts w:hint="eastAsia"/>
                <w:lang w:eastAsia="zh-CN"/>
              </w:rPr>
              <w:t>5</w:t>
            </w:r>
            <w:r w:rsidRPr="000200AA">
              <w:rPr>
                <w:lang w:eastAsia="zh-CN"/>
              </w:rPr>
              <w:t>.7.</w:t>
            </w:r>
            <w:r>
              <w:rPr>
                <w:lang w:eastAsia="zh-CN"/>
              </w:rPr>
              <w:t>7</w:t>
            </w:r>
            <w:r w:rsidRPr="000200AA">
              <w:rPr>
                <w:lang w:eastAsia="zh-CN"/>
              </w:rPr>
              <w:t>.3</w:t>
            </w:r>
            <w:r w:rsidRPr="00F11966">
              <w:t xml:space="preserve">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6BC659B" w14:textId="77777777" w:rsidR="00B37B14" w:rsidRPr="00F11966" w:rsidRDefault="00B37B14" w:rsidP="009114AC">
            <w:pPr>
              <w:pStyle w:val="TAL"/>
            </w:pPr>
            <w:r w:rsidRPr="002366BD">
              <w:t>Pattern: '^([0-9]E-[0-9])$'</w:t>
            </w:r>
          </w:p>
          <w:p w14:paraId="3492E990" w14:textId="77777777" w:rsidR="00B37B14" w:rsidRPr="00F11966" w:rsidRDefault="00B37B14" w:rsidP="009114AC">
            <w:pPr>
              <w:pStyle w:val="TAL"/>
            </w:pPr>
          </w:p>
          <w:p w14:paraId="031715B4" w14:textId="77777777" w:rsidR="00B37B14" w:rsidRPr="00F11966" w:rsidRDefault="00B37B14" w:rsidP="009114AC">
            <w:pPr>
              <w:pStyle w:val="TAL"/>
              <w:rPr>
                <w:lang w:eastAsia="zh-CN"/>
              </w:rPr>
            </w:pPr>
            <w:r w:rsidRPr="00F11966">
              <w:rPr>
                <w:lang w:eastAsia="zh-CN"/>
              </w:rPr>
              <w:t>Examples:</w:t>
            </w:r>
          </w:p>
          <w:p w14:paraId="27A84C72" w14:textId="77777777" w:rsidR="00B37B14" w:rsidRPr="00F11966" w:rsidRDefault="00B37B14" w:rsidP="009114AC">
            <w:pPr>
              <w:pStyle w:val="TAL"/>
              <w:rPr>
                <w:lang w:eastAsia="zh-CN"/>
              </w:rPr>
            </w:pPr>
            <w:r>
              <w:rPr>
                <w:lang w:eastAsia="zh-CN"/>
              </w:rPr>
              <w:t>PDU Set</w:t>
            </w:r>
            <w:r w:rsidRPr="00F11966">
              <w:rPr>
                <w:lang w:eastAsia="zh-CN"/>
              </w:rPr>
              <w:t xml:space="preserve"> Error Rate 4x10</w:t>
            </w:r>
            <w:r w:rsidRPr="00F11966">
              <w:rPr>
                <w:vertAlign w:val="superscript"/>
                <w:lang w:eastAsia="zh-CN"/>
              </w:rPr>
              <w:t xml:space="preserve">-6 </w:t>
            </w:r>
            <w:r w:rsidRPr="00F11966">
              <w:rPr>
                <w:lang w:eastAsia="zh-CN"/>
              </w:rPr>
              <w:t>shall be encoded as "4E-6".</w:t>
            </w:r>
          </w:p>
          <w:p w14:paraId="7E8971C7" w14:textId="77777777" w:rsidR="00B37B14" w:rsidRDefault="00B37B14" w:rsidP="009114AC">
            <w:pPr>
              <w:pStyle w:val="TAL"/>
              <w:rPr>
                <w:noProof/>
              </w:rPr>
            </w:pPr>
            <w:r>
              <w:rPr>
                <w:lang w:eastAsia="zh-CN"/>
              </w:rPr>
              <w:t>PDU Set</w:t>
            </w:r>
            <w:r w:rsidRPr="00F11966">
              <w:rPr>
                <w:lang w:eastAsia="zh-CN"/>
              </w:rPr>
              <w:t xml:space="preserve"> Error Rate 10</w:t>
            </w:r>
            <w:r w:rsidRPr="00F11966">
              <w:rPr>
                <w:vertAlign w:val="superscript"/>
                <w:lang w:eastAsia="zh-CN"/>
              </w:rPr>
              <w:t xml:space="preserve">-2 </w:t>
            </w:r>
            <w:r w:rsidRPr="00F11966">
              <w:rPr>
                <w:lang w:eastAsia="zh-CN"/>
              </w:rPr>
              <w:t>shall be encoded as "1E-2".</w:t>
            </w:r>
          </w:p>
        </w:tc>
      </w:tr>
      <w:tr w:rsidR="00B37B14" w14:paraId="68CAA04F"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0EB574" w14:textId="77777777" w:rsidR="00B37B14" w:rsidRDefault="00B37B14" w:rsidP="009114AC">
            <w:pPr>
              <w:pStyle w:val="TAL"/>
            </w:pPr>
            <w:r>
              <w:rPr>
                <w:lang w:eastAsia="zh-CN"/>
              </w:rPr>
              <w:t>PduSetErr</w:t>
            </w:r>
            <w:r w:rsidRPr="000200AA">
              <w:rPr>
                <w:lang w:eastAsia="zh-CN"/>
              </w:rPr>
              <w:t>Rate</w:t>
            </w:r>
            <w:r w:rsidRPr="00F11966">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4134E" w14:textId="77777777" w:rsidR="00B37B14" w:rsidRDefault="00B37B14" w:rsidP="009114AC">
            <w:pPr>
              <w:pStyle w:val="TAL"/>
            </w:pPr>
            <w:r w:rsidRPr="00F11966">
              <w:t>string</w:t>
            </w:r>
          </w:p>
        </w:tc>
        <w:tc>
          <w:tcPr>
            <w:tcW w:w="2951" w:type="pct"/>
            <w:tcBorders>
              <w:top w:val="single" w:sz="4" w:space="0" w:color="auto"/>
              <w:left w:val="nil"/>
              <w:bottom w:val="single" w:sz="4" w:space="0" w:color="auto"/>
              <w:right w:val="single" w:sz="8" w:space="0" w:color="auto"/>
            </w:tcBorders>
          </w:tcPr>
          <w:p w14:paraId="7B759463" w14:textId="77777777" w:rsidR="00B37B14" w:rsidRDefault="00B37B14" w:rsidP="009114AC">
            <w:pPr>
              <w:pStyle w:val="TAL"/>
              <w:rPr>
                <w:noProof/>
              </w:rPr>
            </w:pPr>
            <w:r w:rsidRPr="00F11966">
              <w:t>This data type is defined in the same way as the "</w:t>
            </w:r>
            <w:r>
              <w:rPr>
                <w:lang w:eastAsia="zh-CN"/>
              </w:rPr>
              <w:t>PduSetErr</w:t>
            </w:r>
            <w:r w:rsidRPr="000200AA">
              <w:rPr>
                <w:lang w:eastAsia="zh-CN"/>
              </w:rPr>
              <w:t>Rate</w:t>
            </w:r>
            <w:r w:rsidRPr="00F11966">
              <w:t>" data type, but with the OpenAPI "nullable: true" property.</w:t>
            </w: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434" w:name="_Toc24925887"/>
      <w:bookmarkStart w:id="3435" w:name="_Toc24926065"/>
      <w:bookmarkStart w:id="3436" w:name="_Toc24926241"/>
      <w:bookmarkStart w:id="3437" w:name="_Toc33964101"/>
      <w:bookmarkStart w:id="3438" w:name="_Toc33980868"/>
      <w:bookmarkStart w:id="3439" w:name="_Toc36462669"/>
      <w:bookmarkStart w:id="3440" w:name="_Toc36462865"/>
      <w:bookmarkStart w:id="3441" w:name="_Toc43026119"/>
      <w:bookmarkStart w:id="3442" w:name="_Toc49763653"/>
      <w:bookmarkStart w:id="3443" w:name="_Toc56754349"/>
      <w:bookmarkStart w:id="3444" w:name="_Toc88743133"/>
      <w:bookmarkStart w:id="3445" w:name="_Toc101254044"/>
      <w:bookmarkStart w:id="3446" w:name="_Toc101254483"/>
      <w:bookmarkStart w:id="3447" w:name="_Toc104112195"/>
      <w:bookmarkStart w:id="3448" w:name="_Toc104192372"/>
      <w:bookmarkStart w:id="3449" w:name="_Toc104192936"/>
      <w:bookmarkStart w:id="3450" w:name="_Toc133336320"/>
      <w:bookmarkStart w:id="3451" w:name="_Toc143984815"/>
      <w:bookmarkStart w:id="3452" w:name="_Toc144147592"/>
      <w:bookmarkStart w:id="3453" w:name="_Toc153885390"/>
      <w:r w:rsidRPr="00F11966">
        <w:t>5.5.3</w:t>
      </w:r>
      <w:r w:rsidRPr="00F11966">
        <w:tab/>
        <w:t>Enumerations</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40FC3AC" w14:textId="77777777" w:rsidR="00E92CBF" w:rsidRPr="00F11966" w:rsidRDefault="00E92CBF" w:rsidP="00D362EB">
      <w:pPr>
        <w:pStyle w:val="Heading4"/>
      </w:pPr>
      <w:bookmarkStart w:id="3454" w:name="_Toc24925888"/>
      <w:bookmarkStart w:id="3455" w:name="_Toc24926066"/>
      <w:bookmarkStart w:id="3456" w:name="_Toc24926242"/>
      <w:bookmarkStart w:id="3457" w:name="_Toc33964102"/>
      <w:bookmarkStart w:id="3458" w:name="_Toc33980869"/>
      <w:bookmarkStart w:id="3459" w:name="_Toc36462670"/>
      <w:bookmarkStart w:id="3460" w:name="_Toc36462866"/>
      <w:bookmarkStart w:id="3461" w:name="_Toc43026120"/>
      <w:bookmarkStart w:id="3462" w:name="_Toc49763654"/>
      <w:bookmarkStart w:id="3463" w:name="_Toc56754350"/>
      <w:bookmarkStart w:id="3464" w:name="_Toc88743134"/>
      <w:bookmarkStart w:id="3465" w:name="_Toc101254045"/>
      <w:bookmarkStart w:id="3466" w:name="_Toc101254484"/>
      <w:bookmarkStart w:id="3467" w:name="_Toc104112196"/>
      <w:bookmarkStart w:id="3468" w:name="_Toc104192373"/>
      <w:bookmarkStart w:id="3469" w:name="_Toc104192937"/>
      <w:bookmarkStart w:id="3470" w:name="_Toc133336321"/>
      <w:bookmarkStart w:id="3471" w:name="_Toc143984816"/>
      <w:bookmarkStart w:id="3472" w:name="_Toc144147593"/>
      <w:bookmarkStart w:id="3473" w:name="_Toc153885391"/>
      <w:r w:rsidRPr="00F11966">
        <w:t>5.5.3.1</w:t>
      </w:r>
      <w:r w:rsidRPr="00F11966">
        <w:tab/>
        <w:t>Enumeration: PreemptionCapability</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474" w:name="_Toc24925889"/>
      <w:bookmarkStart w:id="3475" w:name="_Toc24926067"/>
      <w:bookmarkStart w:id="3476" w:name="_Toc24926243"/>
      <w:bookmarkStart w:id="3477" w:name="_Toc33964103"/>
      <w:bookmarkStart w:id="3478" w:name="_Toc33980870"/>
      <w:bookmarkStart w:id="3479" w:name="_Toc36462671"/>
      <w:bookmarkStart w:id="3480" w:name="_Toc36462867"/>
      <w:bookmarkStart w:id="3481" w:name="_Toc43026121"/>
      <w:bookmarkStart w:id="3482" w:name="_Toc49763655"/>
      <w:bookmarkStart w:id="3483" w:name="_Toc56754351"/>
      <w:bookmarkStart w:id="3484" w:name="_Toc88743135"/>
      <w:bookmarkStart w:id="3485" w:name="_Toc101254046"/>
      <w:bookmarkStart w:id="3486" w:name="_Toc101254485"/>
      <w:bookmarkStart w:id="3487" w:name="_Toc104112197"/>
      <w:bookmarkStart w:id="3488" w:name="_Toc104192374"/>
      <w:bookmarkStart w:id="3489" w:name="_Toc104192938"/>
      <w:bookmarkStart w:id="3490" w:name="_Toc133336322"/>
      <w:bookmarkStart w:id="3491" w:name="_Toc143984817"/>
      <w:bookmarkStart w:id="3492" w:name="_Toc144147594"/>
      <w:bookmarkStart w:id="3493" w:name="_Toc153885392"/>
      <w:r w:rsidRPr="00F11966">
        <w:t>5.5.3.2</w:t>
      </w:r>
      <w:r w:rsidRPr="00F11966">
        <w:tab/>
        <w:t>Enumeration: PreemptionVulnerability</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494" w:name="_Toc24925890"/>
      <w:bookmarkStart w:id="3495" w:name="_Toc24926068"/>
      <w:bookmarkStart w:id="3496" w:name="_Toc24926244"/>
      <w:bookmarkStart w:id="3497" w:name="_Toc33964104"/>
      <w:bookmarkStart w:id="3498" w:name="_Toc33980871"/>
      <w:bookmarkStart w:id="3499" w:name="_Toc36462672"/>
      <w:bookmarkStart w:id="3500" w:name="_Toc36462868"/>
      <w:bookmarkStart w:id="3501" w:name="_Toc43026122"/>
      <w:bookmarkStart w:id="3502" w:name="_Toc49763656"/>
      <w:bookmarkStart w:id="3503" w:name="_Toc56754352"/>
      <w:bookmarkStart w:id="3504" w:name="_Toc88743136"/>
      <w:bookmarkStart w:id="3505" w:name="_Toc101254047"/>
      <w:bookmarkStart w:id="3506" w:name="_Toc101254486"/>
      <w:bookmarkStart w:id="3507" w:name="_Toc104112198"/>
      <w:bookmarkStart w:id="3508" w:name="_Toc104192375"/>
      <w:bookmarkStart w:id="3509" w:name="_Toc104192939"/>
      <w:bookmarkStart w:id="3510" w:name="_Toc133336323"/>
      <w:bookmarkStart w:id="3511" w:name="_Toc143984818"/>
      <w:bookmarkStart w:id="3512" w:name="_Toc144147595"/>
      <w:bookmarkStart w:id="3513" w:name="_Toc153885393"/>
      <w:r w:rsidRPr="00F11966">
        <w:t>5.5.3.3</w:t>
      </w:r>
      <w:r w:rsidRPr="00F11966">
        <w:tab/>
        <w:t>Enumeration: ReflectiveQosAttribute</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lastRenderedPageBreak/>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514" w:name="_Toc24925891"/>
      <w:bookmarkStart w:id="3515" w:name="_Toc24926069"/>
      <w:bookmarkStart w:id="3516" w:name="_Toc24926245"/>
      <w:bookmarkStart w:id="3517" w:name="_Toc33964105"/>
      <w:bookmarkStart w:id="3518" w:name="_Toc33980872"/>
      <w:bookmarkStart w:id="3519" w:name="_Toc36462673"/>
      <w:bookmarkStart w:id="3520" w:name="_Toc36462869"/>
      <w:bookmarkStart w:id="3521" w:name="_Toc43026123"/>
      <w:bookmarkStart w:id="3522" w:name="_Toc49763657"/>
      <w:bookmarkStart w:id="3523" w:name="_Toc56754353"/>
      <w:bookmarkStart w:id="3524" w:name="_Toc88743137"/>
      <w:bookmarkStart w:id="3525" w:name="_Toc101254048"/>
      <w:bookmarkStart w:id="3526" w:name="_Toc101254487"/>
      <w:bookmarkStart w:id="3527" w:name="_Toc104112199"/>
      <w:bookmarkStart w:id="3528" w:name="_Toc104192376"/>
      <w:bookmarkStart w:id="3529" w:name="_Toc104192940"/>
      <w:bookmarkStart w:id="3530" w:name="_Toc133336324"/>
      <w:bookmarkStart w:id="3531" w:name="_Toc143984819"/>
      <w:bookmarkStart w:id="3532" w:name="_Toc144147596"/>
      <w:bookmarkStart w:id="3533" w:name="_Toc153885394"/>
      <w:r w:rsidRPr="00F11966">
        <w:t>5.5.3.4</w:t>
      </w:r>
      <w:r w:rsidRPr="00F11966">
        <w:tab/>
        <w:t>Void</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534" w:name="_Toc24925892"/>
      <w:bookmarkStart w:id="3535" w:name="_Toc24926070"/>
      <w:bookmarkStart w:id="3536" w:name="_Toc24926246"/>
      <w:bookmarkStart w:id="3537" w:name="_Toc33964106"/>
      <w:bookmarkStart w:id="3538" w:name="_Toc33980873"/>
      <w:bookmarkStart w:id="3539" w:name="_Toc36462674"/>
      <w:bookmarkStart w:id="3540" w:name="_Toc36462870"/>
      <w:bookmarkStart w:id="3541" w:name="_Toc43026124"/>
      <w:bookmarkStart w:id="3542" w:name="_Toc49763658"/>
      <w:bookmarkStart w:id="3543" w:name="_Toc56754354"/>
      <w:bookmarkStart w:id="3544" w:name="_Toc88743138"/>
      <w:bookmarkStart w:id="3545" w:name="_Toc101254049"/>
      <w:bookmarkStart w:id="3546" w:name="_Toc101254488"/>
      <w:bookmarkStart w:id="3547" w:name="_Toc104112200"/>
      <w:bookmarkStart w:id="3548" w:name="_Toc104192377"/>
      <w:bookmarkStart w:id="3549" w:name="_Toc104192941"/>
      <w:bookmarkStart w:id="3550" w:name="_Toc133336325"/>
      <w:bookmarkStart w:id="3551" w:name="_Toc143984820"/>
      <w:bookmarkStart w:id="3552" w:name="_Toc144147597"/>
      <w:bookmarkStart w:id="3553" w:name="_Toc153885395"/>
      <w:r w:rsidRPr="00F11966">
        <w:t>5.5.3.5</w:t>
      </w:r>
      <w:r w:rsidRPr="00F11966">
        <w:tab/>
        <w:t>Enumeration: NotificationControl</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554" w:name="_Toc24925893"/>
      <w:bookmarkStart w:id="3555" w:name="_Toc24926071"/>
      <w:bookmarkStart w:id="3556" w:name="_Toc24926247"/>
      <w:bookmarkStart w:id="3557" w:name="_Toc33964107"/>
      <w:bookmarkStart w:id="3558" w:name="_Toc33980874"/>
      <w:bookmarkStart w:id="3559" w:name="_Toc36462675"/>
      <w:bookmarkStart w:id="3560" w:name="_Toc36462871"/>
      <w:bookmarkStart w:id="3561" w:name="_Toc43026125"/>
      <w:bookmarkStart w:id="3562" w:name="_Toc49763659"/>
      <w:bookmarkStart w:id="3563" w:name="_Toc56754355"/>
      <w:bookmarkStart w:id="3564" w:name="_Toc88743139"/>
      <w:bookmarkStart w:id="3565" w:name="_Toc101254050"/>
      <w:bookmarkStart w:id="3566" w:name="_Toc101254489"/>
      <w:bookmarkStart w:id="3567" w:name="_Toc104112201"/>
      <w:bookmarkStart w:id="3568" w:name="_Toc104192378"/>
      <w:bookmarkStart w:id="3569" w:name="_Toc104192942"/>
      <w:bookmarkStart w:id="3570" w:name="_Toc133336326"/>
      <w:bookmarkStart w:id="3571" w:name="_Toc143984821"/>
      <w:bookmarkStart w:id="3572" w:name="_Toc144147598"/>
      <w:bookmarkStart w:id="3573" w:name="_Toc153885396"/>
      <w:r w:rsidRPr="00F11966">
        <w:t>5.5.3.6</w:t>
      </w:r>
      <w:r w:rsidRPr="00F11966">
        <w:tab/>
        <w:t>Enumeration: QosResourceType</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574" w:name="_Toc24925894"/>
      <w:bookmarkStart w:id="3575" w:name="_Toc24926072"/>
      <w:bookmarkStart w:id="3576" w:name="_Toc24926248"/>
      <w:bookmarkStart w:id="3577" w:name="_Toc33964108"/>
      <w:bookmarkStart w:id="3578" w:name="_Toc33980875"/>
      <w:bookmarkStart w:id="3579" w:name="_Toc36462676"/>
      <w:bookmarkStart w:id="3580" w:name="_Toc36462872"/>
      <w:bookmarkStart w:id="3581" w:name="_Toc43026126"/>
      <w:bookmarkStart w:id="3582" w:name="_Toc49763660"/>
      <w:bookmarkStart w:id="3583" w:name="_Toc56754356"/>
      <w:bookmarkStart w:id="3584" w:name="_Toc88743140"/>
      <w:bookmarkStart w:id="3585" w:name="_Toc101254051"/>
      <w:bookmarkStart w:id="3586" w:name="_Toc101254490"/>
      <w:bookmarkStart w:id="3587" w:name="_Toc104112202"/>
      <w:bookmarkStart w:id="3588" w:name="_Toc104192379"/>
      <w:bookmarkStart w:id="3589" w:name="_Toc104192943"/>
      <w:bookmarkStart w:id="3590" w:name="_Toc133336327"/>
      <w:bookmarkStart w:id="3591" w:name="_Toc143984822"/>
      <w:bookmarkStart w:id="3592" w:name="_Toc144147599"/>
      <w:bookmarkStart w:id="3593" w:name="_Toc153885397"/>
      <w:r w:rsidRPr="00F11966">
        <w:t>5.5.3.7</w:t>
      </w:r>
      <w:r w:rsidRPr="00F11966">
        <w:tab/>
        <w:t>Enumeration: PreemptionCapabilityRm</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594" w:name="_Toc24925895"/>
      <w:bookmarkStart w:id="3595" w:name="_Toc24926073"/>
      <w:bookmarkStart w:id="3596" w:name="_Toc24926249"/>
      <w:bookmarkStart w:id="3597" w:name="_Toc33964109"/>
      <w:bookmarkStart w:id="3598" w:name="_Toc33980876"/>
      <w:bookmarkStart w:id="3599" w:name="_Toc36462677"/>
      <w:bookmarkStart w:id="3600" w:name="_Toc36462873"/>
      <w:bookmarkStart w:id="3601" w:name="_Toc43026127"/>
      <w:bookmarkStart w:id="3602" w:name="_Toc49763661"/>
      <w:bookmarkStart w:id="3603" w:name="_Toc56754357"/>
      <w:bookmarkStart w:id="3604" w:name="_Toc88743141"/>
      <w:bookmarkStart w:id="3605" w:name="_Toc101254052"/>
      <w:bookmarkStart w:id="3606" w:name="_Toc101254491"/>
      <w:bookmarkStart w:id="3607" w:name="_Toc104112203"/>
      <w:bookmarkStart w:id="3608" w:name="_Toc104192380"/>
      <w:bookmarkStart w:id="3609" w:name="_Toc104192944"/>
      <w:bookmarkStart w:id="3610" w:name="_Toc133336328"/>
      <w:bookmarkStart w:id="3611" w:name="_Toc143984823"/>
      <w:bookmarkStart w:id="3612" w:name="_Toc144147600"/>
      <w:bookmarkStart w:id="3613" w:name="_Toc153885398"/>
      <w:r w:rsidRPr="00F11966">
        <w:t>5.5.3.8</w:t>
      </w:r>
      <w:r w:rsidRPr="00F11966">
        <w:tab/>
        <w:t>Enumeration: PreemptionVulnerabilityRm</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614" w:name="_Toc24925896"/>
      <w:bookmarkStart w:id="3615" w:name="_Toc24926074"/>
      <w:bookmarkStart w:id="3616" w:name="_Toc24926250"/>
      <w:bookmarkStart w:id="3617" w:name="_Toc33964110"/>
      <w:bookmarkStart w:id="3618" w:name="_Toc33980877"/>
      <w:bookmarkStart w:id="3619" w:name="_Toc36462678"/>
      <w:bookmarkStart w:id="3620" w:name="_Toc36462874"/>
      <w:bookmarkStart w:id="3621" w:name="_Toc43026128"/>
      <w:bookmarkStart w:id="3622" w:name="_Toc49763662"/>
      <w:bookmarkStart w:id="3623" w:name="_Toc56754358"/>
      <w:bookmarkStart w:id="3624" w:name="_Toc88743142"/>
      <w:bookmarkStart w:id="3625" w:name="_Toc101254053"/>
      <w:bookmarkStart w:id="3626" w:name="_Toc101254492"/>
      <w:bookmarkStart w:id="3627" w:name="_Toc104112204"/>
      <w:bookmarkStart w:id="3628" w:name="_Toc104192381"/>
      <w:bookmarkStart w:id="3629" w:name="_Toc104192945"/>
      <w:bookmarkStart w:id="3630" w:name="_Toc133336329"/>
      <w:bookmarkStart w:id="3631" w:name="_Toc143984824"/>
      <w:bookmarkStart w:id="3632" w:name="_Toc144147601"/>
      <w:bookmarkStart w:id="3633" w:name="_Toc153885399"/>
      <w:r w:rsidRPr="00F11966">
        <w:t>5.5.3.9</w:t>
      </w:r>
      <w:r w:rsidRPr="00F11966">
        <w:tab/>
        <w:t>Enumeration: ReflectiveQosAttributeRm</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634" w:name="_Toc24925897"/>
      <w:bookmarkStart w:id="3635" w:name="_Toc24926075"/>
      <w:bookmarkStart w:id="3636" w:name="_Toc24926251"/>
      <w:bookmarkStart w:id="3637" w:name="_Toc33964111"/>
      <w:bookmarkStart w:id="3638" w:name="_Toc33980878"/>
      <w:bookmarkStart w:id="3639" w:name="_Toc36462679"/>
      <w:bookmarkStart w:id="3640" w:name="_Toc36462875"/>
      <w:bookmarkStart w:id="3641" w:name="_Toc43026129"/>
      <w:bookmarkStart w:id="3642" w:name="_Toc49763663"/>
      <w:bookmarkStart w:id="3643" w:name="_Toc56754359"/>
      <w:bookmarkStart w:id="3644" w:name="_Toc88743143"/>
      <w:bookmarkStart w:id="3645" w:name="_Toc101254054"/>
      <w:bookmarkStart w:id="3646" w:name="_Toc101254493"/>
      <w:bookmarkStart w:id="3647" w:name="_Toc104112205"/>
      <w:bookmarkStart w:id="3648" w:name="_Toc104192382"/>
      <w:bookmarkStart w:id="3649" w:name="_Toc104192946"/>
      <w:bookmarkStart w:id="3650" w:name="_Toc133336330"/>
      <w:bookmarkStart w:id="3651" w:name="_Toc143984825"/>
      <w:bookmarkStart w:id="3652" w:name="_Toc144147602"/>
      <w:bookmarkStart w:id="3653" w:name="_Toc153885400"/>
      <w:r w:rsidRPr="00F11966">
        <w:t>5.5.3.10</w:t>
      </w:r>
      <w:r w:rsidRPr="00F11966">
        <w:tab/>
        <w:t>Enumeration: NotificationControlRm</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654" w:name="_Toc24925898"/>
      <w:bookmarkStart w:id="3655" w:name="_Toc24926076"/>
      <w:bookmarkStart w:id="3656" w:name="_Toc24926252"/>
      <w:bookmarkStart w:id="3657" w:name="_Toc33964112"/>
      <w:bookmarkStart w:id="3658" w:name="_Toc33980879"/>
      <w:bookmarkStart w:id="3659" w:name="_Toc36462680"/>
      <w:bookmarkStart w:id="3660" w:name="_Toc36462876"/>
      <w:bookmarkStart w:id="3661" w:name="_Toc43026130"/>
      <w:bookmarkStart w:id="3662" w:name="_Toc49763664"/>
      <w:bookmarkStart w:id="3663" w:name="_Toc56754360"/>
      <w:bookmarkStart w:id="3664" w:name="_Toc88743144"/>
      <w:bookmarkStart w:id="3665" w:name="_Toc101254055"/>
      <w:bookmarkStart w:id="3666" w:name="_Toc101254494"/>
      <w:bookmarkStart w:id="3667" w:name="_Toc104112206"/>
      <w:bookmarkStart w:id="3668" w:name="_Toc104192383"/>
      <w:bookmarkStart w:id="3669" w:name="_Toc104192947"/>
      <w:bookmarkStart w:id="3670" w:name="_Toc133336331"/>
      <w:bookmarkStart w:id="3671" w:name="_Toc143984826"/>
      <w:bookmarkStart w:id="3672" w:name="_Toc144147603"/>
      <w:bookmarkStart w:id="3673" w:name="_Toc153885401"/>
      <w:r w:rsidRPr="00F11966">
        <w:lastRenderedPageBreak/>
        <w:t>5.5.3.11</w:t>
      </w:r>
      <w:r w:rsidRPr="00F11966">
        <w:tab/>
        <w:t>Enumeration: QosResourceTypeRm</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674" w:name="_Toc24925899"/>
      <w:bookmarkStart w:id="3675" w:name="_Toc24926077"/>
      <w:bookmarkStart w:id="3676" w:name="_Toc24926253"/>
      <w:bookmarkStart w:id="3677" w:name="_Toc33964113"/>
      <w:bookmarkStart w:id="3678" w:name="_Toc33980880"/>
      <w:bookmarkStart w:id="3679" w:name="_Toc36462681"/>
      <w:bookmarkStart w:id="3680" w:name="_Toc36462877"/>
      <w:bookmarkStart w:id="3681" w:name="_Toc43026131"/>
      <w:bookmarkStart w:id="3682" w:name="_Toc49763665"/>
      <w:bookmarkStart w:id="3683" w:name="_Toc56754361"/>
      <w:bookmarkStart w:id="3684" w:name="_Toc88743145"/>
      <w:bookmarkStart w:id="3685" w:name="_Toc101254056"/>
      <w:bookmarkStart w:id="3686" w:name="_Toc101254495"/>
      <w:bookmarkStart w:id="3687" w:name="_Toc104112207"/>
      <w:bookmarkStart w:id="3688" w:name="_Toc104192384"/>
      <w:bookmarkStart w:id="3689" w:name="_Toc104192948"/>
      <w:bookmarkStart w:id="3690" w:name="_Toc133336332"/>
      <w:bookmarkStart w:id="3691" w:name="_Toc143984827"/>
      <w:bookmarkStart w:id="3692" w:name="_Toc144147604"/>
      <w:bookmarkStart w:id="3693" w:name="_Toc153885402"/>
      <w:r w:rsidRPr="00F11966">
        <w:t>5.5.3.12</w:t>
      </w:r>
      <w:r w:rsidRPr="00F11966">
        <w:tab/>
        <w:t>Enumeration: AdditionalQosFlowInfo</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694" w:name="_Toc58588106"/>
      <w:bookmarkStart w:id="3695" w:name="_Toc88743146"/>
      <w:bookmarkStart w:id="3696" w:name="_Toc101254057"/>
      <w:bookmarkStart w:id="3697" w:name="_Toc101254496"/>
      <w:bookmarkStart w:id="3698" w:name="_Toc104112208"/>
      <w:bookmarkStart w:id="3699" w:name="_Toc104192385"/>
      <w:bookmarkStart w:id="3700" w:name="_Toc104192949"/>
      <w:bookmarkStart w:id="3701" w:name="_Toc133336333"/>
      <w:bookmarkStart w:id="3702" w:name="_Toc143984828"/>
      <w:bookmarkStart w:id="3703" w:name="_Toc144147605"/>
      <w:bookmarkStart w:id="3704" w:name="_Toc153885403"/>
      <w:r w:rsidRPr="00F11966">
        <w:t>5.5.3.</w:t>
      </w:r>
      <w:r>
        <w:t>13</w:t>
      </w:r>
      <w:r w:rsidRPr="00F11966">
        <w:tab/>
        <w:t xml:space="preserve">Enumeration: </w:t>
      </w:r>
      <w:bookmarkEnd w:id="3694"/>
      <w:r>
        <w:t>PartitioningCriteria</w:t>
      </w:r>
      <w:bookmarkEnd w:id="3695"/>
      <w:bookmarkEnd w:id="3696"/>
      <w:bookmarkEnd w:id="3697"/>
      <w:bookmarkEnd w:id="3698"/>
      <w:bookmarkEnd w:id="3699"/>
      <w:bookmarkEnd w:id="3700"/>
      <w:bookmarkEnd w:id="3701"/>
      <w:bookmarkEnd w:id="3702"/>
      <w:bookmarkEnd w:id="3703"/>
      <w:bookmarkEnd w:id="3704"/>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705" w:name="_Toc88743147"/>
      <w:bookmarkStart w:id="3706" w:name="_Toc101254058"/>
      <w:bookmarkStart w:id="3707" w:name="_Toc101254497"/>
      <w:bookmarkStart w:id="3708" w:name="_Toc104112209"/>
      <w:bookmarkStart w:id="3709" w:name="_Toc104192386"/>
      <w:bookmarkStart w:id="3710" w:name="_Toc104192950"/>
      <w:bookmarkStart w:id="3711" w:name="_Toc133336334"/>
      <w:bookmarkStart w:id="3712" w:name="_Toc143984829"/>
      <w:bookmarkStart w:id="3713" w:name="_Toc144147606"/>
      <w:bookmarkStart w:id="3714" w:name="_Toc153885404"/>
      <w:r w:rsidRPr="00F11966">
        <w:t>5.5.3.</w:t>
      </w:r>
      <w:r>
        <w:t>14</w:t>
      </w:r>
      <w:r w:rsidRPr="00F11966">
        <w:tab/>
        <w:t>Enumeration:</w:t>
      </w:r>
      <w:r>
        <w:t xml:space="preserve"> PartitioningCriteria</w:t>
      </w:r>
      <w:r w:rsidRPr="00F11966">
        <w:t>Rm</w:t>
      </w:r>
      <w:bookmarkEnd w:id="3705"/>
      <w:bookmarkEnd w:id="3706"/>
      <w:bookmarkEnd w:id="3707"/>
      <w:bookmarkEnd w:id="3708"/>
      <w:bookmarkEnd w:id="3709"/>
      <w:bookmarkEnd w:id="3710"/>
      <w:bookmarkEnd w:id="3711"/>
      <w:bookmarkEnd w:id="3712"/>
      <w:bookmarkEnd w:id="3713"/>
      <w:bookmarkEnd w:id="371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3715" w:name="_Toc143984830"/>
      <w:bookmarkStart w:id="3716" w:name="_Toc144147607"/>
      <w:bookmarkStart w:id="3717" w:name="_Toc153885405"/>
      <w:r w:rsidRPr="00F11966">
        <w:t>5.5.3.</w:t>
      </w:r>
      <w:r>
        <w:t>15</w:t>
      </w:r>
      <w:r w:rsidRPr="00F11966">
        <w:tab/>
        <w:t xml:space="preserve">Enumeration: </w:t>
      </w:r>
      <w:r>
        <w:rPr>
          <w:lang w:eastAsia="zh-CN"/>
        </w:rPr>
        <w:t>PduSetHandlingInfo</w:t>
      </w:r>
      <w:bookmarkEnd w:id="3715"/>
      <w:bookmarkEnd w:id="3716"/>
      <w:bookmarkEnd w:id="3717"/>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3718" w:name="_Toc153885406"/>
      <w:r>
        <w:t>5.5</w:t>
      </w:r>
      <w:r w:rsidRPr="00690A26">
        <w:t>.</w:t>
      </w:r>
      <w:r>
        <w:t>3</w:t>
      </w:r>
      <w:r w:rsidRPr="00690A26">
        <w:t>.</w:t>
      </w:r>
      <w:r>
        <w:rPr>
          <w:lang/>
        </w:rPr>
        <w:t>16</w:t>
      </w:r>
      <w:r w:rsidRPr="00690A26">
        <w:tab/>
        <w:t xml:space="preserve">Enumeration: </w:t>
      </w:r>
      <w:r>
        <w:t>MediaTransportProto</w:t>
      </w:r>
      <w:bookmarkEnd w:id="3718"/>
    </w:p>
    <w:p w14:paraId="18A60470" w14:textId="5D50051C" w:rsidR="00204278" w:rsidRPr="00690A26" w:rsidRDefault="00204278" w:rsidP="00204278">
      <w:pPr>
        <w:pStyle w:val="TH"/>
      </w:pPr>
      <w:r w:rsidRPr="00690A26">
        <w:t>Table </w:t>
      </w:r>
      <w:r>
        <w:t>5.5.3.</w:t>
      </w:r>
      <w:r>
        <w:rPr>
          <w:lang/>
        </w:rPr>
        <w:t>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77777777" w:rsidR="00204278" w:rsidRPr="00690A26" w:rsidRDefault="00204278" w:rsidP="00204278">
            <w:pPr>
              <w:pStyle w:val="TAL"/>
            </w:pPr>
            <w:r w:rsidRPr="00B7782B">
              <w:t>Real-time Transport Protocol</w:t>
            </w:r>
            <w:r>
              <w:t xml:space="preserve"> </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77777777" w:rsidR="00204278" w:rsidRPr="00690A26" w:rsidRDefault="00204278" w:rsidP="00204278">
            <w:pPr>
              <w:pStyle w:val="TAL"/>
            </w:pPr>
            <w:r w:rsidRPr="00B7782B">
              <w:t>Secure Real-time Transport Protocol</w:t>
            </w:r>
          </w:p>
        </w:tc>
      </w:tr>
    </w:tbl>
    <w:p w14:paraId="6C51AEC9" w14:textId="77777777" w:rsidR="00204278" w:rsidRDefault="00204278" w:rsidP="00204278"/>
    <w:p w14:paraId="0ADD49DF" w14:textId="3FAD7D05" w:rsidR="00204278" w:rsidRPr="00690A26" w:rsidRDefault="00204278" w:rsidP="0011294F">
      <w:pPr>
        <w:pStyle w:val="Heading4"/>
      </w:pPr>
      <w:bookmarkStart w:id="3719" w:name="_Toc153885407"/>
      <w:r>
        <w:lastRenderedPageBreak/>
        <w:t>5.5</w:t>
      </w:r>
      <w:r w:rsidRPr="00690A26">
        <w:t>.</w:t>
      </w:r>
      <w:r>
        <w:t>3</w:t>
      </w:r>
      <w:r w:rsidRPr="00690A26">
        <w:t>.</w:t>
      </w:r>
      <w:r>
        <w:rPr>
          <w:lang/>
        </w:rPr>
        <w:t>1</w:t>
      </w:r>
      <w:r w:rsidR="00095998">
        <w:rPr>
          <w:lang/>
        </w:rPr>
        <w:t>7</w:t>
      </w:r>
      <w:r w:rsidRPr="00690A26">
        <w:tab/>
        <w:t xml:space="preserve">Enumeration: </w:t>
      </w:r>
      <w:r>
        <w:t>RtpHeaderExtType</w:t>
      </w:r>
      <w:bookmarkEnd w:id="3719"/>
    </w:p>
    <w:p w14:paraId="6667B5FE" w14:textId="4C18CF85" w:rsidR="00204278" w:rsidRPr="00690A26" w:rsidRDefault="00204278" w:rsidP="00204278">
      <w:pPr>
        <w:pStyle w:val="TH"/>
      </w:pPr>
      <w:r w:rsidRPr="00690A26">
        <w:t>Table </w:t>
      </w:r>
      <w:r>
        <w:t>5.5.3</w:t>
      </w:r>
      <w:r w:rsidR="00095998">
        <w:rPr>
          <w:lang/>
        </w:rPr>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rPr>
                <w:lang/>
              </w:rPr>
              <w:t>59</w:t>
            </w:r>
            <w:r>
              <w:t>])</w:t>
            </w:r>
          </w:p>
        </w:tc>
      </w:tr>
    </w:tbl>
    <w:p w14:paraId="6B8401AA" w14:textId="77777777" w:rsidR="00204278" w:rsidRDefault="00204278" w:rsidP="00204278"/>
    <w:p w14:paraId="4240C61A" w14:textId="77777777" w:rsidR="00204278" w:rsidRPr="005A6EF4" w:rsidRDefault="00204278" w:rsidP="00204278">
      <w:pPr>
        <w:pStyle w:val="EditorsNote"/>
      </w:pPr>
      <w:r>
        <w:t xml:space="preserve">Editor's note: It is FFS whether to standardize additional enumeration value. </w:t>
      </w:r>
    </w:p>
    <w:p w14:paraId="7D1DA05C" w14:textId="7D77ECFC" w:rsidR="00204278" w:rsidRPr="00690A26" w:rsidRDefault="00204278" w:rsidP="0011294F">
      <w:pPr>
        <w:pStyle w:val="Heading4"/>
      </w:pPr>
      <w:bookmarkStart w:id="3720" w:name="_Toc153885408"/>
      <w:r>
        <w:t>5.5</w:t>
      </w:r>
      <w:r w:rsidRPr="00690A26">
        <w:t>.</w:t>
      </w:r>
      <w:r>
        <w:t>3</w:t>
      </w:r>
      <w:r w:rsidRPr="00690A26">
        <w:t>.</w:t>
      </w:r>
      <w:r w:rsidR="00095998">
        <w:rPr>
          <w:lang/>
        </w:rPr>
        <w:t>18</w:t>
      </w:r>
      <w:r w:rsidRPr="00690A26">
        <w:tab/>
        <w:t xml:space="preserve">Enumeration: </w:t>
      </w:r>
      <w:r>
        <w:t>RtpPayloadFormat</w:t>
      </w:r>
      <w:bookmarkEnd w:id="3720"/>
    </w:p>
    <w:p w14:paraId="749DF490" w14:textId="4FF94ED9" w:rsidR="00204278" w:rsidRPr="00690A26" w:rsidRDefault="00204278" w:rsidP="00204278">
      <w:pPr>
        <w:pStyle w:val="TH"/>
      </w:pPr>
      <w:r w:rsidRPr="00690A26">
        <w:t>Table </w:t>
      </w:r>
      <w:r>
        <w:t>5.5.3.</w:t>
      </w:r>
      <w:r w:rsidR="00095998">
        <w:rPr>
          <w:lang/>
        </w:rPr>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77777777" w:rsidR="00204278" w:rsidRPr="00690A26" w:rsidRDefault="00204278" w:rsidP="00204278">
            <w:pPr>
              <w:pStyle w:val="TAL"/>
            </w:pPr>
            <w:r>
              <w:rPr>
                <w:lang w:eastAsia="zh-CN"/>
              </w:rPr>
              <w:t>RTP payload format for H.264/AVC codec</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77777777" w:rsidR="00204278" w:rsidRPr="00690A26" w:rsidRDefault="00204278" w:rsidP="00204278">
            <w:pPr>
              <w:pStyle w:val="TAL"/>
            </w:pPr>
            <w:r>
              <w:rPr>
                <w:lang w:eastAsia="zh-CN"/>
              </w:rPr>
              <w:t xml:space="preserve">RTP payload format for </w:t>
            </w:r>
            <w:r w:rsidRPr="00DE4198">
              <w:rPr>
                <w:lang w:eastAsia="zh-CN"/>
              </w:rPr>
              <w:t>H.265</w:t>
            </w:r>
            <w:r>
              <w:rPr>
                <w:lang w:eastAsia="zh-CN"/>
              </w:rPr>
              <w:t>/HEVC codec</w:t>
            </w:r>
          </w:p>
        </w:tc>
      </w:tr>
    </w:tbl>
    <w:p w14:paraId="44AC72A2" w14:textId="77777777" w:rsidR="00204278" w:rsidRDefault="00204278" w:rsidP="00204278">
      <w:pPr>
        <w:rPr>
          <w:noProof/>
        </w:rPr>
      </w:pPr>
    </w:p>
    <w:p w14:paraId="18CC2F6F" w14:textId="77777777" w:rsidR="00204278" w:rsidRPr="00F11966" w:rsidRDefault="00204278" w:rsidP="00E92CBF">
      <w:pPr>
        <w:rPr>
          <w:lang w:val="en-US"/>
        </w:rPr>
      </w:pPr>
    </w:p>
    <w:p w14:paraId="2A1EE46B" w14:textId="77777777" w:rsidR="00E92CBF" w:rsidRPr="00F11966" w:rsidRDefault="00E92CBF" w:rsidP="00D362EB">
      <w:pPr>
        <w:pStyle w:val="Heading3"/>
      </w:pPr>
      <w:bookmarkStart w:id="3721" w:name="_Toc24925900"/>
      <w:bookmarkStart w:id="3722" w:name="_Toc24926078"/>
      <w:bookmarkStart w:id="3723" w:name="_Toc24926254"/>
      <w:bookmarkStart w:id="3724" w:name="_Toc33964114"/>
      <w:bookmarkStart w:id="3725" w:name="_Toc33980881"/>
      <w:bookmarkStart w:id="3726" w:name="_Toc36462682"/>
      <w:bookmarkStart w:id="3727" w:name="_Toc36462878"/>
      <w:bookmarkStart w:id="3728" w:name="_Toc43026132"/>
      <w:bookmarkStart w:id="3729" w:name="_Toc49763666"/>
      <w:bookmarkStart w:id="3730" w:name="_Toc56754362"/>
      <w:bookmarkStart w:id="3731" w:name="_Toc88743148"/>
      <w:bookmarkStart w:id="3732" w:name="_Toc101254059"/>
      <w:bookmarkStart w:id="3733" w:name="_Toc101254498"/>
      <w:bookmarkStart w:id="3734" w:name="_Toc104112210"/>
      <w:bookmarkStart w:id="3735" w:name="_Toc104192387"/>
      <w:bookmarkStart w:id="3736" w:name="_Toc104192951"/>
      <w:bookmarkStart w:id="3737" w:name="_Toc133336335"/>
      <w:bookmarkStart w:id="3738" w:name="_Toc143984831"/>
      <w:bookmarkStart w:id="3739" w:name="_Toc144147608"/>
      <w:bookmarkStart w:id="3740" w:name="_Toc153885409"/>
      <w:r w:rsidRPr="00F11966">
        <w:t>5.5.4</w:t>
      </w:r>
      <w:r w:rsidRPr="00F11966">
        <w:tab/>
        <w:t>Structured Data Types</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7E2D98F6" w14:textId="77777777" w:rsidR="00E92CBF" w:rsidRPr="00F11966" w:rsidRDefault="00E92CBF" w:rsidP="00D362EB">
      <w:pPr>
        <w:pStyle w:val="Heading4"/>
      </w:pPr>
      <w:bookmarkStart w:id="3741" w:name="_Toc24925901"/>
      <w:bookmarkStart w:id="3742" w:name="_Toc24926079"/>
      <w:bookmarkStart w:id="3743" w:name="_Toc24926255"/>
      <w:bookmarkStart w:id="3744" w:name="_Toc33964115"/>
      <w:bookmarkStart w:id="3745" w:name="_Toc33980882"/>
      <w:bookmarkStart w:id="3746" w:name="_Toc36462683"/>
      <w:bookmarkStart w:id="3747" w:name="_Toc36462879"/>
      <w:bookmarkStart w:id="3748" w:name="_Toc43026133"/>
      <w:bookmarkStart w:id="3749" w:name="_Toc49763667"/>
      <w:bookmarkStart w:id="3750" w:name="_Toc56754363"/>
      <w:bookmarkStart w:id="3751" w:name="_Toc88743149"/>
      <w:bookmarkStart w:id="3752" w:name="_Toc101254060"/>
      <w:bookmarkStart w:id="3753" w:name="_Toc101254499"/>
      <w:bookmarkStart w:id="3754" w:name="_Toc104112211"/>
      <w:bookmarkStart w:id="3755" w:name="_Toc104192388"/>
      <w:bookmarkStart w:id="3756" w:name="_Toc104192952"/>
      <w:bookmarkStart w:id="3757" w:name="_Toc133336336"/>
      <w:bookmarkStart w:id="3758" w:name="_Toc143984832"/>
      <w:bookmarkStart w:id="3759" w:name="_Toc144147609"/>
      <w:bookmarkStart w:id="3760" w:name="_Toc153885410"/>
      <w:r w:rsidRPr="00F11966">
        <w:t>5.5.4.1</w:t>
      </w:r>
      <w:r w:rsidRPr="00F11966">
        <w:tab/>
        <w:t>Type: Arp</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761" w:name="_Toc24925902"/>
      <w:bookmarkStart w:id="3762" w:name="_Toc24926080"/>
      <w:bookmarkStart w:id="3763" w:name="_Toc24926256"/>
      <w:bookmarkStart w:id="3764" w:name="_Toc33964116"/>
      <w:bookmarkStart w:id="3765" w:name="_Toc33980883"/>
      <w:bookmarkStart w:id="3766" w:name="_Toc36462684"/>
      <w:bookmarkStart w:id="3767" w:name="_Toc36462880"/>
      <w:bookmarkStart w:id="3768" w:name="_Toc43026134"/>
      <w:bookmarkStart w:id="3769" w:name="_Toc49763668"/>
      <w:bookmarkStart w:id="3770" w:name="_Toc56754364"/>
      <w:bookmarkStart w:id="3771" w:name="_Toc88743150"/>
      <w:bookmarkStart w:id="3772" w:name="_Toc101254061"/>
      <w:bookmarkStart w:id="3773" w:name="_Toc101254500"/>
      <w:bookmarkStart w:id="3774" w:name="_Toc104112212"/>
      <w:bookmarkStart w:id="3775" w:name="_Toc104192389"/>
      <w:bookmarkStart w:id="3776" w:name="_Toc104192953"/>
      <w:bookmarkStart w:id="3777" w:name="_Toc133336337"/>
      <w:bookmarkStart w:id="3778" w:name="_Toc143984833"/>
      <w:bookmarkStart w:id="3779" w:name="_Toc144147610"/>
      <w:bookmarkStart w:id="3780" w:name="_Toc153885411"/>
      <w:r w:rsidRPr="00F11966">
        <w:t>5.5.4.2</w:t>
      </w:r>
      <w:r w:rsidRPr="00F11966">
        <w:tab/>
        <w:t>Type: Ambr</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781" w:name="_Toc24925903"/>
      <w:bookmarkStart w:id="3782" w:name="_Toc24926081"/>
      <w:bookmarkStart w:id="3783" w:name="_Toc24926257"/>
      <w:bookmarkStart w:id="3784" w:name="_Toc33964117"/>
      <w:bookmarkStart w:id="3785" w:name="_Toc33980884"/>
      <w:bookmarkStart w:id="3786" w:name="_Toc36462685"/>
      <w:bookmarkStart w:id="3787" w:name="_Toc36462881"/>
      <w:bookmarkStart w:id="3788" w:name="_Toc43026135"/>
      <w:bookmarkStart w:id="3789" w:name="_Toc49763669"/>
      <w:bookmarkStart w:id="3790" w:name="_Toc56754365"/>
      <w:bookmarkStart w:id="3791" w:name="_Toc88743151"/>
      <w:bookmarkStart w:id="3792" w:name="_Toc101254062"/>
      <w:bookmarkStart w:id="3793" w:name="_Toc101254501"/>
      <w:bookmarkStart w:id="3794" w:name="_Toc104112213"/>
      <w:bookmarkStart w:id="3795" w:name="_Toc104192390"/>
      <w:bookmarkStart w:id="3796" w:name="_Toc104192954"/>
      <w:bookmarkStart w:id="3797" w:name="_Toc133336338"/>
      <w:bookmarkStart w:id="3798" w:name="_Toc143984834"/>
      <w:bookmarkStart w:id="3799" w:name="_Toc144147611"/>
      <w:bookmarkStart w:id="3800" w:name="_Toc153885412"/>
      <w:r w:rsidRPr="00F11966">
        <w:lastRenderedPageBreak/>
        <w:t>5.5.4.3</w:t>
      </w:r>
      <w:r w:rsidRPr="00F11966">
        <w:tab/>
        <w:t>Type: Dynamic5Qi</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801" w:name="_Toc24925904"/>
      <w:bookmarkStart w:id="3802" w:name="_Toc24926082"/>
      <w:bookmarkStart w:id="3803" w:name="_Toc24926258"/>
      <w:bookmarkStart w:id="3804" w:name="_Toc33964118"/>
      <w:bookmarkStart w:id="3805" w:name="_Toc33980885"/>
      <w:bookmarkStart w:id="3806" w:name="_Toc36462686"/>
      <w:bookmarkStart w:id="3807" w:name="_Toc36462882"/>
      <w:bookmarkStart w:id="3808" w:name="_Toc43026136"/>
      <w:bookmarkStart w:id="3809" w:name="_Toc49763670"/>
      <w:bookmarkStart w:id="3810" w:name="_Toc56754366"/>
      <w:bookmarkStart w:id="3811" w:name="_Toc88743152"/>
      <w:bookmarkStart w:id="3812" w:name="_Toc101254063"/>
      <w:bookmarkStart w:id="3813" w:name="_Toc101254502"/>
      <w:bookmarkStart w:id="3814" w:name="_Toc104112214"/>
      <w:bookmarkStart w:id="3815" w:name="_Toc104192391"/>
      <w:bookmarkStart w:id="3816" w:name="_Toc104192955"/>
      <w:bookmarkStart w:id="3817" w:name="_Toc133336339"/>
      <w:bookmarkStart w:id="3818" w:name="_Toc143984835"/>
      <w:bookmarkStart w:id="3819" w:name="_Toc144147612"/>
      <w:bookmarkStart w:id="3820" w:name="_Toc153885413"/>
      <w:r w:rsidRPr="00F11966">
        <w:lastRenderedPageBreak/>
        <w:t>5.5.4.4</w:t>
      </w:r>
      <w:r w:rsidRPr="00F11966">
        <w:tab/>
        <w:t>Type: NonDynamic5Qi</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821" w:name="_Toc24925905"/>
      <w:bookmarkStart w:id="3822" w:name="_Toc24926083"/>
      <w:bookmarkStart w:id="3823" w:name="_Toc24926259"/>
      <w:bookmarkStart w:id="3824" w:name="_Toc33964119"/>
      <w:bookmarkStart w:id="3825" w:name="_Toc33980886"/>
      <w:bookmarkStart w:id="3826" w:name="_Toc36462687"/>
      <w:bookmarkStart w:id="3827" w:name="_Toc36462883"/>
      <w:bookmarkStart w:id="3828" w:name="_Toc43026137"/>
      <w:bookmarkStart w:id="3829" w:name="_Toc49763671"/>
      <w:bookmarkStart w:id="3830" w:name="_Toc56754367"/>
      <w:bookmarkStart w:id="3831" w:name="_Toc88743153"/>
      <w:bookmarkStart w:id="3832" w:name="_Toc101254064"/>
      <w:bookmarkStart w:id="3833" w:name="_Toc101254503"/>
      <w:bookmarkStart w:id="3834" w:name="_Toc104112215"/>
      <w:bookmarkStart w:id="3835" w:name="_Toc104192392"/>
      <w:bookmarkStart w:id="3836" w:name="_Toc104192956"/>
      <w:bookmarkStart w:id="3837" w:name="_Toc133336340"/>
      <w:bookmarkStart w:id="3838" w:name="_Toc143984836"/>
      <w:bookmarkStart w:id="3839" w:name="_Toc144147613"/>
      <w:bookmarkStart w:id="3840" w:name="_Toc153885414"/>
      <w:r w:rsidRPr="00F11966">
        <w:t>5.5.4.5</w:t>
      </w:r>
      <w:r w:rsidRPr="00F11966">
        <w:tab/>
        <w:t>Type: ArpRm</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841" w:name="_Toc24925906"/>
      <w:bookmarkStart w:id="3842" w:name="_Toc24926084"/>
      <w:bookmarkStart w:id="3843" w:name="_Toc24926260"/>
      <w:bookmarkStart w:id="3844" w:name="_Toc33964120"/>
      <w:bookmarkStart w:id="3845" w:name="_Toc33980887"/>
      <w:bookmarkStart w:id="3846" w:name="_Toc36462688"/>
      <w:bookmarkStart w:id="3847" w:name="_Toc36462884"/>
      <w:bookmarkStart w:id="3848" w:name="_Toc43026138"/>
      <w:bookmarkStart w:id="3849" w:name="_Toc49763672"/>
      <w:bookmarkStart w:id="3850" w:name="_Toc56754368"/>
      <w:bookmarkStart w:id="3851" w:name="_Toc88743154"/>
      <w:bookmarkStart w:id="3852" w:name="_Toc101254065"/>
      <w:bookmarkStart w:id="3853" w:name="_Toc101254504"/>
      <w:bookmarkStart w:id="3854" w:name="_Toc104112216"/>
      <w:bookmarkStart w:id="3855" w:name="_Toc104192393"/>
      <w:bookmarkStart w:id="3856" w:name="_Toc104192957"/>
      <w:bookmarkStart w:id="3857" w:name="_Toc133336341"/>
      <w:bookmarkStart w:id="3858" w:name="_Toc143984837"/>
      <w:bookmarkStart w:id="3859" w:name="_Toc144147614"/>
      <w:bookmarkStart w:id="3860" w:name="_Toc153885415"/>
      <w:r w:rsidRPr="00F11966">
        <w:t>5.5.4.6</w:t>
      </w:r>
      <w:r w:rsidRPr="00F11966">
        <w:tab/>
        <w:t>Type: AmbrRm</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861" w:name="_Toc24925907"/>
      <w:bookmarkStart w:id="3862" w:name="_Toc24926085"/>
      <w:bookmarkStart w:id="3863" w:name="_Toc24926261"/>
      <w:bookmarkStart w:id="3864" w:name="_Toc33964121"/>
      <w:bookmarkStart w:id="3865" w:name="_Toc33980888"/>
      <w:bookmarkStart w:id="3866" w:name="_Toc36462689"/>
      <w:bookmarkStart w:id="3867" w:name="_Toc36462885"/>
      <w:bookmarkStart w:id="3868" w:name="_Toc43026139"/>
      <w:bookmarkStart w:id="3869" w:name="_Toc49763673"/>
      <w:bookmarkStart w:id="3870" w:name="_Toc56754369"/>
      <w:bookmarkStart w:id="3871" w:name="_Toc88743155"/>
      <w:bookmarkStart w:id="3872" w:name="_Toc101254066"/>
      <w:bookmarkStart w:id="3873" w:name="_Toc101254505"/>
      <w:bookmarkStart w:id="3874" w:name="_Toc104112217"/>
      <w:bookmarkStart w:id="3875" w:name="_Toc104192394"/>
      <w:bookmarkStart w:id="3876" w:name="_Toc104192958"/>
      <w:bookmarkStart w:id="3877" w:name="_Toc133336342"/>
      <w:bookmarkStart w:id="3878" w:name="_Toc143984838"/>
      <w:bookmarkStart w:id="3879" w:name="_Toc144147615"/>
      <w:bookmarkStart w:id="3880" w:name="_Toc153885416"/>
      <w:r w:rsidRPr="00F11966">
        <w:t>5.5.4.7</w:t>
      </w:r>
      <w:r w:rsidRPr="00F11966">
        <w:tab/>
      </w:r>
      <w:bookmarkEnd w:id="3861"/>
      <w:bookmarkEnd w:id="3862"/>
      <w:bookmarkEnd w:id="3863"/>
      <w:bookmarkEnd w:id="3864"/>
      <w:bookmarkEnd w:id="3865"/>
      <w:bookmarkEnd w:id="3866"/>
      <w:bookmarkEnd w:id="3867"/>
      <w:r w:rsidR="002424D1" w:rsidRPr="00F11966">
        <w:t>Void</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490F3F42" w14:textId="77777777" w:rsidR="00E92CBF" w:rsidRPr="00F11966" w:rsidRDefault="00E92CBF" w:rsidP="00E92CBF"/>
    <w:p w14:paraId="68FAA203" w14:textId="77777777" w:rsidR="00E92CBF" w:rsidRPr="00F11966" w:rsidRDefault="00E92CBF" w:rsidP="00D362EB">
      <w:pPr>
        <w:pStyle w:val="Heading4"/>
      </w:pPr>
      <w:bookmarkStart w:id="3881" w:name="_Toc24925908"/>
      <w:bookmarkStart w:id="3882" w:name="_Toc24926086"/>
      <w:bookmarkStart w:id="3883" w:name="_Toc24926262"/>
      <w:bookmarkStart w:id="3884" w:name="_Toc33964122"/>
      <w:bookmarkStart w:id="3885" w:name="_Toc33980889"/>
      <w:bookmarkStart w:id="3886" w:name="_Toc36462690"/>
      <w:bookmarkStart w:id="3887" w:name="_Toc36462886"/>
      <w:bookmarkStart w:id="3888" w:name="_Toc43026140"/>
      <w:bookmarkStart w:id="3889" w:name="_Toc49763674"/>
      <w:bookmarkStart w:id="3890" w:name="_Toc56754370"/>
      <w:bookmarkStart w:id="3891" w:name="_Toc88743156"/>
      <w:bookmarkStart w:id="3892" w:name="_Toc101254067"/>
      <w:bookmarkStart w:id="3893" w:name="_Toc101254506"/>
      <w:bookmarkStart w:id="3894" w:name="_Toc104112218"/>
      <w:bookmarkStart w:id="3895" w:name="_Toc104192395"/>
      <w:bookmarkStart w:id="3896" w:name="_Toc104192959"/>
      <w:bookmarkStart w:id="3897" w:name="_Toc133336343"/>
      <w:bookmarkStart w:id="3898" w:name="_Toc143984839"/>
      <w:bookmarkStart w:id="3899" w:name="_Toc144147616"/>
      <w:bookmarkStart w:id="3900" w:name="_Toc153885417"/>
      <w:r w:rsidRPr="00F11966">
        <w:lastRenderedPageBreak/>
        <w:t>5.5.4.8</w:t>
      </w:r>
      <w:r w:rsidRPr="00F11966">
        <w:tab/>
      </w:r>
      <w:bookmarkEnd w:id="3881"/>
      <w:bookmarkEnd w:id="3882"/>
      <w:bookmarkEnd w:id="3883"/>
      <w:bookmarkEnd w:id="3884"/>
      <w:bookmarkEnd w:id="3885"/>
      <w:bookmarkEnd w:id="3886"/>
      <w:bookmarkEnd w:id="3887"/>
      <w:r w:rsidR="002424D1" w:rsidRPr="00F11966">
        <w:t>Void</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72264187" w14:textId="77777777" w:rsidR="00DD1C4B" w:rsidRPr="00F11966" w:rsidRDefault="00DD1C4B" w:rsidP="00D362EB">
      <w:pPr>
        <w:pStyle w:val="Heading4"/>
      </w:pPr>
      <w:bookmarkStart w:id="3901" w:name="_Toc88743157"/>
      <w:bookmarkStart w:id="3902" w:name="_Toc101254068"/>
      <w:bookmarkStart w:id="3903" w:name="_Toc101254507"/>
      <w:bookmarkStart w:id="3904" w:name="_Toc104112219"/>
      <w:bookmarkStart w:id="3905" w:name="_Toc104192396"/>
      <w:bookmarkStart w:id="3906" w:name="_Toc104192960"/>
      <w:bookmarkStart w:id="3907" w:name="_Toc133336344"/>
      <w:bookmarkStart w:id="3908" w:name="_Toc143984840"/>
      <w:bookmarkStart w:id="3909" w:name="_Toc144147617"/>
      <w:bookmarkStart w:id="3910" w:name="_Toc153885418"/>
      <w:r w:rsidRPr="00F11966">
        <w:t>5.5.4.</w:t>
      </w:r>
      <w:r>
        <w:t>9</w:t>
      </w:r>
      <w:r w:rsidRPr="00F11966">
        <w:tab/>
        <w:t xml:space="preserve">Type: </w:t>
      </w:r>
      <w:r>
        <w:t>SliceMbr</w:t>
      </w:r>
      <w:bookmarkEnd w:id="3901"/>
      <w:bookmarkEnd w:id="3902"/>
      <w:bookmarkEnd w:id="3903"/>
      <w:bookmarkEnd w:id="3904"/>
      <w:bookmarkEnd w:id="3905"/>
      <w:bookmarkEnd w:id="3906"/>
      <w:bookmarkEnd w:id="3907"/>
      <w:bookmarkEnd w:id="3908"/>
      <w:bookmarkEnd w:id="3909"/>
      <w:bookmarkEnd w:id="391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911" w:name="_Toc101254069"/>
      <w:bookmarkStart w:id="3912" w:name="_Toc101254508"/>
      <w:bookmarkStart w:id="3913" w:name="_Toc104112220"/>
      <w:bookmarkStart w:id="3914" w:name="_Toc104192397"/>
      <w:bookmarkStart w:id="3915" w:name="_Toc104192961"/>
      <w:bookmarkStart w:id="3916" w:name="_Toc133336345"/>
      <w:bookmarkStart w:id="3917" w:name="_Toc143984841"/>
      <w:bookmarkStart w:id="3918" w:name="_Toc144147618"/>
      <w:bookmarkStart w:id="3919" w:name="_Toc153885419"/>
      <w:r w:rsidRPr="002366BD">
        <w:rPr>
          <w:rFonts w:eastAsia="DengXian"/>
        </w:rPr>
        <w:t>5.5.4.10</w:t>
      </w:r>
      <w:r w:rsidRPr="002366BD">
        <w:rPr>
          <w:rFonts w:eastAsia="DengXian"/>
        </w:rPr>
        <w:tab/>
        <w:t>Type: SliceMbrRm</w:t>
      </w:r>
      <w:bookmarkEnd w:id="3911"/>
      <w:bookmarkEnd w:id="3912"/>
      <w:bookmarkEnd w:id="3913"/>
      <w:bookmarkEnd w:id="3914"/>
      <w:bookmarkEnd w:id="3915"/>
      <w:bookmarkEnd w:id="3916"/>
      <w:bookmarkEnd w:id="3917"/>
      <w:bookmarkEnd w:id="3918"/>
      <w:bookmarkEnd w:id="3919"/>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920" w:name="_Toc67731584"/>
    </w:p>
    <w:p w14:paraId="0A4EF70B" w14:textId="68E5A933" w:rsidR="00E04318" w:rsidRPr="00F11966" w:rsidRDefault="00E04318" w:rsidP="00E04318">
      <w:pPr>
        <w:pStyle w:val="Heading4"/>
      </w:pPr>
      <w:bookmarkStart w:id="3921" w:name="_Toc122095838"/>
      <w:bookmarkStart w:id="3922" w:name="_Toc133336346"/>
      <w:bookmarkStart w:id="3923" w:name="_Toc143984842"/>
      <w:bookmarkStart w:id="3924" w:name="_Toc144147619"/>
      <w:bookmarkStart w:id="3925" w:name="_Toc153885420"/>
      <w:bookmarkEnd w:id="3920"/>
      <w:r w:rsidRPr="00F11966">
        <w:t>5.5.4.</w:t>
      </w:r>
      <w:r w:rsidR="00347FEC" w:rsidRPr="000F0C82">
        <w:t>11</w:t>
      </w:r>
      <w:r w:rsidRPr="00F11966">
        <w:tab/>
        <w:t xml:space="preserve">Type: </w:t>
      </w:r>
      <w:bookmarkEnd w:id="3921"/>
      <w:r>
        <w:rPr>
          <w:rFonts w:hint="eastAsia"/>
          <w:lang w:eastAsia="zh-CN"/>
        </w:rPr>
        <w:t>P</w:t>
      </w:r>
      <w:r>
        <w:rPr>
          <w:lang w:eastAsia="zh-CN"/>
        </w:rPr>
        <w:t>duSetQosPara</w:t>
      </w:r>
      <w:bookmarkEnd w:id="3922"/>
      <w:bookmarkEnd w:id="3923"/>
      <w:bookmarkEnd w:id="3924"/>
      <w:bookmarkEnd w:id="3925"/>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77777777" w:rsidR="00E04318" w:rsidRPr="00F11966" w:rsidRDefault="00E04318" w:rsidP="009114AC">
            <w:pPr>
              <w:pStyle w:val="TAL"/>
              <w:rPr>
                <w:noProof/>
                <w:lang w:eastAsia="zh-CN"/>
              </w:rPr>
            </w:pPr>
            <w:r>
              <w:rPr>
                <w:lang w:eastAsia="zh-CN"/>
              </w:rPr>
              <w:t>PduSetDelay</w:t>
            </w:r>
            <w:r w:rsidRPr="000200AA">
              <w:rPr>
                <w:lang w:eastAsia="zh-CN"/>
              </w:rPr>
              <w:t>Budget</w:t>
            </w:r>
          </w:p>
        </w:tc>
        <w:tc>
          <w:tcPr>
            <w:tcW w:w="450" w:type="dxa"/>
            <w:tcBorders>
              <w:top w:val="single" w:sz="4" w:space="0" w:color="auto"/>
              <w:left w:val="single" w:sz="4" w:space="0" w:color="auto"/>
              <w:bottom w:val="single" w:sz="4" w:space="0" w:color="auto"/>
              <w:right w:val="single" w:sz="4" w:space="0" w:color="auto"/>
            </w:tcBorders>
          </w:tcPr>
          <w:p w14:paraId="4872DF1A" w14:textId="77777777" w:rsidR="00E04318" w:rsidRPr="00F11966" w:rsidRDefault="00E04318" w:rsidP="009114AC">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777777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77777777" w:rsidR="00E04318" w:rsidRPr="00F11966" w:rsidRDefault="00E04318" w:rsidP="009114AC">
            <w:pPr>
              <w:pStyle w:val="TAL"/>
              <w:rPr>
                <w:noProof/>
                <w:lang w:eastAsia="zh-CN"/>
              </w:rPr>
            </w:pPr>
            <w:r>
              <w:rPr>
                <w:lang w:eastAsia="zh-CN"/>
              </w:rPr>
              <w:t>PduSetErr</w:t>
            </w:r>
            <w:r w:rsidRPr="000200AA">
              <w:rPr>
                <w:lang w:eastAsia="zh-CN"/>
              </w:rPr>
              <w:t>Rate</w:t>
            </w:r>
          </w:p>
        </w:tc>
        <w:tc>
          <w:tcPr>
            <w:tcW w:w="450" w:type="dxa"/>
            <w:tcBorders>
              <w:top w:val="single" w:sz="4" w:space="0" w:color="auto"/>
              <w:left w:val="single" w:sz="4" w:space="0" w:color="auto"/>
              <w:bottom w:val="single" w:sz="4" w:space="0" w:color="auto"/>
              <w:right w:val="single" w:sz="4" w:space="0" w:color="auto"/>
            </w:tcBorders>
          </w:tcPr>
          <w:p w14:paraId="6FD867AA" w14:textId="77777777" w:rsidR="00E04318" w:rsidRPr="00F11966" w:rsidRDefault="00E04318" w:rsidP="009114AC">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7777777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77777777" w:rsidR="00E04318" w:rsidRPr="00F11966" w:rsidRDefault="00E04318" w:rsidP="009114AC">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77777777"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bl>
    <w:p w14:paraId="1ADB3011" w14:textId="77777777" w:rsidR="00E04318" w:rsidRDefault="00E04318" w:rsidP="00E04318"/>
    <w:p w14:paraId="65CFB9B1" w14:textId="76B7B8D7" w:rsidR="00E04318" w:rsidRDefault="00E04318" w:rsidP="00E04318">
      <w:pPr>
        <w:pStyle w:val="EditorsNote"/>
        <w:rPr>
          <w:lang w:val="en-US" w:eastAsia="zh-CN"/>
        </w:rPr>
      </w:pPr>
      <w:r w:rsidRPr="000200AA">
        <w:rPr>
          <w:lang w:val="en-US" w:eastAsia="zh-CN"/>
        </w:rPr>
        <w:t>Editor</w:t>
      </w:r>
      <w:r>
        <w:rPr>
          <w:lang w:val="en-US" w:eastAsia="zh-CN"/>
        </w:rPr>
        <w:t>'</w:t>
      </w:r>
      <w:r w:rsidRPr="000200AA">
        <w:rPr>
          <w:lang w:val="en-US" w:eastAsia="zh-CN"/>
        </w:rPr>
        <w:t>s N</w:t>
      </w:r>
      <w:r>
        <w:rPr>
          <w:lang w:val="en-US" w:eastAsia="zh-CN"/>
        </w:rPr>
        <w:t>ote</w:t>
      </w:r>
      <w:r w:rsidRPr="000200AA">
        <w:rPr>
          <w:lang w:val="en-US" w:eastAsia="zh-CN"/>
        </w:rPr>
        <w:t xml:space="preserve">: </w:t>
      </w:r>
      <w:r w:rsidR="0046613C">
        <w:rPr>
          <w:lang w:eastAsia="zh-CN"/>
        </w:rPr>
        <w:t>T</w:t>
      </w:r>
      <w:r w:rsidRPr="00043011">
        <w:rPr>
          <w:lang w:val="en-US" w:eastAsia="zh-CN"/>
        </w:rPr>
        <w:t>he definition of these new data types need further checking and alignment with RAN3</w:t>
      </w:r>
      <w:r w:rsidRPr="000200AA">
        <w:rPr>
          <w:lang w:val="en-US" w:eastAsia="zh-CN"/>
        </w:rPr>
        <w:t>.</w:t>
      </w:r>
    </w:p>
    <w:p w14:paraId="39FE9437" w14:textId="4F85F33F" w:rsidR="000D4B2B" w:rsidRDefault="000D4B2B" w:rsidP="000D4B2B">
      <w:pPr>
        <w:pStyle w:val="Heading4"/>
      </w:pPr>
      <w:bookmarkStart w:id="3926" w:name="_Toc133336347"/>
      <w:bookmarkStart w:id="3927" w:name="_Toc143984843"/>
      <w:bookmarkStart w:id="3928" w:name="_Toc144147620"/>
      <w:bookmarkStart w:id="3929" w:name="_Toc153885421"/>
      <w:r w:rsidRPr="00F11966">
        <w:t>5.5.4.</w:t>
      </w:r>
      <w:r w:rsidR="00347FEC" w:rsidRPr="000F0C82">
        <w:t>12</w:t>
      </w:r>
      <w:r w:rsidRPr="00F11966">
        <w:tab/>
        <w:t xml:space="preserve">Type: </w:t>
      </w:r>
      <w:r>
        <w:rPr>
          <w:rFonts w:hint="eastAsia"/>
        </w:rPr>
        <w:t>P</w:t>
      </w:r>
      <w:r>
        <w:t>duSetQosParaRm</w:t>
      </w:r>
      <w:bookmarkEnd w:id="3926"/>
      <w:bookmarkEnd w:id="3927"/>
      <w:bookmarkEnd w:id="3928"/>
      <w:bookmarkEnd w:id="3929"/>
    </w:p>
    <w:p w14:paraId="7688DFDD" w14:textId="053D6DB8" w:rsidR="000D4B2B" w:rsidRDefault="000D4B2B" w:rsidP="000D4B2B">
      <w:r w:rsidRPr="00F11966">
        <w:t>This data type is defined in the same way as the "</w:t>
      </w:r>
      <w:r>
        <w:rPr>
          <w:rFonts w:hint="eastAsia"/>
          <w:lang w:eastAsia="zh-CN"/>
        </w:rPr>
        <w:t>P</w:t>
      </w:r>
      <w:r>
        <w:rPr>
          <w:lang w:eastAsia="zh-CN"/>
        </w:rPr>
        <w:t>duSetQosPara</w:t>
      </w:r>
      <w:r w:rsidRPr="00F11966">
        <w:t>" data type, but with the OpenAPI "nullable: true" property.</w:t>
      </w:r>
    </w:p>
    <w:p w14:paraId="3A093E89" w14:textId="27A4D231" w:rsidR="00204278" w:rsidRDefault="00204278" w:rsidP="00204278">
      <w:pPr>
        <w:pStyle w:val="Heading4"/>
      </w:pPr>
      <w:bookmarkStart w:id="3930" w:name="_Toc153885422"/>
      <w:r>
        <w:lastRenderedPageBreak/>
        <w:t>5.5.4.</w:t>
      </w:r>
      <w:r>
        <w:rPr>
          <w:lang/>
        </w:rPr>
        <w:t>13</w:t>
      </w:r>
      <w:r>
        <w:tab/>
        <w:t>Type ProtocolDescription</w:t>
      </w:r>
      <w:bookmarkEnd w:id="3930"/>
    </w:p>
    <w:p w14:paraId="0FB0D960" w14:textId="294A558C" w:rsidR="00204278" w:rsidRDefault="00204278" w:rsidP="00204278">
      <w:pPr>
        <w:pStyle w:val="TH"/>
      </w:pPr>
      <w:r>
        <w:t>Table 5.5.4.</w:t>
      </w:r>
      <w:r>
        <w:rPr>
          <w:lang/>
        </w:rPr>
        <w:t>13</w:t>
      </w:r>
      <w:r>
        <w:t>-1: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7777777"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77777777" w:rsidR="00204278" w:rsidRDefault="00204278" w:rsidP="00204278">
            <w:pPr>
              <w:pStyle w:val="TAL"/>
            </w:pPr>
            <w:r>
              <w:t xml:space="preserve">When present, it shall contain RTP Payload information for the RTP stream, which can be used to derive the PDU Set information and/or End of Data Burst marking. </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4505CBAB" w:rsidR="00204278" w:rsidRDefault="00204278" w:rsidP="00204278">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clause A.2 of 3GPP TS 26.522 [</w:t>
            </w:r>
            <w:r w:rsidR="00095998">
              <w:rPr>
                <w:lang/>
              </w:rPr>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1914A37E" w:rsidR="00204278" w:rsidRDefault="00204278" w:rsidP="00204278">
      <w:pPr>
        <w:pStyle w:val="EX"/>
      </w:pPr>
      <w:r w:rsidRPr="00BC7D02">
        <w:t>EXAMPLE 1:</w:t>
      </w:r>
      <w:r w:rsidRPr="00BC7D02">
        <w:tab/>
      </w:r>
      <w:r>
        <w:t xml:space="preserve">For a media flow using RTP transport with: </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rPr>
          <w:lang/>
        </w:rPr>
        <w:t>59</w:t>
      </w:r>
      <w:r>
        <w:t xml:space="preserve">]); </w:t>
      </w:r>
      <w:r>
        <w:br/>
        <w:t>- the RTP header extension Id "3";</w:t>
      </w:r>
      <w:r>
        <w:br/>
        <w:t>- RTP packets with different PTs, where packets with PT 96 contain the RTP Header Extension,</w:t>
      </w:r>
      <w:r>
        <w:br/>
      </w:r>
      <w:r>
        <w:br/>
        <w:t xml:space="preserve">the Protocol Description is set to: </w:t>
      </w:r>
    </w:p>
    <w:p w14:paraId="50066403" w14:textId="77777777"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 [{ "rtpPayloadTypeList": [ 96 ]</w:t>
      </w:r>
      <w:r w:rsidRPr="00BC7D02">
        <w:t>}</w:t>
      </w:r>
      <w:r>
        <w:t>]</w:t>
      </w:r>
      <w:r w:rsidRPr="00BC7D02">
        <w:t>}</w:t>
      </w:r>
    </w:p>
    <w:p w14:paraId="2037946B" w14:textId="53FF7D1D"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rPr>
          <w:lang/>
        </w:rPr>
        <w:t>59</w:t>
      </w:r>
      <w:r w:rsidRPr="00BA1F73">
        <w:t>]</w:t>
      </w:r>
      <w:r>
        <w:t>);</w:t>
      </w:r>
      <w:r>
        <w:br/>
      </w:r>
      <w:r>
        <w:br/>
        <w:t>the Protocol Description is set to:</w:t>
      </w:r>
      <w:r w:rsidRPr="00BA1F73">
        <w:t xml:space="preserve"> </w:t>
      </w:r>
    </w:p>
    <w:p w14:paraId="0F4591BC" w14:textId="77777777" w:rsidR="00204278" w:rsidRDefault="00204278" w:rsidP="00204278">
      <w:pPr>
        <w:pStyle w:val="EX"/>
      </w:pPr>
      <w:r>
        <w:tab/>
      </w:r>
      <w:r w:rsidRPr="00BC7D02">
        <w:t>{</w:t>
      </w:r>
      <w:r>
        <w:t xml:space="preserve"> </w:t>
      </w:r>
      <w:r w:rsidRPr="00BC7D02">
        <w:t>"</w:t>
      </w:r>
      <w:r>
        <w:t>t</w:t>
      </w:r>
      <w:r w:rsidRPr="00BC7D02">
        <w:t>ransportProto": "RTP",</w:t>
      </w:r>
      <w:r>
        <w:t xml:space="preserve"> "rtpPayloadInfoList": [{</w:t>
      </w:r>
      <w:r w:rsidRPr="00BC7D02">
        <w:t>"</w:t>
      </w:r>
      <w:r>
        <w:t>rtpPayloadFormat</w:t>
      </w:r>
      <w:r w:rsidRPr="00BC7D02">
        <w:t>": "</w:t>
      </w:r>
      <w:r>
        <w:t>H265</w:t>
      </w:r>
      <w:r w:rsidRPr="00BC7D02">
        <w:t>"</w:t>
      </w:r>
      <w:r>
        <w:t>, "rtpPayloadTypeList": [96, 97]</w:t>
      </w:r>
      <w:r w:rsidRPr="00BC7D02">
        <w:t>}</w:t>
      </w:r>
      <w:r>
        <w:t>]}</w:t>
      </w:r>
    </w:p>
    <w:p w14:paraId="7AF489FF" w14:textId="77777777" w:rsidR="00204278" w:rsidRDefault="00204278" w:rsidP="00204278"/>
    <w:p w14:paraId="6151F474" w14:textId="4B58D5D3" w:rsidR="00204278" w:rsidRPr="00690A26" w:rsidRDefault="00204278" w:rsidP="0011294F">
      <w:pPr>
        <w:pStyle w:val="Heading4"/>
      </w:pPr>
      <w:bookmarkStart w:id="3931" w:name="_Toc153885423"/>
      <w:r>
        <w:lastRenderedPageBreak/>
        <w:t>5.5</w:t>
      </w:r>
      <w:r w:rsidRPr="00690A26">
        <w:t>.</w:t>
      </w:r>
      <w:r>
        <w:t>4</w:t>
      </w:r>
      <w:r w:rsidRPr="00690A26">
        <w:t>.</w:t>
      </w:r>
      <w:r>
        <w:rPr>
          <w:lang/>
        </w:rPr>
        <w:t>14</w:t>
      </w:r>
      <w:r w:rsidRPr="00690A26">
        <w:tab/>
      </w:r>
      <w:r>
        <w:t>Type RtpHeaderExtInfo</w:t>
      </w:r>
      <w:bookmarkEnd w:id="3931"/>
    </w:p>
    <w:p w14:paraId="201BF3D7" w14:textId="0FB90905" w:rsidR="00204278" w:rsidRPr="00690A26" w:rsidRDefault="00204278" w:rsidP="00204278">
      <w:pPr>
        <w:pStyle w:val="TH"/>
      </w:pPr>
      <w:r w:rsidRPr="00690A26">
        <w:t>Table </w:t>
      </w:r>
      <w:r>
        <w:t>5</w:t>
      </w:r>
      <w:r w:rsidRPr="00690A26">
        <w:t>.</w:t>
      </w:r>
      <w:r>
        <w:t>5.4.</w:t>
      </w:r>
      <w:r>
        <w:rPr>
          <w:lang/>
        </w:rPr>
        <w:t>14</w:t>
      </w:r>
      <w:r w:rsidRPr="00690A26">
        <w:t xml:space="preserve">-1: </w:t>
      </w:r>
      <w:r>
        <w:t>Definition of type RtpHeaderExtInfo</w:t>
      </w:r>
      <w:r w:rsidRPr="00AC6A52" w:rsidDel="00AC6A52">
        <w:t xml:space="preserve"> </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7777777"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77777777" w:rsidR="00204278" w:rsidRDefault="00204278" w:rsidP="00204278">
            <w:pPr>
              <w:pStyle w:val="TAL"/>
            </w:pPr>
            <w:r>
              <w:t xml:space="preserve">This IE shall be present if the rtpHeaderExtType IE is present. </w:t>
            </w:r>
          </w:p>
          <w:p w14:paraId="15FB5F81" w14:textId="77777777" w:rsidR="00204278" w:rsidRDefault="00204278" w:rsidP="00204278">
            <w:pPr>
              <w:pStyle w:val="TAL"/>
            </w:pPr>
          </w:p>
          <w:p w14:paraId="678B8BF0" w14:textId="503A37DF" w:rsidR="00204278" w:rsidRDefault="00204278" w:rsidP="00204278">
            <w:pPr>
              <w:pStyle w:val="TAL"/>
            </w:pPr>
            <w:r>
              <w:t>When present, the rtpHeaderExtId shall be set to the Id of the RTP header extension identified by the rtpHeaderExtType IE, as defined in RFC 8285 [</w:t>
            </w:r>
            <w:r w:rsidR="00095998">
              <w:rPr>
                <w:lang/>
              </w:rPr>
              <w:t>60</w:t>
            </w:r>
            <w:r>
              <w:t>].</w:t>
            </w:r>
          </w:p>
        </w:tc>
      </w:tr>
      <w:tr w:rsidR="00204278"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204278" w:rsidRPr="00C424CC" w:rsidRDefault="00204278" w:rsidP="00204278">
            <w:pPr>
              <w:pStyle w:val="TAN"/>
            </w:pPr>
            <w:r w:rsidRPr="00C424CC">
              <w:t>NOTE:</w:t>
            </w:r>
            <w:r w:rsidRPr="00C424CC">
              <w:tab/>
              <w:t>Vendor/operator specific attributes may be supported as defined in clause 6.6.3 of 3GPP TS 29.500 [25].</w:t>
            </w:r>
          </w:p>
        </w:tc>
      </w:tr>
    </w:tbl>
    <w:p w14:paraId="41BAAC8C" w14:textId="77777777" w:rsidR="00204278" w:rsidRPr="00C175CF" w:rsidRDefault="00204278" w:rsidP="00204278"/>
    <w:p w14:paraId="317A59B1" w14:textId="093418CB" w:rsidR="00204278" w:rsidRPr="00690A26" w:rsidRDefault="00204278" w:rsidP="0011294F">
      <w:pPr>
        <w:pStyle w:val="Heading4"/>
      </w:pPr>
      <w:bookmarkStart w:id="3932" w:name="_Toc153885424"/>
      <w:r>
        <w:t>5.5</w:t>
      </w:r>
      <w:r w:rsidRPr="00690A26">
        <w:t>.</w:t>
      </w:r>
      <w:r>
        <w:t>4</w:t>
      </w:r>
      <w:r w:rsidRPr="00690A26">
        <w:t>.</w:t>
      </w:r>
      <w:r>
        <w:rPr>
          <w:lang/>
        </w:rPr>
        <w:t>15</w:t>
      </w:r>
      <w:r w:rsidRPr="00690A26">
        <w:tab/>
      </w:r>
      <w:r>
        <w:t>Type RtpPayloadInfo</w:t>
      </w:r>
      <w:bookmarkEnd w:id="3932"/>
    </w:p>
    <w:p w14:paraId="3DCFA52E" w14:textId="5A7763A5" w:rsidR="00204278" w:rsidRPr="00690A26" w:rsidRDefault="00204278" w:rsidP="00204278">
      <w:pPr>
        <w:pStyle w:val="TH"/>
      </w:pPr>
      <w:r w:rsidRPr="00690A26">
        <w:t>Table </w:t>
      </w:r>
      <w:r>
        <w:t>5</w:t>
      </w:r>
      <w:r w:rsidRPr="00690A26">
        <w:t>.</w:t>
      </w:r>
      <w:r>
        <w:t>5.4.</w:t>
      </w:r>
      <w:r>
        <w:rPr>
          <w:lang/>
        </w:rPr>
        <w:t>15</w:t>
      </w:r>
      <w:r w:rsidRPr="00690A26">
        <w:t xml:space="preserve">-1: </w:t>
      </w:r>
      <w:r>
        <w:t xml:space="preserve">Definition of type </w:t>
      </w:r>
      <w:r w:rsidRPr="00AC6A52">
        <w:t>RtpPayloadInfo</w:t>
      </w:r>
      <w:r w:rsidRPr="00AC6A52" w:rsidDel="00AC6A52">
        <w:t xml:space="preserve"> </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77777777" w:rsidR="00204278" w:rsidRDefault="00204278" w:rsidP="00204278">
            <w:pPr>
              <w:pStyle w:val="TAL"/>
            </w:pPr>
            <w:r>
              <w:t xml:space="preserve">When present, this IE shall contain the list of Payload Type (PT) values in the RTP header of RTP packets the UPF may parse to derive the PDU Set Information. </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52FD420B" w14:textId="77777777" w:rsidR="00204278" w:rsidRDefault="00204278" w:rsidP="00204278">
            <w:pPr>
              <w:pStyle w:val="TAL"/>
            </w:pPr>
            <w:r>
              <w:t xml:space="preserve">This IE may be present when the media flow does not use any RTP Header Extension for PDU Set identification. </w:t>
            </w:r>
          </w:p>
          <w:p w14:paraId="58DB866C" w14:textId="77777777" w:rsidR="00204278" w:rsidRDefault="00204278" w:rsidP="00204278">
            <w:pPr>
              <w:pStyle w:val="TAL"/>
            </w:pPr>
          </w:p>
          <w:p w14:paraId="78C0C2AF" w14:textId="6D119E7E" w:rsidR="00204278" w:rsidRDefault="00204278" w:rsidP="00204278">
            <w:pPr>
              <w:pStyle w:val="TAL"/>
            </w:pPr>
            <w:r>
              <w:t>When present, it shall indicate the RTP Payload format as defined in 3GPP TS 26.522 [</w:t>
            </w:r>
            <w:r w:rsidR="00095998">
              <w:rPr>
                <w:lang/>
              </w:rPr>
              <w:t>59</w:t>
            </w:r>
            <w:r>
              <w:t xml:space="preserve">]. </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20A6CCBD" w14:textId="77777777" w:rsidR="00204278" w:rsidRPr="007D2662" w:rsidRDefault="00204278" w:rsidP="000D4B2B"/>
    <w:p w14:paraId="4C411B23" w14:textId="77777777" w:rsidR="00E92CBF" w:rsidRPr="00F11966" w:rsidRDefault="00E92CBF" w:rsidP="00D362EB">
      <w:pPr>
        <w:pStyle w:val="Heading2"/>
      </w:pPr>
      <w:bookmarkStart w:id="3933" w:name="_Toc24925909"/>
      <w:bookmarkStart w:id="3934" w:name="_Toc24926087"/>
      <w:bookmarkStart w:id="3935" w:name="_Toc24926263"/>
      <w:bookmarkStart w:id="3936" w:name="_Toc33964123"/>
      <w:bookmarkStart w:id="3937" w:name="_Toc33980890"/>
      <w:bookmarkStart w:id="3938" w:name="_Toc36462691"/>
      <w:bookmarkStart w:id="3939" w:name="_Toc36462887"/>
      <w:bookmarkStart w:id="3940" w:name="_Toc43026141"/>
      <w:bookmarkStart w:id="3941" w:name="_Toc49763675"/>
      <w:bookmarkStart w:id="3942" w:name="_Toc56754371"/>
      <w:bookmarkStart w:id="3943" w:name="_Toc88743158"/>
      <w:bookmarkStart w:id="3944" w:name="_Toc101254070"/>
      <w:bookmarkStart w:id="3945" w:name="_Toc101254509"/>
      <w:bookmarkStart w:id="3946" w:name="_Toc104112221"/>
      <w:bookmarkStart w:id="3947" w:name="_Toc104192398"/>
      <w:bookmarkStart w:id="3948" w:name="_Toc104192962"/>
      <w:bookmarkStart w:id="3949" w:name="_Toc133336348"/>
      <w:bookmarkStart w:id="3950" w:name="_Toc143984844"/>
      <w:bookmarkStart w:id="3951" w:name="_Toc144147621"/>
      <w:bookmarkStart w:id="3952" w:name="_Toc153885425"/>
      <w:r w:rsidRPr="00F11966">
        <w:t>5.6</w:t>
      </w:r>
      <w:r w:rsidRPr="00F11966">
        <w:tab/>
        <w:t>Data Types related to 5G Trace</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78BAFE67" w14:textId="77777777" w:rsidR="00E92CBF" w:rsidRPr="00F11966" w:rsidRDefault="00E92CBF" w:rsidP="00D362EB">
      <w:pPr>
        <w:pStyle w:val="Heading3"/>
      </w:pPr>
      <w:bookmarkStart w:id="3953" w:name="_Toc24925910"/>
      <w:bookmarkStart w:id="3954" w:name="_Toc24926088"/>
      <w:bookmarkStart w:id="3955" w:name="_Toc24926264"/>
      <w:bookmarkStart w:id="3956" w:name="_Toc33964124"/>
      <w:bookmarkStart w:id="3957" w:name="_Toc33980891"/>
      <w:bookmarkStart w:id="3958" w:name="_Toc36462692"/>
      <w:bookmarkStart w:id="3959" w:name="_Toc36462888"/>
      <w:bookmarkStart w:id="3960" w:name="_Toc43026142"/>
      <w:bookmarkStart w:id="3961" w:name="_Toc49763676"/>
      <w:bookmarkStart w:id="3962" w:name="_Toc56754372"/>
      <w:bookmarkStart w:id="3963" w:name="_Toc88743159"/>
      <w:bookmarkStart w:id="3964" w:name="_Toc101254071"/>
      <w:bookmarkStart w:id="3965" w:name="_Toc101254510"/>
      <w:bookmarkStart w:id="3966" w:name="_Toc104112222"/>
      <w:bookmarkStart w:id="3967" w:name="_Toc104192399"/>
      <w:bookmarkStart w:id="3968" w:name="_Toc104192963"/>
      <w:bookmarkStart w:id="3969" w:name="_Toc133336349"/>
      <w:bookmarkStart w:id="3970" w:name="_Toc143984845"/>
      <w:bookmarkStart w:id="3971" w:name="_Toc144147622"/>
      <w:bookmarkStart w:id="3972" w:name="_Toc153885426"/>
      <w:r w:rsidRPr="00F11966">
        <w:t>5.6.1</w:t>
      </w:r>
      <w:r w:rsidRPr="00F11966">
        <w:tab/>
        <w:t>Introduction</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973" w:name="_Toc24925911"/>
      <w:bookmarkStart w:id="3974" w:name="_Toc24926089"/>
      <w:bookmarkStart w:id="3975" w:name="_Toc24926265"/>
      <w:bookmarkStart w:id="3976" w:name="_Toc33964125"/>
      <w:bookmarkStart w:id="3977" w:name="_Toc33980892"/>
      <w:bookmarkStart w:id="3978" w:name="_Toc36462693"/>
      <w:bookmarkStart w:id="3979" w:name="_Toc36462889"/>
      <w:bookmarkStart w:id="3980" w:name="_Toc43026143"/>
      <w:bookmarkStart w:id="3981" w:name="_Toc49763677"/>
      <w:bookmarkStart w:id="3982" w:name="_Toc56754373"/>
      <w:bookmarkStart w:id="3983" w:name="_Toc88743160"/>
      <w:bookmarkStart w:id="3984" w:name="_Toc101254072"/>
      <w:bookmarkStart w:id="3985" w:name="_Toc101254511"/>
      <w:bookmarkStart w:id="3986" w:name="_Toc104112223"/>
      <w:bookmarkStart w:id="3987" w:name="_Toc104192400"/>
      <w:bookmarkStart w:id="3988" w:name="_Toc104192964"/>
      <w:bookmarkStart w:id="3989" w:name="_Toc133336350"/>
      <w:bookmarkStart w:id="3990" w:name="_Toc143984846"/>
      <w:bookmarkStart w:id="3991" w:name="_Toc144147623"/>
      <w:bookmarkStart w:id="3992" w:name="_Toc153885427"/>
      <w:r w:rsidRPr="00F11966">
        <w:lastRenderedPageBreak/>
        <w:t>5.6.2</w:t>
      </w:r>
      <w:r w:rsidRPr="00F11966">
        <w:tab/>
        <w:t>Simple Data Types</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993" w:name="_Toc24925912"/>
      <w:bookmarkStart w:id="3994" w:name="_Toc24926090"/>
      <w:bookmarkStart w:id="3995" w:name="_Toc24926266"/>
      <w:bookmarkStart w:id="3996" w:name="_Toc33964126"/>
      <w:bookmarkStart w:id="3997" w:name="_Toc33980893"/>
      <w:bookmarkStart w:id="3998" w:name="_Toc36462694"/>
      <w:bookmarkStart w:id="3999" w:name="_Toc36462890"/>
      <w:bookmarkStart w:id="4000" w:name="_Toc43026144"/>
      <w:bookmarkStart w:id="4001" w:name="_Toc49763678"/>
      <w:bookmarkStart w:id="4002" w:name="_Toc56754374"/>
      <w:bookmarkStart w:id="4003" w:name="_Toc88743161"/>
      <w:bookmarkStart w:id="4004" w:name="_Toc101254073"/>
      <w:bookmarkStart w:id="4005" w:name="_Toc101254512"/>
      <w:bookmarkStart w:id="4006" w:name="_Toc104112224"/>
      <w:bookmarkStart w:id="4007" w:name="_Toc104192401"/>
      <w:bookmarkStart w:id="4008" w:name="_Toc104192965"/>
      <w:bookmarkStart w:id="4009" w:name="_Toc133336351"/>
      <w:bookmarkStart w:id="4010" w:name="_Toc143984847"/>
      <w:bookmarkStart w:id="4011" w:name="_Toc144147624"/>
      <w:bookmarkStart w:id="4012" w:name="_Toc153885428"/>
      <w:r w:rsidRPr="00F11966">
        <w:t>5.6.3</w:t>
      </w:r>
      <w:r w:rsidRPr="00F11966">
        <w:tab/>
        <w:t>Enumerations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4F44ACEF" w14:textId="77777777" w:rsidR="00E92CBF" w:rsidRPr="00F11966" w:rsidRDefault="00E92CBF" w:rsidP="00D362EB">
      <w:pPr>
        <w:pStyle w:val="Heading4"/>
      </w:pPr>
      <w:bookmarkStart w:id="4013" w:name="_Toc24925913"/>
      <w:bookmarkStart w:id="4014" w:name="_Toc24926091"/>
      <w:bookmarkStart w:id="4015" w:name="_Toc24926267"/>
      <w:bookmarkStart w:id="4016" w:name="_Toc33964127"/>
      <w:bookmarkStart w:id="4017" w:name="_Toc33980894"/>
      <w:bookmarkStart w:id="4018" w:name="_Toc36462695"/>
      <w:bookmarkStart w:id="4019" w:name="_Toc36462891"/>
      <w:bookmarkStart w:id="4020" w:name="_Toc43026145"/>
      <w:bookmarkStart w:id="4021" w:name="_Toc49763679"/>
      <w:bookmarkStart w:id="4022" w:name="_Toc56754375"/>
      <w:bookmarkStart w:id="4023" w:name="_Toc88743162"/>
      <w:bookmarkStart w:id="4024" w:name="_Toc101254074"/>
      <w:bookmarkStart w:id="4025" w:name="_Toc101254513"/>
      <w:bookmarkStart w:id="4026" w:name="_Toc104112225"/>
      <w:bookmarkStart w:id="4027" w:name="_Toc104192402"/>
      <w:bookmarkStart w:id="4028" w:name="_Toc104192966"/>
      <w:bookmarkStart w:id="4029" w:name="_Toc133336352"/>
      <w:bookmarkStart w:id="4030" w:name="_Toc143984848"/>
      <w:bookmarkStart w:id="4031" w:name="_Toc144147625"/>
      <w:bookmarkStart w:id="4032" w:name="_Toc153885429"/>
      <w:r w:rsidRPr="00F11966">
        <w:t>5.6.3.1</w:t>
      </w:r>
      <w:r w:rsidRPr="00F11966">
        <w:tab/>
        <w:t>Enumeration: TraceDepth</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033" w:name="_Toc24925914"/>
      <w:bookmarkStart w:id="4034" w:name="_Toc24926092"/>
      <w:bookmarkStart w:id="4035" w:name="_Toc24926268"/>
      <w:bookmarkStart w:id="4036" w:name="_Toc33964128"/>
      <w:bookmarkStart w:id="4037" w:name="_Toc33980895"/>
      <w:bookmarkStart w:id="4038" w:name="_Toc36462696"/>
      <w:bookmarkStart w:id="4039" w:name="_Toc36462892"/>
      <w:bookmarkStart w:id="4040" w:name="_Toc43026146"/>
      <w:bookmarkStart w:id="4041" w:name="_Toc49763680"/>
      <w:bookmarkStart w:id="4042" w:name="_Toc56754376"/>
      <w:bookmarkStart w:id="4043" w:name="_Toc88743163"/>
      <w:bookmarkStart w:id="4044" w:name="_Toc101254075"/>
      <w:bookmarkStart w:id="4045" w:name="_Toc101254514"/>
      <w:bookmarkStart w:id="4046" w:name="_Toc104112226"/>
      <w:bookmarkStart w:id="4047" w:name="_Toc104192403"/>
      <w:bookmarkStart w:id="4048" w:name="_Toc104192967"/>
      <w:bookmarkStart w:id="4049" w:name="_Toc133336353"/>
      <w:bookmarkStart w:id="4050" w:name="_Toc143984849"/>
      <w:bookmarkStart w:id="4051" w:name="_Toc144147626"/>
      <w:bookmarkStart w:id="4052" w:name="_Toc153885430"/>
      <w:r w:rsidRPr="00F11966">
        <w:t>5.6.3.2</w:t>
      </w:r>
      <w:r w:rsidRPr="00F11966">
        <w:tab/>
        <w:t>Enumeration: TraceDepthRm</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053" w:name="_Toc27592906"/>
      <w:bookmarkStart w:id="4054" w:name="_Toc43026147"/>
      <w:bookmarkStart w:id="4055" w:name="_Toc49763681"/>
      <w:bookmarkStart w:id="4056" w:name="_Toc56754377"/>
      <w:bookmarkStart w:id="4057" w:name="_Toc88743164"/>
      <w:bookmarkStart w:id="4058" w:name="_Toc101254076"/>
      <w:bookmarkStart w:id="4059" w:name="_Toc101254515"/>
      <w:bookmarkStart w:id="4060" w:name="_Toc104112227"/>
      <w:bookmarkStart w:id="4061" w:name="_Toc104192404"/>
      <w:bookmarkStart w:id="4062" w:name="_Toc104192968"/>
      <w:bookmarkStart w:id="4063" w:name="_Toc133336354"/>
      <w:bookmarkStart w:id="4064" w:name="_Toc143984850"/>
      <w:bookmarkStart w:id="4065" w:name="_Toc144147627"/>
      <w:bookmarkStart w:id="4066" w:name="_Toc153885431"/>
      <w:r w:rsidRPr="00F11966">
        <w:lastRenderedPageBreak/>
        <w:t>5.6.3.3</w:t>
      </w:r>
      <w:r w:rsidRPr="00F11966">
        <w:tab/>
        <w:t xml:space="preserve">Enumeration: </w:t>
      </w:r>
      <w:bookmarkEnd w:id="4053"/>
      <w:r w:rsidRPr="00F11966">
        <w:rPr>
          <w:lang w:eastAsia="zh-CN"/>
        </w:rPr>
        <w:t>JobType</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067" w:name="_Toc43026148"/>
      <w:bookmarkStart w:id="4068" w:name="_Toc49763682"/>
      <w:bookmarkStart w:id="4069" w:name="_Toc56754378"/>
      <w:bookmarkStart w:id="4070" w:name="_Toc88743165"/>
      <w:bookmarkStart w:id="4071" w:name="_Toc101254077"/>
      <w:bookmarkStart w:id="4072" w:name="_Toc101254516"/>
      <w:bookmarkStart w:id="4073" w:name="_Toc104112228"/>
      <w:bookmarkStart w:id="4074" w:name="_Toc104192405"/>
      <w:bookmarkStart w:id="4075" w:name="_Toc104192969"/>
      <w:bookmarkStart w:id="4076" w:name="_Toc133336355"/>
      <w:bookmarkStart w:id="4077" w:name="_Toc143984851"/>
      <w:bookmarkStart w:id="4078" w:name="_Toc144147628"/>
      <w:bookmarkStart w:id="4079" w:name="_Toc153885432"/>
      <w:r w:rsidRPr="00F11966">
        <w:t>5.6.3.4</w:t>
      </w:r>
      <w:r w:rsidRPr="00F11966">
        <w:tab/>
        <w:t xml:space="preserve">Enumeration: </w:t>
      </w:r>
      <w:r w:rsidRPr="00F11966">
        <w:rPr>
          <w:rFonts w:hint="eastAsia"/>
          <w:lang w:eastAsia="zh-CN"/>
        </w:rPr>
        <w:t>ReportTypeMdt</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080" w:name="_Toc43026149"/>
      <w:bookmarkStart w:id="4081" w:name="_Toc49763683"/>
      <w:bookmarkStart w:id="4082" w:name="_Toc56754379"/>
      <w:bookmarkStart w:id="4083" w:name="_Toc88743166"/>
      <w:bookmarkStart w:id="4084" w:name="_Toc101254078"/>
      <w:bookmarkStart w:id="4085" w:name="_Toc101254517"/>
      <w:bookmarkStart w:id="4086" w:name="_Toc104112229"/>
      <w:bookmarkStart w:id="4087" w:name="_Toc104192406"/>
      <w:bookmarkStart w:id="4088" w:name="_Toc104192970"/>
      <w:bookmarkStart w:id="4089" w:name="_Toc133336356"/>
      <w:bookmarkStart w:id="4090" w:name="_Toc143984852"/>
      <w:bookmarkStart w:id="4091" w:name="_Toc144147629"/>
      <w:bookmarkStart w:id="4092" w:name="_Toc153885433"/>
      <w:r w:rsidRPr="00F11966">
        <w:t>5.6.3.5</w:t>
      </w:r>
      <w:r w:rsidRPr="00F11966">
        <w:tab/>
        <w:t>Enumeration: MeasurementLteForMdt</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093" w:name="_Toc43026150"/>
      <w:bookmarkStart w:id="4094" w:name="_Toc49763684"/>
      <w:bookmarkStart w:id="4095" w:name="_Toc56754380"/>
      <w:bookmarkStart w:id="4096" w:name="_Toc88743167"/>
      <w:bookmarkStart w:id="4097" w:name="_Toc101254079"/>
      <w:bookmarkStart w:id="4098" w:name="_Toc101254518"/>
      <w:bookmarkStart w:id="4099" w:name="_Toc104112230"/>
      <w:bookmarkStart w:id="4100" w:name="_Toc104192407"/>
      <w:bookmarkStart w:id="4101" w:name="_Toc104192971"/>
      <w:bookmarkStart w:id="4102" w:name="_Toc133336357"/>
      <w:bookmarkStart w:id="4103" w:name="_Toc143984853"/>
      <w:bookmarkStart w:id="4104" w:name="_Toc144147630"/>
      <w:bookmarkStart w:id="4105" w:name="_Toc153885434"/>
      <w:r w:rsidRPr="00F11966">
        <w:t>5.6.3.6</w:t>
      </w:r>
      <w:r w:rsidRPr="00F11966">
        <w:tab/>
        <w:t>Enumeration: MeasurementNrForMdt</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106" w:name="_Toc43026151"/>
      <w:bookmarkStart w:id="4107" w:name="_Toc49763685"/>
      <w:bookmarkStart w:id="4108" w:name="_Toc56754381"/>
      <w:bookmarkStart w:id="4109" w:name="_Toc88743168"/>
      <w:bookmarkStart w:id="4110" w:name="_Toc101254080"/>
      <w:bookmarkStart w:id="4111" w:name="_Toc101254519"/>
      <w:bookmarkStart w:id="4112" w:name="_Toc104112231"/>
      <w:bookmarkStart w:id="4113" w:name="_Toc104192408"/>
      <w:bookmarkStart w:id="4114" w:name="_Toc104192972"/>
      <w:bookmarkStart w:id="4115" w:name="_Toc133336358"/>
      <w:bookmarkStart w:id="4116" w:name="_Toc143984854"/>
      <w:bookmarkStart w:id="4117" w:name="_Toc144147631"/>
      <w:bookmarkStart w:id="4118" w:name="_Toc153885435"/>
      <w:r w:rsidRPr="00F11966">
        <w:t>5.6.3.7</w:t>
      </w:r>
      <w:r w:rsidRPr="00F11966">
        <w:tab/>
        <w:t xml:space="preserve">Enumeration: </w:t>
      </w:r>
      <w:r w:rsidRPr="00F11966">
        <w:rPr>
          <w:lang w:eastAsia="zh-CN"/>
        </w:rPr>
        <w:t>SensorMeasurement</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119" w:name="_Toc43026152"/>
      <w:bookmarkStart w:id="4120" w:name="_Toc49763686"/>
      <w:bookmarkStart w:id="4121" w:name="_Toc56754382"/>
      <w:bookmarkStart w:id="4122" w:name="_Toc88743169"/>
      <w:bookmarkStart w:id="4123" w:name="_Toc101254081"/>
      <w:bookmarkStart w:id="4124" w:name="_Toc101254520"/>
      <w:bookmarkStart w:id="4125" w:name="_Toc104112232"/>
      <w:bookmarkStart w:id="4126" w:name="_Toc104192409"/>
      <w:bookmarkStart w:id="4127" w:name="_Toc104192973"/>
      <w:bookmarkStart w:id="4128" w:name="_Toc133336359"/>
      <w:bookmarkStart w:id="4129" w:name="_Toc143984855"/>
      <w:bookmarkStart w:id="4130" w:name="_Toc144147632"/>
      <w:bookmarkStart w:id="4131" w:name="_Toc153885436"/>
      <w:r w:rsidRPr="00F11966">
        <w:t>5.6.3.8</w:t>
      </w:r>
      <w:r w:rsidRPr="00F11966">
        <w:tab/>
        <w:t>Enumeration: ReportingTrigger</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132" w:name="_Toc43026153"/>
      <w:bookmarkStart w:id="4133" w:name="_Toc49763687"/>
      <w:bookmarkStart w:id="4134" w:name="_Toc56754383"/>
      <w:bookmarkStart w:id="4135" w:name="_Toc88743170"/>
      <w:bookmarkStart w:id="4136" w:name="_Toc101254082"/>
      <w:bookmarkStart w:id="4137" w:name="_Toc101254521"/>
      <w:bookmarkStart w:id="4138" w:name="_Toc104112233"/>
      <w:bookmarkStart w:id="4139" w:name="_Toc104192410"/>
      <w:bookmarkStart w:id="4140" w:name="_Toc104192974"/>
      <w:bookmarkStart w:id="4141" w:name="_Toc133336360"/>
      <w:bookmarkStart w:id="4142" w:name="_Toc143984856"/>
      <w:bookmarkStart w:id="4143" w:name="_Toc144147633"/>
      <w:bookmarkStart w:id="4144" w:name="_Toc153885437"/>
      <w:r w:rsidRPr="00F11966">
        <w:t>5.6.3.9</w:t>
      </w:r>
      <w:r w:rsidRPr="00F11966">
        <w:tab/>
        <w:t>Enumeration: ReportIntervalMdt</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145" w:name="_Toc43026154"/>
      <w:bookmarkStart w:id="4146" w:name="_Toc49763688"/>
      <w:bookmarkStart w:id="4147" w:name="_Toc56754384"/>
      <w:bookmarkStart w:id="4148" w:name="_Toc88743171"/>
      <w:bookmarkStart w:id="4149" w:name="_Toc101254083"/>
      <w:bookmarkStart w:id="4150" w:name="_Toc101254522"/>
      <w:bookmarkStart w:id="4151" w:name="_Toc104112234"/>
      <w:bookmarkStart w:id="4152" w:name="_Toc104192411"/>
      <w:bookmarkStart w:id="4153" w:name="_Toc104192975"/>
      <w:bookmarkStart w:id="4154" w:name="_Toc133336361"/>
      <w:bookmarkStart w:id="4155" w:name="_Toc143984857"/>
      <w:bookmarkStart w:id="4156" w:name="_Toc144147634"/>
      <w:bookmarkStart w:id="4157" w:name="_Toc153885438"/>
      <w:r w:rsidRPr="00F11966">
        <w:t>5.6.3.10</w:t>
      </w:r>
      <w:r w:rsidRPr="00F11966">
        <w:tab/>
        <w:t>Enumeration: ReportAmountMdt</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158" w:name="_Toc43026155"/>
      <w:bookmarkStart w:id="4159" w:name="_Toc49763689"/>
      <w:bookmarkStart w:id="4160" w:name="_Toc56754385"/>
      <w:bookmarkStart w:id="4161" w:name="_Toc88743172"/>
      <w:bookmarkStart w:id="4162" w:name="_Toc101254084"/>
      <w:bookmarkStart w:id="4163" w:name="_Toc101254523"/>
      <w:bookmarkStart w:id="4164" w:name="_Toc104112235"/>
      <w:bookmarkStart w:id="4165" w:name="_Toc104192412"/>
      <w:bookmarkStart w:id="4166" w:name="_Toc104192976"/>
      <w:bookmarkStart w:id="4167" w:name="_Toc133336362"/>
      <w:bookmarkStart w:id="4168" w:name="_Toc143984858"/>
      <w:bookmarkStart w:id="4169" w:name="_Toc144147635"/>
      <w:bookmarkStart w:id="4170" w:name="_Toc153885439"/>
      <w:r w:rsidRPr="00F11966">
        <w:t>5.6.3.11</w:t>
      </w:r>
      <w:r w:rsidRPr="00F11966">
        <w:tab/>
        <w:t>Enumeration: E</w:t>
      </w:r>
      <w:r w:rsidRPr="00F11966">
        <w:rPr>
          <w:lang w:eastAsia="zh-CN"/>
        </w:rPr>
        <w:t>ventForMdt</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171" w:name="_Toc43026156"/>
      <w:bookmarkStart w:id="4172" w:name="_Toc49763690"/>
      <w:bookmarkStart w:id="4173" w:name="_Toc56754386"/>
      <w:bookmarkStart w:id="4174" w:name="_Toc88743173"/>
      <w:bookmarkStart w:id="4175" w:name="_Toc101254085"/>
      <w:bookmarkStart w:id="4176" w:name="_Toc101254524"/>
      <w:bookmarkStart w:id="4177" w:name="_Toc104112236"/>
      <w:bookmarkStart w:id="4178" w:name="_Toc104192413"/>
      <w:bookmarkStart w:id="4179" w:name="_Toc104192977"/>
      <w:bookmarkStart w:id="4180" w:name="_Toc133336363"/>
      <w:bookmarkStart w:id="4181" w:name="_Toc143984859"/>
      <w:bookmarkStart w:id="4182" w:name="_Toc144147636"/>
      <w:bookmarkStart w:id="4183" w:name="_Toc153885440"/>
      <w:r w:rsidRPr="00F11966">
        <w:t>5.6.3.12</w:t>
      </w:r>
      <w:r w:rsidRPr="00F11966">
        <w:tab/>
        <w:t>Enumeration: LoggingIntervalMdt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184" w:name="_Toc43026157"/>
      <w:bookmarkStart w:id="4185" w:name="_Toc49763691"/>
      <w:bookmarkStart w:id="4186" w:name="_Toc56754387"/>
      <w:bookmarkStart w:id="4187" w:name="_Toc88743174"/>
      <w:bookmarkStart w:id="4188" w:name="_Toc101254086"/>
      <w:bookmarkStart w:id="4189" w:name="_Toc101254525"/>
      <w:bookmarkStart w:id="4190" w:name="_Toc104112237"/>
      <w:bookmarkStart w:id="4191" w:name="_Toc104192414"/>
      <w:bookmarkStart w:id="4192" w:name="_Toc104192978"/>
      <w:bookmarkStart w:id="4193" w:name="_Toc133336364"/>
      <w:bookmarkStart w:id="4194" w:name="_Toc143984860"/>
      <w:bookmarkStart w:id="4195" w:name="_Toc144147637"/>
      <w:bookmarkStart w:id="4196" w:name="_Toc153885441"/>
      <w:r w:rsidRPr="00F11966">
        <w:t>5.6.3.13</w:t>
      </w:r>
      <w:r w:rsidRPr="00F11966">
        <w:tab/>
        <w:t>Enumeration: LoggingDurationMdt</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197" w:name="_Toc43026158"/>
      <w:bookmarkStart w:id="4198" w:name="_Toc49763692"/>
      <w:bookmarkStart w:id="4199" w:name="_Toc56754388"/>
      <w:bookmarkStart w:id="4200" w:name="_Toc88743175"/>
      <w:bookmarkStart w:id="4201" w:name="_Toc101254087"/>
      <w:bookmarkStart w:id="4202" w:name="_Toc101254526"/>
      <w:bookmarkStart w:id="4203" w:name="_Toc104112238"/>
      <w:bookmarkStart w:id="4204" w:name="_Toc104192415"/>
      <w:bookmarkStart w:id="4205" w:name="_Toc104192979"/>
      <w:bookmarkStart w:id="4206" w:name="_Toc133336365"/>
      <w:bookmarkStart w:id="4207" w:name="_Toc143984861"/>
      <w:bookmarkStart w:id="4208" w:name="_Toc144147638"/>
      <w:bookmarkStart w:id="4209" w:name="_Toc153885442"/>
      <w:r w:rsidRPr="00F11966">
        <w:t>5.6.3.14</w:t>
      </w:r>
      <w:r w:rsidRPr="00F11966">
        <w:tab/>
        <w:t>Enumeration: PositioningMethodMdt</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210" w:name="_Toc43026159"/>
      <w:bookmarkStart w:id="4211" w:name="_Toc49763693"/>
      <w:bookmarkStart w:id="4212" w:name="_Toc56754389"/>
      <w:bookmarkStart w:id="4213" w:name="_Toc88743176"/>
      <w:bookmarkStart w:id="4214" w:name="_Toc101254088"/>
      <w:bookmarkStart w:id="4215" w:name="_Toc101254527"/>
      <w:bookmarkStart w:id="4216" w:name="_Toc104112239"/>
      <w:bookmarkStart w:id="4217" w:name="_Toc104192416"/>
      <w:bookmarkStart w:id="4218" w:name="_Toc104192980"/>
      <w:bookmarkStart w:id="4219" w:name="_Toc133336366"/>
      <w:bookmarkStart w:id="4220" w:name="_Toc143984862"/>
      <w:bookmarkStart w:id="4221" w:name="_Toc144147639"/>
      <w:bookmarkStart w:id="4222" w:name="_Toc153885443"/>
      <w:r w:rsidRPr="00F11966">
        <w:t>5.6.3.15</w:t>
      </w:r>
      <w:r w:rsidRPr="00F11966">
        <w:tab/>
        <w:t>Enumeration: CollectionPeriodRmmLteMdt</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223" w:name="_Toc43026160"/>
      <w:bookmarkStart w:id="4224" w:name="_Toc49763694"/>
      <w:bookmarkStart w:id="4225" w:name="_Toc56754390"/>
      <w:bookmarkStart w:id="4226" w:name="_Toc88743177"/>
      <w:bookmarkStart w:id="4227" w:name="_Toc101254089"/>
      <w:bookmarkStart w:id="4228" w:name="_Toc101254528"/>
      <w:bookmarkStart w:id="4229" w:name="_Toc104112240"/>
      <w:bookmarkStart w:id="4230" w:name="_Toc104192417"/>
      <w:bookmarkStart w:id="4231" w:name="_Toc104192981"/>
      <w:bookmarkStart w:id="4232" w:name="_Toc133336367"/>
      <w:bookmarkStart w:id="4233" w:name="_Toc143984863"/>
      <w:bookmarkStart w:id="4234" w:name="_Toc144147640"/>
      <w:bookmarkStart w:id="4235" w:name="_Toc153885444"/>
      <w:r w:rsidRPr="00F11966">
        <w:lastRenderedPageBreak/>
        <w:t>5.6.3.16</w:t>
      </w:r>
      <w:r w:rsidRPr="00F11966">
        <w:tab/>
        <w:t>Enumeration: MeasurementPeriodLteMdt</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236" w:name="_Toc56754391"/>
      <w:bookmarkStart w:id="4237" w:name="_Toc88743178"/>
      <w:bookmarkStart w:id="4238" w:name="_Toc101254090"/>
      <w:bookmarkStart w:id="4239" w:name="_Toc101254529"/>
      <w:bookmarkStart w:id="4240" w:name="_Toc104112241"/>
      <w:bookmarkStart w:id="4241" w:name="_Toc104192418"/>
      <w:bookmarkStart w:id="4242" w:name="_Toc104192982"/>
      <w:bookmarkStart w:id="4243" w:name="_Toc133336368"/>
      <w:bookmarkStart w:id="4244" w:name="_Toc143984864"/>
      <w:bookmarkStart w:id="4245" w:name="_Toc144147641"/>
      <w:bookmarkStart w:id="4246" w:name="_Toc153885445"/>
      <w:r w:rsidRPr="00F11966">
        <w:t>5.6.3.</w:t>
      </w:r>
      <w:r>
        <w:t>17</w:t>
      </w:r>
      <w:r w:rsidRPr="00F11966">
        <w:tab/>
        <w:t>Enumeration: ReportInterval</w:t>
      </w:r>
      <w:r>
        <w:t>Nr</w:t>
      </w:r>
      <w:r w:rsidRPr="00F11966">
        <w:t>Mdt</w:t>
      </w:r>
      <w:bookmarkEnd w:id="4236"/>
      <w:bookmarkEnd w:id="4237"/>
      <w:bookmarkEnd w:id="4238"/>
      <w:bookmarkEnd w:id="4239"/>
      <w:bookmarkEnd w:id="4240"/>
      <w:bookmarkEnd w:id="4241"/>
      <w:bookmarkEnd w:id="4242"/>
      <w:bookmarkEnd w:id="4243"/>
      <w:bookmarkEnd w:id="4244"/>
      <w:bookmarkEnd w:id="4245"/>
      <w:bookmarkEnd w:id="4246"/>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247" w:name="_Toc56754392"/>
      <w:bookmarkStart w:id="4248" w:name="_Toc88743179"/>
      <w:bookmarkStart w:id="4249" w:name="_Toc101254091"/>
      <w:bookmarkStart w:id="4250" w:name="_Toc101254530"/>
      <w:bookmarkStart w:id="4251" w:name="_Toc104112242"/>
      <w:bookmarkStart w:id="4252" w:name="_Toc104192419"/>
      <w:bookmarkStart w:id="4253" w:name="_Toc104192983"/>
      <w:bookmarkStart w:id="4254" w:name="_Toc133336369"/>
      <w:bookmarkStart w:id="4255" w:name="_Toc143984865"/>
      <w:bookmarkStart w:id="4256" w:name="_Toc144147642"/>
      <w:bookmarkStart w:id="4257" w:name="_Toc153885446"/>
      <w:r w:rsidRPr="00F11966">
        <w:t>5.6.3.</w:t>
      </w:r>
      <w:r>
        <w:t>18</w:t>
      </w:r>
      <w:r w:rsidRPr="00F11966">
        <w:tab/>
        <w:t>Enumeration: LoggingInterval</w:t>
      </w:r>
      <w:r>
        <w:t>Nr</w:t>
      </w:r>
      <w:r w:rsidRPr="00F11966">
        <w:t>Mdt</w:t>
      </w:r>
      <w:bookmarkEnd w:id="4247"/>
      <w:bookmarkEnd w:id="4248"/>
      <w:bookmarkEnd w:id="4249"/>
      <w:bookmarkEnd w:id="4250"/>
      <w:bookmarkEnd w:id="4251"/>
      <w:bookmarkEnd w:id="4252"/>
      <w:bookmarkEnd w:id="4253"/>
      <w:bookmarkEnd w:id="4254"/>
      <w:bookmarkEnd w:id="4255"/>
      <w:bookmarkEnd w:id="4256"/>
      <w:bookmarkEnd w:id="4257"/>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258" w:name="_Toc56754393"/>
      <w:bookmarkStart w:id="4259" w:name="_Toc88743180"/>
      <w:bookmarkStart w:id="4260" w:name="_Toc101254092"/>
      <w:bookmarkStart w:id="4261" w:name="_Toc101254531"/>
      <w:bookmarkStart w:id="4262" w:name="_Toc104112243"/>
      <w:bookmarkStart w:id="4263" w:name="_Toc104192420"/>
      <w:bookmarkStart w:id="4264" w:name="_Toc104192984"/>
      <w:bookmarkStart w:id="4265" w:name="_Toc133336370"/>
      <w:bookmarkStart w:id="4266" w:name="_Toc143984866"/>
      <w:bookmarkStart w:id="4267" w:name="_Toc144147643"/>
      <w:bookmarkStart w:id="4268" w:name="_Toc153885447"/>
      <w:r w:rsidRPr="00F11966">
        <w:t>5.6.3.</w:t>
      </w:r>
      <w:r>
        <w:t>19</w:t>
      </w:r>
      <w:r w:rsidRPr="00F11966">
        <w:tab/>
        <w:t>Enumeration: CollectionPeriodRmm</w:t>
      </w:r>
      <w:r>
        <w:t>Nr</w:t>
      </w:r>
      <w:r w:rsidRPr="00F11966">
        <w:t>Mdt</w:t>
      </w:r>
      <w:bookmarkEnd w:id="4258"/>
      <w:bookmarkEnd w:id="4259"/>
      <w:bookmarkEnd w:id="4260"/>
      <w:bookmarkEnd w:id="4261"/>
      <w:bookmarkEnd w:id="4262"/>
      <w:bookmarkEnd w:id="4263"/>
      <w:bookmarkEnd w:id="4264"/>
      <w:bookmarkEnd w:id="4265"/>
      <w:bookmarkEnd w:id="4266"/>
      <w:bookmarkEnd w:id="4267"/>
      <w:bookmarkEnd w:id="4268"/>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269" w:name="_Toc56754394"/>
      <w:bookmarkStart w:id="4270" w:name="_Toc88743181"/>
      <w:bookmarkStart w:id="4271" w:name="_Toc101254093"/>
      <w:bookmarkStart w:id="4272" w:name="_Toc101254532"/>
      <w:bookmarkStart w:id="4273" w:name="_Toc104112244"/>
      <w:bookmarkStart w:id="4274" w:name="_Toc104192421"/>
      <w:bookmarkStart w:id="4275" w:name="_Toc104192985"/>
      <w:bookmarkStart w:id="4276" w:name="_Toc133336371"/>
      <w:bookmarkStart w:id="4277" w:name="_Toc143984867"/>
      <w:bookmarkStart w:id="4278" w:name="_Toc144147644"/>
      <w:bookmarkStart w:id="4279" w:name="_Toc153885448"/>
      <w:r w:rsidRPr="00F11966">
        <w:t>5.6.3.</w:t>
      </w:r>
      <w:r>
        <w:t>20</w:t>
      </w:r>
      <w:r w:rsidRPr="00F11966">
        <w:tab/>
        <w:t>Enumeration: LoggingDuration</w:t>
      </w:r>
      <w:r>
        <w:t>Nr</w:t>
      </w:r>
      <w:r w:rsidRPr="00F11966">
        <w:t>Mdt</w:t>
      </w:r>
      <w:bookmarkEnd w:id="4269"/>
      <w:bookmarkEnd w:id="4270"/>
      <w:bookmarkEnd w:id="4271"/>
      <w:bookmarkEnd w:id="4272"/>
      <w:bookmarkEnd w:id="4273"/>
      <w:bookmarkEnd w:id="4274"/>
      <w:bookmarkEnd w:id="4275"/>
      <w:bookmarkEnd w:id="4276"/>
      <w:bookmarkEnd w:id="4277"/>
      <w:bookmarkEnd w:id="4278"/>
      <w:bookmarkEnd w:id="4279"/>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280" w:name="_Toc143984868"/>
      <w:bookmarkStart w:id="4281" w:name="_Toc144147645"/>
      <w:bookmarkStart w:id="4282" w:name="_Toc153885449"/>
      <w:r>
        <w:t>5.6.3.</w:t>
      </w:r>
      <w:r w:rsidRPr="00496DB9">
        <w:t>21</w:t>
      </w:r>
      <w:r w:rsidRPr="00BC662F">
        <w:tab/>
        <w:t xml:space="preserve">Enumeration: </w:t>
      </w:r>
      <w:r>
        <w:t>QoeServiceType</w:t>
      </w:r>
      <w:bookmarkEnd w:id="4280"/>
      <w:bookmarkEnd w:id="4281"/>
      <w:bookmarkEnd w:id="4282"/>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283" w:name="_Toc143984869"/>
      <w:bookmarkStart w:id="4284" w:name="_Toc144147646"/>
      <w:bookmarkStart w:id="4285" w:name="_Toc153885450"/>
      <w:r>
        <w:lastRenderedPageBreak/>
        <w:t>5.6.3.</w:t>
      </w:r>
      <w:r w:rsidRPr="00496DB9">
        <w:t>22</w:t>
      </w:r>
      <w:r w:rsidRPr="00BC662F">
        <w:tab/>
        <w:t xml:space="preserve">Enumeration: </w:t>
      </w:r>
      <w:r>
        <w:t>AvailableRanVisibleQoeMetric</w:t>
      </w:r>
      <w:bookmarkEnd w:id="4283"/>
      <w:bookmarkEnd w:id="4284"/>
      <w:bookmarkEnd w:id="4285"/>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D100DB2" w14:textId="77777777" w:rsidR="002933AC" w:rsidRPr="00496DB9" w:rsidRDefault="002933AC" w:rsidP="00E92CBF"/>
    <w:p w14:paraId="4BEA577B" w14:textId="77777777" w:rsidR="00E92CBF" w:rsidRPr="00F11966" w:rsidRDefault="00E92CBF" w:rsidP="00D362EB">
      <w:pPr>
        <w:pStyle w:val="Heading3"/>
      </w:pPr>
      <w:bookmarkStart w:id="4286" w:name="_Toc24925915"/>
      <w:bookmarkStart w:id="4287" w:name="_Toc24926093"/>
      <w:bookmarkStart w:id="4288" w:name="_Toc24926269"/>
      <w:bookmarkStart w:id="4289" w:name="_Toc33964129"/>
      <w:bookmarkStart w:id="4290" w:name="_Toc33980896"/>
      <w:bookmarkStart w:id="4291" w:name="_Toc36462697"/>
      <w:bookmarkStart w:id="4292" w:name="_Toc36462893"/>
      <w:bookmarkStart w:id="4293" w:name="_Toc43026161"/>
      <w:bookmarkStart w:id="4294" w:name="_Toc49763695"/>
      <w:bookmarkStart w:id="4295" w:name="_Toc56754395"/>
      <w:bookmarkStart w:id="4296" w:name="_Toc88743182"/>
      <w:bookmarkStart w:id="4297" w:name="_Toc101254094"/>
      <w:bookmarkStart w:id="4298" w:name="_Toc101254533"/>
      <w:bookmarkStart w:id="4299" w:name="_Toc104112245"/>
      <w:bookmarkStart w:id="4300" w:name="_Toc104192422"/>
      <w:bookmarkStart w:id="4301" w:name="_Toc104192986"/>
      <w:bookmarkStart w:id="4302" w:name="_Toc133336372"/>
      <w:bookmarkStart w:id="4303" w:name="_Toc143984870"/>
      <w:bookmarkStart w:id="4304" w:name="_Toc144147647"/>
      <w:bookmarkStart w:id="4305" w:name="_Toc153885451"/>
      <w:r w:rsidRPr="00F11966">
        <w:lastRenderedPageBreak/>
        <w:t>5.6.4</w:t>
      </w:r>
      <w:r w:rsidRPr="00F11966">
        <w:tab/>
        <w:t>Structured Data Types</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782AE026" w14:textId="77777777" w:rsidR="00E92CBF" w:rsidRPr="00F11966" w:rsidRDefault="00E92CBF" w:rsidP="00D362EB">
      <w:pPr>
        <w:pStyle w:val="Heading4"/>
      </w:pPr>
      <w:bookmarkStart w:id="4306" w:name="_Toc24925916"/>
      <w:bookmarkStart w:id="4307" w:name="_Toc24926094"/>
      <w:bookmarkStart w:id="4308" w:name="_Toc24926270"/>
      <w:bookmarkStart w:id="4309" w:name="_Toc33964130"/>
      <w:bookmarkStart w:id="4310" w:name="_Toc33980897"/>
      <w:bookmarkStart w:id="4311" w:name="_Toc36462698"/>
      <w:bookmarkStart w:id="4312" w:name="_Toc36462894"/>
      <w:bookmarkStart w:id="4313" w:name="_Toc43026162"/>
      <w:bookmarkStart w:id="4314" w:name="_Toc49763696"/>
      <w:bookmarkStart w:id="4315" w:name="_Toc56754396"/>
      <w:bookmarkStart w:id="4316" w:name="_Toc88743183"/>
      <w:bookmarkStart w:id="4317" w:name="_Toc101254095"/>
      <w:bookmarkStart w:id="4318" w:name="_Toc101254534"/>
      <w:bookmarkStart w:id="4319" w:name="_Toc104112246"/>
      <w:bookmarkStart w:id="4320" w:name="_Toc104192423"/>
      <w:bookmarkStart w:id="4321" w:name="_Toc104192987"/>
      <w:bookmarkStart w:id="4322" w:name="_Toc133336373"/>
      <w:bookmarkStart w:id="4323" w:name="_Toc143984871"/>
      <w:bookmarkStart w:id="4324" w:name="_Toc144147648"/>
      <w:bookmarkStart w:id="4325" w:name="_Toc153885452"/>
      <w:r w:rsidRPr="00F11966">
        <w:t>5.6.4.1</w:t>
      </w:r>
      <w:r w:rsidRPr="00F11966">
        <w:tab/>
        <w:t>Type: TraceData</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326" w:name="_Toc43026163"/>
      <w:bookmarkStart w:id="4327" w:name="_Toc49763697"/>
      <w:bookmarkStart w:id="4328" w:name="_Toc56754397"/>
      <w:bookmarkStart w:id="4329" w:name="_Toc88743184"/>
      <w:bookmarkStart w:id="4330" w:name="_Toc101254096"/>
      <w:bookmarkStart w:id="4331" w:name="_Toc101254535"/>
      <w:bookmarkStart w:id="4332" w:name="_Toc104112247"/>
      <w:bookmarkStart w:id="4333" w:name="_Toc104192424"/>
      <w:bookmarkStart w:id="4334" w:name="_Toc104192988"/>
      <w:bookmarkStart w:id="4335" w:name="_Toc133336374"/>
      <w:bookmarkStart w:id="4336" w:name="_Toc143984872"/>
      <w:bookmarkStart w:id="4337" w:name="_Toc144147649"/>
      <w:bookmarkStart w:id="4338" w:name="_Toc153885453"/>
      <w:r w:rsidRPr="00F11966">
        <w:lastRenderedPageBreak/>
        <w:t>5.6.4.2</w:t>
      </w:r>
      <w:r w:rsidRPr="00F11966">
        <w:tab/>
        <w:t>Type: MdtConfiguration</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339" w:name="_Toc43026164"/>
      <w:bookmarkStart w:id="4340" w:name="_Toc49763698"/>
      <w:bookmarkStart w:id="4341" w:name="_Toc56754398"/>
      <w:bookmarkStart w:id="4342" w:name="_Toc88743185"/>
      <w:bookmarkStart w:id="4343" w:name="_Toc101254097"/>
      <w:bookmarkStart w:id="4344" w:name="_Toc101254536"/>
      <w:bookmarkStart w:id="4345" w:name="_Toc104112248"/>
      <w:bookmarkStart w:id="4346" w:name="_Toc104192425"/>
      <w:bookmarkStart w:id="4347" w:name="_Toc104192989"/>
      <w:bookmarkStart w:id="4348" w:name="_Toc133336375"/>
      <w:bookmarkStart w:id="4349" w:name="_Toc143984873"/>
      <w:bookmarkStart w:id="4350" w:name="_Toc144147650"/>
      <w:bookmarkStart w:id="4351" w:name="_Toc153885454"/>
      <w:r w:rsidRPr="00F11966">
        <w:t>5.6.4.3</w:t>
      </w:r>
      <w:r w:rsidRPr="00F11966">
        <w:tab/>
        <w:t>Type: AreaScope</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352" w:name="_Toc43026165"/>
      <w:bookmarkStart w:id="4353" w:name="_Toc49763699"/>
      <w:bookmarkStart w:id="4354" w:name="_Toc56754399"/>
      <w:bookmarkStart w:id="4355" w:name="_Toc88743186"/>
      <w:bookmarkStart w:id="4356" w:name="_Toc101254098"/>
      <w:bookmarkStart w:id="4357" w:name="_Toc101254537"/>
      <w:bookmarkStart w:id="4358" w:name="_Toc104112249"/>
      <w:bookmarkStart w:id="4359" w:name="_Toc104192426"/>
      <w:bookmarkStart w:id="4360" w:name="_Toc104192990"/>
      <w:bookmarkStart w:id="4361" w:name="_Toc133336376"/>
      <w:bookmarkStart w:id="4362" w:name="_Toc143984874"/>
      <w:bookmarkStart w:id="4363" w:name="_Toc144147651"/>
      <w:bookmarkStart w:id="4364" w:name="_Toc153885455"/>
      <w:r w:rsidRPr="00F11966">
        <w:lastRenderedPageBreak/>
        <w:t>5.6.4.</w:t>
      </w:r>
      <w:r w:rsidR="00E574B8" w:rsidRPr="00F11966">
        <w:t>4</w:t>
      </w:r>
      <w:r w:rsidRPr="00F11966">
        <w:tab/>
        <w:t xml:space="preserve">Type: </w:t>
      </w:r>
      <w:r w:rsidRPr="00F11966">
        <w:rPr>
          <w:lang w:eastAsia="zh-CN"/>
        </w:rPr>
        <w:t>TacInfo</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365" w:name="_Toc43026166"/>
      <w:bookmarkStart w:id="4366" w:name="_Toc49763700"/>
      <w:bookmarkStart w:id="4367" w:name="_Toc56754400"/>
      <w:bookmarkStart w:id="4368" w:name="_Toc88743187"/>
      <w:bookmarkStart w:id="4369" w:name="_Toc101254099"/>
      <w:bookmarkStart w:id="4370" w:name="_Toc101254538"/>
      <w:bookmarkStart w:id="4371" w:name="_Toc104112250"/>
      <w:bookmarkStart w:id="4372" w:name="_Toc104192427"/>
      <w:bookmarkStart w:id="4373" w:name="_Toc104192991"/>
      <w:bookmarkStart w:id="4374" w:name="_Toc133336377"/>
      <w:bookmarkStart w:id="4375" w:name="_Toc143984875"/>
      <w:bookmarkStart w:id="4376" w:name="_Toc144147652"/>
      <w:bookmarkStart w:id="4377" w:name="_Toc153885456"/>
      <w:r w:rsidRPr="00F11966">
        <w:t>5.6.4.</w:t>
      </w:r>
      <w:r w:rsidR="00E574B8" w:rsidRPr="00F11966">
        <w:t>5</w:t>
      </w:r>
      <w:r w:rsidRPr="00F11966">
        <w:tab/>
        <w:t>Type: MbsfnArea</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378" w:name="_Toc56754401"/>
      <w:bookmarkStart w:id="4379" w:name="_Toc88743188"/>
      <w:bookmarkStart w:id="4380" w:name="_Toc101254100"/>
      <w:bookmarkStart w:id="4381" w:name="_Toc101254539"/>
      <w:bookmarkStart w:id="4382" w:name="_Toc104112251"/>
      <w:bookmarkStart w:id="4383" w:name="_Toc104192428"/>
      <w:bookmarkStart w:id="4384" w:name="_Toc104192992"/>
      <w:bookmarkStart w:id="4385" w:name="_Toc133336378"/>
      <w:bookmarkStart w:id="4386" w:name="_Toc143984876"/>
      <w:bookmarkStart w:id="4387" w:name="_Toc144147653"/>
      <w:bookmarkStart w:id="4388" w:name="_Toc153885457"/>
      <w:r w:rsidRPr="00F11966">
        <w:t>5.6.4.</w:t>
      </w:r>
      <w:r>
        <w:t>6</w:t>
      </w:r>
      <w:r w:rsidRPr="00F11966">
        <w:tab/>
        <w:t xml:space="preserve">Type: </w:t>
      </w:r>
      <w:r>
        <w:t>InterFreqTargetInfo</w:t>
      </w:r>
      <w:bookmarkEnd w:id="4378"/>
      <w:bookmarkEnd w:id="4379"/>
      <w:bookmarkEnd w:id="4380"/>
      <w:bookmarkEnd w:id="4381"/>
      <w:bookmarkEnd w:id="4382"/>
      <w:bookmarkEnd w:id="4383"/>
      <w:bookmarkEnd w:id="4384"/>
      <w:bookmarkEnd w:id="4385"/>
      <w:bookmarkEnd w:id="4386"/>
      <w:bookmarkEnd w:id="4387"/>
      <w:bookmarkEnd w:id="438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389" w:name="_Toc143984877"/>
      <w:bookmarkStart w:id="4390" w:name="_Toc144147654"/>
      <w:bookmarkStart w:id="4391" w:name="_Toc153885458"/>
      <w:r w:rsidRPr="00F11966">
        <w:lastRenderedPageBreak/>
        <w:t>5.6.4.</w:t>
      </w:r>
      <w:r>
        <w:t>7</w:t>
      </w:r>
      <w:r w:rsidRPr="00F11966">
        <w:tab/>
        <w:t xml:space="preserve">Type: </w:t>
      </w:r>
      <w:r>
        <w:t>Qmc</w:t>
      </w:r>
      <w:r w:rsidRPr="00F11966">
        <w:t>Config</w:t>
      </w:r>
      <w:r>
        <w:t>Info</w:t>
      </w:r>
      <w:bookmarkEnd w:id="4389"/>
      <w:bookmarkEnd w:id="4390"/>
      <w:bookmarkEnd w:id="4391"/>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392"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392"/>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393" w:name="_Toc143984878"/>
      <w:bookmarkStart w:id="4394" w:name="_Toc144147655"/>
      <w:bookmarkStart w:id="4395" w:name="_Toc153885459"/>
      <w:r w:rsidRPr="00F11966">
        <w:lastRenderedPageBreak/>
        <w:t>5.6.4.</w:t>
      </w:r>
      <w:r>
        <w:t>8</w:t>
      </w:r>
      <w:r w:rsidRPr="00F11966">
        <w:tab/>
        <w:t xml:space="preserve">Type: </w:t>
      </w:r>
      <w:r>
        <w:t>Qmc</w:t>
      </w:r>
      <w:r w:rsidRPr="00F11966">
        <w:t>AreaScope</w:t>
      </w:r>
      <w:bookmarkEnd w:id="4393"/>
      <w:bookmarkEnd w:id="4394"/>
      <w:bookmarkEnd w:id="4395"/>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396" w:name="_Toc143984879"/>
      <w:bookmarkStart w:id="4397" w:name="_Toc144147656"/>
      <w:bookmarkStart w:id="4398" w:name="_Toc153885460"/>
      <w:r w:rsidRPr="00F11966">
        <w:t>5.6.4.</w:t>
      </w:r>
      <w:r>
        <w:t>9</w:t>
      </w:r>
      <w:r w:rsidRPr="00F11966">
        <w:tab/>
        <w:t xml:space="preserve">Type: </w:t>
      </w:r>
      <w:r>
        <w:t>QoeTarget</w:t>
      </w:r>
      <w:bookmarkEnd w:id="4396"/>
      <w:bookmarkEnd w:id="4397"/>
      <w:bookmarkEnd w:id="439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EE4C5E5" w14:textId="77777777" w:rsidR="002933AC" w:rsidRPr="00496DB9" w:rsidRDefault="002933AC" w:rsidP="00E92CBF"/>
    <w:p w14:paraId="2988D62F" w14:textId="77777777" w:rsidR="00E92CBF" w:rsidRPr="00F11966" w:rsidRDefault="00E92CBF" w:rsidP="00D362EB">
      <w:pPr>
        <w:pStyle w:val="Heading2"/>
      </w:pPr>
      <w:bookmarkStart w:id="4399" w:name="_Toc24925917"/>
      <w:bookmarkStart w:id="4400" w:name="_Toc24926095"/>
      <w:bookmarkStart w:id="4401" w:name="_Toc24926271"/>
      <w:bookmarkStart w:id="4402" w:name="_Toc33964131"/>
      <w:bookmarkStart w:id="4403" w:name="_Toc33980898"/>
      <w:bookmarkStart w:id="4404" w:name="_Toc36462699"/>
      <w:bookmarkStart w:id="4405" w:name="_Toc36462895"/>
      <w:bookmarkStart w:id="4406" w:name="_Toc43026167"/>
      <w:bookmarkStart w:id="4407" w:name="_Toc49763701"/>
      <w:bookmarkStart w:id="4408" w:name="_Toc56754402"/>
      <w:bookmarkStart w:id="4409" w:name="_Toc88743189"/>
      <w:bookmarkStart w:id="4410" w:name="_Toc101254101"/>
      <w:bookmarkStart w:id="4411" w:name="_Toc101254540"/>
      <w:bookmarkStart w:id="4412" w:name="_Toc104112252"/>
      <w:bookmarkStart w:id="4413" w:name="_Toc104192429"/>
      <w:bookmarkStart w:id="4414" w:name="_Toc104192993"/>
      <w:bookmarkStart w:id="4415" w:name="_Toc133336379"/>
      <w:bookmarkStart w:id="4416" w:name="_Toc143984880"/>
      <w:bookmarkStart w:id="4417" w:name="_Toc144147657"/>
      <w:bookmarkStart w:id="4418" w:name="_Toc153885461"/>
      <w:r w:rsidRPr="00F11966">
        <w:t>5.7</w:t>
      </w:r>
      <w:r w:rsidRPr="00F11966">
        <w:tab/>
        <w:t>Data Types related to 5G Operator Determined Barring</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p>
    <w:p w14:paraId="018D8373" w14:textId="77777777" w:rsidR="00E92CBF" w:rsidRPr="00F11966" w:rsidRDefault="00E92CBF" w:rsidP="00D362EB">
      <w:pPr>
        <w:pStyle w:val="Heading3"/>
      </w:pPr>
      <w:bookmarkStart w:id="4419" w:name="_Toc24925918"/>
      <w:bookmarkStart w:id="4420" w:name="_Toc24926096"/>
      <w:bookmarkStart w:id="4421" w:name="_Toc24926272"/>
      <w:bookmarkStart w:id="4422" w:name="_Toc33964132"/>
      <w:bookmarkStart w:id="4423" w:name="_Toc33980899"/>
      <w:bookmarkStart w:id="4424" w:name="_Toc36462700"/>
      <w:bookmarkStart w:id="4425" w:name="_Toc36462896"/>
      <w:bookmarkStart w:id="4426" w:name="_Toc43026168"/>
      <w:bookmarkStart w:id="4427" w:name="_Toc49763702"/>
      <w:bookmarkStart w:id="4428" w:name="_Toc56754403"/>
      <w:bookmarkStart w:id="4429" w:name="_Toc88743190"/>
      <w:bookmarkStart w:id="4430" w:name="_Toc101254102"/>
      <w:bookmarkStart w:id="4431" w:name="_Toc101254541"/>
      <w:bookmarkStart w:id="4432" w:name="_Toc104112253"/>
      <w:bookmarkStart w:id="4433" w:name="_Toc104192430"/>
      <w:bookmarkStart w:id="4434" w:name="_Toc104192994"/>
      <w:bookmarkStart w:id="4435" w:name="_Toc133336380"/>
      <w:bookmarkStart w:id="4436" w:name="_Toc143984881"/>
      <w:bookmarkStart w:id="4437" w:name="_Toc144147658"/>
      <w:bookmarkStart w:id="4438" w:name="_Toc153885462"/>
      <w:r w:rsidRPr="00F11966">
        <w:t>5.7.1</w:t>
      </w:r>
      <w:r w:rsidRPr="00F11966">
        <w:tab/>
        <w:t>Introduction</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4439" w:name="_Toc24925919"/>
      <w:bookmarkStart w:id="4440" w:name="_Toc24926097"/>
      <w:bookmarkStart w:id="4441" w:name="_Toc24926273"/>
      <w:bookmarkStart w:id="4442" w:name="_Toc33964133"/>
      <w:bookmarkStart w:id="4443" w:name="_Toc33980900"/>
      <w:bookmarkStart w:id="4444" w:name="_Toc36462701"/>
      <w:bookmarkStart w:id="4445" w:name="_Toc36462897"/>
      <w:bookmarkStart w:id="4446" w:name="_Toc43026169"/>
      <w:bookmarkStart w:id="4447" w:name="_Toc49763703"/>
      <w:bookmarkStart w:id="4448" w:name="_Toc56754404"/>
      <w:bookmarkStart w:id="4449" w:name="_Toc88743191"/>
      <w:bookmarkStart w:id="4450" w:name="_Toc101254103"/>
      <w:bookmarkStart w:id="4451" w:name="_Toc101254542"/>
      <w:bookmarkStart w:id="4452" w:name="_Toc104112254"/>
      <w:bookmarkStart w:id="4453" w:name="_Toc104192431"/>
      <w:bookmarkStart w:id="4454" w:name="_Toc104192995"/>
      <w:bookmarkStart w:id="4455" w:name="_Toc133336381"/>
      <w:bookmarkStart w:id="4456" w:name="_Toc143984882"/>
      <w:bookmarkStart w:id="4457" w:name="_Toc144147659"/>
      <w:bookmarkStart w:id="4458" w:name="_Toc153885463"/>
      <w:r w:rsidRPr="00F11966">
        <w:t>5.7.2</w:t>
      </w:r>
      <w:r w:rsidRPr="00F11966">
        <w:tab/>
        <w:t>Simple Data Types</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4459" w:name="MCCQCTEMPBM_00000065"/>
            <w:bookmarkStart w:id="4460" w:name="MCCQCTEMPBM_00000063"/>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4459"/>
      <w:bookmarkEnd w:id="4460"/>
    </w:tbl>
    <w:p w14:paraId="13C89453" w14:textId="77777777" w:rsidR="00E92CBF" w:rsidRPr="00F11966" w:rsidRDefault="00E92CBF" w:rsidP="00E92CBF"/>
    <w:p w14:paraId="10EEEE9A" w14:textId="77777777" w:rsidR="00E92CBF" w:rsidRPr="00F11966" w:rsidRDefault="00E92CBF" w:rsidP="00D362EB">
      <w:pPr>
        <w:pStyle w:val="Heading3"/>
      </w:pPr>
      <w:bookmarkStart w:id="4461" w:name="_Toc24925920"/>
      <w:bookmarkStart w:id="4462" w:name="_Toc24926098"/>
      <w:bookmarkStart w:id="4463" w:name="_Toc24926274"/>
      <w:bookmarkStart w:id="4464" w:name="_Toc33964134"/>
      <w:bookmarkStart w:id="4465" w:name="_Toc33980901"/>
      <w:bookmarkStart w:id="4466" w:name="_Toc36462702"/>
      <w:bookmarkStart w:id="4467" w:name="_Toc36462898"/>
      <w:bookmarkStart w:id="4468" w:name="_Toc43026170"/>
      <w:bookmarkStart w:id="4469" w:name="_Toc49763704"/>
      <w:bookmarkStart w:id="4470" w:name="_Toc56754405"/>
      <w:bookmarkStart w:id="4471" w:name="_Toc88743192"/>
      <w:bookmarkStart w:id="4472" w:name="_Toc101254104"/>
      <w:bookmarkStart w:id="4473" w:name="_Toc101254543"/>
      <w:bookmarkStart w:id="4474" w:name="_Toc104112255"/>
      <w:bookmarkStart w:id="4475" w:name="_Toc104192432"/>
      <w:bookmarkStart w:id="4476" w:name="_Toc104192996"/>
      <w:bookmarkStart w:id="4477" w:name="_Toc133336382"/>
      <w:bookmarkStart w:id="4478" w:name="_Toc143984883"/>
      <w:bookmarkStart w:id="4479" w:name="_Toc144147660"/>
      <w:bookmarkStart w:id="4480" w:name="_Toc153885464"/>
      <w:r w:rsidRPr="00F11966">
        <w:t>5.7.3</w:t>
      </w:r>
      <w:r w:rsidRPr="00F11966">
        <w:tab/>
        <w:t>Enumerations</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p>
    <w:p w14:paraId="39443122" w14:textId="77777777" w:rsidR="00E92CBF" w:rsidRPr="00F11966" w:rsidRDefault="00E92CBF" w:rsidP="00D362EB">
      <w:pPr>
        <w:pStyle w:val="Heading4"/>
      </w:pPr>
      <w:bookmarkStart w:id="4481" w:name="_Toc24925921"/>
      <w:bookmarkStart w:id="4482" w:name="_Toc24926099"/>
      <w:bookmarkStart w:id="4483" w:name="_Toc24926275"/>
      <w:bookmarkStart w:id="4484" w:name="_Toc33964135"/>
      <w:bookmarkStart w:id="4485" w:name="_Toc33980902"/>
      <w:bookmarkStart w:id="4486" w:name="_Toc36462703"/>
      <w:bookmarkStart w:id="4487" w:name="_Toc36462899"/>
      <w:bookmarkStart w:id="4488" w:name="_Toc43026171"/>
      <w:bookmarkStart w:id="4489" w:name="_Toc49763705"/>
      <w:bookmarkStart w:id="4490" w:name="_Toc56754406"/>
      <w:bookmarkStart w:id="4491" w:name="_Toc88743193"/>
      <w:bookmarkStart w:id="4492" w:name="_Toc101254105"/>
      <w:bookmarkStart w:id="4493" w:name="_Toc101254544"/>
      <w:bookmarkStart w:id="4494" w:name="_Toc104112256"/>
      <w:bookmarkStart w:id="4495" w:name="_Toc104192433"/>
      <w:bookmarkStart w:id="4496" w:name="_Toc104192997"/>
      <w:bookmarkStart w:id="4497" w:name="_Toc133336383"/>
      <w:bookmarkStart w:id="4498" w:name="_Toc143984884"/>
      <w:bookmarkStart w:id="4499" w:name="_Toc144147661"/>
      <w:bookmarkStart w:id="4500" w:name="_Toc153885465"/>
      <w:r w:rsidRPr="00F11966">
        <w:t>5.7.3.1</w:t>
      </w:r>
      <w:r w:rsidRPr="00F11966">
        <w:tab/>
        <w:t xml:space="preserve">Enumeration: </w:t>
      </w:r>
      <w:r w:rsidRPr="00F11966">
        <w:rPr>
          <w:lang w:val="en-US"/>
        </w:rPr>
        <w:t>RoamingOdb</w:t>
      </w:r>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4501" w:name="_Toc24925922"/>
      <w:bookmarkStart w:id="4502" w:name="_Toc24926100"/>
      <w:bookmarkStart w:id="4503" w:name="_Toc24926276"/>
      <w:bookmarkStart w:id="4504" w:name="_Toc33964136"/>
      <w:bookmarkStart w:id="4505" w:name="_Toc33980903"/>
      <w:bookmarkStart w:id="4506" w:name="_Toc36462704"/>
      <w:bookmarkStart w:id="4507" w:name="_Toc36462900"/>
      <w:bookmarkStart w:id="4508" w:name="_Toc43026172"/>
      <w:bookmarkStart w:id="4509" w:name="_Toc49763706"/>
      <w:bookmarkStart w:id="4510" w:name="_Toc56754407"/>
      <w:bookmarkStart w:id="4511" w:name="_Toc88743194"/>
      <w:bookmarkStart w:id="4512" w:name="_Toc101254106"/>
      <w:bookmarkStart w:id="4513" w:name="_Toc101254545"/>
      <w:bookmarkStart w:id="4514" w:name="_Toc104112257"/>
      <w:bookmarkStart w:id="4515" w:name="_Toc104192434"/>
      <w:bookmarkStart w:id="4516" w:name="_Toc104192998"/>
      <w:bookmarkStart w:id="4517" w:name="_Toc133336384"/>
      <w:bookmarkStart w:id="4518" w:name="_Toc143984885"/>
      <w:bookmarkStart w:id="4519" w:name="_Toc144147662"/>
      <w:bookmarkStart w:id="4520" w:name="_Toc153885466"/>
      <w:r w:rsidRPr="00F11966">
        <w:lastRenderedPageBreak/>
        <w:t>5.7.3.2</w:t>
      </w:r>
      <w:r w:rsidRPr="00F11966">
        <w:tab/>
        <w:t xml:space="preserve">Enumeration: </w:t>
      </w:r>
      <w:r w:rsidRPr="00F11966">
        <w:rPr>
          <w:lang w:val="en-US"/>
        </w:rPr>
        <w:t>OdbPacketServices</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4521" w:name="_Toc24925923"/>
      <w:bookmarkStart w:id="4522" w:name="_Toc24926101"/>
      <w:bookmarkStart w:id="4523" w:name="_Toc24926277"/>
      <w:bookmarkStart w:id="4524" w:name="_Toc33964137"/>
      <w:bookmarkStart w:id="4525" w:name="_Toc33980904"/>
      <w:bookmarkStart w:id="4526" w:name="_Toc36462705"/>
      <w:bookmarkStart w:id="4527" w:name="_Toc36462901"/>
      <w:bookmarkStart w:id="4528" w:name="_Toc43026173"/>
      <w:bookmarkStart w:id="4529" w:name="_Toc49763707"/>
      <w:bookmarkStart w:id="4530" w:name="_Toc56754408"/>
      <w:bookmarkStart w:id="4531" w:name="_Toc88743195"/>
      <w:bookmarkStart w:id="4532" w:name="_Toc101254107"/>
      <w:bookmarkStart w:id="4533" w:name="_Toc101254546"/>
      <w:bookmarkStart w:id="4534" w:name="_Toc104112258"/>
      <w:bookmarkStart w:id="4535" w:name="_Toc104192435"/>
      <w:bookmarkStart w:id="4536" w:name="_Toc104192999"/>
      <w:bookmarkStart w:id="4537" w:name="_Toc133336385"/>
      <w:bookmarkStart w:id="4538" w:name="_Toc143984886"/>
      <w:bookmarkStart w:id="4539" w:name="_Toc144147663"/>
      <w:bookmarkStart w:id="4540" w:name="_Toc153885467"/>
      <w:r w:rsidRPr="00F11966">
        <w:t>5.7.4</w:t>
      </w:r>
      <w:r w:rsidRPr="00F11966">
        <w:tab/>
        <w:t>Structured Data Types</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0731CBDE" w14:textId="77777777" w:rsidR="00E92CBF" w:rsidRPr="00F11966" w:rsidRDefault="00E92CBF" w:rsidP="00D362EB">
      <w:pPr>
        <w:pStyle w:val="Heading4"/>
      </w:pPr>
      <w:bookmarkStart w:id="4541" w:name="_Toc24925924"/>
      <w:bookmarkStart w:id="4542" w:name="_Toc24926102"/>
      <w:bookmarkStart w:id="4543" w:name="_Toc24926278"/>
      <w:bookmarkStart w:id="4544" w:name="_Toc33964138"/>
      <w:bookmarkStart w:id="4545" w:name="_Toc33980905"/>
      <w:bookmarkStart w:id="4546" w:name="_Toc36462706"/>
      <w:bookmarkStart w:id="4547" w:name="_Toc36462902"/>
      <w:bookmarkStart w:id="4548" w:name="_Toc43026174"/>
      <w:bookmarkStart w:id="4549" w:name="_Toc49763708"/>
      <w:bookmarkStart w:id="4550" w:name="_Toc56754409"/>
      <w:bookmarkStart w:id="4551" w:name="_Toc88743196"/>
      <w:bookmarkStart w:id="4552" w:name="_Toc101254108"/>
      <w:bookmarkStart w:id="4553" w:name="_Toc101254547"/>
      <w:bookmarkStart w:id="4554" w:name="_Toc104112259"/>
      <w:bookmarkStart w:id="4555" w:name="_Toc104192436"/>
      <w:bookmarkStart w:id="4556" w:name="_Toc104193000"/>
      <w:bookmarkStart w:id="4557" w:name="_Toc133336386"/>
      <w:bookmarkStart w:id="4558" w:name="_Toc143984887"/>
      <w:bookmarkStart w:id="4559" w:name="_Toc144147664"/>
      <w:bookmarkStart w:id="4560" w:name="_Toc153885468"/>
      <w:r w:rsidRPr="00F11966">
        <w:t>5.7.4.1</w:t>
      </w:r>
      <w:r w:rsidRPr="00F11966">
        <w:tab/>
        <w:t xml:space="preserve">Type: </w:t>
      </w:r>
      <w:r w:rsidRPr="00F11966">
        <w:rPr>
          <w:lang w:val="en-US"/>
        </w:rPr>
        <w:t>OdbData</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4561" w:name="_Toc24925925"/>
      <w:bookmarkStart w:id="4562" w:name="_Toc24926103"/>
      <w:bookmarkStart w:id="4563" w:name="_Toc24926279"/>
      <w:bookmarkStart w:id="4564" w:name="_Toc33964139"/>
      <w:bookmarkStart w:id="4565" w:name="_Toc33980906"/>
      <w:bookmarkStart w:id="4566" w:name="_Toc36462707"/>
      <w:bookmarkStart w:id="4567" w:name="_Toc36462903"/>
      <w:bookmarkStart w:id="4568" w:name="_Toc43026175"/>
      <w:bookmarkStart w:id="4569" w:name="_Toc49763709"/>
      <w:bookmarkStart w:id="4570" w:name="_Toc56754410"/>
      <w:bookmarkStart w:id="4571" w:name="_Toc88743197"/>
      <w:bookmarkStart w:id="4572" w:name="_Toc101254109"/>
      <w:bookmarkStart w:id="4573" w:name="_Toc101254548"/>
      <w:bookmarkStart w:id="4574" w:name="_Toc104112260"/>
      <w:bookmarkStart w:id="4575" w:name="_Toc104192437"/>
      <w:bookmarkStart w:id="4576" w:name="_Toc104193001"/>
      <w:bookmarkStart w:id="4577" w:name="_Toc133336387"/>
      <w:bookmarkStart w:id="4578" w:name="_Toc143984888"/>
      <w:bookmarkStart w:id="4579" w:name="_Toc144147665"/>
      <w:bookmarkStart w:id="4580" w:name="_Toc153885469"/>
      <w:r w:rsidRPr="00F11966">
        <w:t>5.8</w:t>
      </w:r>
      <w:r w:rsidRPr="00F11966">
        <w:tab/>
        <w:t>Data Types related to Charging</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380B4FA6" w14:textId="77777777" w:rsidR="00E92CBF" w:rsidRPr="00F11966" w:rsidRDefault="00E92CBF" w:rsidP="00D362EB">
      <w:pPr>
        <w:pStyle w:val="Heading3"/>
      </w:pPr>
      <w:bookmarkStart w:id="4581" w:name="_Toc24925926"/>
      <w:bookmarkStart w:id="4582" w:name="_Toc24926104"/>
      <w:bookmarkStart w:id="4583" w:name="_Toc24926280"/>
      <w:bookmarkStart w:id="4584" w:name="_Toc33964140"/>
      <w:bookmarkStart w:id="4585" w:name="_Toc33980907"/>
      <w:bookmarkStart w:id="4586" w:name="_Toc36462708"/>
      <w:bookmarkStart w:id="4587" w:name="_Toc36462904"/>
      <w:bookmarkStart w:id="4588" w:name="_Toc43026176"/>
      <w:bookmarkStart w:id="4589" w:name="_Toc49763710"/>
      <w:bookmarkStart w:id="4590" w:name="_Toc56754411"/>
      <w:bookmarkStart w:id="4591" w:name="_Toc88743198"/>
      <w:bookmarkStart w:id="4592" w:name="_Toc101254110"/>
      <w:bookmarkStart w:id="4593" w:name="_Toc101254549"/>
      <w:bookmarkStart w:id="4594" w:name="_Toc104112261"/>
      <w:bookmarkStart w:id="4595" w:name="_Toc104192438"/>
      <w:bookmarkStart w:id="4596" w:name="_Toc104193002"/>
      <w:bookmarkStart w:id="4597" w:name="_Toc133336388"/>
      <w:bookmarkStart w:id="4598" w:name="_Toc143984889"/>
      <w:bookmarkStart w:id="4599" w:name="_Toc144147666"/>
      <w:bookmarkStart w:id="4600" w:name="_Toc153885470"/>
      <w:r w:rsidRPr="00F11966">
        <w:t>5.8.1</w:t>
      </w:r>
      <w:r w:rsidRPr="00F11966">
        <w:tab/>
        <w:t>Introduction</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4601" w:name="_Toc24925927"/>
      <w:bookmarkStart w:id="4602" w:name="_Toc24926105"/>
      <w:bookmarkStart w:id="4603" w:name="_Toc24926281"/>
      <w:bookmarkStart w:id="4604" w:name="_Toc33964141"/>
      <w:bookmarkStart w:id="4605" w:name="_Toc33980908"/>
      <w:bookmarkStart w:id="4606" w:name="_Toc36462709"/>
      <w:bookmarkStart w:id="4607" w:name="_Toc36462905"/>
      <w:bookmarkStart w:id="4608" w:name="_Toc43026177"/>
      <w:bookmarkStart w:id="4609" w:name="_Toc49763711"/>
      <w:bookmarkStart w:id="4610" w:name="_Toc56754412"/>
      <w:bookmarkStart w:id="4611" w:name="_Toc88743199"/>
      <w:bookmarkStart w:id="4612" w:name="_Toc101254111"/>
      <w:bookmarkStart w:id="4613" w:name="_Toc101254550"/>
      <w:bookmarkStart w:id="4614" w:name="_Toc104112262"/>
      <w:bookmarkStart w:id="4615" w:name="_Toc104192439"/>
      <w:bookmarkStart w:id="4616" w:name="_Toc104193003"/>
      <w:bookmarkStart w:id="4617" w:name="_Toc133336389"/>
      <w:bookmarkStart w:id="4618" w:name="_Toc143984890"/>
      <w:bookmarkStart w:id="4619" w:name="_Toc144147667"/>
      <w:bookmarkStart w:id="4620" w:name="_Toc153885471"/>
      <w:r w:rsidRPr="00F11966">
        <w:t>5.8.2</w:t>
      </w:r>
      <w:r w:rsidRPr="00F11966">
        <w:tab/>
        <w:t>Simple Data Types</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lang/>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77777777" w:rsidR="000D22DC" w:rsidRDefault="000D22DC" w:rsidP="000D22DC">
            <w:pPr>
              <w:pStyle w:val="TAL"/>
              <w:rPr>
                <w:rFonts w:cs="Arial"/>
                <w:szCs w:val="18"/>
              </w:rPr>
            </w:pPr>
            <w:r>
              <w:rPr>
                <w:rFonts w:cs="Arial"/>
                <w:szCs w:val="18"/>
              </w:rPr>
              <w:t xml:space="preserve">Base Charging ID: </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rPr>
                <w:lang/>
              </w:rPr>
              <w:t xml:space="preserve"> </w:t>
            </w:r>
            <w:r>
              <w:t>ensure</w:t>
            </w:r>
            <w:r w:rsidRPr="00E26B1B">
              <w:t xml:space="preserve"> the uniqueness of the charging identifier, </w:t>
            </w:r>
            <w:r>
              <w:t>the SmfChargingId</w:t>
            </w:r>
            <w:r w:rsidR="008C783D">
              <w:rPr>
                <w:lang/>
              </w:rPr>
              <w:t xml:space="preserve"> </w:t>
            </w:r>
            <w:r>
              <w:t xml:space="preserve"> data</w:t>
            </w:r>
            <w:r w:rsidRPr="00E26B1B">
              <w:t xml:space="preserve"> type shall be used for </w:t>
            </w:r>
            <w:r w:rsidR="008C783D">
              <w:rPr>
                <w:lang/>
              </w:rPr>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4621" w:name="_Toc24925928"/>
      <w:bookmarkStart w:id="4622" w:name="_Toc24926106"/>
      <w:bookmarkStart w:id="4623" w:name="_Toc24926282"/>
      <w:bookmarkStart w:id="4624" w:name="_Toc33964142"/>
      <w:bookmarkStart w:id="4625" w:name="_Toc33980909"/>
      <w:bookmarkStart w:id="4626" w:name="_Toc36462710"/>
      <w:bookmarkStart w:id="4627" w:name="_Toc36462906"/>
      <w:bookmarkStart w:id="4628" w:name="_Toc43026178"/>
      <w:bookmarkStart w:id="4629" w:name="_Toc49763712"/>
      <w:bookmarkStart w:id="4630" w:name="_Toc56754413"/>
      <w:bookmarkStart w:id="4631" w:name="_Toc88743200"/>
      <w:bookmarkStart w:id="4632" w:name="_Toc101254112"/>
      <w:bookmarkStart w:id="4633" w:name="_Toc101254551"/>
      <w:bookmarkStart w:id="4634" w:name="_Toc104112263"/>
      <w:bookmarkStart w:id="4635" w:name="_Toc104192440"/>
      <w:bookmarkStart w:id="4636" w:name="_Toc104193004"/>
      <w:bookmarkStart w:id="4637" w:name="_Toc133336390"/>
      <w:bookmarkStart w:id="4638" w:name="_Toc143984891"/>
      <w:bookmarkStart w:id="4639" w:name="_Toc144147668"/>
      <w:bookmarkStart w:id="4640" w:name="_Toc153885472"/>
      <w:r w:rsidRPr="00F11966">
        <w:t>5.8.3</w:t>
      </w:r>
      <w:r w:rsidRPr="00F11966">
        <w:tab/>
        <w:t>Enumerations</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7E6A5A00" w14:textId="77777777" w:rsidR="00E92CBF" w:rsidRPr="00F11966" w:rsidRDefault="00E92CBF" w:rsidP="00D362EB">
      <w:pPr>
        <w:pStyle w:val="Heading3"/>
      </w:pPr>
      <w:bookmarkStart w:id="4641" w:name="_Toc24925929"/>
      <w:bookmarkStart w:id="4642" w:name="_Toc24926107"/>
      <w:bookmarkStart w:id="4643" w:name="_Toc24926283"/>
      <w:bookmarkStart w:id="4644" w:name="_Toc33964143"/>
      <w:bookmarkStart w:id="4645" w:name="_Toc33980910"/>
      <w:bookmarkStart w:id="4646" w:name="_Toc36462711"/>
      <w:bookmarkStart w:id="4647" w:name="_Toc36462907"/>
      <w:bookmarkStart w:id="4648" w:name="_Toc43026179"/>
      <w:bookmarkStart w:id="4649" w:name="_Toc49763713"/>
      <w:bookmarkStart w:id="4650" w:name="_Toc56754414"/>
      <w:bookmarkStart w:id="4651" w:name="_Toc88743201"/>
      <w:bookmarkStart w:id="4652" w:name="_Toc101254113"/>
      <w:bookmarkStart w:id="4653" w:name="_Toc101254552"/>
      <w:bookmarkStart w:id="4654" w:name="_Toc104112264"/>
      <w:bookmarkStart w:id="4655" w:name="_Toc104192441"/>
      <w:bookmarkStart w:id="4656" w:name="_Toc104193005"/>
      <w:bookmarkStart w:id="4657" w:name="_Toc133336391"/>
      <w:bookmarkStart w:id="4658" w:name="_Toc143984892"/>
      <w:bookmarkStart w:id="4659" w:name="_Toc144147669"/>
      <w:bookmarkStart w:id="4660" w:name="_Toc153885473"/>
      <w:r w:rsidRPr="00F11966">
        <w:t>5.8.4</w:t>
      </w:r>
      <w:r w:rsidRPr="00F11966">
        <w:tab/>
        <w:t>Structured Data Types</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510BB62C" w14:textId="77777777" w:rsidR="00E92CBF" w:rsidRPr="00F11966" w:rsidRDefault="00E92CBF" w:rsidP="00D362EB">
      <w:pPr>
        <w:pStyle w:val="Heading4"/>
      </w:pPr>
      <w:bookmarkStart w:id="4661" w:name="_Toc24925930"/>
      <w:bookmarkStart w:id="4662" w:name="_Toc24926108"/>
      <w:bookmarkStart w:id="4663" w:name="_Toc24926284"/>
      <w:bookmarkStart w:id="4664" w:name="_Toc33964144"/>
      <w:bookmarkStart w:id="4665" w:name="_Toc33980911"/>
      <w:bookmarkStart w:id="4666" w:name="_Toc36462712"/>
      <w:bookmarkStart w:id="4667" w:name="_Toc36462908"/>
      <w:bookmarkStart w:id="4668" w:name="_Toc43026180"/>
      <w:bookmarkStart w:id="4669" w:name="_Toc49763714"/>
      <w:bookmarkStart w:id="4670" w:name="_Toc56754415"/>
      <w:bookmarkStart w:id="4671" w:name="_Toc88743202"/>
      <w:bookmarkStart w:id="4672" w:name="_Toc101254114"/>
      <w:bookmarkStart w:id="4673" w:name="_Toc101254553"/>
      <w:bookmarkStart w:id="4674" w:name="_Toc104112265"/>
      <w:bookmarkStart w:id="4675" w:name="_Toc104192442"/>
      <w:bookmarkStart w:id="4676" w:name="_Toc104193006"/>
      <w:bookmarkStart w:id="4677" w:name="_Toc133336392"/>
      <w:bookmarkStart w:id="4678" w:name="_Toc143984893"/>
      <w:bookmarkStart w:id="4679" w:name="_Toc144147670"/>
      <w:bookmarkStart w:id="4680" w:name="_Toc153885474"/>
      <w:r w:rsidRPr="00F11966">
        <w:t>5.8.4.1</w:t>
      </w:r>
      <w:r w:rsidRPr="00F11966">
        <w:tab/>
        <w:t>Type: SecondaryRatUsageReport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681" w:name="_Toc24925931"/>
      <w:bookmarkStart w:id="4682" w:name="_Toc24926109"/>
      <w:bookmarkStart w:id="4683" w:name="_Toc24926285"/>
      <w:bookmarkStart w:id="4684" w:name="_Toc33964145"/>
      <w:bookmarkStart w:id="4685" w:name="_Toc33980912"/>
      <w:bookmarkStart w:id="4686" w:name="_Toc36462713"/>
      <w:bookmarkStart w:id="4687" w:name="_Toc36462909"/>
      <w:bookmarkStart w:id="4688" w:name="_Toc43026181"/>
      <w:bookmarkStart w:id="4689" w:name="_Toc49763715"/>
      <w:bookmarkStart w:id="4690" w:name="_Toc56754416"/>
      <w:bookmarkStart w:id="4691" w:name="_Toc88743203"/>
      <w:bookmarkStart w:id="4692" w:name="_Toc101254115"/>
      <w:bookmarkStart w:id="4693" w:name="_Toc101254554"/>
      <w:bookmarkStart w:id="4694" w:name="_Toc104112266"/>
      <w:bookmarkStart w:id="4695" w:name="_Toc104192443"/>
      <w:bookmarkStart w:id="4696" w:name="_Toc104193007"/>
      <w:bookmarkStart w:id="4697" w:name="_Toc133336393"/>
      <w:bookmarkStart w:id="4698" w:name="_Toc143984894"/>
      <w:bookmarkStart w:id="4699" w:name="_Toc144147671"/>
      <w:bookmarkStart w:id="4700" w:name="_Toc153885475"/>
      <w:r w:rsidRPr="00F11966">
        <w:lastRenderedPageBreak/>
        <w:t>5.8.4.2</w:t>
      </w:r>
      <w:r w:rsidRPr="00F11966">
        <w:tab/>
        <w:t>Type: QoSFlowUsageReport</w:t>
      </w:r>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701" w:name="_Toc24925932"/>
      <w:bookmarkStart w:id="4702" w:name="_Toc24926110"/>
      <w:bookmarkStart w:id="4703" w:name="_Toc24926286"/>
      <w:bookmarkStart w:id="4704" w:name="_Toc33964146"/>
      <w:bookmarkStart w:id="4705" w:name="_Toc33980913"/>
      <w:bookmarkStart w:id="4706" w:name="_Toc36462714"/>
      <w:bookmarkStart w:id="4707" w:name="_Toc36462910"/>
      <w:bookmarkStart w:id="4708" w:name="_Toc43026182"/>
      <w:bookmarkStart w:id="4709" w:name="_Toc49763716"/>
      <w:bookmarkStart w:id="4710" w:name="_Toc56754417"/>
      <w:bookmarkStart w:id="4711" w:name="_Toc88743204"/>
      <w:bookmarkStart w:id="4712" w:name="_Toc101254116"/>
      <w:bookmarkStart w:id="4713" w:name="_Toc101254555"/>
      <w:bookmarkStart w:id="4714" w:name="_Toc104112267"/>
      <w:bookmarkStart w:id="4715" w:name="_Toc104192444"/>
      <w:bookmarkStart w:id="4716" w:name="_Toc104193008"/>
      <w:bookmarkStart w:id="4717" w:name="_Toc133336394"/>
      <w:bookmarkStart w:id="4718" w:name="_Toc143984895"/>
      <w:bookmarkStart w:id="4719" w:name="_Toc144147672"/>
      <w:bookmarkStart w:id="4720" w:name="_Toc153885476"/>
      <w:r w:rsidRPr="00F11966">
        <w:t>5.8.4.3</w:t>
      </w:r>
      <w:r w:rsidRPr="00F11966">
        <w:tab/>
        <w:t>Type: SecondaryRatUsageInfo</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721" w:name="_Toc24925933"/>
      <w:bookmarkStart w:id="4722" w:name="_Toc24926111"/>
      <w:bookmarkStart w:id="4723" w:name="_Toc24926287"/>
      <w:bookmarkStart w:id="4724" w:name="_Toc33964147"/>
      <w:bookmarkStart w:id="4725" w:name="_Toc33980914"/>
      <w:bookmarkStart w:id="4726" w:name="_Toc36462715"/>
      <w:bookmarkStart w:id="4727" w:name="_Toc36462911"/>
      <w:bookmarkStart w:id="4728" w:name="_Toc43026183"/>
      <w:bookmarkStart w:id="4729" w:name="_Toc49763717"/>
      <w:bookmarkStart w:id="4730" w:name="_Toc56754418"/>
      <w:bookmarkStart w:id="4731" w:name="_Toc88743205"/>
      <w:bookmarkStart w:id="4732" w:name="_Toc101254117"/>
      <w:bookmarkStart w:id="4733" w:name="_Toc101254556"/>
      <w:bookmarkStart w:id="4734" w:name="_Toc104112268"/>
      <w:bookmarkStart w:id="4735" w:name="_Toc104192445"/>
      <w:bookmarkStart w:id="4736" w:name="_Toc104193009"/>
      <w:bookmarkStart w:id="4737" w:name="_Toc133336395"/>
      <w:bookmarkStart w:id="4738" w:name="_Toc143984896"/>
      <w:bookmarkStart w:id="4739" w:name="_Toc144147673"/>
      <w:bookmarkStart w:id="4740" w:name="_Toc153885477"/>
      <w:r w:rsidRPr="00F11966">
        <w:t>5.8.4.4</w:t>
      </w:r>
      <w:r w:rsidRPr="00F11966">
        <w:tab/>
        <w:t>Type: VolumeTimedReport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741" w:name="_Toc88743206"/>
      <w:bookmarkStart w:id="4742" w:name="_Toc101254118"/>
      <w:bookmarkStart w:id="4743" w:name="_Toc101254557"/>
      <w:bookmarkStart w:id="4744" w:name="_Toc104112269"/>
      <w:bookmarkStart w:id="4745" w:name="_Toc104192446"/>
      <w:bookmarkStart w:id="4746" w:name="_Toc104193010"/>
      <w:bookmarkStart w:id="4747" w:name="_Toc133336396"/>
      <w:bookmarkStart w:id="4748" w:name="_Toc143984897"/>
      <w:bookmarkStart w:id="4749" w:name="_Toc144147674"/>
      <w:bookmarkStart w:id="4750" w:name="_Toc24937542"/>
      <w:bookmarkStart w:id="4751" w:name="_Toc33962357"/>
      <w:bookmarkStart w:id="4752" w:name="_Toc42883119"/>
      <w:bookmarkStart w:id="4753" w:name="_Toc49732987"/>
      <w:bookmarkStart w:id="4754" w:name="_Toc56690608"/>
      <w:bookmarkStart w:id="4755" w:name="_Toc74948771"/>
      <w:bookmarkStart w:id="4756" w:name="_Toc25073758"/>
      <w:bookmarkStart w:id="4757" w:name="_Toc34062923"/>
      <w:bookmarkStart w:id="4758" w:name="_Toc43119891"/>
      <w:bookmarkStart w:id="4759" w:name="_Toc49767943"/>
      <w:bookmarkStart w:id="4760" w:name="_Toc56434116"/>
      <w:bookmarkStart w:id="4761" w:name="_Toc74941563"/>
      <w:bookmarkStart w:id="4762" w:name="_Toc153885478"/>
      <w:r w:rsidRPr="00F11966">
        <w:t>5.</w:t>
      </w:r>
      <w:r>
        <w:t>9</w:t>
      </w:r>
      <w:r w:rsidRPr="00F11966">
        <w:tab/>
        <w:t xml:space="preserve">Data Types related to </w:t>
      </w:r>
      <w:r>
        <w:t>MBS</w:t>
      </w:r>
      <w:bookmarkEnd w:id="4741"/>
      <w:bookmarkEnd w:id="4742"/>
      <w:bookmarkEnd w:id="4743"/>
      <w:bookmarkEnd w:id="4744"/>
      <w:bookmarkEnd w:id="4745"/>
      <w:bookmarkEnd w:id="4746"/>
      <w:bookmarkEnd w:id="4747"/>
      <w:bookmarkEnd w:id="4748"/>
      <w:bookmarkEnd w:id="4749"/>
      <w:bookmarkEnd w:id="4762"/>
    </w:p>
    <w:p w14:paraId="7087EDCD" w14:textId="77777777" w:rsidR="00A6395C" w:rsidRPr="00F11966" w:rsidRDefault="00A6395C" w:rsidP="00D362EB">
      <w:pPr>
        <w:pStyle w:val="Heading3"/>
      </w:pPr>
      <w:bookmarkStart w:id="4763" w:name="_Toc88743207"/>
      <w:bookmarkStart w:id="4764" w:name="_Toc101254119"/>
      <w:bookmarkStart w:id="4765" w:name="_Toc101254558"/>
      <w:bookmarkStart w:id="4766" w:name="_Toc104112270"/>
      <w:bookmarkStart w:id="4767" w:name="_Toc104192447"/>
      <w:bookmarkStart w:id="4768" w:name="_Toc104193011"/>
      <w:bookmarkStart w:id="4769" w:name="_Toc133336397"/>
      <w:bookmarkStart w:id="4770" w:name="_Toc143984898"/>
      <w:bookmarkStart w:id="4771" w:name="_Toc144147675"/>
      <w:bookmarkStart w:id="4772" w:name="_Toc153885479"/>
      <w:r w:rsidRPr="00F11966">
        <w:t>5.</w:t>
      </w:r>
      <w:r>
        <w:t>9</w:t>
      </w:r>
      <w:r w:rsidRPr="00F11966">
        <w:t>.1</w:t>
      </w:r>
      <w:r w:rsidRPr="00F11966">
        <w:tab/>
        <w:t>Introduction</w:t>
      </w:r>
      <w:bookmarkEnd w:id="4763"/>
      <w:bookmarkEnd w:id="4764"/>
      <w:bookmarkEnd w:id="4765"/>
      <w:bookmarkEnd w:id="4766"/>
      <w:bookmarkEnd w:id="4767"/>
      <w:bookmarkEnd w:id="4768"/>
      <w:bookmarkEnd w:id="4769"/>
      <w:bookmarkEnd w:id="4770"/>
      <w:bookmarkEnd w:id="4771"/>
      <w:bookmarkEnd w:id="4772"/>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4773" w:name="_Toc88743208"/>
      <w:bookmarkStart w:id="4774" w:name="_Toc101254120"/>
      <w:bookmarkStart w:id="4775" w:name="_Toc101254559"/>
      <w:bookmarkStart w:id="4776" w:name="_Toc104112271"/>
      <w:bookmarkStart w:id="4777" w:name="_Toc104192448"/>
      <w:bookmarkStart w:id="4778" w:name="_Toc104193012"/>
      <w:bookmarkStart w:id="4779" w:name="_Toc133336398"/>
      <w:bookmarkStart w:id="4780" w:name="_Toc143984899"/>
      <w:bookmarkStart w:id="4781" w:name="_Toc144147676"/>
      <w:bookmarkStart w:id="4782" w:name="_Toc153885480"/>
      <w:r w:rsidRPr="00F11966">
        <w:t>5.</w:t>
      </w:r>
      <w:r>
        <w:t>9</w:t>
      </w:r>
      <w:r w:rsidRPr="00F11966">
        <w:t>.2</w:t>
      </w:r>
      <w:r w:rsidRPr="00F11966">
        <w:tab/>
        <w:t>Simple Data Types</w:t>
      </w:r>
      <w:bookmarkEnd w:id="4773"/>
      <w:bookmarkEnd w:id="4774"/>
      <w:bookmarkEnd w:id="4775"/>
      <w:bookmarkEnd w:id="4776"/>
      <w:bookmarkEnd w:id="4777"/>
      <w:bookmarkEnd w:id="4778"/>
      <w:bookmarkEnd w:id="4779"/>
      <w:bookmarkEnd w:id="4780"/>
      <w:bookmarkEnd w:id="4781"/>
      <w:bookmarkEnd w:id="478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783" w:name="_Toc88743209"/>
      <w:bookmarkStart w:id="4784" w:name="_Toc101254121"/>
      <w:bookmarkStart w:id="4785" w:name="_Toc101254560"/>
      <w:bookmarkStart w:id="4786" w:name="_Toc104112272"/>
      <w:bookmarkStart w:id="4787" w:name="_Toc104192449"/>
      <w:bookmarkStart w:id="4788" w:name="_Toc104193013"/>
      <w:bookmarkStart w:id="4789" w:name="_Toc133336399"/>
      <w:bookmarkStart w:id="4790" w:name="_Toc143984900"/>
      <w:bookmarkStart w:id="4791" w:name="_Toc144147677"/>
      <w:bookmarkStart w:id="4792" w:name="_Toc153885481"/>
      <w:r w:rsidRPr="00F11966">
        <w:t>5.</w:t>
      </w:r>
      <w:r>
        <w:t>9</w:t>
      </w:r>
      <w:r w:rsidRPr="00F11966">
        <w:t>.3</w:t>
      </w:r>
      <w:r w:rsidRPr="00F11966">
        <w:tab/>
        <w:t>Enumerations</w:t>
      </w:r>
      <w:bookmarkEnd w:id="4783"/>
      <w:bookmarkEnd w:id="4784"/>
      <w:bookmarkEnd w:id="4785"/>
      <w:bookmarkEnd w:id="4786"/>
      <w:bookmarkEnd w:id="4787"/>
      <w:bookmarkEnd w:id="4788"/>
      <w:bookmarkEnd w:id="4789"/>
      <w:bookmarkEnd w:id="4790"/>
      <w:bookmarkEnd w:id="4791"/>
      <w:bookmarkEnd w:id="4792"/>
    </w:p>
    <w:p w14:paraId="461AE751" w14:textId="77777777" w:rsidR="00BC4506" w:rsidRPr="00BC662F" w:rsidRDefault="00BC4506" w:rsidP="00D362EB">
      <w:pPr>
        <w:pStyle w:val="Heading4"/>
      </w:pPr>
      <w:bookmarkStart w:id="4793" w:name="_Toc88743210"/>
      <w:bookmarkStart w:id="4794" w:name="_Toc101254122"/>
      <w:bookmarkStart w:id="4795" w:name="_Toc101254561"/>
      <w:bookmarkStart w:id="4796" w:name="_Toc104112273"/>
      <w:bookmarkStart w:id="4797" w:name="_Toc104192450"/>
      <w:bookmarkStart w:id="4798" w:name="_Toc104193014"/>
      <w:bookmarkStart w:id="4799" w:name="_Toc133336400"/>
      <w:bookmarkStart w:id="4800" w:name="_Toc143984901"/>
      <w:bookmarkStart w:id="4801" w:name="_Toc144147678"/>
      <w:bookmarkStart w:id="4802" w:name="_Toc153885482"/>
      <w:r>
        <w:t>5.9.3.1</w:t>
      </w:r>
      <w:r w:rsidRPr="00BC662F">
        <w:tab/>
        <w:t xml:space="preserve">Enumeration: </w:t>
      </w:r>
      <w:r>
        <w:t>MbsServiceType</w:t>
      </w:r>
      <w:bookmarkEnd w:id="4793"/>
      <w:bookmarkEnd w:id="4794"/>
      <w:bookmarkEnd w:id="4795"/>
      <w:bookmarkEnd w:id="4796"/>
      <w:bookmarkEnd w:id="4797"/>
      <w:bookmarkEnd w:id="4798"/>
      <w:bookmarkEnd w:id="4799"/>
      <w:bookmarkEnd w:id="4800"/>
      <w:bookmarkEnd w:id="4801"/>
      <w:bookmarkEnd w:id="4802"/>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803" w:name="_Toc88743211"/>
      <w:bookmarkStart w:id="4804" w:name="_Toc101254123"/>
      <w:bookmarkStart w:id="4805" w:name="_Toc101254562"/>
      <w:bookmarkStart w:id="4806" w:name="_Toc104112274"/>
      <w:bookmarkStart w:id="4807" w:name="_Toc104192451"/>
      <w:bookmarkStart w:id="4808" w:name="_Toc104193015"/>
      <w:bookmarkStart w:id="4809" w:name="_Toc133336401"/>
      <w:bookmarkStart w:id="4810" w:name="_Toc143984902"/>
      <w:bookmarkStart w:id="4811" w:name="_Toc144147679"/>
      <w:bookmarkStart w:id="4812" w:name="_Toc153885483"/>
      <w:r>
        <w:t>5.9.3.</w:t>
      </w:r>
      <w:r w:rsidR="009F327B">
        <w:t>2</w:t>
      </w:r>
      <w:r w:rsidRPr="00BC662F">
        <w:tab/>
        <w:t xml:space="preserve">Enumeration: </w:t>
      </w:r>
      <w:r>
        <w:t>MbsSessionActivityStatus</w:t>
      </w:r>
      <w:bookmarkEnd w:id="4803"/>
      <w:bookmarkEnd w:id="4804"/>
      <w:bookmarkEnd w:id="4805"/>
      <w:bookmarkEnd w:id="4806"/>
      <w:bookmarkEnd w:id="4807"/>
      <w:bookmarkEnd w:id="4808"/>
      <w:bookmarkEnd w:id="4809"/>
      <w:bookmarkEnd w:id="4810"/>
      <w:bookmarkEnd w:id="4811"/>
      <w:bookmarkEnd w:id="481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813" w:name="_Toc101254124"/>
      <w:bookmarkStart w:id="4814" w:name="_Toc101254563"/>
      <w:bookmarkStart w:id="4815" w:name="_Toc104112275"/>
      <w:bookmarkStart w:id="4816" w:name="_Toc104192452"/>
      <w:bookmarkStart w:id="4817" w:name="_Toc104193016"/>
      <w:bookmarkStart w:id="4818" w:name="_Toc133336402"/>
      <w:bookmarkStart w:id="4819" w:name="_Toc143984903"/>
      <w:bookmarkStart w:id="4820" w:name="_Toc144147680"/>
      <w:bookmarkStart w:id="4821" w:name="_Toc153885484"/>
      <w:r>
        <w:lastRenderedPageBreak/>
        <w:t>5.9.3.3</w:t>
      </w:r>
      <w:r>
        <w:tab/>
      </w:r>
      <w:r w:rsidRPr="00052626">
        <w:t>Enumeration</w:t>
      </w:r>
      <w:r>
        <w:t>: MbsSessionEventType</w:t>
      </w:r>
      <w:bookmarkEnd w:id="4813"/>
      <w:bookmarkEnd w:id="4814"/>
      <w:bookmarkEnd w:id="4815"/>
      <w:bookmarkEnd w:id="4816"/>
      <w:bookmarkEnd w:id="4817"/>
      <w:bookmarkEnd w:id="4818"/>
      <w:bookmarkEnd w:id="4819"/>
      <w:bookmarkEnd w:id="4820"/>
      <w:bookmarkEnd w:id="4821"/>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822" w:name="_Toc101254125"/>
      <w:bookmarkStart w:id="4823" w:name="_Toc101254564"/>
      <w:bookmarkStart w:id="4824" w:name="_Toc104112276"/>
      <w:bookmarkStart w:id="4825" w:name="_Toc104192453"/>
      <w:bookmarkStart w:id="4826" w:name="_Toc104193017"/>
      <w:bookmarkStart w:id="4827" w:name="_Toc133336403"/>
      <w:bookmarkStart w:id="4828" w:name="_Toc143984904"/>
      <w:bookmarkStart w:id="4829" w:name="_Toc144147681"/>
      <w:bookmarkStart w:id="4830" w:name="_Toc153885485"/>
      <w:r>
        <w:t>5.9.3.4</w:t>
      </w:r>
      <w:r>
        <w:tab/>
      </w:r>
      <w:r w:rsidRPr="00052626">
        <w:t>Enumeration</w:t>
      </w:r>
      <w:r>
        <w:t>: BroadcastDeliveryStatus</w:t>
      </w:r>
      <w:bookmarkEnd w:id="4822"/>
      <w:bookmarkEnd w:id="4823"/>
      <w:bookmarkEnd w:id="4824"/>
      <w:bookmarkEnd w:id="4825"/>
      <w:bookmarkEnd w:id="4826"/>
      <w:bookmarkEnd w:id="4827"/>
      <w:bookmarkEnd w:id="4828"/>
      <w:bookmarkEnd w:id="4829"/>
      <w:bookmarkEnd w:id="4830"/>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831" w:name="_Toc88743212"/>
      <w:bookmarkStart w:id="4832" w:name="_Toc101254126"/>
      <w:bookmarkStart w:id="4833" w:name="_Toc101254565"/>
      <w:bookmarkStart w:id="4834" w:name="_Toc104112277"/>
      <w:bookmarkStart w:id="4835" w:name="_Toc104192454"/>
      <w:bookmarkStart w:id="4836" w:name="_Toc104193018"/>
      <w:bookmarkStart w:id="4837" w:name="_Toc133336404"/>
      <w:bookmarkStart w:id="4838" w:name="_Toc143984905"/>
      <w:bookmarkStart w:id="4839" w:name="_Toc144147682"/>
      <w:bookmarkStart w:id="4840" w:name="_Toc153885486"/>
      <w:r w:rsidRPr="00F11966">
        <w:t>5.</w:t>
      </w:r>
      <w:r>
        <w:t>9</w:t>
      </w:r>
      <w:r w:rsidRPr="00F11966">
        <w:t>.4</w:t>
      </w:r>
      <w:r w:rsidRPr="00F11966">
        <w:tab/>
        <w:t>Structured Data Types</w:t>
      </w:r>
      <w:bookmarkEnd w:id="4831"/>
      <w:bookmarkEnd w:id="4832"/>
      <w:bookmarkEnd w:id="4833"/>
      <w:bookmarkEnd w:id="4834"/>
      <w:bookmarkEnd w:id="4835"/>
      <w:bookmarkEnd w:id="4836"/>
      <w:bookmarkEnd w:id="4837"/>
      <w:bookmarkEnd w:id="4838"/>
      <w:bookmarkEnd w:id="4839"/>
      <w:bookmarkEnd w:id="4840"/>
    </w:p>
    <w:p w14:paraId="049CDEEF" w14:textId="77777777" w:rsidR="00A6395C" w:rsidRPr="00F11966" w:rsidRDefault="00A6395C" w:rsidP="00D362EB">
      <w:pPr>
        <w:pStyle w:val="Heading4"/>
      </w:pPr>
      <w:bookmarkStart w:id="4841" w:name="_Toc88743213"/>
      <w:bookmarkStart w:id="4842" w:name="_Toc101254127"/>
      <w:bookmarkStart w:id="4843" w:name="_Toc101254566"/>
      <w:bookmarkStart w:id="4844" w:name="_Toc104112278"/>
      <w:bookmarkStart w:id="4845" w:name="_Toc104192455"/>
      <w:bookmarkStart w:id="4846" w:name="_Toc104193019"/>
      <w:bookmarkStart w:id="4847" w:name="_Toc133336405"/>
      <w:bookmarkStart w:id="4848" w:name="_Toc143984906"/>
      <w:bookmarkStart w:id="4849" w:name="_Toc144147683"/>
      <w:bookmarkStart w:id="4850" w:name="_Toc153885487"/>
      <w:r w:rsidRPr="00F11966">
        <w:t>5.</w:t>
      </w:r>
      <w:r>
        <w:t>9</w:t>
      </w:r>
      <w:r w:rsidRPr="00F11966">
        <w:t>.4.</w:t>
      </w:r>
      <w:r>
        <w:t>1</w:t>
      </w:r>
      <w:r w:rsidRPr="00F11966">
        <w:tab/>
        <w:t xml:space="preserve">Type: </w:t>
      </w:r>
      <w:r>
        <w:t>MbsSessionId</w:t>
      </w:r>
      <w:bookmarkEnd w:id="4841"/>
      <w:bookmarkEnd w:id="4842"/>
      <w:bookmarkEnd w:id="4843"/>
      <w:bookmarkEnd w:id="4844"/>
      <w:bookmarkEnd w:id="4845"/>
      <w:bookmarkEnd w:id="4846"/>
      <w:bookmarkEnd w:id="4847"/>
      <w:bookmarkEnd w:id="4848"/>
      <w:bookmarkEnd w:id="4849"/>
      <w:bookmarkEnd w:id="485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851" w:name="_Toc88743214"/>
      <w:bookmarkStart w:id="4852" w:name="_Toc101254128"/>
      <w:bookmarkStart w:id="4853" w:name="_Toc101254567"/>
      <w:bookmarkStart w:id="4854" w:name="_Toc104112279"/>
      <w:bookmarkStart w:id="4855" w:name="_Toc104192456"/>
      <w:bookmarkStart w:id="4856" w:name="_Toc104193020"/>
      <w:bookmarkStart w:id="4857" w:name="_Toc133336406"/>
      <w:bookmarkStart w:id="4858" w:name="_Toc143984907"/>
      <w:bookmarkStart w:id="4859" w:name="_Toc144147684"/>
      <w:bookmarkStart w:id="4860" w:name="_Toc153885488"/>
      <w:r w:rsidRPr="00F11966">
        <w:t>5.</w:t>
      </w:r>
      <w:r w:rsidR="009F327B">
        <w:t>9</w:t>
      </w:r>
      <w:r w:rsidRPr="00F11966">
        <w:t>.4.</w:t>
      </w:r>
      <w:r>
        <w:t>2</w:t>
      </w:r>
      <w:r w:rsidRPr="00F11966">
        <w:tab/>
        <w:t xml:space="preserve">Type: </w:t>
      </w:r>
      <w:r>
        <w:t>Tmgi</w:t>
      </w:r>
      <w:bookmarkEnd w:id="4851"/>
      <w:bookmarkEnd w:id="4852"/>
      <w:bookmarkEnd w:id="4853"/>
      <w:bookmarkEnd w:id="4854"/>
      <w:bookmarkEnd w:id="4855"/>
      <w:bookmarkEnd w:id="4856"/>
      <w:bookmarkEnd w:id="4857"/>
      <w:bookmarkEnd w:id="4858"/>
      <w:bookmarkEnd w:id="4859"/>
      <w:bookmarkEnd w:id="486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861" w:name="_Toc88743215"/>
      <w:bookmarkStart w:id="4862" w:name="_Toc101254129"/>
      <w:bookmarkStart w:id="4863" w:name="_Toc101254568"/>
      <w:bookmarkStart w:id="4864" w:name="_Toc104112280"/>
      <w:bookmarkStart w:id="4865" w:name="_Toc104192457"/>
      <w:bookmarkStart w:id="4866" w:name="_Toc104193021"/>
      <w:bookmarkStart w:id="4867" w:name="_Toc133336407"/>
      <w:bookmarkStart w:id="4868" w:name="_Toc143984908"/>
      <w:bookmarkStart w:id="4869" w:name="_Toc144147685"/>
      <w:bookmarkStart w:id="4870" w:name="_Toc153885489"/>
      <w:r w:rsidRPr="00F11966">
        <w:lastRenderedPageBreak/>
        <w:t>5.</w:t>
      </w:r>
      <w:r>
        <w:t>9</w:t>
      </w:r>
      <w:r w:rsidRPr="00F11966">
        <w:t>.4.</w:t>
      </w:r>
      <w:r>
        <w:t>3</w:t>
      </w:r>
      <w:r w:rsidRPr="00F11966">
        <w:tab/>
        <w:t xml:space="preserve">Type: </w:t>
      </w:r>
      <w:r>
        <w:t>Ssm</w:t>
      </w:r>
      <w:bookmarkEnd w:id="4861"/>
      <w:bookmarkEnd w:id="4862"/>
      <w:bookmarkEnd w:id="4863"/>
      <w:bookmarkEnd w:id="4864"/>
      <w:bookmarkEnd w:id="4865"/>
      <w:bookmarkEnd w:id="4866"/>
      <w:bookmarkEnd w:id="4867"/>
      <w:bookmarkEnd w:id="4868"/>
      <w:bookmarkEnd w:id="4869"/>
      <w:bookmarkEnd w:id="487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871" w:name="_Toc88743216"/>
      <w:bookmarkStart w:id="4872" w:name="_Toc101254130"/>
      <w:bookmarkStart w:id="4873" w:name="_Toc101254569"/>
      <w:bookmarkStart w:id="4874" w:name="_Toc104112281"/>
      <w:bookmarkStart w:id="4875" w:name="_Toc104192458"/>
      <w:bookmarkStart w:id="4876" w:name="_Toc104193022"/>
      <w:bookmarkStart w:id="4877" w:name="_Toc133336408"/>
      <w:bookmarkStart w:id="4878" w:name="_Toc143984909"/>
      <w:bookmarkStart w:id="4879" w:name="_Toc144147686"/>
      <w:bookmarkStart w:id="4880" w:name="_Toc153885490"/>
      <w:r w:rsidRPr="00F11966">
        <w:t>5.</w:t>
      </w:r>
      <w:r>
        <w:t>9</w:t>
      </w:r>
      <w:r w:rsidRPr="00F11966">
        <w:t>.4.</w:t>
      </w:r>
      <w:r>
        <w:t>4</w:t>
      </w:r>
      <w:r w:rsidRPr="00F11966">
        <w:tab/>
        <w:t xml:space="preserve">Type: </w:t>
      </w:r>
      <w:r>
        <w:t>MbsServiceArea</w:t>
      </w:r>
      <w:bookmarkEnd w:id="4871"/>
      <w:bookmarkEnd w:id="4872"/>
      <w:bookmarkEnd w:id="4873"/>
      <w:bookmarkEnd w:id="4874"/>
      <w:bookmarkEnd w:id="4875"/>
      <w:bookmarkEnd w:id="4876"/>
      <w:bookmarkEnd w:id="4877"/>
      <w:bookmarkEnd w:id="4878"/>
      <w:bookmarkEnd w:id="4879"/>
      <w:bookmarkEnd w:id="4880"/>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750"/>
      <w:bookmarkEnd w:id="4751"/>
      <w:bookmarkEnd w:id="4752"/>
      <w:bookmarkEnd w:id="4753"/>
      <w:bookmarkEnd w:id="4754"/>
      <w:bookmarkEnd w:id="4755"/>
      <w:bookmarkEnd w:id="4756"/>
      <w:bookmarkEnd w:id="4757"/>
      <w:bookmarkEnd w:id="4758"/>
      <w:bookmarkEnd w:id="4759"/>
      <w:bookmarkEnd w:id="4760"/>
      <w:bookmarkEnd w:id="4761"/>
    </w:tbl>
    <w:p w14:paraId="677DC313" w14:textId="77777777" w:rsidR="00E92CBF" w:rsidRDefault="00E92CBF" w:rsidP="00E92CBF"/>
    <w:p w14:paraId="5EB19F05" w14:textId="77777777" w:rsidR="00EA453B" w:rsidRPr="00F11966" w:rsidRDefault="00EA453B" w:rsidP="00D362EB">
      <w:pPr>
        <w:pStyle w:val="Heading4"/>
      </w:pPr>
      <w:bookmarkStart w:id="4881" w:name="_Toc88743217"/>
      <w:bookmarkStart w:id="4882" w:name="_Toc101254131"/>
      <w:bookmarkStart w:id="4883" w:name="_Toc101254570"/>
      <w:bookmarkStart w:id="4884" w:name="_Toc104112282"/>
      <w:bookmarkStart w:id="4885" w:name="_Toc104192459"/>
      <w:bookmarkStart w:id="4886" w:name="_Toc104193023"/>
      <w:bookmarkStart w:id="4887" w:name="_Toc133336409"/>
      <w:bookmarkStart w:id="4888" w:name="_Toc143984910"/>
      <w:bookmarkStart w:id="4889" w:name="_Toc144147687"/>
      <w:bookmarkStart w:id="4890" w:name="_Toc153885491"/>
      <w:r w:rsidRPr="00F11966">
        <w:t>5.</w:t>
      </w:r>
      <w:r>
        <w:t>9</w:t>
      </w:r>
      <w:r w:rsidRPr="00F11966">
        <w:t>.4.</w:t>
      </w:r>
      <w:r>
        <w:t>5</w:t>
      </w:r>
      <w:r w:rsidRPr="00F11966">
        <w:tab/>
        <w:t xml:space="preserve">Type: </w:t>
      </w:r>
      <w:r>
        <w:t>NcgiTai</w:t>
      </w:r>
      <w:bookmarkEnd w:id="4881"/>
      <w:bookmarkEnd w:id="4882"/>
      <w:bookmarkEnd w:id="4883"/>
      <w:bookmarkEnd w:id="4884"/>
      <w:bookmarkEnd w:id="4885"/>
      <w:bookmarkEnd w:id="4886"/>
      <w:bookmarkEnd w:id="4887"/>
      <w:bookmarkEnd w:id="4888"/>
      <w:bookmarkEnd w:id="4889"/>
      <w:bookmarkEnd w:id="489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891" w:name="_Toc88743218"/>
      <w:bookmarkStart w:id="4892" w:name="_Toc101254132"/>
      <w:bookmarkStart w:id="4893" w:name="_Toc101254571"/>
      <w:bookmarkStart w:id="4894" w:name="_Toc104112283"/>
      <w:bookmarkStart w:id="4895" w:name="_Toc104192460"/>
      <w:bookmarkStart w:id="4896" w:name="_Toc104193024"/>
      <w:bookmarkStart w:id="4897" w:name="_Toc133336410"/>
      <w:bookmarkStart w:id="4898" w:name="_Toc143984911"/>
      <w:bookmarkStart w:id="4899" w:name="_Toc144147688"/>
      <w:bookmarkStart w:id="4900" w:name="_Toc153885492"/>
      <w:r w:rsidRPr="00F11966">
        <w:lastRenderedPageBreak/>
        <w:t>5.</w:t>
      </w:r>
      <w:r>
        <w:t>9</w:t>
      </w:r>
      <w:r w:rsidRPr="00F11966">
        <w:t>.4.</w:t>
      </w:r>
      <w:r>
        <w:t>6</w:t>
      </w:r>
      <w:r w:rsidRPr="00F11966">
        <w:tab/>
        <w:t xml:space="preserve">Type: </w:t>
      </w:r>
      <w:r>
        <w:t>MbsSession</w:t>
      </w:r>
      <w:bookmarkEnd w:id="4891"/>
      <w:bookmarkEnd w:id="4892"/>
      <w:bookmarkEnd w:id="4893"/>
      <w:bookmarkEnd w:id="4894"/>
      <w:bookmarkEnd w:id="4895"/>
      <w:bookmarkEnd w:id="4896"/>
      <w:bookmarkEnd w:id="4897"/>
      <w:bookmarkEnd w:id="4898"/>
      <w:bookmarkEnd w:id="4899"/>
      <w:bookmarkEnd w:id="490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90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90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90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90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w:t>
            </w:r>
            <w:r>
              <w:rPr>
                <w:rFonts w:cs="Arial"/>
                <w:szCs w:val="18"/>
                <w:lang/>
              </w:rPr>
              <w:t> 3</w:t>
            </w:r>
            <w:r>
              <w:rPr>
                <w:rFonts w:cs="Arial"/>
                <w:szCs w:val="18"/>
              </w:rPr>
              <w:t>)</w:t>
            </w:r>
          </w:p>
        </w:tc>
      </w:tr>
      <w:tr w:rsidR="00E736DE" w:rsidRPr="00F11966" w14:paraId="2EA3624E"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w:t>
            </w:r>
            <w:r>
              <w:rPr>
                <w:rFonts w:cs="Arial"/>
                <w:szCs w:val="18"/>
                <w:lang/>
              </w:rPr>
              <w:t> 3</w:t>
            </w:r>
            <w:r>
              <w:rPr>
                <w:rFonts w:cs="Arial"/>
                <w:szCs w:val="18"/>
              </w:rPr>
              <w:t>)</w:t>
            </w:r>
          </w:p>
        </w:tc>
      </w:tr>
      <w:tr w:rsidR="00E736DE" w:rsidRPr="00F11966" w14:paraId="34AC6CF4"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4903" w:name="_PERM_MCCTEMPBM_CRPT84370122___2"/>
            <w:r>
              <w:rPr>
                <w:rFonts w:ascii="Arial" w:hAnsi="Arial" w:cs="Arial"/>
                <w:sz w:val="18"/>
                <w:szCs w:val="18"/>
                <w:lang w:eastAsia="zh-CN"/>
              </w:rPr>
              <w:t>- true: any UE may join the MBS session</w:t>
            </w:r>
          </w:p>
          <w:bookmarkEnd w:id="490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E736DE" w:rsidRPr="00F11966" w14:paraId="1F21131B" w14:textId="77777777" w:rsidTr="00E736DE">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E736DE" w:rsidRDefault="00E736DE" w:rsidP="00E736DE">
            <w:pPr>
              <w:pStyle w:val="TAN"/>
            </w:pPr>
            <w:r>
              <w:t>NOTE 1:</w:t>
            </w:r>
            <w:r>
              <w:tab/>
              <w:t>At least one of the mbsSessionId IE and tmgiAllocReq IE shall be present. Both may be present if the mbsSessionId IE does not contain a TMGI (i.e. if it only contains a SSM).</w:t>
            </w:r>
          </w:p>
          <w:p w14:paraId="62CA0C57" w14:textId="77777777" w:rsidR="00E736DE" w:rsidRDefault="00E736DE" w:rsidP="00E736DE">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E736DE" w:rsidRPr="00F11966" w:rsidRDefault="00E736DE" w:rsidP="00E736DE">
            <w:pPr>
              <w:pStyle w:val="TAN"/>
              <w:rPr>
                <w:rFonts w:cs="Arial"/>
                <w:szCs w:val="18"/>
              </w:rPr>
            </w:pPr>
            <w:r>
              <w:t>NOTE </w:t>
            </w:r>
            <w:r>
              <w:rPr>
                <w:lang/>
              </w:rPr>
              <w:t>3</w:t>
            </w:r>
            <w:r>
              <w:t>:</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904" w:name="_Toc101254133"/>
      <w:bookmarkStart w:id="4905" w:name="_Toc101254572"/>
      <w:bookmarkStart w:id="4906" w:name="_Toc104112284"/>
      <w:bookmarkStart w:id="4907" w:name="_Toc104192461"/>
      <w:bookmarkStart w:id="4908" w:name="_Toc104193025"/>
      <w:bookmarkStart w:id="4909" w:name="_Toc133336411"/>
      <w:bookmarkStart w:id="4910" w:name="_Toc143984912"/>
      <w:bookmarkStart w:id="4911" w:name="_Toc144147689"/>
      <w:bookmarkStart w:id="4912" w:name="_Toc153885493"/>
      <w:r>
        <w:lastRenderedPageBreak/>
        <w:t>5.9.4.7</w:t>
      </w:r>
      <w:r>
        <w:tab/>
        <w:t>Type: MbsSessionSubscription</w:t>
      </w:r>
      <w:bookmarkEnd w:id="4904"/>
      <w:bookmarkEnd w:id="4905"/>
      <w:bookmarkEnd w:id="4906"/>
      <w:bookmarkEnd w:id="4907"/>
      <w:bookmarkEnd w:id="4908"/>
      <w:bookmarkEnd w:id="4909"/>
      <w:bookmarkEnd w:id="4910"/>
      <w:bookmarkEnd w:id="4911"/>
      <w:bookmarkEnd w:id="491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913" w:name="_Toc101254134"/>
      <w:bookmarkStart w:id="4914" w:name="_Toc101254573"/>
      <w:bookmarkStart w:id="4915" w:name="_Toc104112285"/>
      <w:bookmarkStart w:id="4916" w:name="_Toc104192462"/>
      <w:bookmarkStart w:id="4917" w:name="_Toc104193026"/>
      <w:bookmarkStart w:id="4918" w:name="_Toc133336412"/>
      <w:bookmarkStart w:id="4919" w:name="_Toc143984913"/>
      <w:bookmarkStart w:id="4920" w:name="_Toc144147690"/>
      <w:bookmarkStart w:id="4921" w:name="_Toc153885494"/>
      <w:r>
        <w:t>5.9.4.8</w:t>
      </w:r>
      <w:r>
        <w:tab/>
        <w:t>Type: MbsSessionEventReportList</w:t>
      </w:r>
      <w:bookmarkEnd w:id="4913"/>
      <w:bookmarkEnd w:id="4914"/>
      <w:bookmarkEnd w:id="4915"/>
      <w:bookmarkEnd w:id="4916"/>
      <w:bookmarkEnd w:id="4917"/>
      <w:bookmarkEnd w:id="4918"/>
      <w:bookmarkEnd w:id="4919"/>
      <w:bookmarkEnd w:id="4920"/>
      <w:bookmarkEnd w:id="4921"/>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922" w:name="_Toc101254135"/>
      <w:bookmarkStart w:id="4923" w:name="_Toc101254574"/>
      <w:bookmarkStart w:id="4924" w:name="_Toc104112286"/>
      <w:bookmarkStart w:id="4925" w:name="_Toc104192463"/>
      <w:bookmarkStart w:id="4926" w:name="_Toc104193027"/>
      <w:bookmarkStart w:id="4927" w:name="_Toc133336413"/>
      <w:bookmarkStart w:id="4928" w:name="_Toc143984914"/>
      <w:bookmarkStart w:id="4929" w:name="_Toc144147691"/>
      <w:bookmarkStart w:id="4930" w:name="_Toc153885495"/>
      <w:r>
        <w:lastRenderedPageBreak/>
        <w:t>5.9.4.9</w:t>
      </w:r>
      <w:r>
        <w:tab/>
        <w:t>Type: MbsSessionEvent</w:t>
      </w:r>
      <w:bookmarkEnd w:id="4922"/>
      <w:bookmarkEnd w:id="4923"/>
      <w:bookmarkEnd w:id="4924"/>
      <w:bookmarkEnd w:id="4925"/>
      <w:bookmarkEnd w:id="4926"/>
      <w:bookmarkEnd w:id="4927"/>
      <w:bookmarkEnd w:id="4928"/>
      <w:bookmarkEnd w:id="4929"/>
      <w:bookmarkEnd w:id="493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931" w:name="_Toc101254136"/>
      <w:bookmarkStart w:id="4932" w:name="_Toc101254575"/>
      <w:bookmarkStart w:id="4933" w:name="_Toc104112287"/>
      <w:bookmarkStart w:id="4934" w:name="_Toc104192464"/>
      <w:bookmarkStart w:id="4935" w:name="_Toc104193028"/>
      <w:bookmarkStart w:id="4936" w:name="_Toc133336414"/>
      <w:bookmarkStart w:id="4937" w:name="_Toc143984915"/>
      <w:bookmarkStart w:id="4938" w:name="_Toc144147692"/>
      <w:bookmarkStart w:id="4939" w:name="_Toc153885496"/>
      <w:r>
        <w:t>5.9.4.10</w:t>
      </w:r>
      <w:r>
        <w:tab/>
        <w:t>Type: MbsSessionEventReport</w:t>
      </w:r>
      <w:bookmarkEnd w:id="4931"/>
      <w:bookmarkEnd w:id="4932"/>
      <w:bookmarkEnd w:id="4933"/>
      <w:bookmarkEnd w:id="4934"/>
      <w:bookmarkEnd w:id="4935"/>
      <w:bookmarkEnd w:id="4936"/>
      <w:bookmarkEnd w:id="4937"/>
      <w:bookmarkEnd w:id="4938"/>
      <w:bookmarkEnd w:id="4939"/>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940" w:name="_Toc101254137"/>
      <w:bookmarkStart w:id="4941" w:name="_Toc101254576"/>
      <w:bookmarkStart w:id="4942" w:name="_Toc104112288"/>
      <w:bookmarkStart w:id="4943" w:name="_Toc104192465"/>
      <w:bookmarkStart w:id="4944" w:name="_Toc104193029"/>
      <w:bookmarkStart w:id="4945" w:name="_Toc133336415"/>
      <w:bookmarkStart w:id="4946" w:name="_Toc143984916"/>
      <w:bookmarkStart w:id="4947" w:name="_Toc144147693"/>
      <w:bookmarkStart w:id="4948" w:name="_Toc153885497"/>
      <w:r w:rsidRPr="00F11966">
        <w:t>5.</w:t>
      </w:r>
      <w:r>
        <w:t>9</w:t>
      </w:r>
      <w:r w:rsidRPr="00F11966">
        <w:t>.4.</w:t>
      </w:r>
      <w:r>
        <w:t>11</w:t>
      </w:r>
      <w:r w:rsidRPr="00F11966">
        <w:tab/>
        <w:t xml:space="preserve">Type: </w:t>
      </w:r>
      <w:r>
        <w:t>ExternalMbsServiceArea</w:t>
      </w:r>
      <w:bookmarkEnd w:id="4940"/>
      <w:bookmarkEnd w:id="4941"/>
      <w:bookmarkEnd w:id="4942"/>
      <w:bookmarkEnd w:id="4943"/>
      <w:bookmarkEnd w:id="4944"/>
      <w:bookmarkEnd w:id="4945"/>
      <w:bookmarkEnd w:id="4946"/>
      <w:bookmarkEnd w:id="4947"/>
      <w:bookmarkEnd w:id="494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949" w:name="_Toc101254580"/>
      <w:bookmarkStart w:id="4950" w:name="_Toc104112292"/>
      <w:bookmarkStart w:id="4951" w:name="_Toc104192466"/>
      <w:bookmarkStart w:id="4952" w:name="_Toc104193030"/>
      <w:bookmarkStart w:id="4953" w:name="_Toc133336416"/>
      <w:bookmarkStart w:id="4954" w:name="_Toc143984917"/>
      <w:bookmarkStart w:id="4955" w:name="_Toc144147694"/>
      <w:bookmarkStart w:id="4956" w:name="_Toc153885498"/>
      <w:r w:rsidRPr="00B9255A">
        <w:t>5.9.4.</w:t>
      </w:r>
      <w:r>
        <w:t>1</w:t>
      </w:r>
      <w:r w:rsidR="00D855F9">
        <w:t>2</w:t>
      </w:r>
      <w:r w:rsidRPr="00B9255A">
        <w:tab/>
        <w:t>Type: MbsSe</w:t>
      </w:r>
      <w:r>
        <w:t>curityContext</w:t>
      </w:r>
      <w:bookmarkEnd w:id="4949"/>
      <w:bookmarkEnd w:id="4950"/>
      <w:bookmarkEnd w:id="4951"/>
      <w:bookmarkEnd w:id="4952"/>
      <w:bookmarkEnd w:id="4953"/>
      <w:bookmarkEnd w:id="4954"/>
      <w:bookmarkEnd w:id="4955"/>
      <w:bookmarkEnd w:id="495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4957" w:name="_Toc101254581"/>
      <w:bookmarkStart w:id="4958" w:name="_Toc104112293"/>
      <w:bookmarkStart w:id="4959" w:name="_Toc104192467"/>
      <w:bookmarkStart w:id="4960" w:name="_Toc104193031"/>
      <w:bookmarkStart w:id="4961" w:name="_Toc133336417"/>
      <w:bookmarkStart w:id="4962" w:name="_Toc143984918"/>
      <w:bookmarkStart w:id="4963" w:name="_Toc144147695"/>
      <w:bookmarkStart w:id="4964" w:name="_Toc153885499"/>
      <w:r w:rsidRPr="00B9255A">
        <w:lastRenderedPageBreak/>
        <w:t>5.9.4.</w:t>
      </w:r>
      <w:r>
        <w:t>1</w:t>
      </w:r>
      <w:r w:rsidR="00D855F9">
        <w:t>3</w:t>
      </w:r>
      <w:r w:rsidRPr="00B9255A">
        <w:tab/>
        <w:t>Type: Mbs</w:t>
      </w:r>
      <w:r>
        <w:t>KeyInfo</w:t>
      </w:r>
      <w:bookmarkEnd w:id="4957"/>
      <w:bookmarkEnd w:id="4958"/>
      <w:bookmarkEnd w:id="4959"/>
      <w:bookmarkEnd w:id="4960"/>
      <w:bookmarkEnd w:id="4961"/>
      <w:bookmarkEnd w:id="4962"/>
      <w:bookmarkEnd w:id="4963"/>
      <w:bookmarkEnd w:id="4964"/>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4965" w:name="MCCQCTEMPBM_0000006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4965"/>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966" w:name="_Toc101254141"/>
      <w:bookmarkStart w:id="4967" w:name="_Toc101254582"/>
      <w:bookmarkStart w:id="4968" w:name="_Toc104112294"/>
      <w:bookmarkStart w:id="4969" w:name="_Toc104192468"/>
      <w:bookmarkStart w:id="4970" w:name="_Toc104193032"/>
      <w:bookmarkStart w:id="4971" w:name="_Toc133336418"/>
      <w:bookmarkStart w:id="4972" w:name="_Toc143984919"/>
      <w:bookmarkStart w:id="4973" w:name="_Toc144147696"/>
      <w:bookmarkStart w:id="4974" w:name="_Toc153885500"/>
      <w:r>
        <w:t>5.9.4.1</w:t>
      </w:r>
      <w:r w:rsidR="00D855F9">
        <w:t>4</w:t>
      </w:r>
      <w:r>
        <w:tab/>
        <w:t>Type: IngressTunAddrInfo</w:t>
      </w:r>
      <w:bookmarkEnd w:id="4966"/>
      <w:bookmarkEnd w:id="4967"/>
      <w:bookmarkEnd w:id="4968"/>
      <w:bookmarkEnd w:id="4969"/>
      <w:bookmarkEnd w:id="4970"/>
      <w:bookmarkEnd w:id="4971"/>
      <w:bookmarkEnd w:id="4972"/>
      <w:bookmarkEnd w:id="4973"/>
      <w:bookmarkEnd w:id="497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975" w:name="_Toc97025568"/>
      <w:bookmarkStart w:id="4976" w:name="_Toc101254142"/>
      <w:bookmarkStart w:id="4977" w:name="_Toc101254583"/>
      <w:bookmarkStart w:id="4978" w:name="_Toc104112295"/>
      <w:bookmarkStart w:id="4979" w:name="_Toc104192469"/>
      <w:bookmarkStart w:id="4980" w:name="_Toc104193033"/>
      <w:bookmarkStart w:id="4981" w:name="_Toc133336419"/>
      <w:bookmarkStart w:id="4982" w:name="_Toc143984920"/>
      <w:bookmarkStart w:id="4983" w:name="_Toc144147697"/>
      <w:bookmarkStart w:id="4984" w:name="_Toc153885501"/>
      <w:r w:rsidRPr="00F11966">
        <w:lastRenderedPageBreak/>
        <w:t>5.</w:t>
      </w:r>
      <w:r>
        <w:t>9</w:t>
      </w:r>
      <w:r w:rsidRPr="00F11966">
        <w:t>.4.</w:t>
      </w:r>
      <w:r>
        <w:t>1</w:t>
      </w:r>
      <w:r w:rsidR="00D855F9">
        <w:t>5</w:t>
      </w:r>
      <w:r w:rsidRPr="00F11966">
        <w:tab/>
        <w:t xml:space="preserve">Type: </w:t>
      </w:r>
      <w:r>
        <w:t>MbsServiceArea</w:t>
      </w:r>
      <w:bookmarkEnd w:id="4975"/>
      <w:r>
        <w:t>Info</w:t>
      </w:r>
      <w:bookmarkEnd w:id="4976"/>
      <w:bookmarkEnd w:id="4977"/>
      <w:bookmarkEnd w:id="4978"/>
      <w:bookmarkEnd w:id="4979"/>
      <w:bookmarkEnd w:id="4980"/>
      <w:bookmarkEnd w:id="4981"/>
      <w:bookmarkEnd w:id="4982"/>
      <w:bookmarkEnd w:id="4983"/>
      <w:bookmarkEnd w:id="4984"/>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985" w:name="_Toc133336420"/>
      <w:bookmarkStart w:id="4986" w:name="_Toc143984921"/>
      <w:bookmarkStart w:id="4987" w:name="_Toc144147698"/>
      <w:bookmarkStart w:id="4988" w:name="_Toc153885502"/>
      <w:r w:rsidRPr="00F11966">
        <w:t>5.</w:t>
      </w:r>
      <w:r>
        <w:t>9</w:t>
      </w:r>
      <w:r w:rsidRPr="00F11966">
        <w:t>.4.</w:t>
      </w:r>
      <w:r w:rsidRPr="0079055A">
        <w:t>16</w:t>
      </w:r>
      <w:r w:rsidRPr="00F11966">
        <w:tab/>
        <w:t xml:space="preserve">Type: </w:t>
      </w:r>
      <w:r>
        <w:t>MbsServiceInfo</w:t>
      </w:r>
      <w:bookmarkEnd w:id="4985"/>
      <w:bookmarkEnd w:id="4986"/>
      <w:bookmarkEnd w:id="4987"/>
      <w:bookmarkEnd w:id="498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989" w:name="_Toc133336421"/>
      <w:bookmarkStart w:id="4990" w:name="_Toc143984922"/>
      <w:bookmarkStart w:id="4991" w:name="_Toc144147699"/>
      <w:bookmarkStart w:id="4992" w:name="_Toc153885503"/>
      <w:r w:rsidRPr="00F11966">
        <w:t>5.</w:t>
      </w:r>
      <w:r>
        <w:t>9</w:t>
      </w:r>
      <w:r w:rsidRPr="00F11966">
        <w:t>.4.</w:t>
      </w:r>
      <w:r w:rsidRPr="0079055A">
        <w:t>17</w:t>
      </w:r>
      <w:r w:rsidRPr="00F11966">
        <w:tab/>
        <w:t xml:space="preserve">Type: </w:t>
      </w:r>
      <w:r>
        <w:t>MbsMediaComp</w:t>
      </w:r>
      <w:bookmarkEnd w:id="4989"/>
      <w:bookmarkEnd w:id="4990"/>
      <w:bookmarkEnd w:id="4991"/>
      <w:bookmarkEnd w:id="4992"/>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993" w:name="_Toc133336422"/>
      <w:bookmarkStart w:id="4994" w:name="_Toc143984923"/>
      <w:bookmarkStart w:id="4995" w:name="_Toc144147700"/>
      <w:bookmarkStart w:id="4996" w:name="_Toc153885504"/>
      <w:r w:rsidRPr="00F11966">
        <w:t>5.</w:t>
      </w:r>
      <w:r>
        <w:t>9</w:t>
      </w:r>
      <w:r w:rsidRPr="00F11966">
        <w:t>.4.</w:t>
      </w:r>
      <w:r w:rsidRPr="0079055A">
        <w:t>18</w:t>
      </w:r>
      <w:r w:rsidRPr="00F11966">
        <w:tab/>
        <w:t xml:space="preserve">Type: </w:t>
      </w:r>
      <w:r>
        <w:t>MbsMediaCompRm</w:t>
      </w:r>
      <w:bookmarkEnd w:id="4993"/>
      <w:bookmarkEnd w:id="4994"/>
      <w:bookmarkEnd w:id="4995"/>
      <w:bookmarkEnd w:id="4996"/>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997" w:name="_Toc133336423"/>
      <w:bookmarkStart w:id="4998" w:name="_Toc143984924"/>
      <w:bookmarkStart w:id="4999" w:name="_Toc144147701"/>
      <w:bookmarkStart w:id="5000" w:name="_Toc153885505"/>
      <w:r w:rsidRPr="00F11966">
        <w:lastRenderedPageBreak/>
        <w:t>5.</w:t>
      </w:r>
      <w:r>
        <w:t>9</w:t>
      </w:r>
      <w:r w:rsidRPr="00F11966">
        <w:t>.4.</w:t>
      </w:r>
      <w:r w:rsidRPr="0079055A">
        <w:t>19</w:t>
      </w:r>
      <w:r w:rsidRPr="00F11966">
        <w:tab/>
        <w:t xml:space="preserve">Type: </w:t>
      </w:r>
      <w:r>
        <w:t>MbsQoSReq</w:t>
      </w:r>
      <w:bookmarkEnd w:id="4997"/>
      <w:bookmarkEnd w:id="4998"/>
      <w:bookmarkEnd w:id="4999"/>
      <w:bookmarkEnd w:id="5000"/>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001" w:name="_Toc133336424"/>
      <w:bookmarkStart w:id="5002" w:name="_Toc143984925"/>
      <w:bookmarkStart w:id="5003" w:name="_Toc144147702"/>
      <w:bookmarkStart w:id="5004" w:name="_Toc153885506"/>
      <w:r w:rsidRPr="00F11966">
        <w:t>5.</w:t>
      </w:r>
      <w:r>
        <w:t>9</w:t>
      </w:r>
      <w:r w:rsidRPr="00F11966">
        <w:t>.4.</w:t>
      </w:r>
      <w:r w:rsidRPr="0079055A">
        <w:t>20</w:t>
      </w:r>
      <w:r w:rsidRPr="00F11966">
        <w:tab/>
        <w:t xml:space="preserve">Type: </w:t>
      </w:r>
      <w:r>
        <w:t>MbsMediaInfo</w:t>
      </w:r>
      <w:bookmarkEnd w:id="5001"/>
      <w:bookmarkEnd w:id="5002"/>
      <w:bookmarkEnd w:id="5003"/>
      <w:bookmarkEnd w:id="500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005" w:name="_Toc85877131"/>
      <w:bookmarkStart w:id="5006" w:name="_Toc88681586"/>
      <w:bookmarkStart w:id="5007" w:name="_Toc89678273"/>
      <w:bookmarkStart w:id="5008" w:name="_Toc98501364"/>
      <w:bookmarkStart w:id="5009" w:name="_Toc106634653"/>
      <w:bookmarkStart w:id="5010" w:name="_Toc114825432"/>
      <w:bookmarkStart w:id="5011" w:name="_Toc122089462"/>
      <w:bookmarkStart w:id="5012" w:name="_Toc133336425"/>
      <w:bookmarkStart w:id="5013" w:name="_Toc143984926"/>
      <w:bookmarkStart w:id="5014" w:name="_Toc144147703"/>
      <w:bookmarkStart w:id="5015" w:name="_Toc153885507"/>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005"/>
      <w:bookmarkEnd w:id="5006"/>
      <w:bookmarkEnd w:id="5007"/>
      <w:bookmarkEnd w:id="5008"/>
      <w:bookmarkEnd w:id="5009"/>
      <w:bookmarkEnd w:id="5010"/>
      <w:bookmarkEnd w:id="5011"/>
      <w:bookmarkEnd w:id="5012"/>
      <w:bookmarkEnd w:id="5013"/>
      <w:bookmarkEnd w:id="5014"/>
      <w:bookmarkEnd w:id="5015"/>
    </w:p>
    <w:p w14:paraId="2B4D9046" w14:textId="2EABC9F1" w:rsidR="0092133F" w:rsidRPr="00052626" w:rsidRDefault="0092133F" w:rsidP="0092133F">
      <w:pPr>
        <w:pStyle w:val="Heading5"/>
      </w:pPr>
      <w:bookmarkStart w:id="5016" w:name="_Toc133336426"/>
      <w:bookmarkStart w:id="5017" w:name="_Toc143984927"/>
      <w:bookmarkStart w:id="5018" w:name="_Toc144147704"/>
      <w:bookmarkStart w:id="5019" w:name="_Toc153885508"/>
      <w:r>
        <w:t>5</w:t>
      </w:r>
      <w:r w:rsidRPr="00052626">
        <w:t>.</w:t>
      </w:r>
      <w:r>
        <w:t>9</w:t>
      </w:r>
      <w:r w:rsidRPr="00052626">
        <w:t>.</w:t>
      </w:r>
      <w:r>
        <w:t>4</w:t>
      </w:r>
      <w:r w:rsidRPr="00052626">
        <w:t>.</w:t>
      </w:r>
      <w:r>
        <w:t>21</w:t>
      </w:r>
      <w:r w:rsidRPr="00052626">
        <w:t>.</w:t>
      </w:r>
      <w:r>
        <w:t>1</w:t>
      </w:r>
      <w:r w:rsidRPr="00052626">
        <w:tab/>
        <w:t xml:space="preserve">Type: </w:t>
      </w:r>
      <w:r>
        <w:t>AssociatedSessionId</w:t>
      </w:r>
      <w:bookmarkEnd w:id="5016"/>
      <w:bookmarkEnd w:id="5017"/>
      <w:bookmarkEnd w:id="5018"/>
      <w:bookmarkEnd w:id="501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020" w:name="_Toc143984928"/>
      <w:bookmarkStart w:id="5021" w:name="_Toc144147705"/>
      <w:bookmarkStart w:id="5022" w:name="_Toc153885509"/>
      <w:r w:rsidRPr="00516443">
        <w:t>5.</w:t>
      </w:r>
      <w:r w:rsidRPr="00496DB9">
        <w:t>10</w:t>
      </w:r>
      <w:r w:rsidRPr="00F11966">
        <w:tab/>
        <w:t xml:space="preserve">Data Types related to </w:t>
      </w:r>
      <w:r>
        <w:t>Time Synchronization</w:t>
      </w:r>
      <w:bookmarkEnd w:id="5020"/>
      <w:bookmarkEnd w:id="5021"/>
      <w:bookmarkEnd w:id="5022"/>
    </w:p>
    <w:p w14:paraId="7B26CA90" w14:textId="1EF200F0" w:rsidR="00516443" w:rsidRPr="00F11966" w:rsidRDefault="00516443" w:rsidP="00516443">
      <w:pPr>
        <w:pStyle w:val="Heading3"/>
      </w:pPr>
      <w:bookmarkStart w:id="5023" w:name="_Toc143984929"/>
      <w:bookmarkStart w:id="5024" w:name="_Toc144147706"/>
      <w:bookmarkStart w:id="5025" w:name="_Toc153885510"/>
      <w:r w:rsidRPr="00F11966">
        <w:t>5.</w:t>
      </w:r>
      <w:r w:rsidRPr="00496DB9">
        <w:t>10</w:t>
      </w:r>
      <w:r w:rsidRPr="00F11966">
        <w:t>.1</w:t>
      </w:r>
      <w:r w:rsidRPr="00F11966">
        <w:tab/>
        <w:t>Introduction</w:t>
      </w:r>
      <w:bookmarkEnd w:id="5023"/>
      <w:bookmarkEnd w:id="5024"/>
      <w:bookmarkEnd w:id="502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026" w:name="_Toc143984930"/>
      <w:bookmarkStart w:id="5027" w:name="_Toc144147707"/>
      <w:bookmarkStart w:id="5028" w:name="_Toc153885511"/>
      <w:r w:rsidRPr="00F11966">
        <w:t>5.</w:t>
      </w:r>
      <w:r w:rsidRPr="00496DB9">
        <w:t>10</w:t>
      </w:r>
      <w:r w:rsidRPr="00516443">
        <w:t>.2</w:t>
      </w:r>
      <w:r w:rsidRPr="00516443">
        <w:tab/>
        <w:t>Simple Data Types</w:t>
      </w:r>
      <w:bookmarkEnd w:id="5026"/>
      <w:bookmarkEnd w:id="5027"/>
      <w:bookmarkEnd w:id="5028"/>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029" w:name="_Toc143984931"/>
      <w:bookmarkStart w:id="5030" w:name="_Toc144147708"/>
      <w:bookmarkStart w:id="5031" w:name="_Toc153885512"/>
      <w:r w:rsidRPr="00F11966">
        <w:lastRenderedPageBreak/>
        <w:t>5.</w:t>
      </w:r>
      <w:r w:rsidRPr="00496DB9">
        <w:t>10</w:t>
      </w:r>
      <w:r w:rsidRPr="00F11966">
        <w:t>.3</w:t>
      </w:r>
      <w:r w:rsidRPr="00F11966">
        <w:tab/>
        <w:t>Enumerations</w:t>
      </w:r>
      <w:bookmarkEnd w:id="5029"/>
      <w:bookmarkEnd w:id="5030"/>
      <w:bookmarkEnd w:id="5031"/>
    </w:p>
    <w:p w14:paraId="54295B2F" w14:textId="2BFA0667" w:rsidR="00516443" w:rsidRPr="00B06F7A" w:rsidRDefault="00516443" w:rsidP="00496DB9">
      <w:pPr>
        <w:pStyle w:val="Heading4"/>
        <w:rPr>
          <w:lang w:eastAsia="zh-CN"/>
        </w:rPr>
      </w:pPr>
      <w:bookmarkStart w:id="5032" w:name="_Toc143984932"/>
      <w:bookmarkStart w:id="5033" w:name="_Toc144147709"/>
      <w:bookmarkStart w:id="5034" w:name="_Toc153885513"/>
      <w:r>
        <w:t>5.</w:t>
      </w:r>
      <w:r w:rsidRPr="00496DB9">
        <w:t>10</w:t>
      </w:r>
      <w:r>
        <w:t>.3.1</w:t>
      </w:r>
      <w:r w:rsidRPr="00BC662F">
        <w:tab/>
      </w:r>
      <w:r w:rsidRPr="00B06F7A">
        <w:t xml:space="preserve">Enumeration: </w:t>
      </w:r>
      <w:r>
        <w:t>SynchronizationState</w:t>
      </w:r>
      <w:bookmarkEnd w:id="5032"/>
      <w:bookmarkEnd w:id="5033"/>
      <w:bookmarkEnd w:id="5034"/>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035" w:name="_Toc143984933"/>
      <w:bookmarkStart w:id="5036" w:name="_Toc144147710"/>
      <w:bookmarkStart w:id="5037" w:name="_Toc153885514"/>
      <w:r>
        <w:t>5.</w:t>
      </w:r>
      <w:r w:rsidRPr="00496DB9">
        <w:t>10</w:t>
      </w:r>
      <w:r>
        <w:t>.3.2</w:t>
      </w:r>
      <w:r w:rsidRPr="00BC662F">
        <w:tab/>
      </w:r>
      <w:r w:rsidRPr="00B06F7A">
        <w:t xml:space="preserve">Enumeration: </w:t>
      </w:r>
      <w:r>
        <w:t>TimeSource</w:t>
      </w:r>
      <w:bookmarkEnd w:id="5035"/>
      <w:bookmarkEnd w:id="5036"/>
      <w:bookmarkEnd w:id="5037"/>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038" w:name="_Toc143984934"/>
      <w:bookmarkStart w:id="5039" w:name="_Toc144147711"/>
      <w:bookmarkStart w:id="5040" w:name="_Toc153885515"/>
      <w:r>
        <w:t>5.</w:t>
      </w:r>
      <w:r w:rsidRPr="00496DB9">
        <w:t>10</w:t>
      </w:r>
      <w:r>
        <w:t>.3.3</w:t>
      </w:r>
      <w:r w:rsidRPr="00B06F7A">
        <w:tab/>
        <w:t xml:space="preserve">Enumeration: </w:t>
      </w:r>
      <w:r>
        <w:t>ClockQualityDetailLevel</w:t>
      </w:r>
      <w:bookmarkEnd w:id="5038"/>
      <w:bookmarkEnd w:id="5039"/>
      <w:bookmarkEnd w:id="5040"/>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77777777" w:rsidR="00516443" w:rsidRDefault="00516443" w:rsidP="00516443"/>
    <w:p w14:paraId="4547044F" w14:textId="230148F8" w:rsidR="00516443" w:rsidRPr="00F11966" w:rsidRDefault="00516443" w:rsidP="00516443">
      <w:pPr>
        <w:pStyle w:val="Heading3"/>
      </w:pPr>
      <w:bookmarkStart w:id="5041" w:name="_Toc143984935"/>
      <w:bookmarkStart w:id="5042" w:name="_Toc144147712"/>
      <w:bookmarkStart w:id="5043" w:name="_Toc153885516"/>
      <w:r w:rsidRPr="00F11966">
        <w:t>5.</w:t>
      </w:r>
      <w:r w:rsidRPr="00496DB9">
        <w:t>10</w:t>
      </w:r>
      <w:r w:rsidRPr="00F11966">
        <w:t>.4</w:t>
      </w:r>
      <w:r w:rsidRPr="00F11966">
        <w:tab/>
        <w:t>Structured Data Types</w:t>
      </w:r>
      <w:bookmarkEnd w:id="5041"/>
      <w:bookmarkEnd w:id="5042"/>
      <w:bookmarkEnd w:id="5043"/>
    </w:p>
    <w:p w14:paraId="507D1D0B" w14:textId="69D2A1ED" w:rsidR="00516443" w:rsidRPr="00B06F7A" w:rsidRDefault="00516443" w:rsidP="00496DB9">
      <w:pPr>
        <w:pStyle w:val="Heading4"/>
      </w:pPr>
      <w:bookmarkStart w:id="5044" w:name="_Toc143984936"/>
      <w:bookmarkStart w:id="5045" w:name="_Toc144147713"/>
      <w:bookmarkStart w:id="5046" w:name="_Toc153885517"/>
      <w:r w:rsidRPr="00F11966">
        <w:t>5.</w:t>
      </w:r>
      <w:r w:rsidRPr="00496DB9">
        <w:t>10</w:t>
      </w:r>
      <w:r w:rsidRPr="00F11966">
        <w:t>.4.</w:t>
      </w:r>
      <w:r>
        <w:t>1</w:t>
      </w:r>
      <w:r w:rsidRPr="00F11966">
        <w:tab/>
        <w:t xml:space="preserve">Type: </w:t>
      </w:r>
      <w:r>
        <w:t>ClockQualityAcceptanceCriterion</w:t>
      </w:r>
      <w:bookmarkEnd w:id="5044"/>
      <w:bookmarkEnd w:id="5045"/>
      <w:bookmarkEnd w:id="5046"/>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77777777" w:rsidR="00516443" w:rsidRPr="00B06F7A" w:rsidRDefault="00516443" w:rsidP="00103AFF">
            <w:pPr>
              <w:pStyle w:val="TAL"/>
            </w:pPr>
            <w:r>
              <w:t>SynchronizationState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77777777" w:rsidR="00516443" w:rsidRPr="00B06F7A" w:rsidRDefault="00516443" w:rsidP="00103AFF">
            <w:pPr>
              <w:pStyle w:val="TAL"/>
            </w:pPr>
            <w:r>
              <w:t>TimeSource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1A16D878" w14:textId="77777777" w:rsidR="00516443" w:rsidRDefault="00516443" w:rsidP="00516443"/>
    <w:p w14:paraId="797B30F5" w14:textId="0D4DF726" w:rsidR="00516443" w:rsidRPr="00B06F7A" w:rsidRDefault="00516443" w:rsidP="00496DB9">
      <w:pPr>
        <w:pStyle w:val="Heading4"/>
      </w:pPr>
      <w:bookmarkStart w:id="5047" w:name="_Toc143984937"/>
      <w:bookmarkStart w:id="5048" w:name="_Toc144147714"/>
      <w:bookmarkStart w:id="5049" w:name="_Toc153885518"/>
      <w:r w:rsidRPr="00F11966">
        <w:lastRenderedPageBreak/>
        <w:t>5.</w:t>
      </w:r>
      <w:r w:rsidRPr="00496DB9">
        <w:t>10</w:t>
      </w:r>
      <w:r w:rsidRPr="00516443">
        <w:t>.</w:t>
      </w:r>
      <w:r w:rsidRPr="00F11966">
        <w:t>4.</w:t>
      </w:r>
      <w:r>
        <w:t>2</w:t>
      </w:r>
      <w:r w:rsidRPr="00F11966">
        <w:tab/>
      </w:r>
      <w:r w:rsidRPr="00B06F7A">
        <w:t xml:space="preserve">Type: </w:t>
      </w:r>
      <w:r>
        <w:t>ClockQuality</w:t>
      </w:r>
      <w:bookmarkEnd w:id="5047"/>
      <w:bookmarkEnd w:id="5048"/>
      <w:bookmarkEnd w:id="504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77777777" w:rsidR="00516443" w:rsidRDefault="00516443" w:rsidP="00103AFF">
            <w:pPr>
              <w:pStyle w:val="TAL"/>
            </w:pPr>
            <w:r>
              <w:t>clockAccuracy</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bl>
    <w:p w14:paraId="3B3AA74B" w14:textId="77777777" w:rsidR="00516443" w:rsidRPr="00B06F7A" w:rsidRDefault="00516443" w:rsidP="00516443"/>
    <w:p w14:paraId="4A481E8E" w14:textId="03B850BF" w:rsidR="0088378A" w:rsidRPr="00F11966" w:rsidRDefault="0088378A" w:rsidP="0088378A">
      <w:pPr>
        <w:pStyle w:val="Heading2"/>
      </w:pPr>
      <w:bookmarkStart w:id="5050" w:name="_Toc143984938"/>
      <w:bookmarkStart w:id="5051" w:name="_Toc144147715"/>
      <w:bookmarkStart w:id="5052" w:name="_Toc153885519"/>
      <w:r w:rsidRPr="00F11966">
        <w:t>5.</w:t>
      </w:r>
      <w:r w:rsidRPr="00496DB9">
        <w:t>11</w:t>
      </w:r>
      <w:r w:rsidRPr="00F11966">
        <w:tab/>
        <w:t xml:space="preserve">Data Types related to </w:t>
      </w:r>
      <w:r>
        <w:t>IMS SBA</w:t>
      </w:r>
      <w:bookmarkEnd w:id="5050"/>
      <w:bookmarkEnd w:id="5051"/>
      <w:bookmarkEnd w:id="5052"/>
    </w:p>
    <w:p w14:paraId="4BC8F96A" w14:textId="7B4E4630" w:rsidR="0088378A" w:rsidRPr="00F11966" w:rsidRDefault="0088378A" w:rsidP="0088378A">
      <w:pPr>
        <w:pStyle w:val="Heading3"/>
      </w:pPr>
      <w:bookmarkStart w:id="5053" w:name="_Toc143984939"/>
      <w:bookmarkStart w:id="5054" w:name="_Toc144147716"/>
      <w:bookmarkStart w:id="5055" w:name="_Toc153885520"/>
      <w:r w:rsidRPr="00F11966">
        <w:t>5</w:t>
      </w:r>
      <w:r>
        <w:t>.11</w:t>
      </w:r>
      <w:r w:rsidRPr="00F11966">
        <w:t>.1</w:t>
      </w:r>
      <w:r w:rsidRPr="00F11966">
        <w:tab/>
        <w:t>Introduction</w:t>
      </w:r>
      <w:bookmarkEnd w:id="5053"/>
      <w:bookmarkEnd w:id="5054"/>
      <w:bookmarkEnd w:id="5055"/>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056" w:name="_Toc143984940"/>
      <w:bookmarkStart w:id="5057" w:name="_Toc144147717"/>
      <w:bookmarkStart w:id="5058" w:name="_Toc153885521"/>
      <w:r w:rsidRPr="00F11966">
        <w:t>5</w:t>
      </w:r>
      <w:r>
        <w:t>.11</w:t>
      </w:r>
      <w:r w:rsidRPr="00F11966">
        <w:t>.2</w:t>
      </w:r>
      <w:r w:rsidRPr="00F11966">
        <w:tab/>
        <w:t>Simple Data Types</w:t>
      </w:r>
      <w:bookmarkEnd w:id="5056"/>
      <w:bookmarkEnd w:id="5057"/>
      <w:bookmarkEnd w:id="505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88378A" w:rsidRPr="00F11966" w14:paraId="0545BA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B9D074" w14:textId="77777777" w:rsidR="0088378A" w:rsidRDefault="0088378A" w:rsidP="0088378A">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7EE2FC" w14:textId="77777777" w:rsidR="0088378A" w:rsidRDefault="0088378A" w:rsidP="0088378A">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1DD6A64E" w14:textId="77777777" w:rsidR="0088378A" w:rsidRDefault="0088378A" w:rsidP="0088378A">
            <w:pPr>
              <w:pStyle w:val="TAL"/>
            </w:pPr>
            <w:r>
              <w:t>S</w:t>
            </w:r>
            <w:r w:rsidRPr="00394925">
              <w:t xml:space="preserve">ession ID is </w:t>
            </w:r>
            <w:r>
              <w:t xml:space="preserve">used for IMS session </w:t>
            </w:r>
            <w:r w:rsidRPr="00394925">
              <w:t>identi</w:t>
            </w:r>
            <w:r>
              <w:t>fication</w:t>
            </w:r>
            <w:r w:rsidRPr="00394925">
              <w:t>.</w:t>
            </w:r>
          </w:p>
          <w:p w14:paraId="4EB6C01F" w14:textId="77777777" w:rsidR="0088378A" w:rsidRDefault="0088378A" w:rsidP="0088378A">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53F55188" w14:textId="77777777" w:rsidR="0088378A" w:rsidRDefault="0088378A" w:rsidP="0088378A">
            <w:pPr>
              <w:pStyle w:val="TAL"/>
            </w:pPr>
            <w:r w:rsidRPr="00A70ED2">
              <w:t>This IE contains the information in the Call-ID header</w:t>
            </w:r>
            <w:r>
              <w:t xml:space="preserve"> which is the typical header of SIP message</w:t>
            </w:r>
            <w:r w:rsidRPr="00A70ED2">
              <w:t>.</w:t>
            </w:r>
          </w:p>
        </w:tc>
      </w:tr>
      <w:tr w:rsidR="0088378A"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88378A" w:rsidRDefault="0088378A" w:rsidP="0088378A">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88378A" w:rsidRPr="00E64D11" w:rsidRDefault="0088378A" w:rsidP="0088378A">
            <w:pPr>
              <w:pStyle w:val="TAL"/>
            </w:pPr>
            <w:r>
              <w:t>M</w:t>
            </w:r>
            <w:r w:rsidRPr="00B910B8">
              <w:t xml:space="preserve">edia ID uniquely identifies </w:t>
            </w:r>
            <w:r>
              <w:t>one</w:t>
            </w:r>
            <w:r w:rsidRPr="00B910B8">
              <w:t xml:space="preserve"> medi</w:t>
            </w:r>
            <w:r>
              <w:t>a flow within an IMS session</w:t>
            </w:r>
            <w:r w:rsidRPr="00B910B8">
              <w:t>.</w:t>
            </w:r>
          </w:p>
        </w:tc>
      </w:tr>
      <w:tr w:rsidR="0088378A"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88378A" w:rsidRDefault="0088378A" w:rsidP="0088378A">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88378A" w:rsidRDefault="0088378A" w:rsidP="0088378A">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88378A" w:rsidRDefault="0088378A" w:rsidP="0088378A">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88378A" w:rsidRDefault="0088378A" w:rsidP="0088378A">
            <w:pPr>
              <w:pStyle w:val="TAL"/>
              <w:rPr>
                <w:rFonts w:cs="Arial"/>
                <w:szCs w:val="18"/>
                <w:lang w:eastAsia="zh-CN"/>
              </w:rPr>
            </w:pPr>
          </w:p>
          <w:p w14:paraId="184DA4EC" w14:textId="5FE4DF6D" w:rsidR="0088378A" w:rsidRPr="003569D6" w:rsidRDefault="0088378A" w:rsidP="0088378A">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bl>
    <w:p w14:paraId="60F85BD7" w14:textId="77777777" w:rsidR="0088378A" w:rsidRDefault="0088378A" w:rsidP="0088378A"/>
    <w:p w14:paraId="32E82BBC" w14:textId="2C7A4CE2" w:rsidR="0088378A" w:rsidRDefault="0088378A" w:rsidP="0088378A">
      <w:pPr>
        <w:pStyle w:val="Heading3"/>
      </w:pPr>
      <w:bookmarkStart w:id="5059" w:name="_Toc143984941"/>
      <w:bookmarkStart w:id="5060" w:name="_Toc144147718"/>
      <w:bookmarkStart w:id="5061" w:name="_Toc153885522"/>
      <w:r w:rsidRPr="00F11966">
        <w:t>5</w:t>
      </w:r>
      <w:r>
        <w:t>.11</w:t>
      </w:r>
      <w:r w:rsidRPr="00F11966">
        <w:t>.3</w:t>
      </w:r>
      <w:r w:rsidRPr="00F11966">
        <w:tab/>
        <w:t>Enumerations</w:t>
      </w:r>
      <w:bookmarkEnd w:id="5059"/>
      <w:bookmarkEnd w:id="5060"/>
      <w:bookmarkEnd w:id="5061"/>
    </w:p>
    <w:p w14:paraId="0FE2A2F7" w14:textId="48263B50" w:rsidR="0088378A" w:rsidRPr="00BC662F" w:rsidRDefault="0088378A" w:rsidP="0088378A">
      <w:pPr>
        <w:pStyle w:val="Heading4"/>
      </w:pPr>
      <w:bookmarkStart w:id="5062" w:name="_Toc143984942"/>
      <w:bookmarkStart w:id="5063" w:name="_Toc144147719"/>
      <w:bookmarkStart w:id="5064" w:name="_Toc153885523"/>
      <w:r>
        <w:t>5.11.3.1</w:t>
      </w:r>
      <w:r w:rsidRPr="00BC662F">
        <w:tab/>
        <w:t xml:space="preserve">Enumeration: </w:t>
      </w:r>
      <w:r>
        <w:t>MediaR</w:t>
      </w:r>
      <w:r>
        <w:rPr>
          <w:rFonts w:hint="eastAsia"/>
          <w:lang w:eastAsia="zh-CN"/>
        </w:rPr>
        <w:t>esource</w:t>
      </w:r>
      <w:r>
        <w:t>Type</w:t>
      </w:r>
      <w:bookmarkEnd w:id="5062"/>
      <w:bookmarkEnd w:id="5063"/>
      <w:bookmarkEnd w:id="506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065" w:name="_Toc143984943"/>
      <w:bookmarkStart w:id="5066" w:name="_Toc144147720"/>
      <w:bookmarkStart w:id="5067" w:name="_Toc153885524"/>
      <w:r>
        <w:lastRenderedPageBreak/>
        <w:t>5.11.3.2</w:t>
      </w:r>
      <w:r>
        <w:tab/>
      </w:r>
      <w:r w:rsidRPr="00052626">
        <w:t>Enumeration</w:t>
      </w:r>
      <w:r>
        <w:t>: MediaProxy</w:t>
      </w:r>
      <w:bookmarkEnd w:id="5065"/>
      <w:bookmarkEnd w:id="5066"/>
      <w:bookmarkEnd w:id="5067"/>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77777777" w:rsidR="0088378A" w:rsidRPr="00052626" w:rsidRDefault="0088378A" w:rsidP="0088378A">
            <w:pPr>
              <w:pStyle w:val="TAL"/>
            </w:pPr>
            <w:r w:rsidRPr="00052626">
              <w:t>"</w:t>
            </w:r>
            <w:r>
              <w:t>HTTP</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77777777" w:rsidR="0088378A" w:rsidRPr="00052626" w:rsidRDefault="0088378A" w:rsidP="0088378A">
            <w:pPr>
              <w:pStyle w:val="TAL"/>
            </w:pPr>
            <w:r>
              <w:rPr>
                <w:rFonts w:hint="eastAsia"/>
                <w:lang w:eastAsia="zh-CN"/>
              </w:rPr>
              <w:t>R</w:t>
            </w:r>
            <w:r>
              <w:rPr>
                <w:lang w:eastAsia="zh-CN"/>
              </w:rPr>
              <w:t>epresents the media proxy configuration is HTTP.</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77777777" w:rsidR="0088378A" w:rsidRPr="00052626" w:rsidRDefault="0088378A" w:rsidP="0088378A">
            <w:pPr>
              <w:pStyle w:val="TAL"/>
            </w:pPr>
            <w:r w:rsidRPr="00052626">
              <w:t>"</w:t>
            </w:r>
            <w:r>
              <w:t>UDP</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77777777" w:rsidR="0088378A" w:rsidRPr="00052626" w:rsidRDefault="0088378A" w:rsidP="0088378A">
            <w:pPr>
              <w:pStyle w:val="TAL"/>
            </w:pPr>
            <w:r>
              <w:rPr>
                <w:rFonts w:hint="eastAsia"/>
                <w:lang w:eastAsia="zh-CN"/>
              </w:rPr>
              <w:t>R</w:t>
            </w:r>
            <w:r>
              <w:rPr>
                <w:lang w:eastAsia="zh-CN"/>
              </w:rPr>
              <w:t>epresents the media proxy configuration is UDP.</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068" w:name="_Toc143984944"/>
      <w:bookmarkStart w:id="5069" w:name="_Toc144147721"/>
    </w:p>
    <w:p w14:paraId="4AFF0940" w14:textId="040D981B" w:rsidR="0088378A" w:rsidRDefault="0088378A" w:rsidP="0088378A">
      <w:pPr>
        <w:pStyle w:val="Heading4"/>
      </w:pPr>
      <w:bookmarkStart w:id="5070" w:name="_Toc153885525"/>
      <w:r>
        <w:t>5.11.3.3</w:t>
      </w:r>
      <w:r>
        <w:tab/>
      </w:r>
      <w:r w:rsidRPr="00052626">
        <w:t>Enumeration</w:t>
      </w:r>
      <w:r>
        <w:t xml:space="preserve">: </w:t>
      </w:r>
      <w:r w:rsidRPr="005E14D7">
        <w:t>SecuritySetup</w:t>
      </w:r>
      <w:bookmarkEnd w:id="5068"/>
      <w:bookmarkEnd w:id="5069"/>
      <w:bookmarkEnd w:id="507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41DCF8DB" w14:textId="77777777" w:rsidR="0088378A" w:rsidRPr="005E14D7" w:rsidRDefault="0088378A" w:rsidP="0088378A"/>
    <w:p w14:paraId="5543BFCD" w14:textId="4486C03D" w:rsidR="0088378A" w:rsidRPr="00F11966" w:rsidRDefault="0088378A" w:rsidP="0088378A">
      <w:pPr>
        <w:pStyle w:val="Heading3"/>
      </w:pPr>
      <w:bookmarkStart w:id="5071" w:name="_Toc143984945"/>
      <w:bookmarkStart w:id="5072" w:name="_Toc144147722"/>
      <w:bookmarkStart w:id="5073" w:name="_Toc153885526"/>
      <w:r w:rsidRPr="00F11966">
        <w:lastRenderedPageBreak/>
        <w:t>5</w:t>
      </w:r>
      <w:r>
        <w:t>.11</w:t>
      </w:r>
      <w:r w:rsidRPr="00F11966">
        <w:t>.4</w:t>
      </w:r>
      <w:r w:rsidRPr="00F11966">
        <w:tab/>
        <w:t>Structured Data Types</w:t>
      </w:r>
      <w:bookmarkEnd w:id="5071"/>
      <w:bookmarkEnd w:id="5072"/>
      <w:bookmarkEnd w:id="5073"/>
    </w:p>
    <w:p w14:paraId="2321F7F0" w14:textId="575A5F20" w:rsidR="0088378A" w:rsidRPr="00F11966" w:rsidRDefault="0088378A" w:rsidP="0088378A">
      <w:pPr>
        <w:pStyle w:val="Heading4"/>
      </w:pPr>
      <w:bookmarkStart w:id="5074" w:name="_Toc143984946"/>
      <w:bookmarkStart w:id="5075" w:name="_Toc144147723"/>
      <w:bookmarkStart w:id="5076" w:name="_Toc153885527"/>
      <w:r w:rsidRPr="00F11966">
        <w:t>5</w:t>
      </w:r>
      <w:r>
        <w:t>.11</w:t>
      </w:r>
      <w:r w:rsidRPr="00F11966">
        <w:t>.4.</w:t>
      </w:r>
      <w:r>
        <w:t>1</w:t>
      </w:r>
      <w:r w:rsidRPr="00F11966">
        <w:tab/>
        <w:t xml:space="preserve">Type: </w:t>
      </w:r>
      <w:r>
        <w:t>DcEndpoint</w:t>
      </w:r>
      <w:bookmarkEnd w:id="5074"/>
      <w:bookmarkEnd w:id="5075"/>
      <w:bookmarkEnd w:id="5076"/>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4E1E750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077" w:name="OLE_LINK3"/>
            <w:r>
              <w:rPr>
                <w:lang w:eastAsia="zh-CN"/>
              </w:rPr>
              <w:t>f</w:t>
            </w:r>
            <w:r>
              <w:rPr>
                <w:rFonts w:hint="eastAsia"/>
                <w:lang w:eastAsia="zh-CN"/>
              </w:rPr>
              <w:t>inger</w:t>
            </w:r>
            <w:r>
              <w:rPr>
                <w:lang w:eastAsia="zh-CN"/>
              </w:rPr>
              <w:t>p</w:t>
            </w:r>
            <w:r>
              <w:rPr>
                <w:rFonts w:hint="eastAsia"/>
                <w:lang w:eastAsia="zh-CN"/>
              </w:rPr>
              <w:t>rint</w:t>
            </w:r>
            <w:bookmarkEnd w:id="5077"/>
          </w:p>
        </w:tc>
        <w:tc>
          <w:tcPr>
            <w:tcW w:w="1559" w:type="dxa"/>
            <w:tcBorders>
              <w:top w:val="single" w:sz="4" w:space="0" w:color="auto"/>
              <w:left w:val="single" w:sz="4" w:space="0" w:color="auto"/>
              <w:bottom w:val="single" w:sz="4" w:space="0" w:color="auto"/>
              <w:right w:val="single" w:sz="4" w:space="0" w:color="auto"/>
            </w:tcBorders>
          </w:tcPr>
          <w:p w14:paraId="1F74A058"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61A6AA02" w14:textId="77777777" w:rsidR="0088378A" w:rsidRDefault="0088378A" w:rsidP="0088378A">
            <w:pPr>
              <w:pStyle w:val="TAL"/>
              <w:rPr>
                <w:rFonts w:cs="Arial"/>
                <w:szCs w:val="18"/>
                <w:lang w:eastAsia="zh-CN"/>
              </w:rPr>
            </w:pPr>
          </w:p>
          <w:p w14:paraId="51D4F694" w14:textId="52969567" w:rsidR="0088378A" w:rsidRDefault="0088378A" w:rsidP="0088378A">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w:t>
            </w:r>
            <w:r w:rsidR="00184018">
              <w:t> </w:t>
            </w:r>
            <w:r>
              <w:t>[</w:t>
            </w:r>
            <w:r w:rsidRPr="00496DB9">
              <w:t>53</w:t>
            </w:r>
            <w:r>
              <w:t>].</w:t>
            </w:r>
          </w:p>
          <w:p w14:paraId="72045C29" w14:textId="77777777" w:rsidR="0088378A" w:rsidRDefault="0088378A" w:rsidP="0088378A">
            <w:pPr>
              <w:pStyle w:val="TAL"/>
            </w:pPr>
          </w:p>
          <w:p w14:paraId="2C508D47" w14:textId="77777777" w:rsidR="0088378A" w:rsidRDefault="0088378A" w:rsidP="0088378A">
            <w:pPr>
              <w:pStyle w:val="TAL"/>
            </w:pPr>
            <w:r>
              <w:t xml:space="preserve">Pattern: </w:t>
            </w:r>
            <w:r w:rsidRPr="00D419E2">
              <w:rPr>
                <w:rFonts w:cs="Arial"/>
                <w:szCs w:val="18"/>
              </w:rPr>
              <w:t>'^</w:t>
            </w:r>
            <w:r w:rsidRPr="00642D19">
              <w:t>(SHA-1|SHA-224|SHA-256|SHA-384|SHA-512|MD5|MD2|TOKEN)\s[0-9A-F]{2}(:[0-9A-F]{2})+</w:t>
            </w:r>
            <w:r w:rsidRPr="00D419E2">
              <w:rPr>
                <w:rFonts w:cs="Arial"/>
                <w:szCs w:val="18"/>
              </w:rPr>
              <w:t>'</w:t>
            </w:r>
          </w:p>
          <w:p w14:paraId="2948A45A" w14:textId="77777777" w:rsidR="0088378A" w:rsidRDefault="0088378A" w:rsidP="0088378A">
            <w:pPr>
              <w:pStyle w:val="TAL"/>
            </w:pPr>
          </w:p>
          <w:p w14:paraId="62D5D614" w14:textId="77777777" w:rsidR="0088378A" w:rsidRDefault="0088378A" w:rsidP="0088378A">
            <w:pPr>
              <w:pStyle w:val="TAL"/>
              <w:rPr>
                <w:noProof/>
              </w:rPr>
            </w:pPr>
            <w:r>
              <w:rPr>
                <w:noProof/>
                <w:lang w:eastAsia="zh-CN"/>
              </w:rPr>
              <w:t>For example:</w:t>
            </w:r>
          </w:p>
          <w:p w14:paraId="40829EBF" w14:textId="77777777" w:rsidR="0088378A" w:rsidRDefault="0088378A" w:rsidP="0088378A">
            <w:pPr>
              <w:pStyle w:val="TAL"/>
              <w:rPr>
                <w:rFonts w:cs="Arial"/>
                <w:szCs w:val="18"/>
                <w:lang w:eastAsia="zh-CN"/>
              </w:rPr>
            </w:pPr>
            <w:bookmarkStart w:id="5078" w:name="_Hlk142656259"/>
            <w:r>
              <w:t>'</w:t>
            </w:r>
            <w:r>
              <w:rPr>
                <w:noProof/>
              </w:rPr>
              <w:t>SHA-1 4A:AD:B9:B1:3F:82:18:3B:54:02:12:DF:3E:5D:49:6B:19:E5:7C:AB</w:t>
            </w:r>
            <w:r>
              <w:t>'.</w:t>
            </w:r>
            <w:bookmarkEnd w:id="5078"/>
          </w:p>
        </w:tc>
      </w:tr>
      <w:tr w:rsidR="0088378A" w:rsidRPr="00F11966" w14:paraId="08AE9F1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88378A" w:rsidRDefault="0088378A" w:rsidP="0088378A">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88378A" w:rsidRDefault="0088378A" w:rsidP="0088378A">
            <w:pPr>
              <w:pStyle w:val="TAL"/>
              <w:rPr>
                <w:lang w:eastAsia="zh-CN"/>
              </w:rPr>
            </w:pPr>
            <w:r>
              <w:rPr>
                <w:lang w:eastAsia="zh-CN"/>
              </w:rPr>
              <w:t>0..</w:t>
            </w:r>
            <w:r>
              <w:rPr>
                <w:rFonts w:hint="eastAsia"/>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5F199EB" w14:textId="77777777" w:rsidR="0088378A" w:rsidRDefault="0088378A" w:rsidP="0088378A">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0AA8504" w14:textId="75EA630A" w:rsidR="0088378A" w:rsidRDefault="0088378A" w:rsidP="0088378A">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68BDD094" w14:textId="77777777" w:rsidR="0088378A" w:rsidRDefault="0088378A" w:rsidP="0088378A">
            <w:pPr>
              <w:pStyle w:val="TAL"/>
            </w:pPr>
          </w:p>
          <w:p w14:paraId="54F7ADB5" w14:textId="77777777" w:rsidR="0088378A" w:rsidRDefault="0088378A" w:rsidP="0088378A">
            <w:pPr>
              <w:pStyle w:val="TAL"/>
              <w:rPr>
                <w:rFonts w:cs="Arial"/>
                <w:szCs w:val="18"/>
              </w:rPr>
            </w:pPr>
            <w:r w:rsidRPr="00D419E2">
              <w:rPr>
                <w:lang w:eastAsia="zh-CN"/>
              </w:rPr>
              <w:t xml:space="preserve">Pattern: </w:t>
            </w:r>
            <w:bookmarkStart w:id="5079" w:name="_Hlk142656529"/>
            <w:r w:rsidRPr="00D419E2">
              <w:rPr>
                <w:rFonts w:cs="Arial"/>
                <w:szCs w:val="18"/>
              </w:rPr>
              <w:t>'^[A-Fa-f0-9+/_-]{20,255}$'</w:t>
            </w:r>
            <w:bookmarkEnd w:id="5079"/>
          </w:p>
          <w:p w14:paraId="3CCFE0D4" w14:textId="77777777" w:rsidR="0088378A" w:rsidRPr="004502DF" w:rsidRDefault="0088378A" w:rsidP="0088378A">
            <w:pPr>
              <w:pStyle w:val="TAL"/>
              <w:rPr>
                <w:rFonts w:cs="Arial"/>
                <w:szCs w:val="18"/>
              </w:rPr>
            </w:pPr>
          </w:p>
          <w:p w14:paraId="0DF10A52" w14:textId="77777777" w:rsidR="0088378A" w:rsidRDefault="0088378A" w:rsidP="0088378A">
            <w:pPr>
              <w:pStyle w:val="TAL"/>
              <w:rPr>
                <w:noProof/>
              </w:rPr>
            </w:pPr>
            <w:r>
              <w:t xml:space="preserve"> </w:t>
            </w:r>
            <w:r>
              <w:rPr>
                <w:noProof/>
                <w:lang w:eastAsia="zh-CN"/>
              </w:rPr>
              <w:t>For example:</w:t>
            </w:r>
          </w:p>
          <w:p w14:paraId="7325B571" w14:textId="77777777" w:rsidR="0088378A" w:rsidRDefault="0088378A" w:rsidP="0088378A">
            <w:pPr>
              <w:pStyle w:val="TAL"/>
              <w:rPr>
                <w:rFonts w:cs="Arial"/>
                <w:szCs w:val="18"/>
                <w:lang w:eastAsia="zh-CN"/>
              </w:rPr>
            </w:pPr>
            <w:r>
              <w:t>'</w:t>
            </w:r>
            <w:r w:rsidRPr="00BE2F9E">
              <w:rPr>
                <w:noProof/>
              </w:rPr>
              <w:t>abc3de65cddef001be82</w:t>
            </w:r>
            <w:r>
              <w:t>'.</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080" w:name="_Toc143984947"/>
      <w:bookmarkStart w:id="5081" w:name="_Toc144147724"/>
      <w:bookmarkStart w:id="5082" w:name="_Toc153885528"/>
      <w:r w:rsidRPr="00F11966">
        <w:lastRenderedPageBreak/>
        <w:t>5</w:t>
      </w:r>
      <w:r>
        <w:t>.11</w:t>
      </w:r>
      <w:r w:rsidRPr="00F11966">
        <w:t>.4.</w:t>
      </w:r>
      <w:r>
        <w:t>2</w:t>
      </w:r>
      <w:r w:rsidRPr="00F11966">
        <w:tab/>
        <w:t xml:space="preserve">Type: </w:t>
      </w:r>
      <w:r>
        <w:t>DcStream</w:t>
      </w:r>
      <w:bookmarkEnd w:id="5080"/>
      <w:bookmarkEnd w:id="5081"/>
      <w:bookmarkEnd w:id="5082"/>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77777777" w:rsidR="0088378A" w:rsidRPr="00F11966" w:rsidRDefault="0088378A" w:rsidP="0088378A">
            <w:pPr>
              <w:pStyle w:val="TAL"/>
              <w:rPr>
                <w:rFonts w:cs="Arial"/>
                <w:szCs w:val="18"/>
              </w:rPr>
            </w:pPr>
            <w:r>
              <w:t>(</w:t>
            </w:r>
            <w:r w:rsidRPr="0016361A">
              <w:t>NOTE</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77777777" w:rsidR="0088378A" w:rsidRDefault="0088378A" w:rsidP="0088378A">
            <w:pPr>
              <w:pStyle w:val="TAL"/>
              <w:rPr>
                <w:rFonts w:cs="Arial"/>
                <w:szCs w:val="18"/>
                <w:lang w:eastAsia="zh-CN"/>
              </w:rPr>
            </w:pPr>
            <w:r>
              <w:t>(</w:t>
            </w:r>
            <w:r w:rsidRPr="0016361A">
              <w:t>NOTE</w:t>
            </w:r>
            <w:r>
              <w:t>)</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77777777" w:rsidR="0088378A" w:rsidRDefault="0088378A" w:rsidP="0088378A">
            <w:pPr>
              <w:pStyle w:val="TAL"/>
              <w:rPr>
                <w:rFonts w:cs="Arial"/>
                <w:szCs w:val="18"/>
                <w:lang w:eastAsia="zh-CN"/>
              </w:rPr>
            </w:pPr>
            <w:r>
              <w:rPr>
                <w:rFonts w:cs="Arial" w:hint="eastAsia"/>
                <w:szCs w:val="18"/>
                <w:lang w:eastAsia="zh-CN"/>
              </w:rPr>
              <w:t xml:space="preserve"> </w:t>
            </w:r>
            <w:r>
              <w:t>(</w:t>
            </w:r>
            <w:r w:rsidRPr="0016361A">
              <w:t>NOTE</w:t>
            </w:r>
            <w:r>
              <w:t>)</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77777777" w:rsidR="0088378A" w:rsidRDefault="0088378A" w:rsidP="0088378A">
            <w:pPr>
              <w:pStyle w:val="TAL"/>
              <w:rPr>
                <w:rFonts w:cs="Arial"/>
                <w:szCs w:val="18"/>
                <w:lang w:eastAsia="zh-CN"/>
              </w:rPr>
            </w:pPr>
            <w:r>
              <w:t>(</w:t>
            </w:r>
            <w:r w:rsidRPr="0016361A">
              <w:t>NOTE</w:t>
            </w:r>
            <w:r>
              <w:t>)</w:t>
            </w:r>
          </w:p>
        </w:tc>
      </w:tr>
      <w:tr w:rsidR="00820589" w:rsidRPr="00F11966" w14:paraId="3C5B629E"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05738A1" w14:textId="049DF470" w:rsidR="00820589" w:rsidRDefault="00820589" w:rsidP="00820589">
            <w:pPr>
              <w:pStyle w:val="TAL"/>
              <w:rPr>
                <w:lang w:eastAsia="zh-CN"/>
              </w:rPr>
            </w:pPr>
            <w:r>
              <w:rPr>
                <w:lang w:eastAsia="zh-CN"/>
              </w:rPr>
              <w:t>appBindingInfo</w:t>
            </w:r>
          </w:p>
        </w:tc>
        <w:tc>
          <w:tcPr>
            <w:tcW w:w="1559" w:type="dxa"/>
            <w:tcBorders>
              <w:top w:val="single" w:sz="4" w:space="0" w:color="auto"/>
              <w:left w:val="single" w:sz="4" w:space="0" w:color="auto"/>
              <w:bottom w:val="single" w:sz="4" w:space="0" w:color="auto"/>
              <w:right w:val="single" w:sz="4" w:space="0" w:color="auto"/>
            </w:tcBorders>
          </w:tcPr>
          <w:p w14:paraId="1D24496A" w14:textId="3AB73093" w:rsidR="00820589" w:rsidRDefault="00820589" w:rsidP="00820589">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4213895" w14:textId="20CF4C1B" w:rsidR="00820589" w:rsidRDefault="00820589" w:rsidP="0082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847422" w14:textId="4BA77416" w:rsidR="00820589" w:rsidRDefault="00820589" w:rsidP="00820589">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21D4662" w14:textId="77777777" w:rsidR="00820589" w:rsidRDefault="00820589" w:rsidP="00820589">
            <w:pPr>
              <w:pStyle w:val="TAL"/>
              <w:rPr>
                <w:rFonts w:cs="Arial"/>
                <w:szCs w:val="18"/>
                <w:lang w:eastAsia="zh-CN"/>
              </w:rPr>
            </w:pPr>
            <w:r>
              <w:rPr>
                <w:rFonts w:cs="Arial"/>
                <w:szCs w:val="18"/>
                <w:lang w:eastAsia="zh-CN"/>
              </w:rPr>
              <w:t xml:space="preserve">Represents the </w:t>
            </w:r>
            <w:bookmarkStart w:id="5083" w:name="_Hlk146221044"/>
            <w:r>
              <w:rPr>
                <w:rFonts w:cs="Arial"/>
                <w:szCs w:val="18"/>
                <w:lang w:eastAsia="zh-CN"/>
              </w:rPr>
              <w:t>application binding information of the Data Channel</w:t>
            </w:r>
            <w:bookmarkEnd w:id="5083"/>
            <w:r>
              <w:rPr>
                <w:rFonts w:cs="Arial"/>
                <w:szCs w:val="18"/>
                <w:lang w:eastAsia="zh-CN"/>
              </w:rPr>
              <w:t>.</w:t>
            </w:r>
          </w:p>
          <w:p w14:paraId="49682B8B" w14:textId="682207FF" w:rsidR="00820589" w:rsidRDefault="00820589" w:rsidP="00820589">
            <w:pPr>
              <w:pStyle w:val="TAL"/>
              <w:rPr>
                <w:rFonts w:cs="Arial"/>
                <w:szCs w:val="18"/>
                <w:lang w:eastAsia="zh-CN"/>
              </w:rPr>
            </w:pPr>
            <w:r>
              <w:rPr>
                <w:rFonts w:cs="Arial" w:hint="eastAsia"/>
                <w:szCs w:val="18"/>
                <w:lang w:eastAsia="zh-CN"/>
              </w:rPr>
              <w:t>I</w:t>
            </w:r>
            <w:r>
              <w:rPr>
                <w:rFonts w:cs="Arial"/>
                <w:szCs w:val="18"/>
                <w:lang w:eastAsia="zh-CN"/>
              </w:rPr>
              <w:t>t shall be contained if the mediaId represents the application data channel.</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3C8F7D1D" w14:textId="1B35F21D" w:rsidR="00820589" w:rsidRDefault="00820589" w:rsidP="00820589">
            <w:pPr>
              <w:pStyle w:val="TAL"/>
              <w:rPr>
                <w:rFonts w:cs="Arial"/>
                <w:szCs w:val="18"/>
              </w:rPr>
            </w:pPr>
            <w:r>
              <w:t>NOTE:</w:t>
            </w:r>
            <w:r>
              <w:tab/>
            </w:r>
            <w:r w:rsidRPr="00B92731">
              <w:t>The IE cannot be changed once the media has been established</w:t>
            </w:r>
            <w:r>
              <w: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084" w:name="_Toc143984948"/>
      <w:bookmarkStart w:id="5085" w:name="_Toc144147725"/>
      <w:bookmarkStart w:id="5086" w:name="_Toc153885529"/>
      <w:r w:rsidRPr="00F11966">
        <w:t>5</w:t>
      </w:r>
      <w:r>
        <w:t>.11</w:t>
      </w:r>
      <w:r w:rsidRPr="00F11966">
        <w:t>.4.</w:t>
      </w:r>
      <w:r>
        <w:t>3</w:t>
      </w:r>
      <w:r w:rsidRPr="00F11966">
        <w:tab/>
        <w:t xml:space="preserve">Type: </w:t>
      </w:r>
      <w:r>
        <w:t>R</w:t>
      </w:r>
      <w:r w:rsidRPr="00D75FE6">
        <w:t>eplaceHttpUrl</w:t>
      </w:r>
      <w:bookmarkEnd w:id="5084"/>
      <w:bookmarkEnd w:id="5085"/>
      <w:bookmarkEnd w:id="508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087" w:name="_Toc137624859"/>
      <w:bookmarkStart w:id="5088" w:name="_Toc148346495"/>
      <w:bookmarkStart w:id="5089" w:name="_Toc153885530"/>
      <w:r>
        <w:lastRenderedPageBreak/>
        <w:t>5.11.4.</w:t>
      </w:r>
      <w:r>
        <w:rPr>
          <w:lang/>
        </w:rPr>
        <w:t>4</w:t>
      </w:r>
      <w:r>
        <w:tab/>
        <w:t>Type: Endpoint</w:t>
      </w:r>
      <w:bookmarkEnd w:id="5087"/>
      <w:bookmarkEnd w:id="5088"/>
      <w:bookmarkEnd w:id="5089"/>
    </w:p>
    <w:p w14:paraId="2351D8D8" w14:textId="40EFC4D7" w:rsidR="00251791" w:rsidRDefault="00251791" w:rsidP="00251791">
      <w:pPr>
        <w:pStyle w:val="TH"/>
      </w:pPr>
      <w:r>
        <w:rPr>
          <w:noProof/>
        </w:rPr>
        <w:t>Table </w:t>
      </w:r>
      <w:r>
        <w:t>5.11.4.</w:t>
      </w:r>
      <w:r>
        <w:rPr>
          <w:lang/>
        </w:rPr>
        <w:t>4</w:t>
      </w:r>
      <w:r>
        <w:t xml:space="preserve">-1: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090" w:name="_Toc36462716"/>
      <w:bookmarkStart w:id="5091" w:name="_Toc36462912"/>
      <w:bookmarkStart w:id="5092" w:name="_Toc133336427"/>
      <w:bookmarkStart w:id="5093" w:name="_Toc143984949"/>
      <w:bookmarkStart w:id="5094" w:name="_Toc144147726"/>
      <w:bookmarkStart w:id="5095" w:name="_Toc153885531"/>
      <w:r w:rsidRPr="00F11966">
        <w:t>Annex A (normative):</w:t>
      </w:r>
      <w:r w:rsidRPr="00F11966">
        <w:br/>
        <w:t>OpenAPI specification</w:t>
      </w:r>
      <w:bookmarkEnd w:id="5090"/>
      <w:bookmarkEnd w:id="5091"/>
      <w:bookmarkEnd w:id="5092"/>
      <w:bookmarkEnd w:id="5093"/>
      <w:bookmarkEnd w:id="5094"/>
      <w:bookmarkEnd w:id="5095"/>
    </w:p>
    <w:p w14:paraId="52A11D61" w14:textId="77777777" w:rsidR="00E92CBF" w:rsidRPr="00F11966" w:rsidRDefault="00E92CBF" w:rsidP="00E26B1B">
      <w:pPr>
        <w:pStyle w:val="Heading1"/>
      </w:pPr>
      <w:bookmarkStart w:id="5096" w:name="_Toc24925934"/>
      <w:bookmarkStart w:id="5097" w:name="_Toc24926112"/>
      <w:bookmarkStart w:id="5098" w:name="_Toc24926288"/>
      <w:bookmarkStart w:id="5099" w:name="_Toc33964148"/>
      <w:bookmarkStart w:id="5100" w:name="_Toc33980915"/>
      <w:bookmarkStart w:id="5101" w:name="_Toc36462717"/>
      <w:bookmarkStart w:id="5102" w:name="_Toc36462913"/>
      <w:bookmarkStart w:id="5103" w:name="_Toc43026184"/>
      <w:bookmarkStart w:id="5104" w:name="_Toc49763718"/>
      <w:bookmarkStart w:id="5105" w:name="_Toc56754419"/>
      <w:bookmarkStart w:id="5106" w:name="_Toc88743219"/>
      <w:bookmarkStart w:id="5107" w:name="_Toc101254143"/>
      <w:bookmarkStart w:id="5108" w:name="_Toc101254584"/>
      <w:bookmarkStart w:id="5109" w:name="_Toc104112296"/>
      <w:bookmarkStart w:id="5110" w:name="_Toc104192470"/>
      <w:bookmarkStart w:id="5111" w:name="_Toc104193034"/>
      <w:bookmarkStart w:id="5112" w:name="_Toc133336428"/>
      <w:bookmarkStart w:id="5113" w:name="_Toc143984950"/>
      <w:bookmarkStart w:id="5114" w:name="_Toc144147727"/>
      <w:bookmarkStart w:id="5115" w:name="_Toc153885532"/>
      <w:r w:rsidRPr="00F11966">
        <w:t>A.1</w:t>
      </w:r>
      <w:r w:rsidRPr="00F11966">
        <w:tab/>
        <w:t>General</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116" w:name="_Toc24925935"/>
      <w:bookmarkStart w:id="5117" w:name="_Toc24926113"/>
      <w:bookmarkStart w:id="5118" w:name="_Toc24926289"/>
      <w:bookmarkStart w:id="5119" w:name="_Toc33964149"/>
      <w:bookmarkStart w:id="5120" w:name="_Toc33980916"/>
      <w:bookmarkStart w:id="5121" w:name="_Toc36462718"/>
      <w:bookmarkStart w:id="5122" w:name="_Toc36462914"/>
      <w:bookmarkStart w:id="5123" w:name="_Toc43026185"/>
      <w:bookmarkStart w:id="5124" w:name="_Toc49763719"/>
      <w:bookmarkStart w:id="5125" w:name="_Toc56754420"/>
      <w:bookmarkStart w:id="5126" w:name="_Toc88743220"/>
      <w:bookmarkStart w:id="5127" w:name="_Toc101254144"/>
      <w:bookmarkStart w:id="5128" w:name="_Toc101254585"/>
      <w:bookmarkStart w:id="5129" w:name="_Toc104112297"/>
      <w:bookmarkStart w:id="5130" w:name="_Toc104192471"/>
      <w:bookmarkStart w:id="5131" w:name="_Toc104193035"/>
      <w:bookmarkStart w:id="5132" w:name="_Toc133336429"/>
      <w:bookmarkStart w:id="5133" w:name="_Toc143984951"/>
      <w:bookmarkStart w:id="5134" w:name="_Toc144147728"/>
      <w:bookmarkStart w:id="5135" w:name="_Toc153885533"/>
      <w:r w:rsidRPr="00F11966">
        <w:t>A.2</w:t>
      </w:r>
      <w:r w:rsidRPr="00F11966">
        <w:tab/>
        <w:t>Data related to Common Data Types</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55DB8F8A" w14:textId="77777777" w:rsidR="002069F8" w:rsidRPr="00F11966" w:rsidRDefault="002069F8" w:rsidP="002069F8">
      <w:pPr>
        <w:pStyle w:val="PL"/>
        <w:rPr>
          <w:lang w:val="en-US"/>
        </w:rPr>
      </w:pPr>
      <w:bookmarkStart w:id="5136"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A66B051" w:rsidR="002069F8" w:rsidRDefault="002069F8" w:rsidP="002069F8">
      <w:pPr>
        <w:pStyle w:val="PL"/>
        <w:rPr>
          <w:lang w:val="en-US"/>
        </w:rPr>
      </w:pPr>
      <w:r w:rsidRPr="00F11966">
        <w:rPr>
          <w:lang w:val="en-US"/>
        </w:rPr>
        <w:t xml:space="preserve">  version: '1.</w:t>
      </w:r>
      <w:r w:rsidR="00F966AA">
        <w:rPr>
          <w:lang w:val="en-US"/>
        </w:rPr>
        <w:t>5</w:t>
      </w:r>
      <w:r>
        <w:rPr>
          <w:lang w:val="en-US"/>
        </w:rPr>
        <w:t>.0</w:t>
      </w:r>
      <w:r w:rsidR="008723FA">
        <w:rPr>
          <w:lang w:val="en-US"/>
        </w:rPr>
        <w:t>-alpha.</w:t>
      </w:r>
      <w:r w:rsidR="00F23B37">
        <w:rPr>
          <w:lang/>
        </w:rPr>
        <w:t>5</w:t>
      </w:r>
      <w:r w:rsidR="00F23B37"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205A8282" w:rsidR="002069F8" w:rsidRPr="00F11966" w:rsidRDefault="002069F8" w:rsidP="002069F8">
      <w:pPr>
        <w:pStyle w:val="PL"/>
      </w:pPr>
      <w:r w:rsidRPr="00F11966">
        <w:t xml:space="preserve">    © 202</w:t>
      </w:r>
      <w:r w:rsidR="00390ECE">
        <w:t>3</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0870D7D"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F23B37">
        <w:rPr>
          <w:lang/>
        </w:rPr>
        <w:t>4</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lastRenderedPageBreak/>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136"/>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lastRenderedPageBreak/>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lastRenderedPageBreak/>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lastRenderedPageBreak/>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rPr>
          <w:lang/>
        </w:rPr>
      </w:pPr>
      <w:r w:rsidRPr="00F11966">
        <w:t xml:space="preserve">      </w:t>
      </w:r>
      <w:r w:rsidRPr="001531E3">
        <w:rPr>
          <w:lang w:val="en-US"/>
        </w:rPr>
        <w:t>description:</w:t>
      </w:r>
      <w:r>
        <w:rPr>
          <w:lang w:val="en-US"/>
        </w:rPr>
        <w:t xml:space="preserve"> </w:t>
      </w:r>
      <w:r w:rsidR="00F36A15">
        <w:rPr>
          <w:lang/>
        </w:rPr>
        <w:t>&gt;</w:t>
      </w:r>
    </w:p>
    <w:p w14:paraId="20B7DFB2" w14:textId="13353F1C" w:rsidR="00F36A15" w:rsidRDefault="00F36A15" w:rsidP="002069F8">
      <w:pPr>
        <w:pStyle w:val="PL"/>
      </w:pPr>
      <w:r>
        <w:rPr>
          <w:lang/>
        </w:rPr>
        <w:t xml:space="preserve">     </w:t>
      </w:r>
      <w:r w:rsidR="00165F5E">
        <w:rPr>
          <w:lang/>
        </w:rPr>
        <w:t xml:space="preserve">  </w:t>
      </w:r>
      <w:r>
        <w:rPr>
          <w:lang/>
        </w:rPr>
        <w:t xml:space="preserve"> </w:t>
      </w:r>
      <w:r w:rsidR="002069F8">
        <w:t>Integer where the allowed values correspond to the value range of an</w:t>
      </w:r>
    </w:p>
    <w:p w14:paraId="72B11DBC" w14:textId="59A0A291" w:rsidR="002069F8" w:rsidRDefault="00F36A15" w:rsidP="002069F8">
      <w:pPr>
        <w:pStyle w:val="PL"/>
      </w:pPr>
      <w:r>
        <w:rPr>
          <w:lang/>
        </w:rPr>
        <w:t xml:space="preserve">   </w:t>
      </w:r>
      <w:r w:rsidR="00165F5E">
        <w:rPr>
          <w:lang/>
        </w:rPr>
        <w:t xml:space="preserve">  </w:t>
      </w:r>
      <w:r>
        <w:rPr>
          <w:lang/>
        </w:rP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lastRenderedPageBreak/>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2639FD">
        <w:t>pattern: '^(imsi-[0-9]{5,15}|nai-.+|msisdn-[0-9]{5,15}|extid-[^@]+@[^@]+|gci-.+|gli-.+|.+)$'</w:t>
      </w:r>
    </w:p>
    <w:p w14:paraId="52FEF6B1" w14:textId="77777777" w:rsidR="002069F8" w:rsidRPr="00F11966" w:rsidRDefault="002069F8" w:rsidP="002069F8">
      <w:pPr>
        <w:pStyle w:val="PL"/>
        <w:rPr>
          <w:lang w:val="en-US"/>
        </w:rPr>
      </w:pPr>
      <w:r w:rsidRPr="002639FD">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lastRenderedPageBreak/>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lastRenderedPageBreak/>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lastRenderedPageBreak/>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lastRenderedPageBreak/>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lastRenderedPageBreak/>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lastRenderedPageBreak/>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lastRenderedPageBreak/>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lastRenderedPageBreak/>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rPr>
          <w:lang/>
        </w:rPr>
      </w:pPr>
      <w:r>
        <w:t xml:space="preserve">        </w:t>
      </w:r>
      <w:r w:rsidRPr="00BD4CA2">
        <w:t>Relay Service Code to identify a connectivity service provided by the UE-to-Network relay</w:t>
      </w:r>
      <w:r w:rsidR="00E10FA8">
        <w:rPr>
          <w:lang/>
        </w:rPr>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w:t>
      </w:r>
      <w:r w:rsidR="006A500C">
        <w:rPr>
          <w:lang w:eastAsia="zh-CN"/>
        </w:rPr>
        <w:t>5G ProSe</w:t>
      </w:r>
      <w:r w:rsidR="00770351">
        <w:rPr>
          <w:lang w:eastAsia="zh-CN"/>
        </w:rPr>
        <w:t xml:space="preserve"> </w:t>
      </w:r>
      <w:r w:rsidR="006A500C">
        <w:rPr>
          <w:lang w:eastAsia="zh-CN"/>
        </w:rPr>
        <w:t>R</w:t>
      </w:r>
      <w:r w:rsidR="006A500C">
        <w:rPr>
          <w:lang w:eastAsia="zh-CN"/>
        </w:rPr>
        <w:t xml:space="preserve">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lastRenderedPageBreak/>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lastRenderedPageBreak/>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lastRenderedPageBreak/>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lastRenderedPageBreak/>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lastRenderedPageBreak/>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lastRenderedPageBreak/>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lastRenderedPageBreak/>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lastRenderedPageBreak/>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lastRenderedPageBreak/>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lastRenderedPageBreak/>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rPr>
          <w:lang/>
        </w:rP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rPr>
          <w:lang/>
        </w:rPr>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rPr>
          <w:lang/>
        </w:rPr>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lastRenderedPageBreak/>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lastRenderedPageBreak/>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lastRenderedPageBreak/>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lastRenderedPageBreak/>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lastRenderedPageBreak/>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lastRenderedPageBreak/>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rPr>
          <w:lang/>
        </w:rPr>
      </w:pPr>
      <w:r>
        <w:t xml:space="preserve">        </w:t>
      </w:r>
      <w:r w:rsidR="002069F8" w:rsidRPr="00F11966">
        <w:t>One and only one of the "globLineIds", "hfcNIds", "areaCodeB"</w:t>
      </w:r>
      <w:r w:rsidR="00285D53">
        <w:rPr>
          <w:lang/>
        </w:rPr>
        <w:t>,</w:t>
      </w:r>
      <w:r w:rsidR="002069F8" w:rsidRPr="00F11966">
        <w:t xml:space="preserve">d "areaCodeC" </w:t>
      </w:r>
      <w:r w:rsidR="00285D53">
        <w:rPr>
          <w:lang/>
        </w:rPr>
        <w:t xml:space="preserve">and </w:t>
      </w:r>
    </w:p>
    <w:p w14:paraId="62034587" w14:textId="5714679B" w:rsidR="002069F8" w:rsidRDefault="00285D53" w:rsidP="00991540">
      <w:pPr>
        <w:pStyle w:val="PL"/>
      </w:pPr>
      <w:r>
        <w:rPr>
          <w:lang/>
        </w:rP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lastRenderedPageBreak/>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lastRenderedPageBreak/>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lastRenderedPageBreak/>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lastRenderedPageBreak/>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lastRenderedPageBreak/>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lastRenderedPageBreak/>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lastRenderedPageBreak/>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lastRenderedPageBreak/>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lastRenderedPageBreak/>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3C22F936" w14:textId="77777777" w:rsidR="002952B1" w:rsidRDefault="002952B1" w:rsidP="002952B1">
      <w:pPr>
        <w:pStyle w:val="PL"/>
      </w:pPr>
      <w:r>
        <w:t xml:space="preserve">      type: object</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lastRenderedPageBreak/>
        <w:t xml:space="preserve">          minItems: 1</w:t>
      </w:r>
    </w:p>
    <w:p w14:paraId="7D0C037B" w14:textId="44D77BDA" w:rsidR="002952B1" w:rsidRDefault="002952B1" w:rsidP="002952B1">
      <w:pPr>
        <w:pStyle w:val="PL"/>
      </w:pPr>
      <w:r>
        <w:t xml:space="preserve">        </w:t>
      </w:r>
      <w:r w:rsidR="006024C1">
        <w:rPr>
          <w:lang/>
        </w:rPr>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503C955C" w14:textId="178F9EA7" w:rsidR="002952B1" w:rsidRDefault="002952B1" w:rsidP="002952B1">
      <w:pPr>
        <w:pStyle w:val="PL"/>
      </w:pPr>
      <w:r>
        <w:t xml:space="preserve">        session</w:t>
      </w:r>
      <w:r w:rsidR="00EA020C">
        <w:t>DI</w:t>
      </w:r>
      <w:r>
        <w:t>Ambr:</w:t>
      </w:r>
    </w:p>
    <w:p w14:paraId="3F3ABDD1" w14:textId="67B1C866" w:rsidR="002952B1" w:rsidRDefault="002952B1" w:rsidP="002952B1">
      <w:pPr>
        <w:pStyle w:val="PL"/>
      </w:pPr>
      <w:r>
        <w:t xml:space="preserve">          $ref: '#/components/schemas/</w:t>
      </w:r>
      <w:r w:rsidR="00EA020C">
        <w:t>BitRate'</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77777777" w:rsidR="007D5CE1" w:rsidRDefault="007D5CE1" w:rsidP="007D5CE1">
      <w:pPr>
        <w:pStyle w:val="PL"/>
        <w:rPr>
          <w:rFonts w:cs="Arial"/>
          <w:lang w:eastAsia="ja-JP"/>
        </w:rPr>
      </w:pPr>
      <w:r>
        <w:t xml:space="preserve">        rgSlPos</w:t>
      </w:r>
      <w:r>
        <w:rPr>
          <w:lang w:eastAsia="zh-CN"/>
        </w:rPr>
        <w:t>TargetAuth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5F140BE8" w14:textId="77777777" w:rsidR="007D5CE1" w:rsidRDefault="007D5CE1" w:rsidP="007D5CE1">
      <w:pPr>
        <w:pStyle w:val="PL"/>
        <w:rPr>
          <w:rFonts w:cs="Arial"/>
          <w:lang w:eastAsia="ja-JP"/>
        </w:rPr>
      </w:pPr>
      <w:r>
        <w:t xml:space="preserve">        rgSlPosS</w:t>
      </w:r>
      <w:r>
        <w:rPr>
          <w:lang w:eastAsia="zh-CN"/>
        </w:rPr>
        <w:t>lRefAuth</w:t>
      </w:r>
      <w:r>
        <w:rPr>
          <w:rFonts w:cs="Arial"/>
          <w:lang w:eastAsia="ja-JP"/>
        </w:rPr>
        <w:t>:</w:t>
      </w:r>
    </w:p>
    <w:p w14:paraId="1F19AF8E"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lastRenderedPageBreak/>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6AF3A619" w14:textId="77777777" w:rsidR="003F21AE" w:rsidRDefault="003F21AE" w:rsidP="002069F8">
      <w:pPr>
        <w:pStyle w:val="PL"/>
      </w:pP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lastRenderedPageBreak/>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2639FD" w:rsidRDefault="007250F2" w:rsidP="007250F2">
      <w:pPr>
        <w:pStyle w:val="PL"/>
      </w:pPr>
      <w:r w:rsidRPr="00DB30FA">
        <w:t xml:space="preserve">      </w:t>
      </w:r>
      <w:r w:rsidRPr="002639FD">
        <w:t>pattern: '^\d+(\.\d+)? (B|kB|MB|GB|TB)$'</w:t>
      </w:r>
    </w:p>
    <w:p w14:paraId="66BE2A80" w14:textId="77777777" w:rsidR="007250F2" w:rsidRDefault="007250F2" w:rsidP="007250F2">
      <w:pPr>
        <w:pStyle w:val="PL"/>
      </w:pPr>
      <w:r w:rsidRPr="00582FBA">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2639FD" w:rsidRDefault="007250F2" w:rsidP="007250F2">
      <w:pPr>
        <w:pStyle w:val="PL"/>
      </w:pPr>
      <w:r w:rsidRPr="00F11966">
        <w:t xml:space="preserve">      </w:t>
      </w:r>
      <w:r w:rsidRPr="002639FD">
        <w:t>pattern: '^\d+(\.\d+)? (B|kB|MB|GB|TB)$'</w:t>
      </w:r>
    </w:p>
    <w:p w14:paraId="3BA44DEB" w14:textId="77777777" w:rsidR="007250F2" w:rsidRPr="00F11966" w:rsidRDefault="007250F2" w:rsidP="007250F2">
      <w:pPr>
        <w:pStyle w:val="PL"/>
        <w:rPr>
          <w:lang w:val="en-US"/>
        </w:rPr>
      </w:pPr>
      <w:r w:rsidRPr="0011294F">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lastRenderedPageBreak/>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lastRenderedPageBreak/>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1234203C" w14:textId="77777777" w:rsidR="007D2AD7" w:rsidRPr="00F11966" w:rsidRDefault="007D2AD7" w:rsidP="007D2AD7">
      <w:pPr>
        <w:pStyle w:val="PL"/>
      </w:pPr>
      <w:r w:rsidRPr="00F11966">
        <w:t xml:space="preserve">    </w:t>
      </w:r>
      <w:bookmarkStart w:id="5137" w:name="_Hlk133333378"/>
      <w:r>
        <w:rPr>
          <w:lang w:eastAsia="zh-CN"/>
        </w:rPr>
        <w:t>PduSetDelay</w:t>
      </w:r>
      <w:r w:rsidRPr="000200AA">
        <w:rPr>
          <w:lang w:eastAsia="zh-CN"/>
        </w:rPr>
        <w:t>Budget</w:t>
      </w:r>
      <w:r w:rsidRPr="00F11966">
        <w:t>:</w:t>
      </w:r>
    </w:p>
    <w:p w14:paraId="74C54701" w14:textId="77777777" w:rsidR="007D2AD7" w:rsidRPr="00F11966" w:rsidRDefault="007D2AD7" w:rsidP="007D2AD7">
      <w:pPr>
        <w:pStyle w:val="PL"/>
      </w:pPr>
      <w:r w:rsidRPr="00F11966">
        <w:t xml:space="preserve">      type: integer</w:t>
      </w:r>
    </w:p>
    <w:p w14:paraId="4F41EDD2" w14:textId="77777777" w:rsidR="007D2AD7" w:rsidRPr="00F11966" w:rsidRDefault="007D2AD7" w:rsidP="007D2AD7">
      <w:pPr>
        <w:pStyle w:val="PL"/>
      </w:pPr>
      <w:r w:rsidRPr="00F11966">
        <w:t xml:space="preserve">      minimum: 1</w:t>
      </w:r>
    </w:p>
    <w:p w14:paraId="2F4D5FE4" w14:textId="77777777" w:rsidR="007D2AD7" w:rsidRDefault="007D2AD7" w:rsidP="007D2AD7">
      <w:pPr>
        <w:pStyle w:val="PL"/>
      </w:pPr>
      <w:r>
        <w:rPr>
          <w:lang w:val="en-US"/>
        </w:rPr>
        <w:t xml:space="preserve">      description: </w:t>
      </w:r>
      <w:r>
        <w:t>&gt;</w:t>
      </w:r>
    </w:p>
    <w:p w14:paraId="4664760F" w14:textId="77777777" w:rsidR="007D2AD7" w:rsidRDefault="007D2AD7" w:rsidP="007D2AD7">
      <w:pPr>
        <w:pStyle w:val="PL"/>
        <w:rPr>
          <w:lang w:eastAsia="zh-CN"/>
        </w:rPr>
      </w:pPr>
      <w:r>
        <w:t xml:space="preserve">        </w:t>
      </w:r>
      <w:r w:rsidRPr="00463937">
        <w:rPr>
          <w:lang w:eastAsia="zh-CN"/>
        </w:rPr>
        <w:t>Unsigned integer indicating PDU Set Delay Budget (PSDB) (see clause 5.7.</w:t>
      </w:r>
      <w:r>
        <w:rPr>
          <w:lang w:eastAsia="zh-CN"/>
        </w:rPr>
        <w:t>7</w:t>
      </w:r>
      <w:r w:rsidRPr="00463937">
        <w:rPr>
          <w:lang w:eastAsia="zh-CN"/>
        </w:rPr>
        <w:t>.2 of 3GPP</w:t>
      </w:r>
    </w:p>
    <w:p w14:paraId="1711FB30" w14:textId="77777777" w:rsidR="007D2AD7" w:rsidRDefault="007D2AD7" w:rsidP="007D2AD7">
      <w:pPr>
        <w:pStyle w:val="PL"/>
      </w:pPr>
      <w:r>
        <w:t xml:space="preserve">       </w:t>
      </w:r>
      <w:r w:rsidRPr="00463937">
        <w:rPr>
          <w:lang w:eastAsia="zh-CN"/>
        </w:rPr>
        <w:t xml:space="preserve"> TS</w:t>
      </w:r>
      <w:r>
        <w:rPr>
          <w:lang w:eastAsia="zh-CN"/>
        </w:rPr>
        <w:t xml:space="preserve"> 23.501), expressed in 0.01 milliseconds</w:t>
      </w:r>
      <w:r>
        <w:t>.</w:t>
      </w:r>
    </w:p>
    <w:p w14:paraId="27DE1CD5" w14:textId="77777777" w:rsidR="007D2AD7" w:rsidRPr="00847967" w:rsidRDefault="007D2AD7" w:rsidP="007D2AD7">
      <w:pPr>
        <w:pStyle w:val="PL"/>
        <w:rPr>
          <w:lang w:val="en-US"/>
        </w:rPr>
      </w:pPr>
    </w:p>
    <w:p w14:paraId="0F04DA4B" w14:textId="77777777" w:rsidR="007D2AD7" w:rsidRPr="00F11966" w:rsidRDefault="007D2AD7" w:rsidP="007D2AD7">
      <w:pPr>
        <w:pStyle w:val="PL"/>
      </w:pPr>
      <w:r w:rsidRPr="00F11966">
        <w:t xml:space="preserve">    </w:t>
      </w:r>
      <w:r>
        <w:rPr>
          <w:lang w:eastAsia="zh-CN"/>
        </w:rPr>
        <w:t>PduSetDelay</w:t>
      </w:r>
      <w:r w:rsidRPr="000200AA">
        <w:rPr>
          <w:lang w:eastAsia="zh-CN"/>
        </w:rPr>
        <w:t>Budget</w:t>
      </w:r>
      <w:r>
        <w:rPr>
          <w:lang w:eastAsia="zh-CN"/>
        </w:rPr>
        <w:t>Rm</w:t>
      </w:r>
      <w:r w:rsidRPr="00F11966">
        <w:t>:</w:t>
      </w:r>
    </w:p>
    <w:p w14:paraId="48372A97" w14:textId="77777777" w:rsidR="007D2AD7" w:rsidRPr="00F11966" w:rsidRDefault="007D2AD7" w:rsidP="007D2AD7">
      <w:pPr>
        <w:pStyle w:val="PL"/>
      </w:pPr>
      <w:r w:rsidRPr="00F11966">
        <w:t xml:space="preserve">      type: integer</w:t>
      </w:r>
    </w:p>
    <w:p w14:paraId="0769B74E" w14:textId="77777777" w:rsidR="007D2AD7" w:rsidRPr="00F11966" w:rsidRDefault="007D2AD7" w:rsidP="007D2AD7">
      <w:pPr>
        <w:pStyle w:val="PL"/>
      </w:pPr>
      <w:r w:rsidRPr="00F11966">
        <w:t xml:space="preserve">      minimum: 1</w:t>
      </w:r>
    </w:p>
    <w:p w14:paraId="7DA9D3A5" w14:textId="77777777" w:rsidR="007D2AD7" w:rsidRPr="00F11966" w:rsidRDefault="007D2AD7" w:rsidP="007D2AD7">
      <w:pPr>
        <w:pStyle w:val="PL"/>
        <w:rPr>
          <w:lang w:val="en-US"/>
        </w:rPr>
      </w:pPr>
      <w:r w:rsidRPr="00F11966">
        <w:rPr>
          <w:lang w:val="en-US"/>
        </w:rPr>
        <w:t xml:space="preserve">      nullable: true</w:t>
      </w:r>
    </w:p>
    <w:p w14:paraId="77295680" w14:textId="77777777" w:rsidR="007D2AD7" w:rsidRDefault="007D2AD7" w:rsidP="007D2AD7">
      <w:pPr>
        <w:pStyle w:val="PL"/>
      </w:pPr>
      <w:r>
        <w:rPr>
          <w:lang w:val="en-US"/>
        </w:rPr>
        <w:t xml:space="preserve">      description: </w:t>
      </w:r>
      <w:r>
        <w:t>&gt;</w:t>
      </w:r>
    </w:p>
    <w:p w14:paraId="07E86C8E" w14:textId="77777777" w:rsidR="007D2AD7" w:rsidRDefault="007D2AD7" w:rsidP="007D2AD7">
      <w:pPr>
        <w:pStyle w:val="PL"/>
      </w:pPr>
      <w:r>
        <w:t xml:space="preserve">        </w:t>
      </w:r>
      <w:r w:rsidRPr="00F11966">
        <w:t xml:space="preserve">This data type is defined in the same way as the </w:t>
      </w:r>
      <w:r>
        <w:t>'</w:t>
      </w:r>
      <w:r>
        <w:rPr>
          <w:lang w:eastAsia="zh-CN"/>
        </w:rPr>
        <w:t>PduSetDelay</w:t>
      </w:r>
      <w:r w:rsidRPr="000200AA">
        <w:rPr>
          <w:lang w:eastAsia="zh-CN"/>
        </w:rPr>
        <w:t>Budget</w:t>
      </w:r>
      <w:r>
        <w:t>'</w:t>
      </w:r>
      <w:r w:rsidRPr="00F11966">
        <w:t xml:space="preserve"> data type, but with</w:t>
      </w:r>
    </w:p>
    <w:p w14:paraId="7A994765" w14:textId="77777777" w:rsidR="007D2AD7" w:rsidRDefault="007D2AD7" w:rsidP="007D2AD7">
      <w:pPr>
        <w:pStyle w:val="PL"/>
      </w:pPr>
      <w:r>
        <w:t xml:space="preserve">       </w:t>
      </w:r>
      <w:r w:rsidRPr="00F11966">
        <w:t xml:space="preserve"> the OpenAPI </w:t>
      </w:r>
      <w:r>
        <w:t>'nullable:</w:t>
      </w:r>
      <w:r w:rsidRPr="00F11966">
        <w:t xml:space="preserve"> true</w:t>
      </w:r>
      <w:r>
        <w:t>'</w:t>
      </w:r>
      <w:r w:rsidRPr="00F11966">
        <w:t xml:space="preserve"> property</w:t>
      </w:r>
      <w:r>
        <w:t>.</w:t>
      </w:r>
    </w:p>
    <w:p w14:paraId="6554D64A" w14:textId="77777777" w:rsidR="007D2AD7" w:rsidRDefault="007D2AD7" w:rsidP="007D2AD7">
      <w:pPr>
        <w:pStyle w:val="PL"/>
      </w:pPr>
    </w:p>
    <w:p w14:paraId="02ADC49B" w14:textId="77777777" w:rsidR="007D2AD7" w:rsidRPr="009114AC" w:rsidRDefault="007D2AD7" w:rsidP="007D2AD7">
      <w:pPr>
        <w:pStyle w:val="PL"/>
        <w:rPr>
          <w:lang w:val="de-DE"/>
        </w:rPr>
      </w:pPr>
      <w:r w:rsidRPr="00F11966">
        <w:t xml:space="preserve">    </w:t>
      </w:r>
      <w:r w:rsidRPr="009114AC">
        <w:rPr>
          <w:lang w:val="de-DE" w:eastAsia="zh-CN"/>
        </w:rPr>
        <w:t>PduSetErrRate</w:t>
      </w:r>
      <w:r w:rsidRPr="009114AC">
        <w:rPr>
          <w:lang w:val="de-DE"/>
        </w:rPr>
        <w:t>:</w:t>
      </w:r>
    </w:p>
    <w:p w14:paraId="5F5C1B1D" w14:textId="77777777" w:rsidR="007D2AD7" w:rsidRPr="009114AC" w:rsidRDefault="007D2AD7" w:rsidP="007D2AD7">
      <w:pPr>
        <w:pStyle w:val="PL"/>
        <w:rPr>
          <w:lang w:val="de-DE"/>
        </w:rPr>
      </w:pPr>
      <w:r w:rsidRPr="009114AC">
        <w:rPr>
          <w:lang w:val="de-DE"/>
        </w:rPr>
        <w:t xml:space="preserve">      type: string</w:t>
      </w:r>
    </w:p>
    <w:p w14:paraId="6B891934" w14:textId="77777777" w:rsidR="007D2AD7" w:rsidRPr="009114AC" w:rsidRDefault="007D2AD7" w:rsidP="007D2AD7">
      <w:pPr>
        <w:pStyle w:val="PL"/>
        <w:rPr>
          <w:lang w:val="de-DE"/>
        </w:rPr>
      </w:pPr>
      <w:r w:rsidRPr="009114AC">
        <w:rPr>
          <w:lang w:val="de-DE"/>
        </w:rPr>
        <w:t xml:space="preserve">      pattern: '^([0-9]E-[0-9])$'</w:t>
      </w:r>
    </w:p>
    <w:p w14:paraId="0598BF6E" w14:textId="77777777" w:rsidR="007D2AD7" w:rsidRDefault="007D2AD7" w:rsidP="007D2AD7">
      <w:pPr>
        <w:pStyle w:val="PL"/>
        <w:rPr>
          <w:lang w:val="en-US"/>
        </w:rPr>
      </w:pPr>
      <w:r w:rsidRPr="009114AC">
        <w:rPr>
          <w:lang w:val="de-DE"/>
        </w:rPr>
        <w:t xml:space="preserve">      </w:t>
      </w:r>
      <w:r>
        <w:rPr>
          <w:lang w:val="en-US"/>
        </w:rPr>
        <w:t>description: &gt;</w:t>
      </w:r>
    </w:p>
    <w:p w14:paraId="4FF482DA" w14:textId="77777777" w:rsidR="007D2AD7" w:rsidRDefault="007D2AD7" w:rsidP="007D2AD7">
      <w:pPr>
        <w:pStyle w:val="PL"/>
        <w:rPr>
          <w:szCs w:val="22"/>
        </w:rPr>
      </w:pPr>
      <w:r>
        <w:rPr>
          <w:lang w:val="en-US"/>
        </w:rPr>
        <w:t xml:space="preserve">        </w:t>
      </w:r>
      <w:r w:rsidRPr="00F11966">
        <w:rPr>
          <w:lang w:eastAsia="zh-CN"/>
        </w:rPr>
        <w:t xml:space="preserve">String representing </w:t>
      </w:r>
      <w:r>
        <w:rPr>
          <w:lang w:eastAsia="zh-CN"/>
        </w:rPr>
        <w:t xml:space="preserve">PDU Set Error </w:t>
      </w:r>
      <w:r w:rsidRPr="000200AA">
        <w:rPr>
          <w:lang w:eastAsia="zh-CN"/>
        </w:rPr>
        <w:t>Rate</w:t>
      </w:r>
      <w:r w:rsidRPr="00F11966">
        <w:rPr>
          <w:lang w:eastAsia="zh-CN"/>
        </w:rPr>
        <w:t xml:space="preserve"> </w:t>
      </w:r>
      <w:r>
        <w:rPr>
          <w:lang w:eastAsia="zh-CN"/>
        </w:rPr>
        <w:t xml:space="preserve">(PSER) </w:t>
      </w:r>
      <w:r>
        <w:t xml:space="preserve">(see clause </w:t>
      </w:r>
      <w:r w:rsidRPr="000200AA">
        <w:rPr>
          <w:rFonts w:hint="eastAsia"/>
          <w:lang w:eastAsia="zh-CN"/>
        </w:rPr>
        <w:t>5</w:t>
      </w:r>
      <w:r w:rsidRPr="000200AA">
        <w:rPr>
          <w:lang w:eastAsia="zh-CN"/>
        </w:rPr>
        <w:t>.7.</w:t>
      </w:r>
      <w:r>
        <w:rPr>
          <w:lang w:eastAsia="zh-CN"/>
        </w:rPr>
        <w:t>7</w:t>
      </w:r>
      <w:r w:rsidRPr="000200AA">
        <w:rPr>
          <w:lang w:eastAsia="zh-CN"/>
        </w:rPr>
        <w:t>.3</w:t>
      </w:r>
      <w:r>
        <w:t xml:space="preserve"> 3GPP TS </w:t>
      </w:r>
      <w:r w:rsidRPr="00F11966">
        <w:t>23.501 [8])</w:t>
      </w:r>
      <w:r w:rsidRPr="00F11966">
        <w:rPr>
          <w:szCs w:val="22"/>
        </w:rPr>
        <w:t xml:space="preserve"> where</w:t>
      </w:r>
    </w:p>
    <w:p w14:paraId="724CBF42" w14:textId="77777777" w:rsidR="007D2AD7" w:rsidRPr="00EE5FCF" w:rsidRDefault="007D2AD7" w:rsidP="007D2AD7">
      <w:pPr>
        <w:pStyle w:val="PL"/>
        <w:rPr>
          <w:i/>
          <w:szCs w:val="22"/>
        </w:rPr>
      </w:pPr>
      <w:r w:rsidRPr="00F11966">
        <w:rPr>
          <w:szCs w:val="22"/>
        </w:rPr>
        <w:t xml:space="preserve"> </w:t>
      </w:r>
      <w:r>
        <w:rPr>
          <w:lang w:val="en-US"/>
        </w:rPr>
        <w:t xml:space="preserve">       </w:t>
      </w:r>
      <w:r w:rsidRPr="00F11966">
        <w:rPr>
          <w:szCs w:val="22"/>
        </w:rPr>
        <w:t xml:space="preserve">the scalar and the </w:t>
      </w:r>
      <w:r w:rsidRPr="00F11966">
        <w:rPr>
          <w:i/>
          <w:szCs w:val="22"/>
        </w:rPr>
        <w:t>exponent k are each encoded as</w:t>
      </w:r>
      <w:r>
        <w:rPr>
          <w:rFonts w:hint="eastAsia"/>
          <w:i/>
          <w:szCs w:val="22"/>
          <w:lang w:eastAsia="zh-CN"/>
        </w:rPr>
        <w:t xml:space="preserve"> </w:t>
      </w:r>
      <w:r w:rsidRPr="00F11966">
        <w:rPr>
          <w:i/>
          <w:szCs w:val="22"/>
        </w:rPr>
        <w:t>one decimal digit</w:t>
      </w:r>
      <w:r>
        <w:rPr>
          <w:i/>
          <w:szCs w:val="22"/>
        </w:rPr>
        <w:t>.</w:t>
      </w:r>
    </w:p>
    <w:p w14:paraId="05522D8F" w14:textId="77777777" w:rsidR="007D2AD7" w:rsidRPr="00847967" w:rsidRDefault="007D2AD7" w:rsidP="007D2AD7">
      <w:pPr>
        <w:pStyle w:val="PL"/>
        <w:rPr>
          <w:lang w:val="en-US"/>
        </w:rPr>
      </w:pPr>
    </w:p>
    <w:p w14:paraId="3CAA6DB0" w14:textId="77777777" w:rsidR="007D2AD7" w:rsidRPr="00F11966" w:rsidRDefault="007D2AD7" w:rsidP="007D2AD7">
      <w:pPr>
        <w:pStyle w:val="PL"/>
      </w:pPr>
      <w:r w:rsidRPr="00F11966">
        <w:lastRenderedPageBreak/>
        <w:t xml:space="preserve">    </w:t>
      </w:r>
      <w:r>
        <w:rPr>
          <w:lang w:eastAsia="zh-CN"/>
        </w:rPr>
        <w:t>PduSetErr</w:t>
      </w:r>
      <w:r w:rsidRPr="000200AA">
        <w:rPr>
          <w:lang w:eastAsia="zh-CN"/>
        </w:rPr>
        <w:t>Rate</w:t>
      </w:r>
      <w:r w:rsidRPr="00F11966">
        <w:t>Rm:</w:t>
      </w:r>
    </w:p>
    <w:p w14:paraId="713ECF41" w14:textId="77777777" w:rsidR="007D2AD7" w:rsidRPr="00202CB2" w:rsidRDefault="007D2AD7" w:rsidP="007D2AD7">
      <w:pPr>
        <w:pStyle w:val="PL"/>
        <w:rPr>
          <w:lang w:val="en-US"/>
        </w:rPr>
      </w:pPr>
      <w:r w:rsidRPr="00F11966">
        <w:t xml:space="preserve">      </w:t>
      </w:r>
      <w:r w:rsidRPr="00202CB2">
        <w:rPr>
          <w:lang w:val="en-US"/>
        </w:rPr>
        <w:t>type: string</w:t>
      </w:r>
    </w:p>
    <w:p w14:paraId="11A1D40C" w14:textId="77777777" w:rsidR="007D2AD7" w:rsidRPr="009114AC" w:rsidRDefault="007D2AD7" w:rsidP="007D2AD7">
      <w:pPr>
        <w:pStyle w:val="PL"/>
      </w:pPr>
      <w:r w:rsidRPr="00202CB2">
        <w:rPr>
          <w:lang w:val="en-US"/>
        </w:rPr>
        <w:t xml:space="preserve">      </w:t>
      </w:r>
      <w:r w:rsidRPr="009114AC">
        <w:t>pattern: '^([0-9]E-[0-9])$'</w:t>
      </w:r>
    </w:p>
    <w:p w14:paraId="08508556" w14:textId="77777777" w:rsidR="007D2AD7" w:rsidRPr="009114AC" w:rsidRDefault="007D2AD7" w:rsidP="007D2AD7">
      <w:pPr>
        <w:pStyle w:val="PL"/>
      </w:pPr>
      <w:r w:rsidRPr="009114AC">
        <w:t xml:space="preserve">      nullable: true</w:t>
      </w:r>
    </w:p>
    <w:p w14:paraId="1417F7D5" w14:textId="77777777" w:rsidR="007D2AD7" w:rsidRDefault="007D2AD7" w:rsidP="007D2AD7">
      <w:pPr>
        <w:pStyle w:val="PL"/>
      </w:pPr>
      <w:r w:rsidRPr="009114AC">
        <w:t xml:space="preserve">      </w:t>
      </w:r>
      <w:r>
        <w:rPr>
          <w:lang w:val="en-US"/>
        </w:rPr>
        <w:t xml:space="preserve">description: </w:t>
      </w:r>
      <w:r>
        <w:t>&gt;</w:t>
      </w:r>
    </w:p>
    <w:p w14:paraId="768B53B5" w14:textId="77777777" w:rsidR="007D2AD7" w:rsidRDefault="007D2AD7" w:rsidP="007D2AD7">
      <w:pPr>
        <w:pStyle w:val="PL"/>
      </w:pPr>
      <w:r>
        <w:t xml:space="preserve">        </w:t>
      </w:r>
      <w:r w:rsidRPr="00F11966">
        <w:t xml:space="preserve">This data type is defined in the same way as the </w:t>
      </w:r>
      <w:r>
        <w:t>'</w:t>
      </w:r>
      <w:r>
        <w:rPr>
          <w:lang w:eastAsia="zh-CN"/>
        </w:rPr>
        <w:t>PduSetErr</w:t>
      </w:r>
      <w:r w:rsidRPr="000200AA">
        <w:rPr>
          <w:lang w:eastAsia="zh-CN"/>
        </w:rPr>
        <w:t>Rate</w:t>
      </w:r>
      <w:r>
        <w:t>'</w:t>
      </w:r>
      <w:r w:rsidRPr="00F11966">
        <w:t xml:space="preserve"> data type, but with the</w:t>
      </w:r>
    </w:p>
    <w:p w14:paraId="5A1742D5" w14:textId="77777777" w:rsidR="007D2AD7" w:rsidRDefault="007D2AD7" w:rsidP="007D2AD7">
      <w:pPr>
        <w:pStyle w:val="PL"/>
      </w:pPr>
      <w:r>
        <w:t xml:space="preserve">       </w:t>
      </w:r>
      <w:r w:rsidRPr="00F11966">
        <w:t xml:space="preserve"> OpenAPI </w:t>
      </w:r>
      <w:r>
        <w:t>'nullable:</w:t>
      </w:r>
      <w:r w:rsidRPr="00F11966">
        <w:t xml:space="preserve"> true</w:t>
      </w:r>
      <w:r>
        <w:t>'</w:t>
      </w:r>
      <w:r w:rsidRPr="00F11966">
        <w:t xml:space="preserve"> property.</w:t>
      </w:r>
    </w:p>
    <w:bookmarkEnd w:id="5137"/>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lastRenderedPageBreak/>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lastRenderedPageBreak/>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77777777" w:rsidR="00095998" w:rsidRPr="0011294F" w:rsidRDefault="00095998"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lastRenderedPageBreak/>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lastRenderedPageBreak/>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77777777" w:rsidR="004D029D" w:rsidRDefault="004D029D" w:rsidP="004D029D">
      <w:pPr>
        <w:pStyle w:val="PL"/>
      </w:pPr>
      <w:r>
        <w:rPr>
          <w:rFonts w:cs="Courier New"/>
          <w:szCs w:val="16"/>
        </w:rPr>
        <w:t xml:space="preserve">          $ref: '#/components/schemas/</w:t>
      </w:r>
      <w:r>
        <w:rPr>
          <w:lang w:eastAsia="zh-CN"/>
        </w:rPr>
        <w:t>PduSetDelay</w:t>
      </w:r>
      <w:r w:rsidRPr="000200AA">
        <w:rPr>
          <w:lang w:eastAsia="zh-CN"/>
        </w:rPr>
        <w:t>Budget</w:t>
      </w:r>
      <w:r>
        <w:rPr>
          <w:rFonts w:cs="Courier New"/>
          <w:szCs w:val="16"/>
        </w:rPr>
        <w:t>'</w:t>
      </w:r>
    </w:p>
    <w:p w14:paraId="4DB8D033" w14:textId="77777777" w:rsidR="004D029D" w:rsidRDefault="004D029D" w:rsidP="004D029D">
      <w:pPr>
        <w:pStyle w:val="PL"/>
      </w:pPr>
      <w:r>
        <w:t xml:space="preserve">        pduSetErrRate:</w:t>
      </w:r>
    </w:p>
    <w:p w14:paraId="4618120A" w14:textId="77777777" w:rsidR="004D029D" w:rsidRDefault="004D029D" w:rsidP="004D029D">
      <w:pPr>
        <w:pStyle w:val="PL"/>
        <w:rPr>
          <w:rFonts w:cs="Courier New"/>
          <w:szCs w:val="16"/>
        </w:rPr>
      </w:pPr>
      <w:r>
        <w:rPr>
          <w:rFonts w:cs="Courier New"/>
          <w:szCs w:val="16"/>
        </w:rPr>
        <w:t xml:space="preserve">          $ref: '#/components/schemas/</w:t>
      </w:r>
      <w:r>
        <w:rPr>
          <w:lang w:eastAsia="zh-CN"/>
        </w:rPr>
        <w:t>PduSetErr</w:t>
      </w:r>
      <w:r w:rsidRPr="000200AA">
        <w:rPr>
          <w:lang w:eastAsia="zh-CN"/>
        </w:rPr>
        <w:t>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7777777"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361F72DF" w14:textId="77777777" w:rsidR="004D029D" w:rsidRPr="00003E09" w:rsidRDefault="004D029D" w:rsidP="004D029D">
      <w:pPr>
        <w:pStyle w:val="PL"/>
        <w:rPr>
          <w:rFonts w:eastAsia="DengXian"/>
          <w:lang w:val="en-US"/>
        </w:rPr>
      </w:pPr>
      <w:r w:rsidRPr="002366BD">
        <w:rPr>
          <w:rFonts w:eastAsia="DengXian"/>
        </w:rPr>
        <w:t xml:space="preserve">      anyOf:</w:t>
      </w:r>
    </w:p>
    <w:p w14:paraId="6F86A2EF" w14:textId="77777777" w:rsidR="004D029D" w:rsidRPr="00003E09" w:rsidRDefault="004D029D" w:rsidP="004D029D">
      <w:pPr>
        <w:pStyle w:val="PL"/>
        <w:rPr>
          <w:rFonts w:eastAsia="DengXian"/>
          <w:lang w:val="en-US"/>
        </w:rPr>
      </w:pPr>
      <w:r w:rsidRPr="002366BD">
        <w:rPr>
          <w:rFonts w:eastAsia="DengXian"/>
        </w:rPr>
        <w:t xml:space="preserve">        - $ref: '#/components/schemas/</w:t>
      </w:r>
      <w:r>
        <w:rPr>
          <w:rFonts w:hint="eastAsia"/>
          <w:lang w:eastAsia="zh-CN"/>
        </w:rPr>
        <w:t>P</w:t>
      </w:r>
      <w:r>
        <w:rPr>
          <w:lang w:eastAsia="zh-CN"/>
        </w:rPr>
        <w:t>duSetQosPara</w:t>
      </w:r>
      <w:r w:rsidRPr="002366BD">
        <w:rPr>
          <w:rFonts w:eastAsia="DengXian"/>
        </w:rPr>
        <w:t>'</w:t>
      </w:r>
    </w:p>
    <w:p w14:paraId="1B25A76F" w14:textId="77777777" w:rsidR="004D029D" w:rsidRDefault="004D029D" w:rsidP="004D029D">
      <w:pPr>
        <w:pStyle w:val="PL"/>
        <w:rPr>
          <w:rFonts w:eastAsia="DengXian"/>
        </w:rPr>
      </w:pPr>
      <w:r w:rsidRPr="002366BD">
        <w:rPr>
          <w:rFonts w:eastAsia="DengXian"/>
        </w:rPr>
        <w:t xml:space="preserve">        - $ref: '#/components/schemas/NullValue'</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6FC364D4" w14:textId="77777777" w:rsidR="00095998" w:rsidRDefault="00095998" w:rsidP="00095998">
      <w:pPr>
        <w:pStyle w:val="PL"/>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lastRenderedPageBreak/>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lastRenderedPageBreak/>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lastRenderedPageBreak/>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0A76E2BF" w14:textId="77777777" w:rsidR="00451D4F" w:rsidRDefault="003056C1" w:rsidP="002069F8">
      <w:pPr>
        <w:pStyle w:val="PL"/>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 xml:space="preserve">The Trace ID shall be encoded as a </w:t>
      </w:r>
    </w:p>
    <w:p w14:paraId="39D3D6CE" w14:textId="56C4A2FB" w:rsidR="00451D4F" w:rsidRDefault="00451D4F" w:rsidP="002069F8">
      <w:pPr>
        <w:pStyle w:val="PL"/>
        <w:rPr>
          <w:lang w:eastAsia="zh-CN"/>
        </w:rPr>
      </w:pPr>
      <w:r>
        <w:t xml:space="preserve">            </w:t>
      </w:r>
      <w:r w:rsidR="002069F8" w:rsidRPr="00F11966">
        <w:t>3 octet string</w:t>
      </w:r>
      <w:r w:rsidR="002069F8" w:rsidRPr="00F11966">
        <w:rPr>
          <w:lang w:eastAsia="zh-CN"/>
        </w:rPr>
        <w:t xml:space="preserve"> in hexadecimal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6AE5B447" w14:textId="77777777" w:rsidR="008655DB"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09ED9FD9" w14:textId="63111D2F" w:rsidR="00451D4F" w:rsidRDefault="008655DB" w:rsidP="002069F8">
      <w:pPr>
        <w:pStyle w:val="PL"/>
        <w:rPr>
          <w:lang w:eastAsia="zh-CN"/>
        </w:rPr>
      </w:pPr>
      <w:r>
        <w:rPr>
          <w:lang w:eastAsia="zh-CN"/>
        </w:rPr>
        <w:t xml:space="preserve">           </w:t>
      </w:r>
      <w:r w:rsidR="002069F8" w:rsidRPr="00F11966">
        <w:rPr>
          <w:lang w:eastAsia="zh-CN"/>
        </w:rPr>
        <w:t xml:space="preserve"> shall appear first</w:t>
      </w:r>
      <w:r w:rsidR="002069F8">
        <w:rPr>
          <w:lang w:eastAsia="zh-CN"/>
        </w:rPr>
        <w:t xml:space="preserve"> </w:t>
      </w:r>
      <w:r w:rsidR="002069F8" w:rsidRPr="00F11966">
        <w:rPr>
          <w:lang w:eastAsia="zh-CN"/>
        </w:rPr>
        <w:t>in the string, and the character representing the 4 least</w:t>
      </w:r>
    </w:p>
    <w:p w14:paraId="33326E0A" w14:textId="77A0E78F" w:rsidR="002069F8" w:rsidRDefault="00451D4F" w:rsidP="002069F8">
      <w:pPr>
        <w:pStyle w:val="PL"/>
        <w:rPr>
          <w:lang w:eastAsia="zh-CN"/>
        </w:rPr>
      </w:pPr>
      <w:r>
        <w:rPr>
          <w:lang w:eastAsia="zh-CN"/>
        </w:rPr>
        <w:t xml:space="preserve">           </w:t>
      </w:r>
      <w:r w:rsidR="002069F8" w:rsidRPr="00F11966">
        <w:rPr>
          <w:lang w:eastAsia="zh-CN"/>
        </w:rPr>
        <w:t xml:space="preserve">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lastRenderedPageBreak/>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lastRenderedPageBreak/>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lastRenderedPageBreak/>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lastRenderedPageBreak/>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2789E55E" w14:textId="77777777" w:rsidR="00451D4F" w:rsidRPr="00496DB9" w:rsidRDefault="00451D4F" w:rsidP="002069F8">
      <w:pPr>
        <w:pStyle w:val="PL"/>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rPr>
          <w:lang/>
        </w:rP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lastRenderedPageBreak/>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lastRenderedPageBreak/>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lastRenderedPageBreak/>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C89A069" w14:textId="77777777" w:rsidR="00E736DE" w:rsidRPr="002E5CBA" w:rsidRDefault="00E736DE" w:rsidP="00E736DE">
      <w:pPr>
        <w:pStyle w:val="PL"/>
        <w:rPr>
          <w:lang w:val="en-US"/>
        </w:rPr>
      </w:pPr>
      <w:r w:rsidRPr="002E5CBA">
        <w:rPr>
          <w:lang w:val="en-US"/>
        </w:rPr>
        <w:t xml:space="preserve">        </w:t>
      </w:r>
      <w:r w:rsidRPr="001F4C1F">
        <w:rPr>
          <w:lang w:val="en-US"/>
        </w:rPr>
        <w:t>redMbsServArea</w:t>
      </w:r>
      <w:r w:rsidRPr="002E5CBA">
        <w:rPr>
          <w:lang w:val="en-US"/>
        </w:rPr>
        <w:t>:</w:t>
      </w:r>
    </w:p>
    <w:p w14:paraId="16DB8F2D" w14:textId="77777777" w:rsidR="00E736DE" w:rsidRDefault="00E736DE" w:rsidP="00E736DE">
      <w:pPr>
        <w:pStyle w:val="PL"/>
        <w:rPr>
          <w:lang w:val="en-US"/>
        </w:rPr>
      </w:pPr>
      <w:r w:rsidRPr="002E5CBA">
        <w:rPr>
          <w:lang w:val="en-US"/>
        </w:rPr>
        <w:t xml:space="preserve">          $ref: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471EE739" w14:textId="77777777" w:rsidR="00E736DE" w:rsidRPr="002E5CBA" w:rsidRDefault="00E736DE" w:rsidP="00E736DE">
      <w:pPr>
        <w:pStyle w:val="PL"/>
        <w:rPr>
          <w:lang w:val="en-US"/>
        </w:rPr>
      </w:pPr>
      <w:r w:rsidRPr="002E5CBA">
        <w:rPr>
          <w:lang w:val="en-US"/>
        </w:rPr>
        <w:t xml:space="preserve">        </w:t>
      </w:r>
      <w:r w:rsidRPr="001F4C1F">
        <w:rPr>
          <w:lang w:val="en-US"/>
        </w:rPr>
        <w:t>extRedMbsServArea</w:t>
      </w:r>
      <w:r w:rsidRPr="002E5CBA">
        <w:rPr>
          <w:lang w:val="en-US"/>
        </w:rPr>
        <w:t>:</w:t>
      </w:r>
    </w:p>
    <w:p w14:paraId="07994C41" w14:textId="77777777" w:rsidR="00E736DE" w:rsidRDefault="00E736DE" w:rsidP="00E736DE">
      <w:pPr>
        <w:pStyle w:val="PL"/>
        <w:rPr>
          <w:lang w:val="en-US"/>
        </w:rPr>
      </w:pPr>
      <w:r w:rsidRPr="002E5CBA">
        <w:rPr>
          <w:lang w:val="en-US"/>
        </w:rPr>
        <w:t xml:space="preserve">          $ref: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lastRenderedPageBreak/>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138" w:name="MCCQCTEMPBM_00000037"/>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138"/>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139" w:name="MCCQCTEMPBM_00000038"/>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139"/>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5140" w:name="MCCQCTEMPBM_00000039"/>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5140"/>
      <w:r>
        <w:t>M</w:t>
      </w:r>
      <w:r w:rsidRPr="00823E66">
        <w:t>bsSe</w:t>
      </w:r>
      <w:r>
        <w:t>curityContext</w:t>
      </w:r>
      <w:bookmarkStart w:id="5141" w:name="MCCQCTEMPBM_00000040"/>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5141"/>
      <w:r>
        <w:t xml:space="preserve">MBS security context consisting of </w:t>
      </w:r>
      <w:r>
        <w:rPr>
          <w:rFonts w:cs="Arial"/>
          <w:szCs w:val="18"/>
        </w:rPr>
        <w:t>MSK/MTK(s) and associated IDs</w:t>
      </w:r>
      <w:bookmarkStart w:id="5142" w:name="MCCQCTEMPBM_00000041"/>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5142"/>
      <w:r>
        <w:t>keyList:</w:t>
      </w:r>
      <w:bookmarkStart w:id="5143" w:name="MCCQCTEMPBM_00000042"/>
    </w:p>
    <w:p w14:paraId="67CDB35A" w14:textId="77777777" w:rsidR="00F36A15" w:rsidRDefault="006A3FBC" w:rsidP="006A3FBC">
      <w:pPr>
        <w:pStyle w:val="PL"/>
        <w:rPr>
          <w:rFonts w:cs="Courier New"/>
          <w:szCs w:val="16"/>
          <w:lang/>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lang/>
        </w:rPr>
        <w:t>&gt;</w:t>
      </w:r>
    </w:p>
    <w:bookmarkEnd w:id="5143"/>
    <w:p w14:paraId="7B0F96CE" w14:textId="77777777" w:rsidR="00F36A15" w:rsidRDefault="00F36A15" w:rsidP="006A3FBC">
      <w:pPr>
        <w:pStyle w:val="PL"/>
      </w:pPr>
      <w:r>
        <w:rPr>
          <w:lang/>
        </w:rP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rPr>
          <w:lang/>
        </w:rP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5144" w:name="MCCQCTEMPBM_00000043"/>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144"/>
      <w:r>
        <w:rPr>
          <w:lang w:eastAsia="zh-CN"/>
        </w:rPr>
        <w:t>MbsKeyInfo</w:t>
      </w:r>
      <w:bookmarkStart w:id="5145" w:name="MCCQCTEMPBM_00000044"/>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145"/>
      <w:r>
        <w:rPr>
          <w:lang w:eastAsia="zh-CN"/>
        </w:rPr>
        <w:t>minProperties</w:t>
      </w:r>
      <w:bookmarkStart w:id="5146" w:name="MCCQCTEMPBM_00000045"/>
      <w:r w:rsidRPr="00E72157">
        <w:rPr>
          <w:rFonts w:cs="Courier New"/>
          <w:szCs w:val="16"/>
        </w:rPr>
        <w:t>: 1</w:t>
      </w:r>
      <w:bookmarkEnd w:id="5146"/>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5147" w:name="MCCQCTEMPBM_00000046"/>
      <w:r>
        <w:rPr>
          <w:rFonts w:cs="Courier New"/>
          <w:szCs w:val="16"/>
        </w:rPr>
        <w:t xml:space="preserve">    </w:t>
      </w:r>
      <w:bookmarkEnd w:id="5147"/>
      <w:r>
        <w:rPr>
          <w:lang w:eastAsia="zh-CN"/>
        </w:rPr>
        <w:t>MbsKeyInfo</w:t>
      </w:r>
      <w:bookmarkStart w:id="5148" w:name="MCCQCTEMPBM_00000047"/>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5148"/>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149" w:name="MCCQCTEMPBM_00000048"/>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149"/>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150" w:name="MCCQCTEMPBM_00000049"/>
      <w:r w:rsidRPr="00E72157">
        <w:rPr>
          <w:rFonts w:cs="Courier New"/>
          <w:szCs w:val="16"/>
        </w:rPr>
        <w:t xml:space="preserve">          minItems: 1</w:t>
      </w:r>
      <w:bookmarkEnd w:id="5150"/>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bookmarkStart w:id="5151" w:name="MCCQCTEMPBM_00000050"/>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151"/>
      <w:r>
        <w:t>MbsMediaCompRm</w:t>
      </w:r>
      <w:bookmarkStart w:id="5152" w:name="MCCQCTEMPBM_00000051"/>
      <w:r>
        <w:rPr>
          <w:rFonts w:cs="Courier New"/>
          <w:szCs w:val="16"/>
        </w:rPr>
        <w:t>'</w:t>
      </w:r>
    </w:p>
    <w:bookmarkEnd w:id="5152"/>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153" w:name="MCCQCTEMPBM_00000052"/>
      <w:r>
        <w:rPr>
          <w:rFonts w:cs="Courier New"/>
          <w:szCs w:val="16"/>
        </w:rPr>
        <w:t xml:space="preserve">    </w:t>
      </w:r>
      <w:bookmarkEnd w:id="5153"/>
      <w:r>
        <w:t>MbsMediaComp</w:t>
      </w:r>
      <w:bookmarkStart w:id="5154" w:name="MCCQCTEMPBM_00000053"/>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154"/>
      <w:r>
        <w:t>mbsM</w:t>
      </w:r>
      <w:r w:rsidRPr="00DD1B2F">
        <w:t>edComp</w:t>
      </w:r>
      <w:r>
        <w:t>Num</w:t>
      </w:r>
      <w:bookmarkStart w:id="5155" w:name="MCCQCTEMPBM_00000054"/>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155"/>
      <w:r>
        <w:t>mbsFlowDescs</w:t>
      </w:r>
      <w:bookmarkStart w:id="5156" w:name="MCCQCTEMPBM_00000055"/>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156"/>
      <w:r w:rsidRPr="003107D3">
        <w:t>TS29514_Npcf_PolicyAuthorization</w:t>
      </w:r>
      <w:r>
        <w:t>.yaml</w:t>
      </w:r>
      <w:bookmarkStart w:id="5157" w:name="MCCQCTEMPBM_00000056"/>
      <w:r>
        <w:rPr>
          <w:rFonts w:cs="Courier New"/>
          <w:szCs w:val="16"/>
        </w:rPr>
        <w:t>#/components/schemas/FlowDescription'</w:t>
      </w:r>
    </w:p>
    <w:bookmarkEnd w:id="5157"/>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158" w:name="MCCQCTEMPBM_00000057"/>
      <w:r>
        <w:rPr>
          <w:rFonts w:cs="Courier New"/>
          <w:szCs w:val="16"/>
        </w:rPr>
        <w:t xml:space="preserve">        </w:t>
      </w:r>
      <w:bookmarkEnd w:id="5158"/>
      <w:r>
        <w:t>mbsMediaInfo</w:t>
      </w:r>
      <w:bookmarkStart w:id="5159" w:name="MCCQCTEMPBM_00000058"/>
      <w:r>
        <w:rPr>
          <w:rFonts w:cs="Courier New"/>
          <w:szCs w:val="16"/>
        </w:rPr>
        <w:t>:</w:t>
      </w:r>
    </w:p>
    <w:p w14:paraId="3B725E42" w14:textId="77777777" w:rsidR="00C60DAA" w:rsidRDefault="00C60DAA" w:rsidP="00C60DAA">
      <w:pPr>
        <w:pStyle w:val="PL"/>
        <w:rPr>
          <w:rFonts w:cs="Courier New"/>
          <w:szCs w:val="16"/>
        </w:rPr>
      </w:pPr>
      <w:r>
        <w:rPr>
          <w:rFonts w:cs="Courier New"/>
          <w:szCs w:val="16"/>
        </w:rPr>
        <w:lastRenderedPageBreak/>
        <w:t xml:space="preserve">          $ref: '#/components/schemas/</w:t>
      </w:r>
      <w:bookmarkEnd w:id="5159"/>
      <w:r>
        <w:t>MbsMediaInfo</w:t>
      </w:r>
      <w:bookmarkStart w:id="5160" w:name="MCCQCTEMPBM_00000059"/>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160"/>
      <w:r>
        <w:rPr>
          <w:lang w:eastAsia="zh-CN"/>
        </w:rPr>
        <w:t>qosRef</w:t>
      </w:r>
      <w:bookmarkStart w:id="5161" w:name="MCCQCTEMPBM_00000060"/>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161"/>
      <w:r>
        <w:rPr>
          <w:lang w:eastAsia="zh-CN"/>
        </w:rPr>
        <w:t>mbsQoSReq</w:t>
      </w:r>
      <w:bookmarkStart w:id="5162" w:name="MCCQCTEMPBM_00000061"/>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162"/>
      <w:r>
        <w:rPr>
          <w:lang w:eastAsia="zh-CN"/>
        </w:rPr>
        <w:t>MbsQoSReq</w:t>
      </w:r>
      <w:bookmarkStart w:id="5163" w:name="MCCQCTEMPBM_00000062"/>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163"/>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lastRenderedPageBreak/>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5262629E" w14:textId="77777777" w:rsidR="00516443" w:rsidRDefault="00516443" w:rsidP="00516443">
      <w:pPr>
        <w:pStyle w:val="PL"/>
        <w:rPr>
          <w:rFonts w:cs="Courier New"/>
          <w:szCs w:val="16"/>
        </w:rPr>
      </w:pPr>
      <w:r>
        <w:rPr>
          <w:rFonts w:cs="Courier New"/>
          <w:szCs w:val="16"/>
        </w:rPr>
        <w:t xml:space="preserve">          $ref: '#/components/schemas/SynchronizationState</w:t>
      </w:r>
      <w:r w:rsidRPr="000A047E">
        <w:rPr>
          <w:rFonts w:cs="Courier New"/>
          <w:szCs w:val="16"/>
        </w:rPr>
        <w:t>'</w:t>
      </w:r>
    </w:p>
    <w:p w14:paraId="236E2ECD" w14:textId="77777777"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27873E7E" w14:textId="77777777" w:rsidR="00516443" w:rsidRPr="00B06F7A" w:rsidRDefault="00516443" w:rsidP="00516443">
      <w:pPr>
        <w:pStyle w:val="PL"/>
      </w:pPr>
      <w:r w:rsidRPr="00B06F7A">
        <w:t xml:space="preserve">          $ref: '#/components/schemas/T</w:t>
      </w:r>
      <w:r>
        <w:t>imeSource</w:t>
      </w:r>
      <w:r w:rsidRPr="00B06F7A">
        <w:t>'</w:t>
      </w:r>
    </w:p>
    <w:p w14:paraId="0A75425E" w14:textId="77777777" w:rsidR="00516443" w:rsidRDefault="00516443" w:rsidP="00516443">
      <w:pPr>
        <w:pStyle w:val="PL"/>
        <w:rPr>
          <w:lang w:val="en-US"/>
        </w:rPr>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77777777" w:rsidR="00516443" w:rsidRDefault="00516443" w:rsidP="00516443">
      <w:pPr>
        <w:pStyle w:val="PL"/>
      </w:pPr>
      <w:r>
        <w:t xml:space="preserve">        clockAccuracy:</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lastRenderedPageBreak/>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7B53C5D5" w14:textId="77777777" w:rsidR="00184018" w:rsidRDefault="00184018" w:rsidP="00184018">
      <w:pPr>
        <w:pStyle w:val="PL"/>
        <w:rPr>
          <w:lang w:val="en-US"/>
        </w:rPr>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p>
    <w:p w14:paraId="7EDBD08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p>
    <w:p w14:paraId="51DC8D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366E2F58" w14:textId="77777777" w:rsidR="00184018" w:rsidRDefault="00184018" w:rsidP="00184018">
      <w:pPr>
        <w:pStyle w:val="PL"/>
        <w:rPr>
          <w:lang w:val="en-US"/>
        </w:rPr>
      </w:pPr>
      <w:r w:rsidRPr="00F11966">
        <w:rPr>
          <w:lang w:val="en-US"/>
        </w:rPr>
        <w:t xml:space="preserve">          </w:t>
      </w:r>
      <w:r>
        <w:rPr>
          <w:lang w:val="en-US"/>
        </w:rPr>
        <w:t>type: string</w:t>
      </w:r>
    </w:p>
    <w:p w14:paraId="3C1B0116"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(SHA-1|SHA-224|SHA-256|SHA-384|SHA-512|MD5|MD2|TOKEN)\s[0-9A-F]{2}(:[0-9A-F]{2})+</w:t>
      </w:r>
      <w:r w:rsidRPr="00D419E2">
        <w:rPr>
          <w:rFonts w:cs="Arial"/>
          <w:szCs w:val="18"/>
        </w:rPr>
        <w:t>'</w:t>
      </w:r>
    </w:p>
    <w:p w14:paraId="730572B8" w14:textId="77777777" w:rsidR="00184018" w:rsidRDefault="00184018" w:rsidP="00184018">
      <w:pPr>
        <w:pStyle w:val="PL"/>
        <w:rPr>
          <w:lang w:val="en-US"/>
        </w:rPr>
      </w:pPr>
      <w:r>
        <w:rPr>
          <w:lang w:val="en-US"/>
        </w:rPr>
        <w:t xml:space="preserve">          description: </w:t>
      </w:r>
      <w:r w:rsidRPr="00974579">
        <w:rPr>
          <w:lang w:val="en-US"/>
        </w:rPr>
        <w:t>local or remote certificate fingerprint for the DTLS association</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F8798B1" w14:textId="77777777" w:rsidR="00184018" w:rsidRDefault="00184018" w:rsidP="00184018">
      <w:pPr>
        <w:pStyle w:val="PL"/>
        <w:rPr>
          <w:lang w:val="en-US"/>
        </w:rPr>
      </w:pPr>
      <w:r w:rsidRPr="00F11966">
        <w:rPr>
          <w:lang w:val="en-US"/>
        </w:rPr>
        <w:t xml:space="preserve">          </w:t>
      </w:r>
      <w:r>
        <w:rPr>
          <w:lang w:val="en-US"/>
        </w:rPr>
        <w:t>type: string</w:t>
      </w:r>
    </w:p>
    <w:p w14:paraId="6FF9B609"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'^[A-Fa-f0-9+/_-]{20,255}$'</w:t>
      </w:r>
    </w:p>
    <w:p w14:paraId="59C95B26" w14:textId="77777777" w:rsidR="00184018" w:rsidRDefault="00184018" w:rsidP="00184018">
      <w:pPr>
        <w:pStyle w:val="PL"/>
        <w:rPr>
          <w:lang w:val="en-US"/>
        </w:rPr>
      </w:pPr>
      <w:r>
        <w:rPr>
          <w:lang w:val="en-US"/>
        </w:rPr>
        <w:t xml:space="preserve">          description: </w:t>
      </w:r>
      <w:r w:rsidRPr="00974579">
        <w:rPr>
          <w:lang w:val="en-US"/>
        </w:rPr>
        <w:t>local or remote TLS ID for the media stream</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lastRenderedPageBreak/>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5EFD6951" w14:textId="77777777" w:rsidR="00184018" w:rsidRDefault="00184018" w:rsidP="00184018">
      <w:pPr>
        <w:pStyle w:val="PL"/>
        <w:rPr>
          <w:lang w:val="en-US"/>
        </w:rPr>
      </w:pPr>
      <w:r>
        <w:rPr>
          <w:lang w:val="en-US"/>
        </w:rPr>
        <w:t xml:space="preserve">          description: </w:t>
      </w:r>
      <w:r w:rsidRPr="00115102">
        <w:rPr>
          <w:lang w:val="en-US"/>
        </w:rPr>
        <w:t>maximal lifetime in milliseconds after which a message will no longer be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77777777" w:rsidR="00184018" w:rsidRDefault="00184018" w:rsidP="00184018">
      <w:pPr>
        <w:pStyle w:val="PL"/>
        <w:rPr>
          <w:lang w:val="en-US"/>
        </w:rPr>
      </w:pPr>
      <w:r>
        <w:rPr>
          <w:lang w:val="en-US"/>
        </w:rPr>
        <w:t xml:space="preserve">          description: </w:t>
      </w:r>
      <w:r w:rsidRPr="00115102">
        <w:rPr>
          <w:lang w:val="en-US"/>
        </w:rPr>
        <w:t>priority of data channel relative to other data channel</w:t>
      </w:r>
      <w:r>
        <w:rPr>
          <w:lang w:val="en-US"/>
        </w:rPr>
        <w:t>s</w:t>
      </w:r>
    </w:p>
    <w:p w14:paraId="654C0CC5" w14:textId="77777777" w:rsidR="00820589" w:rsidRPr="00F11966" w:rsidRDefault="00820589" w:rsidP="00820589">
      <w:pPr>
        <w:pStyle w:val="PL"/>
        <w:rPr>
          <w:lang w:val="en-US"/>
        </w:rPr>
      </w:pPr>
      <w:r w:rsidRPr="00F11966">
        <w:rPr>
          <w:lang w:val="en-US"/>
        </w:rPr>
        <w:t xml:space="preserve">        </w:t>
      </w:r>
      <w:r w:rsidRPr="00CC2129">
        <w:rPr>
          <w:lang w:val="en-US"/>
        </w:rPr>
        <w:t>appBindingInfo</w:t>
      </w:r>
      <w:r w:rsidRPr="00F11966">
        <w:rPr>
          <w:lang w:val="en-US"/>
        </w:rPr>
        <w:t>:</w:t>
      </w:r>
    </w:p>
    <w:p w14:paraId="3192C4FF" w14:textId="77777777" w:rsidR="00820589" w:rsidRPr="004B059D" w:rsidRDefault="00820589" w:rsidP="00820589">
      <w:pPr>
        <w:pStyle w:val="PL"/>
        <w:rPr>
          <w:lang w:val="en-US"/>
        </w:rPr>
      </w:pPr>
      <w:r w:rsidRPr="00F11966">
        <w:rPr>
          <w:lang w:val="en-US"/>
        </w:rPr>
        <w:t xml:space="preserve">          </w:t>
      </w:r>
      <w:r w:rsidRPr="004B059D">
        <w:rPr>
          <w:lang w:val="en-US"/>
        </w:rPr>
        <w:t>type: string</w:t>
      </w:r>
    </w:p>
    <w:p w14:paraId="669C45E6" w14:textId="77777777" w:rsidR="00820589" w:rsidRDefault="00820589" w:rsidP="00820589">
      <w:pPr>
        <w:pStyle w:val="PL"/>
        <w:rPr>
          <w:lang w:val="en-US"/>
        </w:rPr>
      </w:pPr>
      <w:r>
        <w:rPr>
          <w:lang w:val="en-US"/>
        </w:rPr>
        <w:t xml:space="preserve">          description: </w:t>
      </w:r>
      <w:r w:rsidRPr="00CC2129">
        <w:rPr>
          <w:lang w:val="en-US"/>
        </w:rPr>
        <w:t>application binding information of the Data Channel</w:t>
      </w:r>
      <w:r>
        <w:rPr>
          <w:lang w:val="en-US"/>
        </w:rPr>
        <w:t>.</w:t>
      </w:r>
    </w:p>
    <w:p w14:paraId="6ABC7894" w14:textId="77777777" w:rsidR="00184018" w:rsidRPr="0011294F" w:rsidRDefault="00184018" w:rsidP="00184018">
      <w:pPr>
        <w:pStyle w:val="PL"/>
        <w:rPr>
          <w:lang w:val="en-US"/>
        </w:rPr>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164" w:name="OLE_LINK1"/>
      <w:r>
        <w:t>portNumber</w:t>
      </w:r>
      <w:bookmarkEnd w:id="5164"/>
      <w:r w:rsidRPr="00F11966">
        <w:t>:</w:t>
      </w:r>
    </w:p>
    <w:p w14:paraId="50F44CA6" w14:textId="77777777" w:rsidR="00251791" w:rsidRDefault="00251791" w:rsidP="00251791">
      <w:pPr>
        <w:pStyle w:val="PL"/>
      </w:pPr>
      <w:r w:rsidRPr="00F11966">
        <w:t xml:space="preserve">          $ref: '#/components/schemas/Uinteger'</w:t>
      </w:r>
    </w:p>
    <w:p w14:paraId="472D6B80" w14:textId="77777777" w:rsidR="00251791" w:rsidRDefault="00251791" w:rsidP="00251791">
      <w:pPr>
        <w:pStyle w:val="PL"/>
        <w:rPr>
          <w:lang w:val="en-US"/>
        </w:rPr>
      </w:pPr>
    </w:p>
    <w:p w14:paraId="225653D8" w14:textId="789A1298" w:rsidR="00184018" w:rsidRDefault="00184018" w:rsidP="002069F8">
      <w:pPr>
        <w:pStyle w:val="PL"/>
        <w:rPr>
          <w:lang w:val="en-US"/>
        </w:rPr>
      </w:pPr>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lastRenderedPageBreak/>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rPr>
          <w:lang/>
        </w:rPr>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lastRenderedPageBreak/>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165" w:name="_Toc36462719"/>
      <w:bookmarkStart w:id="5166" w:name="_Toc36462915"/>
      <w:bookmarkStart w:id="5167" w:name="_Toc133336430"/>
      <w:bookmarkStart w:id="5168" w:name="_Toc143984952"/>
      <w:bookmarkStart w:id="5169" w:name="_Toc144147729"/>
      <w:bookmarkStart w:id="5170" w:name="historyclause"/>
      <w:bookmarkStart w:id="5171" w:name="_Toc153885534"/>
      <w:r w:rsidRPr="00F11966">
        <w:lastRenderedPageBreak/>
        <w:t>Annex B (informative):</w:t>
      </w:r>
      <w:r w:rsidRPr="00F11966">
        <w:br/>
        <w:t>Change history</w:t>
      </w:r>
      <w:bookmarkEnd w:id="5165"/>
      <w:bookmarkEnd w:id="5166"/>
      <w:bookmarkEnd w:id="5167"/>
      <w:bookmarkEnd w:id="5168"/>
      <w:bookmarkEnd w:id="5169"/>
      <w:bookmarkEnd w:id="5171"/>
    </w:p>
    <w:bookmarkEnd w:id="517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961ACC">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961ACC">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961ACC">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961ACC">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961ACC">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961ACC">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961ACC">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961ACC">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961ACC">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961ACC">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961ACC">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961ACC">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961ACC">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961ACC">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961ACC">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961ACC">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961ACC">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961ACC">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961ACC">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961ACC">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961ACC">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961ACC">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961ACC">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961ACC">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961ACC">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961ACC">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961ACC">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961ACC">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961ACC">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961ACC">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961ACC">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961ACC">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961ACC">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961ACC">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961ACC">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961ACC">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961ACC">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961ACC">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961ACC">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961ACC">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961ACC">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961ACC">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961ACC">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961ACC">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961ACC">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961ACC">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961ACC">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961ACC">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961ACC">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961ACC">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961ACC">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961ACC">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961ACC">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961ACC">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961ACC">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961ACC">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961ACC">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961ACC">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961ACC">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961ACC">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961ACC">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961ACC">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961ACC">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961ACC">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961ACC">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961ACC">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961ACC">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961ACC">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961ACC">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961ACC">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961ACC">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961ACC">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961ACC">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961ACC">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961ACC">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961ACC">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961ACC">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961ACC">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961ACC">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961ACC">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961ACC">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961ACC">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961ACC">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961ACC">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961ACC">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961ACC">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961ACC">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961ACC">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961ACC">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961ACC">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961ACC">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961ACC">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961ACC">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961ACC">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961ACC">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961ACC">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961ACC">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961ACC">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961ACC">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961ACC">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961ACC">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961ACC">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961ACC">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961ACC">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961ACC">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961ACC">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961ACC">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961ACC">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961ACC">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961ACC">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961ACC">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961ACC">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961ACC">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961ACC">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961ACC">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961ACC">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961ACC">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961ACC">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961ACC">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961ACC">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961ACC">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961ACC">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961ACC">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961ACC">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961ACC">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961ACC">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961ACC">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961ACC">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961ACC">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961ACC">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961ACC">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961ACC">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961ACC">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961ACC">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961ACC">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961ACC">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961ACC">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961ACC">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961ACC">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961ACC">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961ACC">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961ACC">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961ACC">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961ACC">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961ACC">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961ACC">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961ACC">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961ACC">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961ACC">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961ACC">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961ACC">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961ACC">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961ACC">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961ACC">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961ACC">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961ACC">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961ACC">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961ACC">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961ACC">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961ACC">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961ACC">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961ACC">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961ACC">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961ACC">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961ACC">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961ACC">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961ACC">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961ACC">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961ACC">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961ACC">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961ACC">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961ACC">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961ACC">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961ACC">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961ACC">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961ACC">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961ACC">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961ACC">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961ACC">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961ACC">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961ACC">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961ACC">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961ACC">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961ACC">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961ACC">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961ACC">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961ACC">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961ACC">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961ACC">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961ACC">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961ACC">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961ACC">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961ACC">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961ACC">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961ACC">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961ACC">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961ACC">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961ACC">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961ACC">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961ACC">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961ACC">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961ACC">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961ACC">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961ACC">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961ACC">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961ACC">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961ACC">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961ACC">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961ACC">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961ACC">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961ACC">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961ACC">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961ACC">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961ACC">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961ACC">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961ACC">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961ACC">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961ACC">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961ACC">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961ACC">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961ACC">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961ACC">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961ACC">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961ACC">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961ACC">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961ACC">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961ACC">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961ACC">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961ACC">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961ACC">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961ACC">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961ACC">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961ACC">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961ACC">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961ACC">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961ACC">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961ACC">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961ACC">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961ACC">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961ACC">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961ACC">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961ACC">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961ACC">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961ACC">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961ACC">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961ACC">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961ACC">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961ACC">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961ACC">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961ACC">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961ACC">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961ACC">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961ACC">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961ACC">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961ACC">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961ACC">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961ACC">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961ACC">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961AC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961AC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961AC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961AC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961AC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961AC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961ACC">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961AC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961AC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961AC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961AC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961AC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961AC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961AC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961ACC">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961ACC">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961ACC">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961ACC">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961ACC">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961ACC">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961ACC">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961ACC">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961ACC">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961ACC">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961ACC">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961ACC">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961ACC">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961ACC">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961ACC">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961ACC">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961ACC">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961ACC">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961ACC">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961ACC">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961ACC">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961ACC">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961ACC">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961ACC">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961ACC">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961ACC">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961ACC">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961ACC">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961ACC">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961ACC">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961ACC">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lang/>
              </w:rPr>
            </w:pPr>
            <w:r>
              <w:rPr>
                <w:sz w:val="16"/>
                <w:szCs w:val="16"/>
                <w:lang/>
              </w:rPr>
              <w:t>CP-2330</w:t>
            </w:r>
            <w:r w:rsidR="00F97156">
              <w:rPr>
                <w:sz w:val="16"/>
                <w:szCs w:val="16"/>
                <w:lang/>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lang/>
              </w:rPr>
            </w:pPr>
            <w:r>
              <w:rPr>
                <w:sz w:val="16"/>
                <w:szCs w:val="16"/>
                <w:lang/>
              </w:rPr>
              <w:t>18.4.0</w:t>
            </w:r>
          </w:p>
        </w:tc>
      </w:tr>
      <w:tr w:rsidR="00424219" w:rsidRPr="00F11966" w14:paraId="76AF983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lang/>
              </w:rPr>
              <w:t>CP-2330</w:t>
            </w:r>
            <w:r w:rsidR="00F97156">
              <w:rPr>
                <w:sz w:val="16"/>
                <w:szCs w:val="16"/>
                <w:lang/>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lang/>
              </w:rPr>
              <w:t>18.4.0</w:t>
            </w:r>
          </w:p>
        </w:tc>
      </w:tr>
      <w:tr w:rsidR="00424219" w:rsidRPr="00F11966" w14:paraId="4428976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lang/>
              </w:rPr>
              <w:t>CP-2330</w:t>
            </w:r>
            <w:r w:rsidR="00F97156">
              <w:rPr>
                <w:sz w:val="16"/>
                <w:szCs w:val="16"/>
                <w:lang/>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lang/>
              </w:rPr>
              <w:t>18.4.0</w:t>
            </w:r>
          </w:p>
        </w:tc>
      </w:tr>
      <w:tr w:rsidR="00424219" w:rsidRPr="00F11966" w14:paraId="68651F53"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lang/>
              </w:rPr>
              <w:t>CP-2330</w:t>
            </w:r>
            <w:r w:rsidR="00F97156">
              <w:rPr>
                <w:sz w:val="16"/>
                <w:szCs w:val="16"/>
                <w:lang/>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lang/>
              </w:rPr>
              <w:t>18.4.0</w:t>
            </w:r>
          </w:p>
        </w:tc>
      </w:tr>
      <w:tr w:rsidR="00424219" w:rsidRPr="00F11966" w14:paraId="14A2E09B"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lang/>
              </w:rPr>
              <w:t>CP-2330</w:t>
            </w:r>
            <w:r w:rsidR="00F97156">
              <w:rPr>
                <w:sz w:val="16"/>
                <w:szCs w:val="16"/>
                <w:lang/>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lang/>
              </w:rPr>
              <w:t>18.4.0</w:t>
            </w:r>
          </w:p>
        </w:tc>
      </w:tr>
      <w:tr w:rsidR="00424219" w:rsidRPr="00F11966" w14:paraId="15FA2EE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lang/>
              </w:rPr>
              <w:t>CP-2330</w:t>
            </w:r>
            <w:r w:rsidR="00F97156">
              <w:rPr>
                <w:sz w:val="16"/>
                <w:szCs w:val="16"/>
                <w:lang/>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lang/>
              </w:rPr>
              <w:t>18.4.0</w:t>
            </w:r>
          </w:p>
        </w:tc>
      </w:tr>
      <w:tr w:rsidR="00424219" w:rsidRPr="00F11966" w14:paraId="44DC6AEE"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lang/>
              </w:rPr>
              <w:t>CP-2330</w:t>
            </w:r>
            <w:r w:rsidR="00F97156">
              <w:rPr>
                <w:sz w:val="16"/>
                <w:szCs w:val="16"/>
                <w:lang/>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lang/>
              </w:rPr>
              <w:t>18.4.0</w:t>
            </w:r>
          </w:p>
        </w:tc>
      </w:tr>
      <w:tr w:rsidR="00961ACC" w:rsidRPr="00F11966" w14:paraId="152B264D"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lang/>
              </w:rPr>
            </w:pPr>
            <w:r>
              <w:rPr>
                <w:sz w:val="16"/>
                <w:szCs w:val="16"/>
                <w:lang/>
              </w:rPr>
              <w:t>CP-2330</w:t>
            </w:r>
            <w:r w:rsidR="00F97156">
              <w:rPr>
                <w:sz w:val="16"/>
                <w:szCs w:val="16"/>
                <w:lang/>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lang/>
              </w:rPr>
            </w:pPr>
            <w:r w:rsidRPr="00E63D3C">
              <w:rPr>
                <w:sz w:val="16"/>
                <w:szCs w:val="16"/>
                <w:lang/>
              </w:rPr>
              <w:t>18.4.0</w:t>
            </w:r>
          </w:p>
        </w:tc>
      </w:tr>
      <w:tr w:rsidR="00961ACC" w:rsidRPr="00F11966" w14:paraId="55435A1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lang/>
              </w:rPr>
            </w:pPr>
            <w:r>
              <w:rPr>
                <w:sz w:val="16"/>
                <w:szCs w:val="16"/>
                <w:lang/>
              </w:rPr>
              <w:t>CP-2330</w:t>
            </w:r>
            <w:r w:rsidR="00F97156">
              <w:rPr>
                <w:sz w:val="16"/>
                <w:szCs w:val="16"/>
                <w:lang/>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lang/>
              </w:rPr>
            </w:pPr>
            <w:r w:rsidRPr="00E63D3C">
              <w:rPr>
                <w:sz w:val="16"/>
                <w:szCs w:val="16"/>
                <w:lang/>
              </w:rPr>
              <w:t>18.4.0</w:t>
            </w:r>
          </w:p>
        </w:tc>
      </w:tr>
      <w:tr w:rsidR="00961ACC" w:rsidRPr="00F11966" w14:paraId="5870A82D"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lang/>
              </w:rPr>
            </w:pPr>
            <w:r>
              <w:rPr>
                <w:sz w:val="16"/>
                <w:szCs w:val="16"/>
                <w:lang/>
              </w:rPr>
              <w:t>CP-2330</w:t>
            </w:r>
            <w:r w:rsidR="00F97156">
              <w:rPr>
                <w:sz w:val="16"/>
                <w:szCs w:val="16"/>
                <w:lang/>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lang/>
              </w:rPr>
            </w:pPr>
            <w:r w:rsidRPr="00E63D3C">
              <w:rPr>
                <w:sz w:val="16"/>
                <w:szCs w:val="16"/>
                <w:lang/>
              </w:rPr>
              <w:t>18.4.0</w:t>
            </w:r>
          </w:p>
        </w:tc>
      </w:tr>
      <w:tr w:rsidR="00961ACC" w:rsidRPr="00F11966" w14:paraId="59C3882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lang/>
              </w:rPr>
            </w:pPr>
            <w:r>
              <w:rPr>
                <w:sz w:val="16"/>
                <w:szCs w:val="16"/>
                <w:lang/>
              </w:rPr>
              <w:t>CP-2330</w:t>
            </w:r>
            <w:r w:rsidR="00F97156">
              <w:rPr>
                <w:sz w:val="16"/>
                <w:szCs w:val="16"/>
                <w:lang/>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lang/>
              </w:rPr>
            </w:pPr>
            <w:r w:rsidRPr="00E63D3C">
              <w:rPr>
                <w:sz w:val="16"/>
                <w:szCs w:val="16"/>
                <w:lang/>
              </w:rPr>
              <w:t>18.4.0</w:t>
            </w:r>
          </w:p>
        </w:tc>
      </w:tr>
      <w:tr w:rsidR="00961ACC" w:rsidRPr="00F11966" w14:paraId="2B0B4C34"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lang/>
              </w:rPr>
            </w:pPr>
            <w:r>
              <w:rPr>
                <w:sz w:val="16"/>
                <w:szCs w:val="16"/>
                <w:lang/>
              </w:rPr>
              <w:t>CP-2330</w:t>
            </w:r>
            <w:r w:rsidR="00F97156">
              <w:rPr>
                <w:sz w:val="16"/>
                <w:szCs w:val="16"/>
                <w:lang/>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lang/>
              </w:rPr>
            </w:pPr>
            <w:r w:rsidRPr="00E63D3C">
              <w:rPr>
                <w:sz w:val="16"/>
                <w:szCs w:val="16"/>
                <w:lang/>
              </w:rPr>
              <w:t>18.4.0</w:t>
            </w:r>
          </w:p>
        </w:tc>
      </w:tr>
      <w:tr w:rsidR="00961ACC" w:rsidRPr="00F11966" w14:paraId="46D70331"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lang/>
              </w:rPr>
            </w:pPr>
            <w:r>
              <w:rPr>
                <w:sz w:val="16"/>
                <w:szCs w:val="16"/>
                <w:lang/>
              </w:rPr>
              <w:t>CP-2330</w:t>
            </w:r>
            <w:r w:rsidR="00F97156">
              <w:rPr>
                <w:sz w:val="16"/>
                <w:szCs w:val="16"/>
                <w:lang/>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lang/>
              </w:rPr>
            </w:pPr>
            <w:r w:rsidRPr="00E63D3C">
              <w:rPr>
                <w:sz w:val="16"/>
                <w:szCs w:val="16"/>
                <w:lang/>
              </w:rPr>
              <w:t>18.4.0</w:t>
            </w:r>
          </w:p>
        </w:tc>
      </w:tr>
      <w:tr w:rsidR="00961ACC" w:rsidRPr="00F11966" w14:paraId="5F8C1F63"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lang/>
              </w:rPr>
            </w:pPr>
            <w:r>
              <w:rPr>
                <w:sz w:val="16"/>
                <w:szCs w:val="16"/>
                <w:lang/>
              </w:rPr>
              <w:t>CP-2330</w:t>
            </w:r>
            <w:r w:rsidR="00F97156">
              <w:rPr>
                <w:sz w:val="16"/>
                <w:szCs w:val="16"/>
                <w:lang/>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lang/>
              </w:rPr>
            </w:pPr>
            <w:r w:rsidRPr="00E63D3C">
              <w:rPr>
                <w:sz w:val="16"/>
                <w:szCs w:val="16"/>
                <w:lang/>
              </w:rPr>
              <w:t>18.4.0</w:t>
            </w:r>
          </w:p>
        </w:tc>
      </w:tr>
      <w:tr w:rsidR="00961ACC" w:rsidRPr="00F11966" w14:paraId="4A74210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lang/>
              </w:rPr>
            </w:pPr>
            <w:r>
              <w:rPr>
                <w:sz w:val="16"/>
                <w:szCs w:val="16"/>
                <w:lang/>
              </w:rPr>
              <w:t>CP-2330</w:t>
            </w:r>
            <w:r w:rsidR="00F97156">
              <w:rPr>
                <w:sz w:val="16"/>
                <w:szCs w:val="16"/>
                <w:lang/>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lang/>
              </w:rPr>
            </w:pPr>
            <w:r w:rsidRPr="00E63D3C">
              <w:rPr>
                <w:sz w:val="16"/>
                <w:szCs w:val="16"/>
                <w:lang/>
              </w:rPr>
              <w:t>18.4.0</w:t>
            </w:r>
          </w:p>
        </w:tc>
      </w:tr>
      <w:tr w:rsidR="00961ACC" w:rsidRPr="00F11966" w14:paraId="2043ED8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lang/>
              </w:rPr>
            </w:pPr>
            <w:r>
              <w:rPr>
                <w:sz w:val="16"/>
                <w:szCs w:val="16"/>
                <w:lang/>
              </w:rPr>
              <w:t>CP-2330</w:t>
            </w:r>
            <w:r w:rsidR="00F97156">
              <w:rPr>
                <w:sz w:val="16"/>
                <w:szCs w:val="16"/>
                <w:lang/>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lang/>
              </w:rPr>
            </w:pPr>
            <w:r w:rsidRPr="00E63D3C">
              <w:rPr>
                <w:sz w:val="16"/>
                <w:szCs w:val="16"/>
                <w:lang/>
              </w:rPr>
              <w:t>18.4.0</w:t>
            </w:r>
          </w:p>
        </w:tc>
      </w:tr>
      <w:tr w:rsidR="00961ACC" w:rsidRPr="00F11966" w14:paraId="1197836E"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lang/>
              </w:rPr>
            </w:pPr>
            <w:r>
              <w:rPr>
                <w:sz w:val="16"/>
                <w:szCs w:val="16"/>
                <w:lang/>
              </w:rPr>
              <w:t>CP-2330</w:t>
            </w:r>
            <w:r w:rsidR="00F97156">
              <w:rPr>
                <w:sz w:val="16"/>
                <w:szCs w:val="16"/>
                <w:lang/>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lang/>
              </w:rPr>
            </w:pPr>
            <w:r w:rsidRPr="00E63D3C">
              <w:rPr>
                <w:sz w:val="16"/>
                <w:szCs w:val="16"/>
                <w:lang/>
              </w:rPr>
              <w:t>18.4.0</w:t>
            </w:r>
          </w:p>
        </w:tc>
      </w:tr>
      <w:tr w:rsidR="00961ACC" w:rsidRPr="00F11966" w14:paraId="748A5E8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lang/>
              </w:rPr>
            </w:pPr>
            <w:r>
              <w:rPr>
                <w:sz w:val="16"/>
                <w:szCs w:val="16"/>
                <w:lang/>
              </w:rPr>
              <w:t>CP-2330</w:t>
            </w:r>
            <w:r w:rsidR="00F97156">
              <w:rPr>
                <w:sz w:val="16"/>
                <w:szCs w:val="16"/>
                <w:lang/>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lang/>
              </w:rPr>
            </w:pPr>
            <w:r w:rsidRPr="00E63D3C">
              <w:rPr>
                <w:sz w:val="16"/>
                <w:szCs w:val="16"/>
                <w:lang/>
              </w:rPr>
              <w:t>18.4.0</w:t>
            </w:r>
          </w:p>
        </w:tc>
      </w:tr>
      <w:tr w:rsidR="00961ACC" w:rsidRPr="00F11966" w14:paraId="5C2EC6C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lang/>
              </w:rPr>
            </w:pPr>
            <w:r>
              <w:rPr>
                <w:sz w:val="16"/>
                <w:szCs w:val="16"/>
                <w:lang/>
              </w:rPr>
              <w:t>CP-2330</w:t>
            </w:r>
            <w:r w:rsidR="00F97156">
              <w:rPr>
                <w:sz w:val="16"/>
                <w:szCs w:val="16"/>
                <w:lang/>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lang/>
              </w:rPr>
            </w:pPr>
            <w:r w:rsidRPr="00E63D3C">
              <w:rPr>
                <w:sz w:val="16"/>
                <w:szCs w:val="16"/>
                <w:lang/>
              </w:rPr>
              <w:t>18.4.0</w:t>
            </w:r>
          </w:p>
        </w:tc>
      </w:tr>
      <w:tr w:rsidR="00961ACC" w:rsidRPr="00F11966" w14:paraId="1D88D8B4"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lang/>
              </w:rPr>
            </w:pPr>
            <w:r>
              <w:rPr>
                <w:sz w:val="16"/>
                <w:szCs w:val="16"/>
                <w:lang/>
              </w:rPr>
              <w:t>CP-2330</w:t>
            </w:r>
            <w:r w:rsidR="00F97156">
              <w:rPr>
                <w:sz w:val="16"/>
                <w:szCs w:val="16"/>
                <w:lang/>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lang/>
              </w:rPr>
            </w:pPr>
            <w:r w:rsidRPr="00E63D3C">
              <w:rPr>
                <w:sz w:val="16"/>
                <w:szCs w:val="16"/>
                <w:lang/>
              </w:rPr>
              <w:t>18.4.0</w:t>
            </w:r>
          </w:p>
        </w:tc>
      </w:tr>
      <w:tr w:rsidR="00961ACC" w:rsidRPr="00F11966" w14:paraId="4B48BFDB"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lang/>
              </w:rPr>
            </w:pPr>
            <w:r>
              <w:rPr>
                <w:sz w:val="16"/>
                <w:szCs w:val="16"/>
                <w:lang/>
              </w:rPr>
              <w:t>CP-2330</w:t>
            </w:r>
            <w:r w:rsidR="00F97156">
              <w:rPr>
                <w:sz w:val="16"/>
                <w:szCs w:val="16"/>
                <w:lang/>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lang/>
              </w:rPr>
            </w:pPr>
            <w:r w:rsidRPr="00E63D3C">
              <w:rPr>
                <w:sz w:val="16"/>
                <w:szCs w:val="16"/>
                <w:lang/>
              </w:rPr>
              <w:t>18.4.0</w:t>
            </w:r>
          </w:p>
        </w:tc>
      </w:tr>
      <w:tr w:rsidR="00961ACC" w:rsidRPr="00F11966" w14:paraId="4BC77F5F"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lang/>
              </w:rPr>
            </w:pPr>
            <w:r>
              <w:rPr>
                <w:sz w:val="16"/>
                <w:szCs w:val="16"/>
                <w:lang/>
              </w:rPr>
              <w:t>CP-2330</w:t>
            </w:r>
            <w:r w:rsidR="00F97156">
              <w:rPr>
                <w:sz w:val="16"/>
                <w:szCs w:val="16"/>
                <w:lang/>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lang/>
              </w:rPr>
            </w:pPr>
            <w:r w:rsidRPr="00E63D3C">
              <w:rPr>
                <w:sz w:val="16"/>
                <w:szCs w:val="16"/>
                <w:lang/>
              </w:rPr>
              <w:t>18.4.0</w:t>
            </w:r>
          </w:p>
        </w:tc>
      </w:tr>
      <w:tr w:rsidR="00961ACC" w:rsidRPr="00F11966" w14:paraId="4C465E0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lang/>
              </w:rPr>
            </w:pPr>
            <w:r>
              <w:rPr>
                <w:sz w:val="16"/>
                <w:szCs w:val="16"/>
                <w:lang/>
              </w:rPr>
              <w:t>CP-2330</w:t>
            </w:r>
            <w:r w:rsidR="00F97156">
              <w:rPr>
                <w:sz w:val="16"/>
                <w:szCs w:val="16"/>
                <w:lang/>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lang/>
              </w:rPr>
            </w:pPr>
            <w:r w:rsidRPr="00E63D3C">
              <w:rPr>
                <w:sz w:val="16"/>
                <w:szCs w:val="16"/>
                <w:lang/>
              </w:rPr>
              <w:t>18.4.0</w:t>
            </w:r>
          </w:p>
        </w:tc>
      </w:tr>
      <w:tr w:rsidR="00961ACC" w:rsidRPr="00F11966" w14:paraId="22F35ED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lang/>
              </w:rPr>
            </w:pPr>
            <w:r>
              <w:rPr>
                <w:sz w:val="16"/>
                <w:szCs w:val="16"/>
                <w:lang/>
              </w:rPr>
              <w:t>CP-2330</w:t>
            </w:r>
            <w:r w:rsidR="00F97156">
              <w:rPr>
                <w:sz w:val="16"/>
                <w:szCs w:val="16"/>
                <w:lang/>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lang/>
              </w:rPr>
            </w:pPr>
            <w:r w:rsidRPr="00E63D3C">
              <w:rPr>
                <w:sz w:val="16"/>
                <w:szCs w:val="16"/>
                <w:lang/>
              </w:rPr>
              <w:t>18.4.0</w:t>
            </w:r>
          </w:p>
        </w:tc>
      </w:tr>
      <w:tr w:rsidR="00961ACC" w:rsidRPr="00F11966" w14:paraId="74AC773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lang/>
              </w:rPr>
            </w:pPr>
            <w:r>
              <w:rPr>
                <w:sz w:val="16"/>
                <w:szCs w:val="16"/>
                <w:lang/>
              </w:rPr>
              <w:t>CP-2330</w:t>
            </w:r>
            <w:r w:rsidR="00F97156">
              <w:rPr>
                <w:sz w:val="16"/>
                <w:szCs w:val="16"/>
                <w:lang/>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lang/>
              </w:rPr>
            </w:pPr>
            <w:r w:rsidRPr="00E63D3C">
              <w:rPr>
                <w:sz w:val="16"/>
                <w:szCs w:val="16"/>
                <w:lang/>
              </w:rPr>
              <w:t>18.4.0</w:t>
            </w:r>
          </w:p>
        </w:tc>
      </w:tr>
      <w:tr w:rsidR="00961ACC" w:rsidRPr="00F11966" w14:paraId="2FD68368"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lang/>
              </w:rPr>
            </w:pPr>
            <w:r>
              <w:rPr>
                <w:sz w:val="16"/>
                <w:szCs w:val="16"/>
                <w:lang/>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lang/>
              </w:rPr>
            </w:pPr>
            <w:r>
              <w:rPr>
                <w:sz w:val="16"/>
                <w:szCs w:val="16"/>
                <w:lang/>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lang/>
              </w:rPr>
            </w:pPr>
            <w:r>
              <w:rPr>
                <w:sz w:val="16"/>
                <w:szCs w:val="16"/>
                <w:lang/>
              </w:rPr>
              <w:t>CP-2330</w:t>
            </w:r>
            <w:r w:rsidR="00F97156">
              <w:rPr>
                <w:sz w:val="16"/>
                <w:szCs w:val="16"/>
                <w:lang/>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lang/>
              </w:rPr>
            </w:pPr>
            <w:r w:rsidRPr="00E63D3C">
              <w:rPr>
                <w:sz w:val="16"/>
                <w:szCs w:val="16"/>
                <w:lang/>
              </w:rPr>
              <w:t>18.4.0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F8B31" w14:textId="77777777" w:rsidR="0062287A" w:rsidRDefault="0062287A">
      <w:r>
        <w:separator/>
      </w:r>
    </w:p>
  </w:endnote>
  <w:endnote w:type="continuationSeparator" w:id="0">
    <w:p w14:paraId="57A59EE0" w14:textId="77777777" w:rsidR="0062287A" w:rsidRDefault="0062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230CA" w:rsidRDefault="005230C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8FE37" w14:textId="77777777" w:rsidR="0062287A" w:rsidRDefault="0062287A">
      <w:r>
        <w:separator/>
      </w:r>
    </w:p>
  </w:footnote>
  <w:footnote w:type="continuationSeparator" w:id="0">
    <w:p w14:paraId="70122ED7" w14:textId="77777777" w:rsidR="0062287A" w:rsidRDefault="00622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BC42447" w:rsidR="005230CA" w:rsidRDefault="00523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54E">
      <w:rPr>
        <w:rFonts w:ascii="Arial" w:hAnsi="Arial" w:cs="Arial"/>
        <w:b/>
        <w:noProof/>
        <w:sz w:val="18"/>
        <w:szCs w:val="18"/>
      </w:rPr>
      <w:t>3GPP TS 29.571 V18.4.0 (2023-12)</w:t>
    </w:r>
    <w:r>
      <w:rPr>
        <w:rFonts w:ascii="Arial" w:hAnsi="Arial" w:cs="Arial"/>
        <w:b/>
        <w:sz w:val="18"/>
        <w:szCs w:val="18"/>
      </w:rPr>
      <w:fldChar w:fldCharType="end"/>
    </w:r>
  </w:p>
  <w:p w14:paraId="079C65ED" w14:textId="77777777" w:rsidR="005230CA" w:rsidRDefault="00523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2353A8B" w:rsidR="005230CA" w:rsidRDefault="00523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54E">
      <w:rPr>
        <w:rFonts w:ascii="Arial" w:hAnsi="Arial" w:cs="Arial"/>
        <w:b/>
        <w:noProof/>
        <w:sz w:val="18"/>
        <w:szCs w:val="18"/>
      </w:rPr>
      <w:t>Release 18</w:t>
    </w:r>
    <w:r>
      <w:rPr>
        <w:rFonts w:ascii="Arial" w:hAnsi="Arial" w:cs="Arial"/>
        <w:b/>
        <w:sz w:val="18"/>
        <w:szCs w:val="18"/>
      </w:rPr>
      <w:fldChar w:fldCharType="end"/>
    </w:r>
  </w:p>
  <w:p w14:paraId="6C8C7F56" w14:textId="77777777" w:rsidR="005230CA" w:rsidRDefault="00523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07926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25924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4224573">
    <w:abstractNumId w:val="11"/>
  </w:num>
  <w:num w:numId="4" w16cid:durableId="39791152">
    <w:abstractNumId w:val="15"/>
  </w:num>
  <w:num w:numId="5" w16cid:durableId="1147942073">
    <w:abstractNumId w:val="14"/>
  </w:num>
  <w:num w:numId="6" w16cid:durableId="1702391198">
    <w:abstractNumId w:val="8"/>
  </w:num>
  <w:num w:numId="7" w16cid:durableId="1479033189">
    <w:abstractNumId w:val="16"/>
  </w:num>
  <w:num w:numId="8" w16cid:durableId="787357126">
    <w:abstractNumId w:val="12"/>
  </w:num>
  <w:num w:numId="9" w16cid:durableId="1993175168">
    <w:abstractNumId w:val="13"/>
  </w:num>
  <w:num w:numId="10" w16cid:durableId="555774888">
    <w:abstractNumId w:val="9"/>
  </w:num>
  <w:num w:numId="11" w16cid:durableId="1221214727">
    <w:abstractNumId w:val="7"/>
  </w:num>
  <w:num w:numId="12" w16cid:durableId="1487472182">
    <w:abstractNumId w:val="6"/>
  </w:num>
  <w:num w:numId="13" w16cid:durableId="158010919">
    <w:abstractNumId w:val="5"/>
  </w:num>
  <w:num w:numId="14" w16cid:durableId="348145449">
    <w:abstractNumId w:val="4"/>
  </w:num>
  <w:num w:numId="15" w16cid:durableId="1927302707">
    <w:abstractNumId w:val="3"/>
  </w:num>
  <w:num w:numId="16" w16cid:durableId="1794713439">
    <w:abstractNumId w:val="2"/>
  </w:num>
  <w:num w:numId="17" w16cid:durableId="395980468">
    <w:abstractNumId w:val="1"/>
  </w:num>
  <w:num w:numId="18" w16cid:durableId="1541238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A1717"/>
    <w:rsid w:val="000A2ABC"/>
    <w:rsid w:val="000A2FD4"/>
    <w:rsid w:val="000A4669"/>
    <w:rsid w:val="000A63B4"/>
    <w:rsid w:val="000B1968"/>
    <w:rsid w:val="000C137B"/>
    <w:rsid w:val="000C398A"/>
    <w:rsid w:val="000C47C3"/>
    <w:rsid w:val="000C5160"/>
    <w:rsid w:val="000D0A7E"/>
    <w:rsid w:val="000D22DC"/>
    <w:rsid w:val="000D22F8"/>
    <w:rsid w:val="000D3826"/>
    <w:rsid w:val="000D3A9F"/>
    <w:rsid w:val="000D4B2B"/>
    <w:rsid w:val="000D58AB"/>
    <w:rsid w:val="000D6447"/>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6E87"/>
    <w:rsid w:val="00177307"/>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E8A"/>
    <w:rsid w:val="001D39DE"/>
    <w:rsid w:val="001D66EA"/>
    <w:rsid w:val="001D672E"/>
    <w:rsid w:val="001E01D8"/>
    <w:rsid w:val="001E1009"/>
    <w:rsid w:val="001E2917"/>
    <w:rsid w:val="001F0C1D"/>
    <w:rsid w:val="001F1132"/>
    <w:rsid w:val="001F168B"/>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7276"/>
    <w:rsid w:val="002339A7"/>
    <w:rsid w:val="00233D95"/>
    <w:rsid w:val="002347A2"/>
    <w:rsid w:val="002366BD"/>
    <w:rsid w:val="002400F0"/>
    <w:rsid w:val="002424D1"/>
    <w:rsid w:val="00242D0D"/>
    <w:rsid w:val="00244CDD"/>
    <w:rsid w:val="00245B85"/>
    <w:rsid w:val="002512A7"/>
    <w:rsid w:val="00251791"/>
    <w:rsid w:val="002539D5"/>
    <w:rsid w:val="00257019"/>
    <w:rsid w:val="00260336"/>
    <w:rsid w:val="0026159E"/>
    <w:rsid w:val="002627F6"/>
    <w:rsid w:val="002639FD"/>
    <w:rsid w:val="00263CBC"/>
    <w:rsid w:val="00267431"/>
    <w:rsid w:val="002675F0"/>
    <w:rsid w:val="00270D95"/>
    <w:rsid w:val="00271B36"/>
    <w:rsid w:val="00273585"/>
    <w:rsid w:val="002749C6"/>
    <w:rsid w:val="00285D53"/>
    <w:rsid w:val="00285E49"/>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42DF"/>
    <w:rsid w:val="002D61F3"/>
    <w:rsid w:val="002E00EE"/>
    <w:rsid w:val="002E1E0F"/>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32ED3"/>
    <w:rsid w:val="00337A06"/>
    <w:rsid w:val="003429AE"/>
    <w:rsid w:val="00347641"/>
    <w:rsid w:val="00347FEC"/>
    <w:rsid w:val="00352716"/>
    <w:rsid w:val="003539CC"/>
    <w:rsid w:val="0035433E"/>
    <w:rsid w:val="0035462D"/>
    <w:rsid w:val="00355351"/>
    <w:rsid w:val="00355EC7"/>
    <w:rsid w:val="00357D4D"/>
    <w:rsid w:val="00367479"/>
    <w:rsid w:val="00367FF9"/>
    <w:rsid w:val="00374557"/>
    <w:rsid w:val="003751D1"/>
    <w:rsid w:val="003765B8"/>
    <w:rsid w:val="00376875"/>
    <w:rsid w:val="00377124"/>
    <w:rsid w:val="00377900"/>
    <w:rsid w:val="00383476"/>
    <w:rsid w:val="00387C31"/>
    <w:rsid w:val="00390759"/>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61AA"/>
    <w:rsid w:val="00430013"/>
    <w:rsid w:val="004328AB"/>
    <w:rsid w:val="004345EC"/>
    <w:rsid w:val="0044648B"/>
    <w:rsid w:val="00450B9B"/>
    <w:rsid w:val="00451D4F"/>
    <w:rsid w:val="00452929"/>
    <w:rsid w:val="00453337"/>
    <w:rsid w:val="00460008"/>
    <w:rsid w:val="0046212D"/>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4D3A"/>
    <w:rsid w:val="004960D7"/>
    <w:rsid w:val="00496DB9"/>
    <w:rsid w:val="004A1424"/>
    <w:rsid w:val="004A3DB0"/>
    <w:rsid w:val="004A4865"/>
    <w:rsid w:val="004A7B9A"/>
    <w:rsid w:val="004B0F6D"/>
    <w:rsid w:val="004B29C0"/>
    <w:rsid w:val="004B3488"/>
    <w:rsid w:val="004B39EB"/>
    <w:rsid w:val="004B4278"/>
    <w:rsid w:val="004C1768"/>
    <w:rsid w:val="004C3280"/>
    <w:rsid w:val="004C7450"/>
    <w:rsid w:val="004D029D"/>
    <w:rsid w:val="004D2A34"/>
    <w:rsid w:val="004D2AE7"/>
    <w:rsid w:val="004D3578"/>
    <w:rsid w:val="004D363D"/>
    <w:rsid w:val="004E17F7"/>
    <w:rsid w:val="004E213A"/>
    <w:rsid w:val="004E3E95"/>
    <w:rsid w:val="004E5DA2"/>
    <w:rsid w:val="004F0988"/>
    <w:rsid w:val="004F21D1"/>
    <w:rsid w:val="004F3340"/>
    <w:rsid w:val="004F3634"/>
    <w:rsid w:val="004F51E2"/>
    <w:rsid w:val="0050037E"/>
    <w:rsid w:val="00501BED"/>
    <w:rsid w:val="0050298A"/>
    <w:rsid w:val="00506A69"/>
    <w:rsid w:val="00516443"/>
    <w:rsid w:val="005230CA"/>
    <w:rsid w:val="005232DF"/>
    <w:rsid w:val="00525638"/>
    <w:rsid w:val="00525A8F"/>
    <w:rsid w:val="00532ED7"/>
    <w:rsid w:val="0053388B"/>
    <w:rsid w:val="00533C2C"/>
    <w:rsid w:val="00534E59"/>
    <w:rsid w:val="0053520B"/>
    <w:rsid w:val="00535773"/>
    <w:rsid w:val="0053618A"/>
    <w:rsid w:val="005361B8"/>
    <w:rsid w:val="005367BC"/>
    <w:rsid w:val="00536CDA"/>
    <w:rsid w:val="00537826"/>
    <w:rsid w:val="00543E6C"/>
    <w:rsid w:val="0054577B"/>
    <w:rsid w:val="005543B3"/>
    <w:rsid w:val="00565087"/>
    <w:rsid w:val="005662B0"/>
    <w:rsid w:val="00574E48"/>
    <w:rsid w:val="00575F4C"/>
    <w:rsid w:val="00576823"/>
    <w:rsid w:val="00577C3C"/>
    <w:rsid w:val="00582FBA"/>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287A"/>
    <w:rsid w:val="00625F5A"/>
    <w:rsid w:val="006261CF"/>
    <w:rsid w:val="0062666E"/>
    <w:rsid w:val="00630022"/>
    <w:rsid w:val="0063051B"/>
    <w:rsid w:val="00631D24"/>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1CC3"/>
    <w:rsid w:val="00681E70"/>
    <w:rsid w:val="00682301"/>
    <w:rsid w:val="00695528"/>
    <w:rsid w:val="00696528"/>
    <w:rsid w:val="006A323F"/>
    <w:rsid w:val="006A3FBC"/>
    <w:rsid w:val="006A500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C44"/>
    <w:rsid w:val="00713EB9"/>
    <w:rsid w:val="00714CAF"/>
    <w:rsid w:val="00715EF2"/>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0601"/>
    <w:rsid w:val="007B1610"/>
    <w:rsid w:val="007B2C3D"/>
    <w:rsid w:val="007B3BED"/>
    <w:rsid w:val="007B449D"/>
    <w:rsid w:val="007B600E"/>
    <w:rsid w:val="007C019B"/>
    <w:rsid w:val="007C4A40"/>
    <w:rsid w:val="007C4EF5"/>
    <w:rsid w:val="007D19E7"/>
    <w:rsid w:val="007D2AD7"/>
    <w:rsid w:val="007D5CE1"/>
    <w:rsid w:val="007D6A75"/>
    <w:rsid w:val="007D7CF6"/>
    <w:rsid w:val="007E5AD4"/>
    <w:rsid w:val="007E6D61"/>
    <w:rsid w:val="007F0F4A"/>
    <w:rsid w:val="007F10EB"/>
    <w:rsid w:val="007F41D9"/>
    <w:rsid w:val="007F648B"/>
    <w:rsid w:val="0080152C"/>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90228F"/>
    <w:rsid w:val="0090271F"/>
    <w:rsid w:val="00902E23"/>
    <w:rsid w:val="009065A2"/>
    <w:rsid w:val="00907CCD"/>
    <w:rsid w:val="009114AC"/>
    <w:rsid w:val="009114D7"/>
    <w:rsid w:val="00912A3B"/>
    <w:rsid w:val="0091348E"/>
    <w:rsid w:val="00917CCB"/>
    <w:rsid w:val="0092133F"/>
    <w:rsid w:val="00922200"/>
    <w:rsid w:val="009278CF"/>
    <w:rsid w:val="009302AC"/>
    <w:rsid w:val="00930922"/>
    <w:rsid w:val="00931C41"/>
    <w:rsid w:val="00932249"/>
    <w:rsid w:val="009347D5"/>
    <w:rsid w:val="00935F37"/>
    <w:rsid w:val="00936319"/>
    <w:rsid w:val="00940609"/>
    <w:rsid w:val="0094102C"/>
    <w:rsid w:val="00941C13"/>
    <w:rsid w:val="00942EC2"/>
    <w:rsid w:val="00960252"/>
    <w:rsid w:val="009611EA"/>
    <w:rsid w:val="00961ACC"/>
    <w:rsid w:val="0096223A"/>
    <w:rsid w:val="00962B9F"/>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3893"/>
    <w:rsid w:val="009B4ECD"/>
    <w:rsid w:val="009B581F"/>
    <w:rsid w:val="009C0F5F"/>
    <w:rsid w:val="009C138F"/>
    <w:rsid w:val="009C19A1"/>
    <w:rsid w:val="009C2F99"/>
    <w:rsid w:val="009C4C75"/>
    <w:rsid w:val="009D1EC8"/>
    <w:rsid w:val="009D3F88"/>
    <w:rsid w:val="009D4536"/>
    <w:rsid w:val="009D5603"/>
    <w:rsid w:val="009D6C5C"/>
    <w:rsid w:val="009D7AF1"/>
    <w:rsid w:val="009E2B3B"/>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73D8"/>
    <w:rsid w:val="00B106F9"/>
    <w:rsid w:val="00B14A27"/>
    <w:rsid w:val="00B15449"/>
    <w:rsid w:val="00B15F13"/>
    <w:rsid w:val="00B21613"/>
    <w:rsid w:val="00B230D3"/>
    <w:rsid w:val="00B23D9D"/>
    <w:rsid w:val="00B27297"/>
    <w:rsid w:val="00B316B4"/>
    <w:rsid w:val="00B335F0"/>
    <w:rsid w:val="00B35D9A"/>
    <w:rsid w:val="00B37B14"/>
    <w:rsid w:val="00B43470"/>
    <w:rsid w:val="00B44F57"/>
    <w:rsid w:val="00B45BDC"/>
    <w:rsid w:val="00B464D8"/>
    <w:rsid w:val="00B47AAA"/>
    <w:rsid w:val="00B50814"/>
    <w:rsid w:val="00B55436"/>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E82"/>
    <w:rsid w:val="00BB21DF"/>
    <w:rsid w:val="00BB59C7"/>
    <w:rsid w:val="00BB7CC5"/>
    <w:rsid w:val="00BC0053"/>
    <w:rsid w:val="00BC0B5F"/>
    <w:rsid w:val="00BC0F7D"/>
    <w:rsid w:val="00BC4506"/>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2AE5"/>
    <w:rsid w:val="00C82D8C"/>
    <w:rsid w:val="00C830F1"/>
    <w:rsid w:val="00C90534"/>
    <w:rsid w:val="00C90A64"/>
    <w:rsid w:val="00C91CF5"/>
    <w:rsid w:val="00C93A76"/>
    <w:rsid w:val="00C93F40"/>
    <w:rsid w:val="00C95D71"/>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F1C5A"/>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43F9F"/>
    <w:rsid w:val="00D453E4"/>
    <w:rsid w:val="00D46085"/>
    <w:rsid w:val="00D46C2A"/>
    <w:rsid w:val="00D473BF"/>
    <w:rsid w:val="00D507A4"/>
    <w:rsid w:val="00D52BBD"/>
    <w:rsid w:val="00D543BD"/>
    <w:rsid w:val="00D57972"/>
    <w:rsid w:val="00D579E7"/>
    <w:rsid w:val="00D61954"/>
    <w:rsid w:val="00D633FD"/>
    <w:rsid w:val="00D6740C"/>
    <w:rsid w:val="00D675A9"/>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E2A2B"/>
    <w:rsid w:val="00DF2B1F"/>
    <w:rsid w:val="00DF62CD"/>
    <w:rsid w:val="00DF6DE7"/>
    <w:rsid w:val="00E04318"/>
    <w:rsid w:val="00E10FA8"/>
    <w:rsid w:val="00E11E7F"/>
    <w:rsid w:val="00E1560D"/>
    <w:rsid w:val="00E15811"/>
    <w:rsid w:val="00E16509"/>
    <w:rsid w:val="00E17371"/>
    <w:rsid w:val="00E17FB7"/>
    <w:rsid w:val="00E245D6"/>
    <w:rsid w:val="00E24D16"/>
    <w:rsid w:val="00E26B1B"/>
    <w:rsid w:val="00E27CD0"/>
    <w:rsid w:val="00E325A5"/>
    <w:rsid w:val="00E32A35"/>
    <w:rsid w:val="00E36604"/>
    <w:rsid w:val="00E37D3A"/>
    <w:rsid w:val="00E42ED1"/>
    <w:rsid w:val="00E44582"/>
    <w:rsid w:val="00E5048F"/>
    <w:rsid w:val="00E530F3"/>
    <w:rsid w:val="00E5402F"/>
    <w:rsid w:val="00E574B8"/>
    <w:rsid w:val="00E614DB"/>
    <w:rsid w:val="00E62AA4"/>
    <w:rsid w:val="00E62D0E"/>
    <w:rsid w:val="00E66C80"/>
    <w:rsid w:val="00E736DE"/>
    <w:rsid w:val="00E74FEE"/>
    <w:rsid w:val="00E77645"/>
    <w:rsid w:val="00E81878"/>
    <w:rsid w:val="00E818E9"/>
    <w:rsid w:val="00E90687"/>
    <w:rsid w:val="00E908CE"/>
    <w:rsid w:val="00E92CBF"/>
    <w:rsid w:val="00E94E09"/>
    <w:rsid w:val="00EA020C"/>
    <w:rsid w:val="00EA0B2C"/>
    <w:rsid w:val="00EA0D57"/>
    <w:rsid w:val="00EA15B0"/>
    <w:rsid w:val="00EA3168"/>
    <w:rsid w:val="00EA387C"/>
    <w:rsid w:val="00EA3990"/>
    <w:rsid w:val="00EA453B"/>
    <w:rsid w:val="00EA4BD8"/>
    <w:rsid w:val="00EA5EA7"/>
    <w:rsid w:val="00EB561E"/>
    <w:rsid w:val="00EC06D3"/>
    <w:rsid w:val="00EC093A"/>
    <w:rsid w:val="00EC31C5"/>
    <w:rsid w:val="00EC4A25"/>
    <w:rsid w:val="00EC6768"/>
    <w:rsid w:val="00EE24CF"/>
    <w:rsid w:val="00F01470"/>
    <w:rsid w:val="00F01F9D"/>
    <w:rsid w:val="00F025A2"/>
    <w:rsid w:val="00F03287"/>
    <w:rsid w:val="00F04712"/>
    <w:rsid w:val="00F04D31"/>
    <w:rsid w:val="00F11966"/>
    <w:rsid w:val="00F13360"/>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827"/>
    <w:rsid w:val="00F600FB"/>
    <w:rsid w:val="00F653B8"/>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257D"/>
    <w:rsid w:val="00FA3CBB"/>
    <w:rsid w:val="00FA3F06"/>
    <w:rsid w:val="00FA65BC"/>
    <w:rsid w:val="00FB2ED1"/>
    <w:rsid w:val="00FB32AE"/>
    <w:rsid w:val="00FB3F4C"/>
    <w:rsid w:val="00FB4073"/>
    <w:rsid w:val="00FB5FC5"/>
    <w:rsid w:val="00FB68EC"/>
    <w:rsid w:val="00FB6956"/>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086E"/>
    <w:rsid w:val="00FF2CB0"/>
    <w:rsid w:val="00FF2CD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8B95-BD10-4D6D-A3B3-AC9113AB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74939</Words>
  <Characters>427155</Characters>
  <Application>Microsoft Office Word</Application>
  <DocSecurity>0</DocSecurity>
  <Lines>3559</Lines>
  <Paragraphs>1002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501092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KK/MCC</cp:lastModifiedBy>
  <cp:revision>6</cp:revision>
  <cp:lastPrinted>2019-02-25T14:05:00Z</cp:lastPrinted>
  <dcterms:created xsi:type="dcterms:W3CDTF">2023-11-23T07:31:00Z</dcterms:created>
  <dcterms:modified xsi:type="dcterms:W3CDTF">2023-12-19T12:54:00Z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(3)aPfXlPaW0/Ai/BPAub0P/022VE3YgF61RLyJsf+G/HwCWuPuypCwFe4CeSlzOm4b6GyDJ+Dj
B0Sidcu7Hy94nWcQpt+Uhna1QL2bqAP2tRW0K3/AMdjWq4QX7O/Ty6G3bTcLpQbgRUKkhKPp
Fj+Mpt5Do55+do5mu2lNRwPddBDF6J9uq2Pd8CqePOXg+B+8cerX+pYnl9+Hh3L4u1egX4OC
t2IhPAs+PMqJKYEMpN</vt:lpwstr>
  </property>
  <property fmtid="{D5CDD505-2E9C-101B-9397-08002B2CF9AE}" pid="3" name="_2015_ms_pID_7253431">
    <vt:lpwstr>PlYCDG61aQa9tBg4PwT09JQLTjscFUrPgujgbAHqXjOvCsxcEigb+9
xwyxF/DO/bfOvoSZ7oR2y8r3TqOk7hSKVln80Q1hCK7XY4mBq+kxJoqQr6fEl68E2Zz0gmI8
qFUCy1IN+10WQQ/erlTXwcenuy6T3sU4OSe+6JZDLrgrJwH5E3waOz8gcWuaCNZw1GIo+15s
ZyPREpHAETGNVGpoCZCNQ25emmCGS22stEiA</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1700672136</vt:lpwstr>
  </property>
</Properties>
</file>