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pPr>
            <w:r w:rsidRPr="009C5807">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pPr>
            <w:r w:rsidRPr="009C5807">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pPr>
            <w: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F37389">
      <w:pPr>
        <w:pStyle w:val="B10"/>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5DF14AB" w14:textId="77777777" w:rsidR="0058566D" w:rsidRDefault="0058566D">
      <w:pPr>
        <w:pStyle w:val="TH"/>
      </w:pPr>
      <w:r>
        <w:lastRenderedPageBreak/>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pPr>
            <w:r>
              <w:t>NR_FDD_FR1_G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pPr>
            <w:r w:rsidRPr="004608C1">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pPr>
            <w:r w:rsidRPr="004608C1">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lastRenderedPageBreak/>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1FA722EB"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69F352EE"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36C17231"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364693B3"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529A20F6" w14:textId="77777777" w:rsidR="00482E27" w:rsidRPr="009C5807" w:rsidRDefault="00482E27" w:rsidP="00482E27">
      <w:pPr>
        <w:pStyle w:val="B10"/>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4C9D01F5"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3E60FC3B"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29B93050"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407F2E7A"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The accuracy requirements in Table 10.1.3.1.1-1 are valid under the following conditions:</w:t>
      </w:r>
    </w:p>
    <w:p w14:paraId="79A1D685" w14:textId="77777777" w:rsidR="001F5A79" w:rsidRPr="009C5807" w:rsidRDefault="001F5A79" w:rsidP="009C5807">
      <w:pPr>
        <w:pStyle w:val="B10"/>
      </w:pPr>
      <w:r w:rsidRPr="009C5807">
        <w:lastRenderedPageBreak/>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lastRenderedPageBreak/>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lastRenderedPageBreak/>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lastRenderedPageBreak/>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lastRenderedPageBreak/>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pPr>
            <w:r w:rsidRPr="009C5807">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pPr>
            <w:r w:rsidRPr="009C5807">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The parameter SSB Ês/Iot is the minimum SSB Ês/Iot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lastRenderedPageBreak/>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lastRenderedPageBreak/>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pPr>
            <w:r w:rsidRPr="00B63FA2">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pPr>
            <w:r w:rsidRPr="00B63FA2">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.1.1-1 are valid under the following conditions:</w:t>
      </w:r>
    </w:p>
    <w:p w14:paraId="02242794" w14:textId="77777777" w:rsidR="0083456E" w:rsidRPr="009C5807" w:rsidRDefault="0083456E" w:rsidP="0083456E">
      <w:pPr>
        <w:pStyle w:val="B10"/>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lastRenderedPageBreak/>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6A26C7BF"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6CC9EAE3"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1944F403"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0551E026"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203C6F18" w14:textId="77777777" w:rsidR="0083456E" w:rsidRPr="009C5807" w:rsidRDefault="0083456E" w:rsidP="0083456E">
      <w:pPr>
        <w:pStyle w:val="B10"/>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110C91A"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6BFFC63B"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The parameter SSB Ês/Iot is the minimum SSB Ês/Iot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lastRenderedPageBreak/>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lastRenderedPageBreak/>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lastRenderedPageBreak/>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lastRenderedPageBreak/>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lastRenderedPageBreak/>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rPr>
        <w:t xml:space="preserve">and L3 reporting </w:t>
      </w:r>
      <w:r w:rsidRPr="009C5807">
        <w:rPr>
          <w:rFonts w:cs="v4.2.0"/>
        </w:rPr>
        <w:t xml:space="preserve">is defined from 0 </w:t>
      </w:r>
      <w:r w:rsidR="00550E13">
        <w:rPr>
          <w:rFonts w:cs="v4.2.0" w:hint="eastAsia"/>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lastRenderedPageBreak/>
        <w:t>Table 10.1.6.1-2: Differential SS-RSRP and CSI-RSRP measurement (for L1 reporting</w:t>
      </w:r>
      <w:r w:rsidR="00550E13" w:rsidRPr="00550E13">
        <w:rPr>
          <w:rFonts w:hint="eastAsia"/>
        </w:rPr>
        <w:t xml:space="preserve"> </w:t>
      </w:r>
      <w:r w:rsidR="00550E13">
        <w:rPr>
          <w:rFonts w:hint="eastAsia"/>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lastRenderedPageBreak/>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pPr>
            <w:r w:rsidRPr="009C5807">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pPr>
            <w:r w:rsidRPr="009C5807">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pPr>
            <w:r w:rsidRPr="009C5807">
              <w:t>NR_FDD_FR1_G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pPr>
            <w:r w:rsidRPr="009C5807">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lastRenderedPageBreak/>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pPr>
            <w:r w:rsidRPr="009C5807">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pPr>
            <w:r w:rsidRPr="009C5807">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799A461A" w14:textId="77777777" w:rsidR="00C51082" w:rsidRPr="009C5807" w:rsidRDefault="00C51082" w:rsidP="00C51082">
      <w:pPr>
        <w:pStyle w:val="B10"/>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lastRenderedPageBreak/>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E64B2D4"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082D505A"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D703E4C"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6612CCE3"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lastRenderedPageBreak/>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lastRenderedPageBreak/>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lastRenderedPageBreak/>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lastRenderedPageBreak/>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The parameter SSB Ês/Iot is the minimum SSB Ês/Iot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lastRenderedPageBreak/>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pPr>
            <w:r w:rsidRPr="009C5807">
              <w:t>NR_FDD_FR1_G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pPr>
            <w:r w:rsidRPr="009C5807">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9B9848F" w14:textId="77777777" w:rsidR="008935F7" w:rsidRPr="0082648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lastRenderedPageBreak/>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Ês/Iot</w:t>
            </w:r>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pPr>
            <w:r w:rsidRPr="009C5807">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pPr>
            <w:r w:rsidRPr="009C5807">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lastRenderedPageBreak/>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285C1899" w14:textId="77777777" w:rsidR="00A57E1D" w:rsidRPr="009C5807" w:rsidRDefault="00A57E1D" w:rsidP="00A57E1D">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lastRenderedPageBreak/>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7A4B1427"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D51076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8955E79"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55604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08B29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28B7722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20A2A686"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1ADB152F"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The parameter SSB Ês/Iot is the minimum SSB Ês/Iot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lastRenderedPageBreak/>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The parameter SSB Ês/Iot is the minimum SSB Ês/Iot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lastRenderedPageBreak/>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7" w:name="OLE_LINK8"/>
      <w:r>
        <w:t>38.101-</w:t>
      </w:r>
      <w:r>
        <w:rPr>
          <w:rFonts w:hint="eastAsia"/>
        </w:rPr>
        <w:t>2</w:t>
      </w:r>
      <w:r>
        <w:t xml:space="preserve"> </w:t>
      </w:r>
      <w:bookmarkEnd w:id="7"/>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43CC2FC"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lastRenderedPageBreak/>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lastRenderedPageBreak/>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lastRenderedPageBreak/>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rPr>
        <w:t>8</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3EB31706" w:rsidR="00567E6C" w:rsidRDefault="00567E6C" w:rsidP="00F37389">
      <w:pPr>
        <w:pStyle w:val="B20"/>
      </w:pPr>
      <w:r>
        <w:rPr>
          <w:rFonts w:hint="eastAsia"/>
        </w:rPr>
        <w:t>•</w:t>
      </w:r>
      <w:r>
        <w:tab/>
      </w:r>
      <w:r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77777777" w:rsidR="00567E6C" w:rsidRPr="00D93B5F" w:rsidRDefault="00567E6C" w:rsidP="00F37389">
      <w:pPr>
        <w:pStyle w:val="B20"/>
      </w:pPr>
      <w:r>
        <w:rPr>
          <w:rFonts w:hint="eastAsia"/>
        </w:rPr>
        <w:t>•</w:t>
      </w:r>
      <w:r>
        <w:tab/>
        <w:t>The performance with larger bandwidth of CSI-RS is equal to or better than the accuracy requirements in Table 10.1.12.2</w:t>
      </w:r>
      <w:r w:rsidRPr="009C5807">
        <w:t>.1-1</w:t>
      </w:r>
      <w:r>
        <w:t>.</w:t>
      </w:r>
    </w:p>
    <w:p w14:paraId="4E57A6F6" w14:textId="77777777" w:rsidR="00567E6C" w:rsidRDefault="00567E6C" w:rsidP="00567E6C">
      <w:pPr>
        <w:pStyle w:val="TH"/>
      </w:pPr>
      <w:r w:rsidRPr="009C5807">
        <w:lastRenderedPageBreak/>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pPr>
            <w:r w:rsidRPr="00F37389">
              <w:t>NR_FDD_FR1_A, NR_TDD_FR1_A,</w:t>
            </w:r>
          </w:p>
          <w:p w14:paraId="14B4298B" w14:textId="77777777" w:rsidR="00567E6C" w:rsidRPr="00F37389" w:rsidRDefault="00567E6C" w:rsidP="00567E6C">
            <w:pPr>
              <w:pStyle w:val="TAC"/>
            </w:pPr>
            <w:r w:rsidRPr="00F37389">
              <w:t>NR_SDL_FR1_A</w:t>
            </w:r>
          </w:p>
        </w:tc>
        <w:tc>
          <w:tcPr>
            <w:tcW w:w="795" w:type="dxa"/>
            <w:shd w:val="clear" w:color="auto" w:fill="auto"/>
            <w:vAlign w:val="center"/>
          </w:tcPr>
          <w:p w14:paraId="5EAA8699" w14:textId="77777777" w:rsidR="00567E6C" w:rsidRPr="00F37389" w:rsidRDefault="00567E6C" w:rsidP="00567E6C">
            <w:pPr>
              <w:pStyle w:val="TAC"/>
            </w:pPr>
            <w:r w:rsidRPr="00F37389">
              <w:t>-121</w:t>
            </w:r>
          </w:p>
        </w:tc>
        <w:tc>
          <w:tcPr>
            <w:tcW w:w="808" w:type="dxa"/>
            <w:shd w:val="clear" w:color="auto" w:fill="auto"/>
            <w:vAlign w:val="center"/>
          </w:tcPr>
          <w:p w14:paraId="4EFA71E6" w14:textId="77777777" w:rsidR="00567E6C" w:rsidRPr="00F37389" w:rsidRDefault="00567E6C" w:rsidP="00567E6C">
            <w:pPr>
              <w:pStyle w:val="TAC"/>
            </w:pPr>
            <w:r w:rsidRPr="00F37389">
              <w:t>-118</w:t>
            </w:r>
          </w:p>
        </w:tc>
        <w:tc>
          <w:tcPr>
            <w:tcW w:w="0" w:type="auto"/>
            <w:shd w:val="clear" w:color="auto" w:fill="auto"/>
            <w:vAlign w:val="center"/>
          </w:tcPr>
          <w:p w14:paraId="78F067FB" w14:textId="77777777" w:rsidR="00567E6C" w:rsidRPr="00C32E45" w:rsidRDefault="00567E6C" w:rsidP="00F37389">
            <w:pPr>
              <w:pStyle w:val="TAC"/>
            </w:pPr>
            <w:r w:rsidRPr="0098004A">
              <w:rPr>
                <w:rFonts w:hint="eastAsia"/>
              </w:rPr>
              <w:t>-</w:t>
            </w:r>
            <w:r w:rsidRPr="0098004A">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pPr>
            <w:r w:rsidRPr="00F37389">
              <w:t>NR_FDD_FR1_B</w:t>
            </w:r>
          </w:p>
        </w:tc>
        <w:tc>
          <w:tcPr>
            <w:tcW w:w="795" w:type="dxa"/>
            <w:shd w:val="clear" w:color="auto" w:fill="auto"/>
          </w:tcPr>
          <w:p w14:paraId="7D94C05F" w14:textId="77777777" w:rsidR="00567E6C" w:rsidRPr="00F37389" w:rsidRDefault="00567E6C" w:rsidP="00567E6C">
            <w:pPr>
              <w:pStyle w:val="TAC"/>
            </w:pPr>
            <w:r w:rsidRPr="00F37389">
              <w:t>-120.5</w:t>
            </w:r>
          </w:p>
        </w:tc>
        <w:tc>
          <w:tcPr>
            <w:tcW w:w="808" w:type="dxa"/>
            <w:shd w:val="clear" w:color="auto" w:fill="auto"/>
            <w:vAlign w:val="center"/>
          </w:tcPr>
          <w:p w14:paraId="4EA4FAC4" w14:textId="77777777" w:rsidR="00567E6C" w:rsidRPr="00F37389" w:rsidRDefault="00567E6C" w:rsidP="00567E6C">
            <w:pPr>
              <w:pStyle w:val="TAC"/>
            </w:pPr>
            <w:r w:rsidRPr="00F37389">
              <w:t>-117.5</w:t>
            </w:r>
          </w:p>
        </w:tc>
        <w:tc>
          <w:tcPr>
            <w:tcW w:w="0" w:type="auto"/>
            <w:shd w:val="clear" w:color="auto" w:fill="auto"/>
            <w:vAlign w:val="center"/>
          </w:tcPr>
          <w:p w14:paraId="2A350D97" w14:textId="77777777" w:rsidR="00567E6C" w:rsidRPr="00C32E45" w:rsidRDefault="00567E6C" w:rsidP="00F37389">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pPr>
            <w:r w:rsidRPr="00F37389">
              <w:t>NR_TDD_FR1_C</w:t>
            </w:r>
          </w:p>
        </w:tc>
        <w:tc>
          <w:tcPr>
            <w:tcW w:w="795" w:type="dxa"/>
            <w:shd w:val="clear" w:color="auto" w:fill="auto"/>
            <w:vAlign w:val="center"/>
          </w:tcPr>
          <w:p w14:paraId="22E18378" w14:textId="77777777" w:rsidR="00567E6C" w:rsidRPr="00F37389" w:rsidRDefault="00567E6C" w:rsidP="00567E6C">
            <w:pPr>
              <w:pStyle w:val="TAC"/>
            </w:pPr>
            <w:r w:rsidRPr="00F37389">
              <w:t>-120</w:t>
            </w:r>
          </w:p>
        </w:tc>
        <w:tc>
          <w:tcPr>
            <w:tcW w:w="808" w:type="dxa"/>
            <w:shd w:val="clear" w:color="auto" w:fill="auto"/>
            <w:vAlign w:val="center"/>
          </w:tcPr>
          <w:p w14:paraId="407D6949" w14:textId="77777777" w:rsidR="00567E6C" w:rsidRPr="00F37389" w:rsidRDefault="00567E6C" w:rsidP="00567E6C">
            <w:pPr>
              <w:pStyle w:val="TAC"/>
            </w:pPr>
            <w:r w:rsidRPr="00F37389">
              <w:t>-117</w:t>
            </w:r>
          </w:p>
        </w:tc>
        <w:tc>
          <w:tcPr>
            <w:tcW w:w="0" w:type="auto"/>
            <w:shd w:val="clear" w:color="auto" w:fill="auto"/>
            <w:vAlign w:val="center"/>
          </w:tcPr>
          <w:p w14:paraId="263CF56E" w14:textId="77777777" w:rsidR="00567E6C" w:rsidRPr="00C32E45" w:rsidDel="00FA4A82" w:rsidRDefault="00567E6C" w:rsidP="00F37389">
            <w:pPr>
              <w:pStyle w:val="TAC"/>
            </w:pPr>
            <w:r w:rsidRPr="0098004A">
              <w:rPr>
                <w:rFonts w:hint="eastAsia"/>
              </w:rPr>
              <w:t>-</w:t>
            </w:r>
            <w:r w:rsidRPr="0098004A">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pPr>
            <w:r w:rsidRPr="00F37389">
              <w:t>NR_FDD_FR1_D, NR_TDD_FR1_D</w:t>
            </w:r>
          </w:p>
        </w:tc>
        <w:tc>
          <w:tcPr>
            <w:tcW w:w="795" w:type="dxa"/>
            <w:shd w:val="clear" w:color="auto" w:fill="auto"/>
            <w:vAlign w:val="center"/>
          </w:tcPr>
          <w:p w14:paraId="74B962A5" w14:textId="77777777" w:rsidR="00567E6C" w:rsidRPr="00F37389" w:rsidDel="00FA4A82" w:rsidRDefault="00567E6C" w:rsidP="00567E6C">
            <w:pPr>
              <w:pStyle w:val="TAC"/>
            </w:pPr>
            <w:r w:rsidRPr="00F37389">
              <w:t>-119.5</w:t>
            </w:r>
          </w:p>
        </w:tc>
        <w:tc>
          <w:tcPr>
            <w:tcW w:w="808" w:type="dxa"/>
            <w:shd w:val="clear" w:color="auto" w:fill="auto"/>
            <w:vAlign w:val="center"/>
          </w:tcPr>
          <w:p w14:paraId="070A5B0A" w14:textId="77777777" w:rsidR="00567E6C" w:rsidRPr="00F37389" w:rsidDel="00FA4A82" w:rsidRDefault="00567E6C" w:rsidP="00567E6C">
            <w:pPr>
              <w:pStyle w:val="TAC"/>
            </w:pPr>
            <w:r w:rsidRPr="00F37389">
              <w:t>-116.5</w:t>
            </w:r>
          </w:p>
        </w:tc>
        <w:tc>
          <w:tcPr>
            <w:tcW w:w="0" w:type="auto"/>
            <w:shd w:val="clear" w:color="auto" w:fill="auto"/>
            <w:vAlign w:val="center"/>
          </w:tcPr>
          <w:p w14:paraId="3353554B" w14:textId="77777777" w:rsidR="00567E6C" w:rsidRPr="00C32E45" w:rsidRDefault="00567E6C" w:rsidP="00F37389">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pPr>
            <w:r w:rsidRPr="00F37389">
              <w:t>NR_FDD_FR1_E, NR_TDD_FR1_E</w:t>
            </w:r>
          </w:p>
        </w:tc>
        <w:tc>
          <w:tcPr>
            <w:tcW w:w="795" w:type="dxa"/>
            <w:shd w:val="clear" w:color="auto" w:fill="auto"/>
            <w:vAlign w:val="center"/>
          </w:tcPr>
          <w:p w14:paraId="3522D439" w14:textId="77777777" w:rsidR="00567E6C" w:rsidRPr="00F37389" w:rsidRDefault="00567E6C" w:rsidP="00567E6C">
            <w:pPr>
              <w:pStyle w:val="TAC"/>
            </w:pPr>
            <w:r w:rsidRPr="00F37389">
              <w:t>-119</w:t>
            </w:r>
          </w:p>
        </w:tc>
        <w:tc>
          <w:tcPr>
            <w:tcW w:w="808" w:type="dxa"/>
            <w:shd w:val="clear" w:color="auto" w:fill="auto"/>
            <w:vAlign w:val="center"/>
          </w:tcPr>
          <w:p w14:paraId="14346135" w14:textId="77777777" w:rsidR="00567E6C" w:rsidRPr="00F37389" w:rsidRDefault="00567E6C" w:rsidP="00567E6C">
            <w:pPr>
              <w:pStyle w:val="TAC"/>
            </w:pPr>
            <w:r w:rsidRPr="00F37389">
              <w:t>-116</w:t>
            </w:r>
          </w:p>
        </w:tc>
        <w:tc>
          <w:tcPr>
            <w:tcW w:w="0" w:type="auto"/>
            <w:shd w:val="clear" w:color="auto" w:fill="auto"/>
            <w:vAlign w:val="center"/>
          </w:tcPr>
          <w:p w14:paraId="3881E135" w14:textId="77777777" w:rsidR="00567E6C" w:rsidRPr="0098004A" w:rsidRDefault="00567E6C" w:rsidP="00F37389">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pPr>
            <w:r w:rsidRPr="00F37389">
              <w:t>NR_FDD_FR1_F</w:t>
            </w:r>
          </w:p>
        </w:tc>
        <w:tc>
          <w:tcPr>
            <w:tcW w:w="795" w:type="dxa"/>
            <w:shd w:val="clear" w:color="auto" w:fill="auto"/>
            <w:vAlign w:val="center"/>
          </w:tcPr>
          <w:p w14:paraId="70F18434" w14:textId="77777777" w:rsidR="00567E6C" w:rsidRPr="00F37389" w:rsidRDefault="00567E6C" w:rsidP="00567E6C">
            <w:pPr>
              <w:pStyle w:val="TAC"/>
            </w:pPr>
            <w:r w:rsidRPr="00F37389">
              <w:t>-118.5</w:t>
            </w:r>
          </w:p>
        </w:tc>
        <w:tc>
          <w:tcPr>
            <w:tcW w:w="808" w:type="dxa"/>
            <w:shd w:val="clear" w:color="auto" w:fill="auto"/>
            <w:vAlign w:val="center"/>
          </w:tcPr>
          <w:p w14:paraId="7C69B7BF" w14:textId="77777777" w:rsidR="00567E6C" w:rsidRPr="00F37389" w:rsidRDefault="00567E6C" w:rsidP="00567E6C">
            <w:pPr>
              <w:pStyle w:val="TAC"/>
            </w:pPr>
            <w:r w:rsidRPr="00F37389">
              <w:t>-115.5</w:t>
            </w:r>
          </w:p>
        </w:tc>
        <w:tc>
          <w:tcPr>
            <w:tcW w:w="0" w:type="auto"/>
            <w:shd w:val="clear" w:color="auto" w:fill="auto"/>
            <w:vAlign w:val="center"/>
          </w:tcPr>
          <w:p w14:paraId="7EBB1A23" w14:textId="77777777" w:rsidR="00567E6C" w:rsidRPr="0098004A" w:rsidRDefault="00567E6C" w:rsidP="00F37389">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pPr>
            <w:r w:rsidRPr="00F37389">
              <w:t>NR_FDD_FR1_G</w:t>
            </w:r>
          </w:p>
        </w:tc>
        <w:tc>
          <w:tcPr>
            <w:tcW w:w="795" w:type="dxa"/>
            <w:shd w:val="clear" w:color="auto" w:fill="auto"/>
            <w:vAlign w:val="center"/>
          </w:tcPr>
          <w:p w14:paraId="72489C79" w14:textId="77777777" w:rsidR="00567E6C" w:rsidRPr="00F37389" w:rsidRDefault="00567E6C" w:rsidP="00567E6C">
            <w:pPr>
              <w:pStyle w:val="TAC"/>
            </w:pPr>
            <w:r w:rsidRPr="00F37389">
              <w:t>-118</w:t>
            </w:r>
          </w:p>
        </w:tc>
        <w:tc>
          <w:tcPr>
            <w:tcW w:w="808" w:type="dxa"/>
            <w:shd w:val="clear" w:color="auto" w:fill="auto"/>
            <w:vAlign w:val="center"/>
          </w:tcPr>
          <w:p w14:paraId="66A7D0B4" w14:textId="77777777" w:rsidR="00567E6C" w:rsidRPr="00F37389" w:rsidRDefault="00567E6C" w:rsidP="00567E6C">
            <w:pPr>
              <w:pStyle w:val="TAC"/>
            </w:pPr>
            <w:r w:rsidRPr="00F37389">
              <w:t>-115</w:t>
            </w:r>
          </w:p>
        </w:tc>
        <w:tc>
          <w:tcPr>
            <w:tcW w:w="0" w:type="auto"/>
            <w:shd w:val="clear" w:color="auto" w:fill="auto"/>
            <w:vAlign w:val="center"/>
          </w:tcPr>
          <w:p w14:paraId="4EFE883E" w14:textId="77777777" w:rsidR="00567E6C" w:rsidRPr="0098004A" w:rsidRDefault="00567E6C" w:rsidP="00F37389">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pPr>
            <w:r w:rsidRPr="00F37389">
              <w:t>NR_FDD_FR1_H</w:t>
            </w:r>
          </w:p>
        </w:tc>
        <w:tc>
          <w:tcPr>
            <w:tcW w:w="795" w:type="dxa"/>
            <w:shd w:val="clear" w:color="auto" w:fill="auto"/>
            <w:vAlign w:val="center"/>
          </w:tcPr>
          <w:p w14:paraId="678A4487" w14:textId="77777777" w:rsidR="00567E6C" w:rsidRPr="00F37389" w:rsidRDefault="00567E6C" w:rsidP="00567E6C">
            <w:pPr>
              <w:pStyle w:val="TAC"/>
            </w:pPr>
            <w:r w:rsidRPr="00F37389">
              <w:t>-117.5</w:t>
            </w:r>
          </w:p>
        </w:tc>
        <w:tc>
          <w:tcPr>
            <w:tcW w:w="808" w:type="dxa"/>
            <w:shd w:val="clear" w:color="auto" w:fill="auto"/>
            <w:vAlign w:val="center"/>
          </w:tcPr>
          <w:p w14:paraId="3E73CD3A" w14:textId="77777777" w:rsidR="00567E6C" w:rsidRPr="00F37389" w:rsidRDefault="00567E6C" w:rsidP="00567E6C">
            <w:pPr>
              <w:pStyle w:val="TAC"/>
            </w:pPr>
            <w:r w:rsidRPr="00F37389">
              <w:t>-114.5</w:t>
            </w:r>
          </w:p>
        </w:tc>
        <w:tc>
          <w:tcPr>
            <w:tcW w:w="0" w:type="auto"/>
            <w:shd w:val="clear" w:color="auto" w:fill="auto"/>
            <w:vAlign w:val="center"/>
          </w:tcPr>
          <w:p w14:paraId="7B951045" w14:textId="77777777" w:rsidR="00567E6C" w:rsidRPr="0098004A" w:rsidRDefault="00567E6C" w:rsidP="00F37389">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pPr>
            <w:r w:rsidRPr="00714130">
              <w:sym w:font="Symbol" w:char="F0B1"/>
            </w:r>
            <w:r>
              <w:t>3.5</w:t>
            </w:r>
          </w:p>
        </w:tc>
        <w:tc>
          <w:tcPr>
            <w:tcW w:w="0" w:type="auto"/>
            <w:shd w:val="clear" w:color="auto" w:fill="auto"/>
            <w:vAlign w:val="center"/>
          </w:tcPr>
          <w:p w14:paraId="33C8DF4B" w14:textId="77777777" w:rsidR="00567E6C" w:rsidRPr="00F37389" w:rsidRDefault="00567E6C" w:rsidP="00F37389">
            <w:pPr>
              <w:pStyle w:val="TAC"/>
            </w:pPr>
            <w:r w:rsidRPr="00714130">
              <w:sym w:font="Symbol" w:char="F0B1"/>
            </w:r>
            <w:r>
              <w:t>4</w:t>
            </w:r>
          </w:p>
        </w:tc>
        <w:tc>
          <w:tcPr>
            <w:tcW w:w="0" w:type="auto"/>
            <w:shd w:val="clear" w:color="auto" w:fill="auto"/>
            <w:vAlign w:val="center"/>
          </w:tcPr>
          <w:p w14:paraId="3C2B1E95" w14:textId="77777777" w:rsidR="00567E6C" w:rsidRPr="00F37389" w:rsidRDefault="00567E6C" w:rsidP="00F37389">
            <w:pPr>
              <w:pStyle w:val="TAC"/>
            </w:pPr>
            <w:r w:rsidRPr="00F37389">
              <w:sym w:font="Symbol" w:char="F0B3"/>
            </w:r>
            <w:r w:rsidRPr="00F37389">
              <w:t>-6</w:t>
            </w:r>
          </w:p>
        </w:tc>
        <w:tc>
          <w:tcPr>
            <w:tcW w:w="1960" w:type="dxa"/>
            <w:shd w:val="clear" w:color="auto" w:fill="auto"/>
            <w:vAlign w:val="center"/>
          </w:tcPr>
          <w:p w14:paraId="5D4107E7" w14:textId="77777777" w:rsidR="00567E6C" w:rsidRPr="00F37389" w:rsidRDefault="00567E6C" w:rsidP="00F37389">
            <w:pPr>
              <w:pStyle w:val="TAC"/>
            </w:pPr>
            <w:r w:rsidRPr="00F37389">
              <w:t>Note 2</w:t>
            </w:r>
          </w:p>
        </w:tc>
        <w:tc>
          <w:tcPr>
            <w:tcW w:w="795" w:type="dxa"/>
            <w:shd w:val="clear" w:color="auto" w:fill="auto"/>
            <w:vAlign w:val="center"/>
          </w:tcPr>
          <w:p w14:paraId="22D91797" w14:textId="77777777" w:rsidR="00567E6C" w:rsidRPr="00F37389" w:rsidRDefault="00567E6C" w:rsidP="00F37389">
            <w:pPr>
              <w:pStyle w:val="TAC"/>
            </w:pPr>
            <w:r w:rsidRPr="00F37389">
              <w:t>Note 2</w:t>
            </w:r>
          </w:p>
        </w:tc>
        <w:tc>
          <w:tcPr>
            <w:tcW w:w="808" w:type="dxa"/>
            <w:shd w:val="clear" w:color="auto" w:fill="auto"/>
            <w:vAlign w:val="center"/>
          </w:tcPr>
          <w:p w14:paraId="7D6ABA31" w14:textId="77777777" w:rsidR="00567E6C" w:rsidRPr="00F37389" w:rsidRDefault="00567E6C" w:rsidP="00F37389">
            <w:pPr>
              <w:pStyle w:val="TAC"/>
            </w:pPr>
            <w:r w:rsidRPr="00F37389">
              <w:t>Note 2</w:t>
            </w:r>
          </w:p>
        </w:tc>
        <w:tc>
          <w:tcPr>
            <w:tcW w:w="0" w:type="auto"/>
            <w:shd w:val="clear" w:color="auto" w:fill="auto"/>
            <w:vAlign w:val="center"/>
          </w:tcPr>
          <w:p w14:paraId="0275EECD" w14:textId="77777777" w:rsidR="00567E6C" w:rsidRPr="00C32E45" w:rsidRDefault="00567E6C" w:rsidP="00F37389">
            <w:pPr>
              <w:pStyle w:val="TAC"/>
            </w:pPr>
            <w:r w:rsidRPr="003631EC">
              <w:t>Note 2</w:t>
            </w:r>
          </w:p>
        </w:tc>
        <w:tc>
          <w:tcPr>
            <w:tcW w:w="0" w:type="auto"/>
            <w:shd w:val="clear" w:color="auto" w:fill="auto"/>
            <w:vAlign w:val="center"/>
          </w:tcPr>
          <w:p w14:paraId="0156F1D6" w14:textId="77777777" w:rsidR="00567E6C" w:rsidRPr="00C32E45" w:rsidRDefault="00567E6C" w:rsidP="00F37389">
            <w:pPr>
              <w:pStyle w:val="TAC"/>
            </w:pPr>
            <w:r>
              <w:rPr>
                <w:rFonts w:hint="eastAsia"/>
              </w:rPr>
              <w:t>N</w:t>
            </w:r>
            <w: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lastRenderedPageBreak/>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lastRenderedPageBreak/>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8" w:name="OLE_LINK3"/>
      <w:r>
        <w:t>10.1.13.2</w:t>
      </w:r>
      <w:r w:rsidRPr="009C5807">
        <w:t>.1-1</w:t>
      </w:r>
      <w:bookmarkEnd w:id="8"/>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r w:rsidRPr="009C5807">
        <w:t>Aboslute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lastRenderedPageBreak/>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lastRenderedPageBreak/>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pPr>
            <w:r w:rsidRPr="009C5807">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pPr>
            <w:r w:rsidRPr="009C5807">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The parameter SSB Ês/Iot is the minimum SSB Ês/Iot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r w:rsidRPr="009C5807">
        <w:t xml:space="preserve">Aboslute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5FFE58D2" w:rsidR="00567E6C" w:rsidRDefault="00567E6C" w:rsidP="00F37389">
      <w:pPr>
        <w:pStyle w:val="B20"/>
      </w:pPr>
      <w:r>
        <w:rPr>
          <w:rFonts w:hint="eastAsia"/>
        </w:rPr>
        <w:t>•</w:t>
      </w:r>
      <w:r>
        <w:tab/>
      </w:r>
      <w:r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612CEA2B" w:rsidR="00567E6C" w:rsidRPr="006B1BC4" w:rsidRDefault="00567E6C" w:rsidP="00F37389">
      <w:pPr>
        <w:pStyle w:val="B20"/>
      </w:pPr>
      <w:r>
        <w:rPr>
          <w:rFonts w:hint="eastAsia"/>
        </w:rPr>
        <w:t>•</w:t>
      </w:r>
      <w:r>
        <w:tab/>
        <w:t>The performance with larger bandwidth of CSI-RS is equal to or better than the accuracy requirements in Table 10.1.14.2</w:t>
      </w:r>
      <w:r w:rsidRPr="009C5807">
        <w:t>.1-1</w:t>
      </w:r>
      <w:r>
        <w:t>.</w:t>
      </w:r>
    </w:p>
    <w:p w14:paraId="0866C704" w14:textId="77777777" w:rsidR="00567E6C" w:rsidRDefault="00567E6C" w:rsidP="00567E6C">
      <w:pPr>
        <w:pStyle w:val="TH"/>
      </w:pPr>
      <w:r w:rsidRPr="009C5807">
        <w:lastRenderedPageBreak/>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pPr>
            <w:r w:rsidRPr="00F37389">
              <w:t>NR_FDD_FR1_A, NR_TDD_FR1_A,</w:t>
            </w:r>
          </w:p>
          <w:p w14:paraId="7498D8F2" w14:textId="77777777" w:rsidR="00567E6C" w:rsidRPr="00F37389" w:rsidRDefault="00567E6C" w:rsidP="00567E6C">
            <w:pPr>
              <w:pStyle w:val="TAC"/>
            </w:pPr>
            <w:r w:rsidRPr="00F37389">
              <w:t>NR_SDL_FR1_A</w:t>
            </w:r>
          </w:p>
        </w:tc>
        <w:tc>
          <w:tcPr>
            <w:tcW w:w="714" w:type="dxa"/>
            <w:shd w:val="clear" w:color="auto" w:fill="auto"/>
            <w:vAlign w:val="center"/>
          </w:tcPr>
          <w:p w14:paraId="26C7AC3C" w14:textId="77777777" w:rsidR="00567E6C" w:rsidRPr="00F37389" w:rsidRDefault="00567E6C" w:rsidP="00567E6C">
            <w:pPr>
              <w:pStyle w:val="TAC"/>
            </w:pPr>
            <w:r w:rsidRPr="00F37389">
              <w:t>-121</w:t>
            </w:r>
          </w:p>
        </w:tc>
        <w:tc>
          <w:tcPr>
            <w:tcW w:w="745" w:type="dxa"/>
            <w:shd w:val="clear" w:color="auto" w:fill="auto"/>
            <w:vAlign w:val="center"/>
          </w:tcPr>
          <w:p w14:paraId="55273810" w14:textId="77777777" w:rsidR="00567E6C" w:rsidRPr="00F37389" w:rsidRDefault="00567E6C" w:rsidP="00567E6C">
            <w:pPr>
              <w:pStyle w:val="TAC"/>
            </w:pPr>
            <w:r w:rsidRPr="00F37389">
              <w:t>-118</w:t>
            </w:r>
          </w:p>
        </w:tc>
        <w:tc>
          <w:tcPr>
            <w:tcW w:w="0" w:type="auto"/>
            <w:shd w:val="clear" w:color="auto" w:fill="auto"/>
            <w:vAlign w:val="center"/>
          </w:tcPr>
          <w:p w14:paraId="5C9E957A" w14:textId="77777777" w:rsidR="00567E6C" w:rsidRPr="00C32E45" w:rsidRDefault="00567E6C" w:rsidP="00F37389">
            <w:pPr>
              <w:pStyle w:val="TAC"/>
            </w:pPr>
            <w:r w:rsidRPr="0098004A">
              <w:rPr>
                <w:rFonts w:hint="eastAsia"/>
              </w:rPr>
              <w:t>-</w:t>
            </w:r>
            <w:r w:rsidRPr="0098004A">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pPr>
            <w:r w:rsidRPr="00F37389">
              <w:t>NR_FDD_FR1_B</w:t>
            </w:r>
          </w:p>
        </w:tc>
        <w:tc>
          <w:tcPr>
            <w:tcW w:w="714" w:type="dxa"/>
            <w:shd w:val="clear" w:color="auto" w:fill="auto"/>
          </w:tcPr>
          <w:p w14:paraId="33DEA4CC" w14:textId="77777777" w:rsidR="00567E6C" w:rsidRPr="00F37389" w:rsidRDefault="00567E6C" w:rsidP="00567E6C">
            <w:pPr>
              <w:pStyle w:val="TAC"/>
            </w:pPr>
            <w:r w:rsidRPr="00F37389">
              <w:t>-120.5</w:t>
            </w:r>
          </w:p>
        </w:tc>
        <w:tc>
          <w:tcPr>
            <w:tcW w:w="745" w:type="dxa"/>
            <w:shd w:val="clear" w:color="auto" w:fill="auto"/>
            <w:vAlign w:val="center"/>
          </w:tcPr>
          <w:p w14:paraId="7F64EE09" w14:textId="77777777" w:rsidR="00567E6C" w:rsidRPr="00F37389" w:rsidRDefault="00567E6C" w:rsidP="00567E6C">
            <w:pPr>
              <w:pStyle w:val="TAC"/>
            </w:pPr>
            <w:r w:rsidRPr="00F37389">
              <w:t>-117.5</w:t>
            </w:r>
          </w:p>
        </w:tc>
        <w:tc>
          <w:tcPr>
            <w:tcW w:w="0" w:type="auto"/>
            <w:shd w:val="clear" w:color="auto" w:fill="auto"/>
            <w:vAlign w:val="center"/>
          </w:tcPr>
          <w:p w14:paraId="5E0CDDDB" w14:textId="77777777" w:rsidR="00567E6C" w:rsidRPr="00C32E45" w:rsidRDefault="00567E6C" w:rsidP="00F37389">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pPr>
            <w:r w:rsidRPr="00F37389">
              <w:t>NR_TDD_FR1_C</w:t>
            </w:r>
          </w:p>
        </w:tc>
        <w:tc>
          <w:tcPr>
            <w:tcW w:w="714" w:type="dxa"/>
            <w:shd w:val="clear" w:color="auto" w:fill="auto"/>
            <w:vAlign w:val="center"/>
          </w:tcPr>
          <w:p w14:paraId="3530848F" w14:textId="77777777" w:rsidR="00567E6C" w:rsidRPr="00F37389" w:rsidRDefault="00567E6C" w:rsidP="00567E6C">
            <w:pPr>
              <w:pStyle w:val="TAC"/>
            </w:pPr>
            <w:r w:rsidRPr="00F37389">
              <w:t>-120</w:t>
            </w:r>
          </w:p>
        </w:tc>
        <w:tc>
          <w:tcPr>
            <w:tcW w:w="745" w:type="dxa"/>
            <w:shd w:val="clear" w:color="auto" w:fill="auto"/>
            <w:vAlign w:val="center"/>
          </w:tcPr>
          <w:p w14:paraId="215A42AF" w14:textId="77777777" w:rsidR="00567E6C" w:rsidRPr="00F37389" w:rsidRDefault="00567E6C" w:rsidP="00567E6C">
            <w:pPr>
              <w:pStyle w:val="TAC"/>
            </w:pPr>
            <w:r w:rsidRPr="00F37389">
              <w:t>-117</w:t>
            </w:r>
          </w:p>
        </w:tc>
        <w:tc>
          <w:tcPr>
            <w:tcW w:w="0" w:type="auto"/>
            <w:shd w:val="clear" w:color="auto" w:fill="auto"/>
            <w:vAlign w:val="center"/>
          </w:tcPr>
          <w:p w14:paraId="1EBCFA29" w14:textId="77777777" w:rsidR="00567E6C" w:rsidRPr="00C32E45" w:rsidDel="00FA4A82" w:rsidRDefault="00567E6C" w:rsidP="00F37389">
            <w:pPr>
              <w:pStyle w:val="TAC"/>
            </w:pPr>
            <w:r w:rsidRPr="0098004A">
              <w:rPr>
                <w:rFonts w:hint="eastAsia"/>
              </w:rPr>
              <w:t>-</w:t>
            </w:r>
            <w:r w:rsidRPr="0098004A">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pPr>
            <w:r w:rsidRPr="00F37389">
              <w:t>NR_FDD_FR1_D, NR_TDD_FR1_D</w:t>
            </w:r>
          </w:p>
        </w:tc>
        <w:tc>
          <w:tcPr>
            <w:tcW w:w="714" w:type="dxa"/>
            <w:shd w:val="clear" w:color="auto" w:fill="auto"/>
            <w:vAlign w:val="center"/>
          </w:tcPr>
          <w:p w14:paraId="3F1F6770" w14:textId="77777777" w:rsidR="00567E6C" w:rsidRPr="00F37389" w:rsidDel="00FA4A82" w:rsidRDefault="00567E6C" w:rsidP="00567E6C">
            <w:pPr>
              <w:pStyle w:val="TAC"/>
            </w:pPr>
            <w:r w:rsidRPr="00F37389">
              <w:t>-119.5</w:t>
            </w:r>
          </w:p>
        </w:tc>
        <w:tc>
          <w:tcPr>
            <w:tcW w:w="745" w:type="dxa"/>
            <w:shd w:val="clear" w:color="auto" w:fill="auto"/>
            <w:vAlign w:val="center"/>
          </w:tcPr>
          <w:p w14:paraId="32D0179B" w14:textId="77777777" w:rsidR="00567E6C" w:rsidRPr="00F37389" w:rsidDel="00FA4A82" w:rsidRDefault="00567E6C" w:rsidP="00567E6C">
            <w:pPr>
              <w:pStyle w:val="TAC"/>
            </w:pPr>
            <w:r w:rsidRPr="00F37389">
              <w:t>-116.5</w:t>
            </w:r>
          </w:p>
        </w:tc>
        <w:tc>
          <w:tcPr>
            <w:tcW w:w="0" w:type="auto"/>
            <w:shd w:val="clear" w:color="auto" w:fill="auto"/>
            <w:vAlign w:val="center"/>
          </w:tcPr>
          <w:p w14:paraId="74266448" w14:textId="77777777" w:rsidR="00567E6C" w:rsidRPr="00C32E45" w:rsidRDefault="00567E6C" w:rsidP="00F37389">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pPr>
            <w:r w:rsidRPr="00F37389">
              <w:t>NR_FDD_FR1_E, NR_TDD_FR1_E</w:t>
            </w:r>
          </w:p>
        </w:tc>
        <w:tc>
          <w:tcPr>
            <w:tcW w:w="714" w:type="dxa"/>
            <w:shd w:val="clear" w:color="auto" w:fill="auto"/>
            <w:vAlign w:val="center"/>
          </w:tcPr>
          <w:p w14:paraId="1D1195B3" w14:textId="77777777" w:rsidR="00567E6C" w:rsidRPr="00F37389" w:rsidRDefault="00567E6C" w:rsidP="00567E6C">
            <w:pPr>
              <w:pStyle w:val="TAC"/>
            </w:pPr>
            <w:r w:rsidRPr="00F37389">
              <w:t>-119</w:t>
            </w:r>
          </w:p>
        </w:tc>
        <w:tc>
          <w:tcPr>
            <w:tcW w:w="745" w:type="dxa"/>
            <w:shd w:val="clear" w:color="auto" w:fill="auto"/>
            <w:vAlign w:val="center"/>
          </w:tcPr>
          <w:p w14:paraId="46A8C660" w14:textId="77777777" w:rsidR="00567E6C" w:rsidRPr="00F37389" w:rsidRDefault="00567E6C" w:rsidP="00567E6C">
            <w:pPr>
              <w:pStyle w:val="TAC"/>
            </w:pPr>
            <w:r w:rsidRPr="00F37389">
              <w:t>-116</w:t>
            </w:r>
          </w:p>
        </w:tc>
        <w:tc>
          <w:tcPr>
            <w:tcW w:w="0" w:type="auto"/>
            <w:shd w:val="clear" w:color="auto" w:fill="auto"/>
            <w:vAlign w:val="center"/>
          </w:tcPr>
          <w:p w14:paraId="53CF1C41" w14:textId="77777777" w:rsidR="00567E6C" w:rsidRPr="0098004A" w:rsidRDefault="00567E6C" w:rsidP="00F37389">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pPr>
            <w:r w:rsidRPr="00F37389">
              <w:t>NR_FDD_FR1_F</w:t>
            </w:r>
          </w:p>
        </w:tc>
        <w:tc>
          <w:tcPr>
            <w:tcW w:w="714" w:type="dxa"/>
            <w:shd w:val="clear" w:color="auto" w:fill="auto"/>
            <w:vAlign w:val="center"/>
          </w:tcPr>
          <w:p w14:paraId="13F4E18A" w14:textId="77777777" w:rsidR="00567E6C" w:rsidRPr="00F37389" w:rsidRDefault="00567E6C" w:rsidP="00567E6C">
            <w:pPr>
              <w:pStyle w:val="TAC"/>
            </w:pPr>
            <w:r w:rsidRPr="00F37389">
              <w:t>-118.5</w:t>
            </w:r>
          </w:p>
        </w:tc>
        <w:tc>
          <w:tcPr>
            <w:tcW w:w="745" w:type="dxa"/>
            <w:shd w:val="clear" w:color="auto" w:fill="auto"/>
            <w:vAlign w:val="center"/>
          </w:tcPr>
          <w:p w14:paraId="347D2893" w14:textId="77777777" w:rsidR="00567E6C" w:rsidRPr="00F37389" w:rsidRDefault="00567E6C" w:rsidP="00567E6C">
            <w:pPr>
              <w:pStyle w:val="TAC"/>
            </w:pPr>
            <w:r w:rsidRPr="00F37389">
              <w:t>-115.5</w:t>
            </w:r>
          </w:p>
        </w:tc>
        <w:tc>
          <w:tcPr>
            <w:tcW w:w="0" w:type="auto"/>
            <w:shd w:val="clear" w:color="auto" w:fill="auto"/>
            <w:vAlign w:val="center"/>
          </w:tcPr>
          <w:p w14:paraId="408A6725" w14:textId="77777777" w:rsidR="00567E6C" w:rsidRPr="0098004A" w:rsidRDefault="00567E6C" w:rsidP="00F37389">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pPr>
            <w:r w:rsidRPr="00F37389">
              <w:t>NR_FDD_FR1_G</w:t>
            </w:r>
          </w:p>
        </w:tc>
        <w:tc>
          <w:tcPr>
            <w:tcW w:w="714" w:type="dxa"/>
            <w:shd w:val="clear" w:color="auto" w:fill="auto"/>
            <w:vAlign w:val="center"/>
          </w:tcPr>
          <w:p w14:paraId="3C482214" w14:textId="77777777" w:rsidR="00567E6C" w:rsidRPr="00F37389" w:rsidRDefault="00567E6C" w:rsidP="00567E6C">
            <w:pPr>
              <w:pStyle w:val="TAC"/>
            </w:pPr>
            <w:r w:rsidRPr="00F37389">
              <w:t>-118</w:t>
            </w:r>
          </w:p>
        </w:tc>
        <w:tc>
          <w:tcPr>
            <w:tcW w:w="745" w:type="dxa"/>
            <w:shd w:val="clear" w:color="auto" w:fill="auto"/>
            <w:vAlign w:val="center"/>
          </w:tcPr>
          <w:p w14:paraId="36502AA3" w14:textId="77777777" w:rsidR="00567E6C" w:rsidRPr="00F37389" w:rsidRDefault="00567E6C" w:rsidP="00567E6C">
            <w:pPr>
              <w:pStyle w:val="TAC"/>
            </w:pPr>
            <w:r w:rsidRPr="00F37389">
              <w:t>-115</w:t>
            </w:r>
          </w:p>
        </w:tc>
        <w:tc>
          <w:tcPr>
            <w:tcW w:w="0" w:type="auto"/>
            <w:shd w:val="clear" w:color="auto" w:fill="auto"/>
            <w:vAlign w:val="center"/>
          </w:tcPr>
          <w:p w14:paraId="3C809318" w14:textId="77777777" w:rsidR="00567E6C" w:rsidRPr="0098004A" w:rsidRDefault="00567E6C" w:rsidP="00F37389">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pPr>
            <w:r w:rsidRPr="00F37389">
              <w:t>NR_FDD_FR1_H</w:t>
            </w:r>
          </w:p>
        </w:tc>
        <w:tc>
          <w:tcPr>
            <w:tcW w:w="714" w:type="dxa"/>
            <w:shd w:val="clear" w:color="auto" w:fill="auto"/>
            <w:vAlign w:val="center"/>
          </w:tcPr>
          <w:p w14:paraId="1444BDE1" w14:textId="77777777" w:rsidR="00567E6C" w:rsidRPr="00F37389" w:rsidRDefault="00567E6C" w:rsidP="00567E6C">
            <w:pPr>
              <w:pStyle w:val="TAC"/>
            </w:pPr>
            <w:r w:rsidRPr="00F37389">
              <w:t>-117.5</w:t>
            </w:r>
          </w:p>
        </w:tc>
        <w:tc>
          <w:tcPr>
            <w:tcW w:w="745" w:type="dxa"/>
            <w:shd w:val="clear" w:color="auto" w:fill="auto"/>
            <w:vAlign w:val="center"/>
          </w:tcPr>
          <w:p w14:paraId="2C351E08" w14:textId="77777777" w:rsidR="00567E6C" w:rsidRPr="00F37389" w:rsidRDefault="00567E6C" w:rsidP="00567E6C">
            <w:pPr>
              <w:pStyle w:val="TAC"/>
            </w:pPr>
            <w:r w:rsidRPr="00F37389">
              <w:t>-114.5</w:t>
            </w:r>
          </w:p>
        </w:tc>
        <w:tc>
          <w:tcPr>
            <w:tcW w:w="0" w:type="auto"/>
            <w:shd w:val="clear" w:color="auto" w:fill="auto"/>
            <w:vAlign w:val="center"/>
          </w:tcPr>
          <w:p w14:paraId="0CCDE2B7" w14:textId="77777777" w:rsidR="00567E6C" w:rsidRPr="0098004A" w:rsidRDefault="00567E6C" w:rsidP="00F37389">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pPr>
            <w:r w:rsidRPr="00714130">
              <w:sym w:font="Symbol" w:char="F0B1"/>
            </w:r>
            <w:r>
              <w:t>3.5</w:t>
            </w:r>
          </w:p>
        </w:tc>
        <w:tc>
          <w:tcPr>
            <w:tcW w:w="0" w:type="auto"/>
            <w:shd w:val="clear" w:color="auto" w:fill="auto"/>
            <w:vAlign w:val="center"/>
          </w:tcPr>
          <w:p w14:paraId="6DA005D9" w14:textId="77777777" w:rsidR="00567E6C" w:rsidRPr="00F37389" w:rsidRDefault="00567E6C" w:rsidP="00F37389">
            <w:pPr>
              <w:pStyle w:val="TAC"/>
            </w:pPr>
            <w:r w:rsidRPr="00714130">
              <w:sym w:font="Symbol" w:char="F0B1"/>
            </w:r>
            <w:r>
              <w:t>4</w:t>
            </w:r>
          </w:p>
        </w:tc>
        <w:tc>
          <w:tcPr>
            <w:tcW w:w="0" w:type="auto"/>
            <w:shd w:val="clear" w:color="auto" w:fill="auto"/>
            <w:vAlign w:val="center"/>
          </w:tcPr>
          <w:p w14:paraId="2F0D4BD8" w14:textId="77777777" w:rsidR="00567E6C" w:rsidRPr="00F37389" w:rsidRDefault="00567E6C" w:rsidP="00F37389">
            <w:pPr>
              <w:pStyle w:val="TAC"/>
            </w:pPr>
            <w:r w:rsidRPr="00F37389">
              <w:sym w:font="Symbol" w:char="F0B3"/>
            </w:r>
            <w:r w:rsidRPr="00F37389">
              <w:t>-6</w:t>
            </w:r>
          </w:p>
        </w:tc>
        <w:tc>
          <w:tcPr>
            <w:tcW w:w="1760" w:type="dxa"/>
            <w:shd w:val="clear" w:color="auto" w:fill="auto"/>
            <w:vAlign w:val="center"/>
          </w:tcPr>
          <w:p w14:paraId="2C237A9B" w14:textId="77777777" w:rsidR="00567E6C" w:rsidRPr="00F37389" w:rsidRDefault="00567E6C" w:rsidP="00F37389">
            <w:pPr>
              <w:pStyle w:val="TAC"/>
            </w:pPr>
            <w:r w:rsidRPr="00F37389">
              <w:t>Note 2</w:t>
            </w:r>
          </w:p>
        </w:tc>
        <w:tc>
          <w:tcPr>
            <w:tcW w:w="714" w:type="dxa"/>
            <w:shd w:val="clear" w:color="auto" w:fill="auto"/>
            <w:vAlign w:val="center"/>
          </w:tcPr>
          <w:p w14:paraId="68235DAE" w14:textId="77777777" w:rsidR="00567E6C" w:rsidRPr="00F37389" w:rsidRDefault="00567E6C" w:rsidP="00F37389">
            <w:pPr>
              <w:pStyle w:val="TAC"/>
            </w:pPr>
            <w:r w:rsidRPr="00F37389">
              <w:t>Note 2</w:t>
            </w:r>
          </w:p>
        </w:tc>
        <w:tc>
          <w:tcPr>
            <w:tcW w:w="745" w:type="dxa"/>
            <w:shd w:val="clear" w:color="auto" w:fill="auto"/>
            <w:vAlign w:val="center"/>
          </w:tcPr>
          <w:p w14:paraId="2FCDC017" w14:textId="77777777" w:rsidR="00567E6C" w:rsidRPr="00F37389" w:rsidRDefault="00567E6C" w:rsidP="00F37389">
            <w:pPr>
              <w:pStyle w:val="TAC"/>
            </w:pPr>
            <w:r w:rsidRPr="00F37389">
              <w:t>Note 2</w:t>
            </w:r>
          </w:p>
        </w:tc>
        <w:tc>
          <w:tcPr>
            <w:tcW w:w="0" w:type="auto"/>
            <w:shd w:val="clear" w:color="auto" w:fill="auto"/>
            <w:vAlign w:val="center"/>
          </w:tcPr>
          <w:p w14:paraId="034F1112" w14:textId="77777777" w:rsidR="00567E6C" w:rsidRPr="00C32E45" w:rsidRDefault="00567E6C" w:rsidP="00F37389">
            <w:pPr>
              <w:pStyle w:val="TAC"/>
            </w:pPr>
            <w:r w:rsidRPr="003631EC">
              <w:t>Note 2</w:t>
            </w:r>
          </w:p>
        </w:tc>
        <w:tc>
          <w:tcPr>
            <w:tcW w:w="0" w:type="auto"/>
            <w:shd w:val="clear" w:color="auto" w:fill="auto"/>
            <w:vAlign w:val="center"/>
          </w:tcPr>
          <w:p w14:paraId="0B4E836F" w14:textId="77777777" w:rsidR="00567E6C" w:rsidRPr="00C32E45" w:rsidRDefault="00567E6C" w:rsidP="00F37389">
            <w:pPr>
              <w:pStyle w:val="TAC"/>
            </w:pPr>
            <w:r>
              <w:rPr>
                <w:rFonts w:hint="eastAsia"/>
              </w:rPr>
              <w:t>N</w:t>
            </w:r>
            <w: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77777777" w:rsidR="00567E6C" w:rsidRPr="00F37389" w:rsidRDefault="00567E6C">
      <w:pPr>
        <w:numPr>
          <w:ilvl w:val="0"/>
          <w:numId w:val="17"/>
        </w:numPr>
      </w:pPr>
      <w:r w:rsidRPr="0074207F">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77777777" w:rsidR="00567E6C" w:rsidRPr="00A60E31" w:rsidRDefault="00567E6C" w:rsidP="00567E6C">
      <w:pPr>
        <w:pStyle w:val="B10"/>
        <w:ind w:leftChars="342" w:left="968"/>
      </w:pPr>
      <w:r>
        <w:rPr>
          <w:rFonts w:hint="eastAsia"/>
        </w:rPr>
        <w:t>•</w:t>
      </w:r>
      <w:r>
        <w:tab/>
        <w:t>The performance with larger bandwidth of CSI-RS is equal to or better than the accuracy requirements in Table 10.1.14.2</w:t>
      </w:r>
      <w:r w:rsidRPr="009C5807">
        <w:t>.2-1</w:t>
      </w:r>
      <w:r>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lastRenderedPageBreak/>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rPr>
            </w:pPr>
            <w:r w:rsidRPr="0098004A">
              <w:rPr>
                <w:sz w:val="16"/>
                <w:szCs w:val="16"/>
              </w:rPr>
              <w:t>NR_FDD_FR1_G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rPr>
            </w:pPr>
            <w:r w:rsidRPr="0098004A">
              <w:rPr>
                <w:sz w:val="16"/>
                <w:szCs w:val="16"/>
              </w:rPr>
              <w:t>NR_FDD_FR1_H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Ês/Iot is the minimum </w:t>
            </w:r>
            <w:r>
              <w:t>CSI-RS</w:t>
            </w:r>
            <w:r w:rsidRPr="009C5807">
              <w:t xml:space="preserve"> Ês/Iot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r w:rsidRPr="009C5807">
        <w:t>Aboslute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lastRenderedPageBreak/>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The parameter SSB Ês/Iot is the minimum SSB Ês/Iot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r w:rsidRPr="009C5807">
        <w:t>Aboslute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lastRenderedPageBreak/>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The parameter SSB Ês/Iot is the minimum SSB Ês/Iot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r w:rsidRPr="009C5807">
        <w:t xml:space="preserve">Aboslute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7C4C0426" w:rsidR="00567E6C" w:rsidRDefault="00567E6C" w:rsidP="00F37389">
      <w:pPr>
        <w:pStyle w:val="B20"/>
      </w:pPr>
      <w:r>
        <w:rPr>
          <w:rFonts w:hint="eastAsia"/>
        </w:rPr>
        <w:t>•</w:t>
      </w:r>
      <w:r>
        <w:tab/>
      </w:r>
      <w:r w:rsidRPr="0074207F">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77777777" w:rsidR="00567E6C" w:rsidRPr="006B1BC4" w:rsidRDefault="00567E6C" w:rsidP="00F37389">
      <w:pPr>
        <w:pStyle w:val="B20"/>
      </w:pPr>
      <w:r>
        <w:rPr>
          <w:rFonts w:hint="eastAsia"/>
        </w:rPr>
        <w:t>•</w:t>
      </w:r>
      <w:r>
        <w:tab/>
        <w:t>The performance with larger bandwidth of CSI-RS is equal to or better than the accuracy requirements in Table 10.1.15.2</w:t>
      </w:r>
      <w:r w:rsidRPr="009C5807">
        <w:t>.1-1</w:t>
      </w:r>
      <w:r>
        <w:t>.</w:t>
      </w:r>
    </w:p>
    <w:p w14:paraId="21751EBA" w14:textId="77777777" w:rsidR="00567E6C" w:rsidRDefault="00567E6C" w:rsidP="00567E6C">
      <w:pPr>
        <w:pStyle w:val="TH"/>
      </w:pPr>
      <w:r w:rsidRPr="009C5807">
        <w:lastRenderedPageBreak/>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15BFBFD4" w:rsidR="00567E6C" w:rsidRDefault="00567E6C" w:rsidP="00F37389">
      <w:pPr>
        <w:pStyle w:val="B20"/>
      </w:pPr>
      <w:r>
        <w:rPr>
          <w:rFonts w:hint="eastAsia"/>
        </w:rPr>
        <w:t>•</w:t>
      </w:r>
      <w:r>
        <w:tab/>
      </w:r>
      <w:r w:rsidRPr="0074207F">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77777777" w:rsidR="00567E6C" w:rsidRPr="006B1BC4" w:rsidRDefault="00567E6C" w:rsidP="00F37389">
      <w:pPr>
        <w:pStyle w:val="B20"/>
      </w:pPr>
      <w:r>
        <w:rPr>
          <w:rFonts w:hint="eastAsia"/>
        </w:rPr>
        <w:t>•</w:t>
      </w:r>
      <w:r>
        <w:tab/>
        <w:t>The performance with larger bandwidth of CSI-RS is equal to or better than the accuracy requirements in Table 10.1.15.2</w:t>
      </w:r>
      <w:r w:rsidRPr="009C5807">
        <w:t>.2-1</w:t>
      </w:r>
      <w:r>
        <w:t>.</w:t>
      </w:r>
    </w:p>
    <w:p w14:paraId="69AFF4BF" w14:textId="77777777" w:rsidR="00567E6C" w:rsidRDefault="00567E6C" w:rsidP="00567E6C">
      <w:pPr>
        <w:pStyle w:val="TH"/>
        <w:rPr>
          <w:sz w:val="22"/>
          <w:szCs w:val="22"/>
        </w:rPr>
      </w:pPr>
      <w:r w:rsidRPr="009C5807">
        <w:lastRenderedPageBreak/>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and L1 reporing</w:t>
      </w:r>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lastRenderedPageBreak/>
        <w:t>Table 10.1.16.1-2: Differential SS-SINR and CSI-SINR measurement (for L1 reporting</w:t>
      </w:r>
      <w:r w:rsidR="00770F31">
        <w:rPr>
          <w:rFonts w:hint="eastAsia"/>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lastRenderedPageBreak/>
        <w:t>1</w:t>
      </w:r>
      <w:r w:rsidR="00967CF8" w:rsidRPr="009C5807">
        <w:t>0.1.1</w:t>
      </w:r>
      <w:r w:rsidRPr="009C5807">
        <w:t>8</w:t>
      </w:r>
      <w:r w:rsidRPr="009C5807">
        <w:tab/>
        <w:t>P</w:t>
      </w:r>
      <w:r w:rsidRPr="009C5807">
        <w:rPr>
          <w:rFonts w:cs="v4.2.0"/>
          <w:vertAlign w:val="subscript"/>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Table 10.1.18.1-1 Mapping of P</w:t>
      </w:r>
      <w:r w:rsidRPr="009C5807">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pPr>
            <w:r w:rsidRPr="009C5807">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pPr>
            <w:r w:rsidRPr="009C5807">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pPr>
            <w:r w:rsidRPr="009C5807">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pPr>
            <w:r w:rsidRPr="009C5807">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pPr>
            <w:r w:rsidRPr="009C5807">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pPr>
            <w:r w:rsidRPr="009C5807">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lastRenderedPageBreak/>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2C5BAD6C"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5418E0E0"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5977C6A4"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30C768A"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702C7AB9"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756D0F4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lastRenderedPageBreak/>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The parameter SSB Ês/Iot is the minimum SSB Ês/Iot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The parameter CSI-RS Ês/Iot is the minimum CSI-RS Ês/Iot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E-UTRAN PSCell under NE-DC.</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For FR1 PCell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pPr>
      <w:r w:rsidRPr="009C5807">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lastRenderedPageBreak/>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pPr>
      <w:r w:rsidRPr="009C5807">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For E-UTRA PSCell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lastRenderedPageBreak/>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in FR1 and PSCell in FR2 under NR dual connectivity.</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For FR1 PCell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pPr>
      <w:r w:rsidRPr="009C5807">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lastRenderedPageBreak/>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inter-frequency neighbour cell.</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For FR1 PCell,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pPr>
      <w:r w:rsidRPr="009C5807">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lastRenderedPageBreak/>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The parameter Ês/Iot is the minimum Ês/Iot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lastRenderedPageBreak/>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lastRenderedPageBreak/>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lastRenderedPageBreak/>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lastRenderedPageBreak/>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lastRenderedPageBreak/>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11" w:name="OLE_LINK41"/>
      <w:bookmarkStart w:id="12" w:name="OLE_LINK42"/>
      <w:r>
        <w:rPr>
          <w:rFonts w:eastAsia="Malgun Gothic"/>
          <w:bCs/>
        </w:rPr>
        <w:t>+</w:t>
      </w:r>
      <w:r w:rsidRPr="00C97FD2">
        <w:t>Δ</w:t>
      </w:r>
      <w:bookmarkEnd w:id="11"/>
      <w:bookmarkEnd w:id="12"/>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lastRenderedPageBreak/>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2A35CC"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2A35CC" w:rsidRPr="000C792B" w:rsidRDefault="002A35CC" w:rsidP="002A35CC">
            <w:pPr>
              <w:pStyle w:val="TAC"/>
            </w:pPr>
            <w:r w:rsidRPr="000C792B">
              <w:t>132</w:t>
            </w:r>
          </w:p>
        </w:tc>
        <w:tc>
          <w:tcPr>
            <w:tcW w:w="1163" w:type="dxa"/>
            <w:vMerge w:val="restart"/>
            <w:vAlign w:val="center"/>
          </w:tcPr>
          <w:p w14:paraId="4D0DCD39" w14:textId="77777777" w:rsidR="002A35CC" w:rsidRPr="000C792B" w:rsidRDefault="002A35CC" w:rsidP="002A35CC">
            <w:pPr>
              <w:pStyle w:val="TAC"/>
            </w:pPr>
            <w:r w:rsidRPr="000C792B">
              <w:t>(PRS Ês/Iot)</w:t>
            </w:r>
            <w:r w:rsidRPr="000C792B">
              <w:rPr>
                <w:vertAlign w:val="subscript"/>
              </w:rPr>
              <w:t xml:space="preserve">ref </w:t>
            </w:r>
            <w:r w:rsidRPr="000C792B">
              <w:t>≥-6dB</w:t>
            </w:r>
          </w:p>
          <w:p w14:paraId="2586CFE9" w14:textId="77777777" w:rsidR="002A35CC" w:rsidRPr="000C792B" w:rsidRDefault="002A35CC" w:rsidP="002A35CC">
            <w:pPr>
              <w:pStyle w:val="TAC"/>
            </w:pPr>
          </w:p>
          <w:p w14:paraId="3FE2ED12" w14:textId="77777777" w:rsidR="002A35CC" w:rsidRPr="000C792B" w:rsidRDefault="002A35CC" w:rsidP="002A35CC">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2A35CC" w:rsidRPr="000C792B" w:rsidRDefault="002A35CC" w:rsidP="002A35CC">
            <w:pPr>
              <w:pStyle w:val="TAC"/>
              <w:rPr>
                <w:lang w:val="sv-SE"/>
              </w:rPr>
            </w:pPr>
            <w:r w:rsidRPr="000C792B">
              <w:rPr>
                <w:lang w:val="sv-SE"/>
              </w:rPr>
              <w:t>15</w:t>
            </w:r>
          </w:p>
        </w:tc>
        <w:tc>
          <w:tcPr>
            <w:tcW w:w="1134" w:type="dxa"/>
            <w:vMerge w:val="restart"/>
            <w:vAlign w:val="center"/>
            <w:hideMark/>
          </w:tcPr>
          <w:p w14:paraId="4107EA6E" w14:textId="29C67767" w:rsidR="002A35CC" w:rsidRPr="000C792B" w:rsidRDefault="002A35CC" w:rsidP="002A35CC">
            <w:pPr>
              <w:pStyle w:val="TAC"/>
            </w:pPr>
            <w:r w:rsidRPr="000C792B">
              <w:t>≥ 24</w:t>
            </w:r>
          </w:p>
        </w:tc>
        <w:tc>
          <w:tcPr>
            <w:tcW w:w="1367" w:type="dxa"/>
            <w:vMerge w:val="restart"/>
            <w:vAlign w:val="center"/>
            <w:hideMark/>
          </w:tcPr>
          <w:p w14:paraId="67B964FC" w14:textId="407D6532"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DD65E5" w14:textId="77777777" w:rsidR="002A35CC" w:rsidRDefault="002A35CC" w:rsidP="002A35CC">
            <w:pPr>
              <w:pStyle w:val="TAC"/>
              <w:rPr>
                <w:szCs w:val="18"/>
              </w:rPr>
            </w:pPr>
            <w:r>
              <w:rPr>
                <w:szCs w:val="18"/>
              </w:rPr>
              <w:t>NR_FDD_FR1_A, NR_TDD_FR1_A,</w:t>
            </w:r>
          </w:p>
          <w:p w14:paraId="6F88A296" w14:textId="709AED43"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2A35CC" w:rsidRPr="000C792B" w:rsidRDefault="002A35CC" w:rsidP="002A35CC">
            <w:pPr>
              <w:pStyle w:val="TAC"/>
            </w:pPr>
            <w:r>
              <w:t>-127</w:t>
            </w:r>
          </w:p>
        </w:tc>
        <w:tc>
          <w:tcPr>
            <w:tcW w:w="1275" w:type="dxa"/>
            <w:vAlign w:val="center"/>
            <w:hideMark/>
          </w:tcPr>
          <w:p w14:paraId="07AC8902" w14:textId="77777777" w:rsidR="002A35CC" w:rsidRPr="000C792B" w:rsidRDefault="002A35CC" w:rsidP="002A35CC">
            <w:pPr>
              <w:pStyle w:val="TAC"/>
            </w:pPr>
            <w:r w:rsidRPr="000C792B">
              <w:t>-50</w:t>
            </w:r>
          </w:p>
        </w:tc>
      </w:tr>
      <w:tr w:rsidR="002A35CC"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2A35CC" w:rsidRPr="000C792B" w:rsidRDefault="002A35CC" w:rsidP="002A35CC">
            <w:pPr>
              <w:pStyle w:val="TAC"/>
            </w:pPr>
          </w:p>
        </w:tc>
        <w:tc>
          <w:tcPr>
            <w:tcW w:w="1163" w:type="dxa"/>
            <w:vMerge/>
            <w:vAlign w:val="center"/>
            <w:hideMark/>
          </w:tcPr>
          <w:p w14:paraId="648386B0" w14:textId="77777777" w:rsidR="002A35CC" w:rsidRPr="000C792B" w:rsidRDefault="002A35CC" w:rsidP="002A35CC">
            <w:pPr>
              <w:pStyle w:val="TAC"/>
              <w:rPr>
                <w:lang w:val="sv-SE"/>
              </w:rPr>
            </w:pPr>
          </w:p>
        </w:tc>
        <w:tc>
          <w:tcPr>
            <w:tcW w:w="992" w:type="dxa"/>
            <w:vMerge/>
            <w:vAlign w:val="center"/>
            <w:hideMark/>
          </w:tcPr>
          <w:p w14:paraId="24D2FC4F" w14:textId="77777777" w:rsidR="002A35CC" w:rsidRPr="000C792B" w:rsidRDefault="002A35CC" w:rsidP="002A35CC">
            <w:pPr>
              <w:pStyle w:val="TAC"/>
              <w:rPr>
                <w:lang w:val="sv-SE"/>
              </w:rPr>
            </w:pPr>
          </w:p>
        </w:tc>
        <w:tc>
          <w:tcPr>
            <w:tcW w:w="1134" w:type="dxa"/>
            <w:vMerge/>
            <w:vAlign w:val="center"/>
            <w:hideMark/>
          </w:tcPr>
          <w:p w14:paraId="4D262B87" w14:textId="77777777" w:rsidR="002A35CC" w:rsidRPr="000C792B" w:rsidRDefault="002A35CC" w:rsidP="002A35CC">
            <w:pPr>
              <w:pStyle w:val="TAC"/>
            </w:pPr>
          </w:p>
        </w:tc>
        <w:tc>
          <w:tcPr>
            <w:tcW w:w="1367" w:type="dxa"/>
            <w:vMerge/>
            <w:vAlign w:val="center"/>
            <w:hideMark/>
          </w:tcPr>
          <w:p w14:paraId="4C60C92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79185A01"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2A35CC" w:rsidRPr="000C792B" w:rsidRDefault="002A35CC" w:rsidP="002A35CC">
            <w:pPr>
              <w:pStyle w:val="TAC"/>
            </w:pPr>
            <w:r>
              <w:t>-126.5</w:t>
            </w:r>
          </w:p>
        </w:tc>
        <w:tc>
          <w:tcPr>
            <w:tcW w:w="1275" w:type="dxa"/>
            <w:hideMark/>
          </w:tcPr>
          <w:p w14:paraId="64884899" w14:textId="77777777" w:rsidR="002A35CC" w:rsidRPr="000C792B" w:rsidRDefault="002A35CC" w:rsidP="002A35CC">
            <w:pPr>
              <w:pStyle w:val="TAC"/>
            </w:pPr>
            <w:r w:rsidRPr="000C792B">
              <w:t>-50</w:t>
            </w:r>
          </w:p>
        </w:tc>
      </w:tr>
      <w:tr w:rsidR="002A35CC"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2A35CC" w:rsidRPr="000C792B" w:rsidRDefault="002A35CC" w:rsidP="002A35CC">
            <w:pPr>
              <w:pStyle w:val="TAC"/>
            </w:pPr>
          </w:p>
        </w:tc>
        <w:tc>
          <w:tcPr>
            <w:tcW w:w="1163" w:type="dxa"/>
            <w:vMerge/>
            <w:vAlign w:val="center"/>
            <w:hideMark/>
          </w:tcPr>
          <w:p w14:paraId="4ADB652E" w14:textId="77777777" w:rsidR="002A35CC" w:rsidRPr="000C792B" w:rsidRDefault="002A35CC" w:rsidP="002A35CC">
            <w:pPr>
              <w:pStyle w:val="TAC"/>
              <w:rPr>
                <w:lang w:val="sv-SE"/>
              </w:rPr>
            </w:pPr>
          </w:p>
        </w:tc>
        <w:tc>
          <w:tcPr>
            <w:tcW w:w="992" w:type="dxa"/>
            <w:vMerge/>
            <w:vAlign w:val="center"/>
            <w:hideMark/>
          </w:tcPr>
          <w:p w14:paraId="5DC5831B" w14:textId="77777777" w:rsidR="002A35CC" w:rsidRPr="000C792B" w:rsidRDefault="002A35CC" w:rsidP="002A35CC">
            <w:pPr>
              <w:pStyle w:val="TAC"/>
              <w:rPr>
                <w:lang w:val="sv-SE"/>
              </w:rPr>
            </w:pPr>
          </w:p>
        </w:tc>
        <w:tc>
          <w:tcPr>
            <w:tcW w:w="1134" w:type="dxa"/>
            <w:vMerge/>
            <w:vAlign w:val="center"/>
            <w:hideMark/>
          </w:tcPr>
          <w:p w14:paraId="7D438423" w14:textId="77777777" w:rsidR="002A35CC" w:rsidRPr="000C792B" w:rsidRDefault="002A35CC" w:rsidP="002A35CC">
            <w:pPr>
              <w:pStyle w:val="TAC"/>
            </w:pPr>
          </w:p>
        </w:tc>
        <w:tc>
          <w:tcPr>
            <w:tcW w:w="1367" w:type="dxa"/>
            <w:vMerge/>
            <w:vAlign w:val="center"/>
            <w:hideMark/>
          </w:tcPr>
          <w:p w14:paraId="2231310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16CABF2E"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2A35CC" w:rsidRPr="000C792B" w:rsidRDefault="002A35CC" w:rsidP="002A35CC">
            <w:pPr>
              <w:pStyle w:val="TAC"/>
            </w:pPr>
            <w:r>
              <w:t>-126</w:t>
            </w:r>
          </w:p>
        </w:tc>
        <w:tc>
          <w:tcPr>
            <w:tcW w:w="1275" w:type="dxa"/>
            <w:hideMark/>
          </w:tcPr>
          <w:p w14:paraId="76B4D0E6" w14:textId="77777777" w:rsidR="002A35CC" w:rsidRPr="000C792B" w:rsidRDefault="002A35CC" w:rsidP="002A35CC">
            <w:pPr>
              <w:pStyle w:val="TAC"/>
            </w:pPr>
            <w:r w:rsidRPr="000C792B">
              <w:t>-50</w:t>
            </w:r>
          </w:p>
        </w:tc>
      </w:tr>
      <w:tr w:rsidR="002A35CC"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2A35CC" w:rsidRPr="000C792B" w:rsidRDefault="002A35CC" w:rsidP="002A35CC">
            <w:pPr>
              <w:pStyle w:val="TAC"/>
            </w:pPr>
          </w:p>
        </w:tc>
        <w:tc>
          <w:tcPr>
            <w:tcW w:w="1163" w:type="dxa"/>
            <w:vMerge/>
            <w:vAlign w:val="center"/>
            <w:hideMark/>
          </w:tcPr>
          <w:p w14:paraId="3FDCB326" w14:textId="77777777" w:rsidR="002A35CC" w:rsidRPr="000C792B" w:rsidRDefault="002A35CC" w:rsidP="002A35CC">
            <w:pPr>
              <w:pStyle w:val="TAC"/>
              <w:rPr>
                <w:lang w:val="sv-SE"/>
              </w:rPr>
            </w:pPr>
          </w:p>
        </w:tc>
        <w:tc>
          <w:tcPr>
            <w:tcW w:w="992" w:type="dxa"/>
            <w:vMerge/>
            <w:vAlign w:val="center"/>
            <w:hideMark/>
          </w:tcPr>
          <w:p w14:paraId="10D17CEB" w14:textId="77777777" w:rsidR="002A35CC" w:rsidRPr="000C792B" w:rsidRDefault="002A35CC" w:rsidP="002A35CC">
            <w:pPr>
              <w:pStyle w:val="TAC"/>
              <w:rPr>
                <w:lang w:val="sv-SE"/>
              </w:rPr>
            </w:pPr>
          </w:p>
        </w:tc>
        <w:tc>
          <w:tcPr>
            <w:tcW w:w="1134" w:type="dxa"/>
            <w:vMerge/>
            <w:vAlign w:val="center"/>
            <w:hideMark/>
          </w:tcPr>
          <w:p w14:paraId="4FB1FB1E" w14:textId="77777777" w:rsidR="002A35CC" w:rsidRPr="000C792B" w:rsidRDefault="002A35CC" w:rsidP="002A35CC">
            <w:pPr>
              <w:pStyle w:val="TAC"/>
            </w:pPr>
          </w:p>
        </w:tc>
        <w:tc>
          <w:tcPr>
            <w:tcW w:w="1367" w:type="dxa"/>
            <w:vMerge/>
            <w:vAlign w:val="center"/>
            <w:hideMark/>
          </w:tcPr>
          <w:p w14:paraId="79FB8D2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6F3D0EE0"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2A35CC" w:rsidRPr="000C792B" w:rsidRDefault="002A35CC" w:rsidP="002A35CC">
            <w:pPr>
              <w:pStyle w:val="TAC"/>
            </w:pPr>
            <w:r>
              <w:t>-125.5</w:t>
            </w:r>
          </w:p>
        </w:tc>
        <w:tc>
          <w:tcPr>
            <w:tcW w:w="1275" w:type="dxa"/>
            <w:hideMark/>
          </w:tcPr>
          <w:p w14:paraId="6465D8A1" w14:textId="77777777" w:rsidR="002A35CC" w:rsidRPr="000C792B" w:rsidRDefault="002A35CC" w:rsidP="002A35CC">
            <w:pPr>
              <w:pStyle w:val="TAC"/>
            </w:pPr>
            <w:r w:rsidRPr="000C792B">
              <w:t>-50</w:t>
            </w:r>
          </w:p>
        </w:tc>
      </w:tr>
      <w:tr w:rsidR="002A35CC"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2A35CC" w:rsidRPr="000C792B" w:rsidRDefault="002A35CC" w:rsidP="002A35CC">
            <w:pPr>
              <w:pStyle w:val="TAC"/>
            </w:pPr>
          </w:p>
        </w:tc>
        <w:tc>
          <w:tcPr>
            <w:tcW w:w="1163" w:type="dxa"/>
            <w:vMerge/>
            <w:vAlign w:val="center"/>
            <w:hideMark/>
          </w:tcPr>
          <w:p w14:paraId="3FF59390" w14:textId="77777777" w:rsidR="002A35CC" w:rsidRPr="000C792B" w:rsidRDefault="002A35CC" w:rsidP="002A35CC">
            <w:pPr>
              <w:pStyle w:val="TAC"/>
              <w:rPr>
                <w:lang w:val="sv-SE"/>
              </w:rPr>
            </w:pPr>
          </w:p>
        </w:tc>
        <w:tc>
          <w:tcPr>
            <w:tcW w:w="992" w:type="dxa"/>
            <w:vMerge/>
            <w:vAlign w:val="center"/>
            <w:hideMark/>
          </w:tcPr>
          <w:p w14:paraId="4B2ACB30" w14:textId="77777777" w:rsidR="002A35CC" w:rsidRPr="000C792B" w:rsidRDefault="002A35CC" w:rsidP="002A35CC">
            <w:pPr>
              <w:pStyle w:val="TAC"/>
              <w:rPr>
                <w:lang w:val="sv-SE"/>
              </w:rPr>
            </w:pPr>
          </w:p>
        </w:tc>
        <w:tc>
          <w:tcPr>
            <w:tcW w:w="1134" w:type="dxa"/>
            <w:vMerge/>
            <w:vAlign w:val="center"/>
            <w:hideMark/>
          </w:tcPr>
          <w:p w14:paraId="43C1BC0A" w14:textId="77777777" w:rsidR="002A35CC" w:rsidRPr="000C792B" w:rsidRDefault="002A35CC" w:rsidP="002A35CC">
            <w:pPr>
              <w:pStyle w:val="TAC"/>
            </w:pPr>
          </w:p>
        </w:tc>
        <w:tc>
          <w:tcPr>
            <w:tcW w:w="1367" w:type="dxa"/>
            <w:vMerge/>
            <w:vAlign w:val="center"/>
            <w:hideMark/>
          </w:tcPr>
          <w:p w14:paraId="7A57B00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CDA588E"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2A35CC" w:rsidRPr="000C792B" w:rsidRDefault="002A35CC" w:rsidP="002A35CC">
            <w:pPr>
              <w:pStyle w:val="TAC"/>
            </w:pPr>
            <w:r>
              <w:t>-125</w:t>
            </w:r>
          </w:p>
        </w:tc>
        <w:tc>
          <w:tcPr>
            <w:tcW w:w="1275" w:type="dxa"/>
            <w:hideMark/>
          </w:tcPr>
          <w:p w14:paraId="12F00B6D" w14:textId="77777777" w:rsidR="002A35CC" w:rsidRPr="000C792B" w:rsidRDefault="002A35CC" w:rsidP="002A35CC">
            <w:pPr>
              <w:pStyle w:val="TAC"/>
            </w:pPr>
            <w:r w:rsidRPr="000C792B">
              <w:t>-50</w:t>
            </w:r>
          </w:p>
        </w:tc>
      </w:tr>
      <w:tr w:rsidR="002A35CC"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2A35CC" w:rsidRPr="000C792B" w:rsidRDefault="002A35CC" w:rsidP="002A35CC">
            <w:pPr>
              <w:pStyle w:val="TAC"/>
            </w:pPr>
          </w:p>
        </w:tc>
        <w:tc>
          <w:tcPr>
            <w:tcW w:w="1163" w:type="dxa"/>
            <w:vMerge/>
            <w:vAlign w:val="center"/>
            <w:hideMark/>
          </w:tcPr>
          <w:p w14:paraId="09C02E37" w14:textId="77777777" w:rsidR="002A35CC" w:rsidRPr="000C792B" w:rsidRDefault="002A35CC" w:rsidP="002A35CC">
            <w:pPr>
              <w:pStyle w:val="TAC"/>
              <w:rPr>
                <w:lang w:val="sv-SE"/>
              </w:rPr>
            </w:pPr>
          </w:p>
        </w:tc>
        <w:tc>
          <w:tcPr>
            <w:tcW w:w="992" w:type="dxa"/>
            <w:vMerge/>
            <w:vAlign w:val="center"/>
            <w:hideMark/>
          </w:tcPr>
          <w:p w14:paraId="2CB99866" w14:textId="77777777" w:rsidR="002A35CC" w:rsidRPr="000C792B" w:rsidRDefault="002A35CC" w:rsidP="002A35CC">
            <w:pPr>
              <w:pStyle w:val="TAC"/>
              <w:rPr>
                <w:lang w:val="sv-SE"/>
              </w:rPr>
            </w:pPr>
          </w:p>
        </w:tc>
        <w:tc>
          <w:tcPr>
            <w:tcW w:w="1134" w:type="dxa"/>
            <w:vMerge/>
            <w:vAlign w:val="center"/>
            <w:hideMark/>
          </w:tcPr>
          <w:p w14:paraId="67183F2B" w14:textId="77777777" w:rsidR="002A35CC" w:rsidRPr="000C792B" w:rsidRDefault="002A35CC" w:rsidP="002A35CC">
            <w:pPr>
              <w:pStyle w:val="TAC"/>
            </w:pPr>
          </w:p>
        </w:tc>
        <w:tc>
          <w:tcPr>
            <w:tcW w:w="1367" w:type="dxa"/>
            <w:vMerge/>
            <w:vAlign w:val="center"/>
            <w:hideMark/>
          </w:tcPr>
          <w:p w14:paraId="283C44B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266F0333"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2A35CC" w:rsidRPr="000C792B" w:rsidRDefault="002A35CC" w:rsidP="002A35CC">
            <w:pPr>
              <w:pStyle w:val="TAC"/>
            </w:pPr>
            <w:r>
              <w:t>-124.5</w:t>
            </w:r>
          </w:p>
        </w:tc>
        <w:tc>
          <w:tcPr>
            <w:tcW w:w="1275" w:type="dxa"/>
            <w:hideMark/>
          </w:tcPr>
          <w:p w14:paraId="4A716020" w14:textId="77777777" w:rsidR="002A35CC" w:rsidRPr="000C792B" w:rsidRDefault="002A35CC" w:rsidP="002A35CC">
            <w:pPr>
              <w:pStyle w:val="TAC"/>
            </w:pPr>
            <w:r w:rsidRPr="000C792B">
              <w:t>-50</w:t>
            </w:r>
          </w:p>
        </w:tc>
      </w:tr>
      <w:tr w:rsidR="002A35CC"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2A35CC" w:rsidRPr="000C792B" w:rsidRDefault="002A35CC" w:rsidP="002A35CC">
            <w:pPr>
              <w:pStyle w:val="TAC"/>
            </w:pPr>
          </w:p>
        </w:tc>
        <w:tc>
          <w:tcPr>
            <w:tcW w:w="1163" w:type="dxa"/>
            <w:vMerge/>
            <w:vAlign w:val="center"/>
            <w:hideMark/>
          </w:tcPr>
          <w:p w14:paraId="75D45FB7" w14:textId="77777777" w:rsidR="002A35CC" w:rsidRPr="000C792B" w:rsidRDefault="002A35CC" w:rsidP="002A35CC">
            <w:pPr>
              <w:pStyle w:val="TAC"/>
              <w:rPr>
                <w:lang w:val="sv-SE"/>
              </w:rPr>
            </w:pPr>
          </w:p>
        </w:tc>
        <w:tc>
          <w:tcPr>
            <w:tcW w:w="992" w:type="dxa"/>
            <w:vMerge/>
            <w:vAlign w:val="center"/>
            <w:hideMark/>
          </w:tcPr>
          <w:p w14:paraId="6F68E51E" w14:textId="77777777" w:rsidR="002A35CC" w:rsidRPr="000C792B" w:rsidRDefault="002A35CC" w:rsidP="002A35CC">
            <w:pPr>
              <w:pStyle w:val="TAC"/>
              <w:rPr>
                <w:lang w:val="sv-SE"/>
              </w:rPr>
            </w:pPr>
          </w:p>
        </w:tc>
        <w:tc>
          <w:tcPr>
            <w:tcW w:w="1134" w:type="dxa"/>
            <w:vMerge/>
            <w:vAlign w:val="center"/>
            <w:hideMark/>
          </w:tcPr>
          <w:p w14:paraId="262A90A2" w14:textId="77777777" w:rsidR="002A35CC" w:rsidRPr="000C792B" w:rsidRDefault="002A35CC" w:rsidP="002A35CC">
            <w:pPr>
              <w:pStyle w:val="TAC"/>
            </w:pPr>
          </w:p>
        </w:tc>
        <w:tc>
          <w:tcPr>
            <w:tcW w:w="1367" w:type="dxa"/>
            <w:vMerge/>
            <w:vAlign w:val="center"/>
            <w:hideMark/>
          </w:tcPr>
          <w:p w14:paraId="49FB5D8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57BB95B2"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2A35CC" w:rsidRPr="000C792B" w:rsidRDefault="002A35CC" w:rsidP="002A35CC">
            <w:pPr>
              <w:pStyle w:val="TAC"/>
            </w:pPr>
            <w:r>
              <w:t>-124</w:t>
            </w:r>
          </w:p>
        </w:tc>
        <w:tc>
          <w:tcPr>
            <w:tcW w:w="1275" w:type="dxa"/>
            <w:hideMark/>
          </w:tcPr>
          <w:p w14:paraId="19B38327" w14:textId="77777777" w:rsidR="002A35CC" w:rsidRPr="000C792B" w:rsidRDefault="002A35CC" w:rsidP="002A35CC">
            <w:pPr>
              <w:pStyle w:val="TAC"/>
            </w:pPr>
            <w:r w:rsidRPr="000C792B">
              <w:t>-50</w:t>
            </w:r>
          </w:p>
        </w:tc>
      </w:tr>
      <w:tr w:rsidR="002A35CC"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2A35CC" w:rsidRPr="000C792B" w:rsidRDefault="002A35CC" w:rsidP="002A35CC">
            <w:pPr>
              <w:pStyle w:val="TAC"/>
            </w:pPr>
          </w:p>
        </w:tc>
        <w:tc>
          <w:tcPr>
            <w:tcW w:w="1163" w:type="dxa"/>
            <w:vMerge/>
            <w:vAlign w:val="center"/>
            <w:hideMark/>
          </w:tcPr>
          <w:p w14:paraId="3425B1FE" w14:textId="77777777" w:rsidR="002A35CC" w:rsidRPr="000C792B" w:rsidRDefault="002A35CC" w:rsidP="002A35CC">
            <w:pPr>
              <w:pStyle w:val="TAC"/>
              <w:rPr>
                <w:lang w:val="sv-SE"/>
              </w:rPr>
            </w:pPr>
          </w:p>
        </w:tc>
        <w:tc>
          <w:tcPr>
            <w:tcW w:w="992" w:type="dxa"/>
            <w:vMerge/>
            <w:vAlign w:val="center"/>
            <w:hideMark/>
          </w:tcPr>
          <w:p w14:paraId="252A1E9D" w14:textId="77777777" w:rsidR="002A35CC" w:rsidRPr="000C792B" w:rsidRDefault="002A35CC" w:rsidP="002A35CC">
            <w:pPr>
              <w:pStyle w:val="TAC"/>
              <w:rPr>
                <w:lang w:val="sv-SE"/>
              </w:rPr>
            </w:pPr>
          </w:p>
        </w:tc>
        <w:tc>
          <w:tcPr>
            <w:tcW w:w="1134" w:type="dxa"/>
            <w:vMerge/>
            <w:vAlign w:val="center"/>
            <w:hideMark/>
          </w:tcPr>
          <w:p w14:paraId="5BE52F7F" w14:textId="77777777" w:rsidR="002A35CC" w:rsidRPr="000C792B" w:rsidRDefault="002A35CC" w:rsidP="002A35CC">
            <w:pPr>
              <w:pStyle w:val="TAC"/>
            </w:pPr>
          </w:p>
        </w:tc>
        <w:tc>
          <w:tcPr>
            <w:tcW w:w="1367" w:type="dxa"/>
            <w:vMerge/>
            <w:vAlign w:val="center"/>
            <w:hideMark/>
          </w:tcPr>
          <w:p w14:paraId="025BF96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622CE013"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2A35CC" w:rsidRPr="000C792B" w:rsidRDefault="002A35CC" w:rsidP="002A35CC">
            <w:pPr>
              <w:pStyle w:val="TAC"/>
            </w:pPr>
            <w:r>
              <w:t>-123.5</w:t>
            </w:r>
          </w:p>
        </w:tc>
        <w:tc>
          <w:tcPr>
            <w:tcW w:w="1275" w:type="dxa"/>
            <w:hideMark/>
          </w:tcPr>
          <w:p w14:paraId="1E00E774" w14:textId="77777777" w:rsidR="002A35CC" w:rsidRPr="000C792B" w:rsidRDefault="002A35CC" w:rsidP="002A35CC">
            <w:pPr>
              <w:pStyle w:val="TAC"/>
            </w:pPr>
            <w:r w:rsidRPr="000C792B">
              <w:t>-50</w:t>
            </w:r>
          </w:p>
        </w:tc>
      </w:tr>
      <w:tr w:rsidR="005D100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5D1003" w:rsidRPr="000C792B" w:rsidRDefault="005D1003" w:rsidP="005D1003">
            <w:pPr>
              <w:pStyle w:val="TAC"/>
            </w:pPr>
            <w:r w:rsidRPr="000C792B">
              <w:t>98</w:t>
            </w:r>
          </w:p>
        </w:tc>
        <w:tc>
          <w:tcPr>
            <w:tcW w:w="1163" w:type="dxa"/>
            <w:vMerge/>
            <w:vAlign w:val="center"/>
            <w:hideMark/>
          </w:tcPr>
          <w:p w14:paraId="6E078C05" w14:textId="77777777" w:rsidR="005D1003" w:rsidRPr="000C792B" w:rsidRDefault="005D1003" w:rsidP="005D1003">
            <w:pPr>
              <w:pStyle w:val="TAC"/>
              <w:rPr>
                <w:lang w:val="sv-SE"/>
              </w:rPr>
            </w:pPr>
          </w:p>
        </w:tc>
        <w:tc>
          <w:tcPr>
            <w:tcW w:w="992" w:type="dxa"/>
            <w:vMerge/>
            <w:vAlign w:val="center"/>
            <w:hideMark/>
          </w:tcPr>
          <w:p w14:paraId="32938CBC" w14:textId="77777777" w:rsidR="005D1003" w:rsidRPr="000C792B" w:rsidRDefault="005D1003" w:rsidP="005D1003">
            <w:pPr>
              <w:pStyle w:val="TAC"/>
              <w:rPr>
                <w:lang w:val="sv-SE"/>
              </w:rPr>
            </w:pPr>
          </w:p>
        </w:tc>
        <w:tc>
          <w:tcPr>
            <w:tcW w:w="1134" w:type="dxa"/>
            <w:vAlign w:val="center"/>
            <w:hideMark/>
          </w:tcPr>
          <w:p w14:paraId="618AD7F2" w14:textId="3822B1CB" w:rsidR="005D1003" w:rsidRPr="000C792B" w:rsidRDefault="005D1003" w:rsidP="005D1003">
            <w:pPr>
              <w:pStyle w:val="TAC"/>
            </w:pPr>
            <w:r w:rsidRPr="000C792B">
              <w:t>≥ 52</w:t>
            </w:r>
          </w:p>
        </w:tc>
        <w:tc>
          <w:tcPr>
            <w:tcW w:w="1367" w:type="dxa"/>
            <w:vAlign w:val="center"/>
            <w:hideMark/>
          </w:tcPr>
          <w:p w14:paraId="268B3BFA" w14:textId="22DB6EFF" w:rsidR="005D1003" w:rsidRPr="000C792B" w:rsidRDefault="005D1003" w:rsidP="005D1003">
            <w:pPr>
              <w:pStyle w:val="TAC"/>
            </w:pPr>
            <w:r w:rsidRPr="000C792B">
              <w:t>≥ 1</w:t>
            </w:r>
          </w:p>
        </w:tc>
        <w:tc>
          <w:tcPr>
            <w:tcW w:w="2040" w:type="dxa"/>
            <w:vAlign w:val="center"/>
            <w:hideMark/>
          </w:tcPr>
          <w:p w14:paraId="4688B039" w14:textId="77777777" w:rsidR="005D1003" w:rsidRPr="000C792B" w:rsidRDefault="005D1003" w:rsidP="005D1003">
            <w:pPr>
              <w:pStyle w:val="TAC"/>
            </w:pPr>
            <w:r w:rsidRPr="000C792B">
              <w:t>Note 6</w:t>
            </w:r>
          </w:p>
        </w:tc>
        <w:tc>
          <w:tcPr>
            <w:tcW w:w="1134" w:type="dxa"/>
            <w:vAlign w:val="center"/>
            <w:hideMark/>
          </w:tcPr>
          <w:p w14:paraId="04DD62B6" w14:textId="77777777" w:rsidR="005D1003" w:rsidRPr="000C792B" w:rsidRDefault="005D1003" w:rsidP="005D1003">
            <w:pPr>
              <w:pStyle w:val="TAC"/>
            </w:pPr>
            <w:r w:rsidRPr="000C792B">
              <w:t>Note 6</w:t>
            </w:r>
          </w:p>
        </w:tc>
        <w:tc>
          <w:tcPr>
            <w:tcW w:w="1275" w:type="dxa"/>
            <w:vAlign w:val="center"/>
            <w:hideMark/>
          </w:tcPr>
          <w:p w14:paraId="3C209817" w14:textId="77777777" w:rsidR="005D1003" w:rsidRPr="000C792B" w:rsidRDefault="005D1003" w:rsidP="005D1003">
            <w:pPr>
              <w:pStyle w:val="TAC"/>
            </w:pPr>
            <w:r w:rsidRPr="000C792B">
              <w:t>Note 6</w:t>
            </w:r>
          </w:p>
        </w:tc>
      </w:tr>
      <w:tr w:rsidR="005D100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5D1003" w:rsidRPr="000C792B" w:rsidRDefault="005D1003" w:rsidP="005D1003">
            <w:pPr>
              <w:pStyle w:val="TAC"/>
            </w:pPr>
            <w:r w:rsidRPr="000C792B">
              <w:t>42</w:t>
            </w:r>
          </w:p>
        </w:tc>
        <w:tc>
          <w:tcPr>
            <w:tcW w:w="1163" w:type="dxa"/>
            <w:vMerge/>
            <w:vAlign w:val="center"/>
            <w:hideMark/>
          </w:tcPr>
          <w:p w14:paraId="0249A9BD" w14:textId="77777777" w:rsidR="005D1003" w:rsidRPr="000C792B" w:rsidRDefault="005D1003" w:rsidP="005D1003">
            <w:pPr>
              <w:pStyle w:val="TAC"/>
              <w:rPr>
                <w:lang w:val="sv-SE"/>
              </w:rPr>
            </w:pPr>
          </w:p>
        </w:tc>
        <w:tc>
          <w:tcPr>
            <w:tcW w:w="992" w:type="dxa"/>
            <w:vMerge/>
            <w:vAlign w:val="center"/>
            <w:hideMark/>
          </w:tcPr>
          <w:p w14:paraId="5F016FEE" w14:textId="77777777" w:rsidR="005D1003" w:rsidRPr="000C792B" w:rsidRDefault="005D1003" w:rsidP="005D1003">
            <w:pPr>
              <w:pStyle w:val="TAC"/>
              <w:rPr>
                <w:lang w:val="sv-SE"/>
              </w:rPr>
            </w:pPr>
          </w:p>
        </w:tc>
        <w:tc>
          <w:tcPr>
            <w:tcW w:w="1134" w:type="dxa"/>
            <w:vAlign w:val="center"/>
            <w:hideMark/>
          </w:tcPr>
          <w:p w14:paraId="552FE71C" w14:textId="0CDFCE51" w:rsidR="005D1003" w:rsidRPr="000C792B" w:rsidRDefault="005D1003" w:rsidP="005D1003">
            <w:pPr>
              <w:pStyle w:val="TAC"/>
            </w:pPr>
            <w:r w:rsidRPr="000C792B">
              <w:t>≥ 104</w:t>
            </w:r>
          </w:p>
        </w:tc>
        <w:tc>
          <w:tcPr>
            <w:tcW w:w="1367" w:type="dxa"/>
            <w:vAlign w:val="center"/>
            <w:hideMark/>
          </w:tcPr>
          <w:p w14:paraId="29C2125D" w14:textId="2A6EFB1C" w:rsidR="005D1003" w:rsidRPr="000C792B" w:rsidRDefault="005D1003" w:rsidP="005D1003">
            <w:pPr>
              <w:pStyle w:val="TAC"/>
            </w:pPr>
            <w:r w:rsidRPr="000C792B">
              <w:t>≥ 1</w:t>
            </w:r>
          </w:p>
        </w:tc>
        <w:tc>
          <w:tcPr>
            <w:tcW w:w="2040" w:type="dxa"/>
            <w:vAlign w:val="center"/>
            <w:hideMark/>
          </w:tcPr>
          <w:p w14:paraId="15473090" w14:textId="77777777" w:rsidR="005D1003" w:rsidRPr="000C792B" w:rsidRDefault="005D1003" w:rsidP="005D1003">
            <w:pPr>
              <w:pStyle w:val="TAC"/>
            </w:pPr>
            <w:r w:rsidRPr="000C792B">
              <w:t>Note 6</w:t>
            </w:r>
          </w:p>
        </w:tc>
        <w:tc>
          <w:tcPr>
            <w:tcW w:w="1134" w:type="dxa"/>
            <w:vAlign w:val="center"/>
            <w:hideMark/>
          </w:tcPr>
          <w:p w14:paraId="671EAF52" w14:textId="77777777" w:rsidR="005D1003" w:rsidRPr="000C792B" w:rsidRDefault="005D1003" w:rsidP="005D1003">
            <w:pPr>
              <w:pStyle w:val="TAC"/>
            </w:pPr>
            <w:r w:rsidRPr="000C792B">
              <w:t>Note 6</w:t>
            </w:r>
          </w:p>
        </w:tc>
        <w:tc>
          <w:tcPr>
            <w:tcW w:w="1275" w:type="dxa"/>
            <w:vAlign w:val="center"/>
            <w:hideMark/>
          </w:tcPr>
          <w:p w14:paraId="1F38C0AC" w14:textId="77777777" w:rsidR="005D1003" w:rsidRPr="000C792B" w:rsidRDefault="005D1003" w:rsidP="005D1003">
            <w:pPr>
              <w:pStyle w:val="TAC"/>
            </w:pPr>
            <w:r w:rsidRPr="000C792B">
              <w:t>Note 6</w:t>
            </w:r>
          </w:p>
        </w:tc>
      </w:tr>
      <w:tr w:rsidR="002A35CC" w:rsidRPr="000C792B" w14:paraId="6ABD2C22" w14:textId="77777777" w:rsidTr="00805896">
        <w:trPr>
          <w:jc w:val="center"/>
        </w:trPr>
        <w:tc>
          <w:tcPr>
            <w:tcW w:w="959" w:type="dxa"/>
            <w:vMerge w:val="restart"/>
            <w:vAlign w:val="center"/>
            <w:hideMark/>
          </w:tcPr>
          <w:p w14:paraId="582B3BA2" w14:textId="6B2707A0" w:rsidR="002A35CC" w:rsidRPr="000C792B" w:rsidRDefault="002A35CC" w:rsidP="002A35CC">
            <w:pPr>
              <w:pStyle w:val="TAC"/>
            </w:pPr>
            <w:r w:rsidRPr="002B4D79">
              <w:t>75</w:t>
            </w:r>
          </w:p>
        </w:tc>
        <w:tc>
          <w:tcPr>
            <w:tcW w:w="1163" w:type="dxa"/>
            <w:vMerge/>
            <w:vAlign w:val="center"/>
            <w:hideMark/>
          </w:tcPr>
          <w:p w14:paraId="0D9B8FEB" w14:textId="77777777" w:rsidR="002A35CC" w:rsidRPr="000C792B" w:rsidRDefault="002A35CC" w:rsidP="002A35CC">
            <w:pPr>
              <w:pStyle w:val="TAC"/>
              <w:rPr>
                <w:lang w:val="sv-SE"/>
              </w:rPr>
            </w:pPr>
          </w:p>
        </w:tc>
        <w:tc>
          <w:tcPr>
            <w:tcW w:w="992" w:type="dxa"/>
            <w:vMerge w:val="restart"/>
            <w:vAlign w:val="center"/>
            <w:hideMark/>
          </w:tcPr>
          <w:p w14:paraId="23ECEA96" w14:textId="77777777" w:rsidR="002A35CC" w:rsidRPr="000C792B" w:rsidRDefault="002A35CC" w:rsidP="002A35CC">
            <w:pPr>
              <w:pStyle w:val="TAC"/>
              <w:rPr>
                <w:lang w:val="sv-SE"/>
              </w:rPr>
            </w:pPr>
            <w:r w:rsidRPr="000C792B">
              <w:rPr>
                <w:lang w:val="sv-SE"/>
              </w:rPr>
              <w:t xml:space="preserve">30 </w:t>
            </w:r>
          </w:p>
        </w:tc>
        <w:tc>
          <w:tcPr>
            <w:tcW w:w="1134" w:type="dxa"/>
            <w:vMerge w:val="restart"/>
            <w:vAlign w:val="center"/>
            <w:hideMark/>
          </w:tcPr>
          <w:p w14:paraId="52F04985" w14:textId="187AB436" w:rsidR="002A35CC" w:rsidRPr="000C792B" w:rsidRDefault="002A35CC" w:rsidP="002A35CC">
            <w:pPr>
              <w:pStyle w:val="TAC"/>
            </w:pPr>
            <w:r w:rsidRPr="000C792B">
              <w:t>≥ 24</w:t>
            </w:r>
          </w:p>
        </w:tc>
        <w:tc>
          <w:tcPr>
            <w:tcW w:w="1367" w:type="dxa"/>
            <w:vMerge w:val="restart"/>
            <w:vAlign w:val="center"/>
            <w:hideMark/>
          </w:tcPr>
          <w:p w14:paraId="674142AA" w14:textId="27458BFD"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46CDDC" w14:textId="77777777" w:rsidR="002A35CC" w:rsidRDefault="002A35CC" w:rsidP="002A35CC">
            <w:pPr>
              <w:pStyle w:val="TAC"/>
              <w:rPr>
                <w:szCs w:val="18"/>
              </w:rPr>
            </w:pPr>
            <w:r>
              <w:rPr>
                <w:szCs w:val="18"/>
              </w:rPr>
              <w:t>NR_FDD_FR1_A, NR_TDD_FR1_A,</w:t>
            </w:r>
          </w:p>
          <w:p w14:paraId="2866C097" w14:textId="3D5447C4"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2A35CC" w:rsidRPr="000C792B" w:rsidRDefault="002A35CC" w:rsidP="002A35CC">
            <w:pPr>
              <w:pStyle w:val="TAC"/>
            </w:pPr>
            <w:r>
              <w:t>-124</w:t>
            </w:r>
          </w:p>
        </w:tc>
        <w:tc>
          <w:tcPr>
            <w:tcW w:w="1275" w:type="dxa"/>
            <w:vAlign w:val="center"/>
            <w:hideMark/>
          </w:tcPr>
          <w:p w14:paraId="0BB99CB3" w14:textId="77777777" w:rsidR="002A35CC" w:rsidRPr="000C792B" w:rsidRDefault="002A35CC" w:rsidP="002A35CC">
            <w:pPr>
              <w:pStyle w:val="TAC"/>
            </w:pPr>
            <w:r w:rsidRPr="000C792B">
              <w:t>-50</w:t>
            </w:r>
          </w:p>
        </w:tc>
      </w:tr>
      <w:tr w:rsidR="002A35CC"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2A35CC" w:rsidRPr="000C792B" w:rsidRDefault="002A35CC" w:rsidP="002A35CC">
            <w:pPr>
              <w:pStyle w:val="TAC"/>
            </w:pPr>
          </w:p>
        </w:tc>
        <w:tc>
          <w:tcPr>
            <w:tcW w:w="1163" w:type="dxa"/>
            <w:vMerge/>
            <w:vAlign w:val="center"/>
            <w:hideMark/>
          </w:tcPr>
          <w:p w14:paraId="68884873" w14:textId="77777777" w:rsidR="002A35CC" w:rsidRPr="000C792B" w:rsidRDefault="002A35CC" w:rsidP="002A35CC">
            <w:pPr>
              <w:pStyle w:val="TAC"/>
              <w:rPr>
                <w:lang w:val="sv-SE"/>
              </w:rPr>
            </w:pPr>
          </w:p>
        </w:tc>
        <w:tc>
          <w:tcPr>
            <w:tcW w:w="992" w:type="dxa"/>
            <w:vMerge/>
            <w:vAlign w:val="center"/>
            <w:hideMark/>
          </w:tcPr>
          <w:p w14:paraId="4F505EE2" w14:textId="77777777" w:rsidR="002A35CC" w:rsidRPr="000C792B" w:rsidRDefault="002A35CC" w:rsidP="002A35CC">
            <w:pPr>
              <w:pStyle w:val="TAC"/>
              <w:rPr>
                <w:lang w:val="sv-SE"/>
              </w:rPr>
            </w:pPr>
          </w:p>
        </w:tc>
        <w:tc>
          <w:tcPr>
            <w:tcW w:w="1134" w:type="dxa"/>
            <w:vMerge/>
            <w:vAlign w:val="center"/>
            <w:hideMark/>
          </w:tcPr>
          <w:p w14:paraId="5954EEA6" w14:textId="77777777" w:rsidR="002A35CC" w:rsidRPr="000C792B" w:rsidRDefault="002A35CC" w:rsidP="002A35CC">
            <w:pPr>
              <w:pStyle w:val="TAC"/>
            </w:pPr>
          </w:p>
        </w:tc>
        <w:tc>
          <w:tcPr>
            <w:tcW w:w="1367" w:type="dxa"/>
            <w:vMerge/>
            <w:vAlign w:val="center"/>
            <w:hideMark/>
          </w:tcPr>
          <w:p w14:paraId="2A543B6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13B1AB5B"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2A35CC" w:rsidRPr="000C792B" w:rsidRDefault="002A35CC" w:rsidP="002A35CC">
            <w:pPr>
              <w:pStyle w:val="TAC"/>
            </w:pPr>
            <w:r>
              <w:t>-123.5</w:t>
            </w:r>
          </w:p>
        </w:tc>
        <w:tc>
          <w:tcPr>
            <w:tcW w:w="1275" w:type="dxa"/>
            <w:hideMark/>
          </w:tcPr>
          <w:p w14:paraId="48A512D0" w14:textId="77777777" w:rsidR="002A35CC" w:rsidRPr="000C792B" w:rsidRDefault="002A35CC" w:rsidP="002A35CC">
            <w:pPr>
              <w:pStyle w:val="TAC"/>
            </w:pPr>
            <w:r w:rsidRPr="000C792B">
              <w:t>-50</w:t>
            </w:r>
          </w:p>
        </w:tc>
      </w:tr>
      <w:tr w:rsidR="002A35CC"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2A35CC" w:rsidRPr="000C792B" w:rsidRDefault="002A35CC" w:rsidP="002A35CC">
            <w:pPr>
              <w:pStyle w:val="TAC"/>
            </w:pPr>
          </w:p>
        </w:tc>
        <w:tc>
          <w:tcPr>
            <w:tcW w:w="1163" w:type="dxa"/>
            <w:vMerge/>
            <w:vAlign w:val="center"/>
            <w:hideMark/>
          </w:tcPr>
          <w:p w14:paraId="441E1D45" w14:textId="77777777" w:rsidR="002A35CC" w:rsidRPr="000C792B" w:rsidRDefault="002A35CC" w:rsidP="002A35CC">
            <w:pPr>
              <w:pStyle w:val="TAC"/>
              <w:rPr>
                <w:lang w:val="sv-SE"/>
              </w:rPr>
            </w:pPr>
          </w:p>
        </w:tc>
        <w:tc>
          <w:tcPr>
            <w:tcW w:w="992" w:type="dxa"/>
            <w:vMerge/>
            <w:vAlign w:val="center"/>
            <w:hideMark/>
          </w:tcPr>
          <w:p w14:paraId="5255C538" w14:textId="77777777" w:rsidR="002A35CC" w:rsidRPr="000C792B" w:rsidRDefault="002A35CC" w:rsidP="002A35CC">
            <w:pPr>
              <w:pStyle w:val="TAC"/>
              <w:rPr>
                <w:lang w:val="sv-SE"/>
              </w:rPr>
            </w:pPr>
          </w:p>
        </w:tc>
        <w:tc>
          <w:tcPr>
            <w:tcW w:w="1134" w:type="dxa"/>
            <w:vMerge/>
            <w:vAlign w:val="center"/>
            <w:hideMark/>
          </w:tcPr>
          <w:p w14:paraId="3F7BD76D" w14:textId="77777777" w:rsidR="002A35CC" w:rsidRPr="000C792B" w:rsidRDefault="002A35CC" w:rsidP="002A35CC">
            <w:pPr>
              <w:pStyle w:val="TAC"/>
            </w:pPr>
          </w:p>
        </w:tc>
        <w:tc>
          <w:tcPr>
            <w:tcW w:w="1367" w:type="dxa"/>
            <w:vMerge/>
            <w:vAlign w:val="center"/>
            <w:hideMark/>
          </w:tcPr>
          <w:p w14:paraId="0D044186"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14F82624"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2A35CC" w:rsidRPr="000C792B" w:rsidRDefault="002A35CC" w:rsidP="002A35CC">
            <w:pPr>
              <w:pStyle w:val="TAC"/>
            </w:pPr>
            <w:r>
              <w:t>-123</w:t>
            </w:r>
          </w:p>
        </w:tc>
        <w:tc>
          <w:tcPr>
            <w:tcW w:w="1275" w:type="dxa"/>
            <w:hideMark/>
          </w:tcPr>
          <w:p w14:paraId="0340E7D0" w14:textId="77777777" w:rsidR="002A35CC" w:rsidRPr="000C792B" w:rsidRDefault="002A35CC" w:rsidP="002A35CC">
            <w:pPr>
              <w:pStyle w:val="TAC"/>
            </w:pPr>
            <w:r w:rsidRPr="000C792B">
              <w:t>-50</w:t>
            </w:r>
          </w:p>
        </w:tc>
      </w:tr>
      <w:tr w:rsidR="002A35CC"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2A35CC" w:rsidRPr="000C792B" w:rsidRDefault="002A35CC" w:rsidP="002A35CC">
            <w:pPr>
              <w:pStyle w:val="TAC"/>
            </w:pPr>
          </w:p>
        </w:tc>
        <w:tc>
          <w:tcPr>
            <w:tcW w:w="1163" w:type="dxa"/>
            <w:vMerge/>
            <w:vAlign w:val="center"/>
            <w:hideMark/>
          </w:tcPr>
          <w:p w14:paraId="29DCB236" w14:textId="77777777" w:rsidR="002A35CC" w:rsidRPr="000C792B" w:rsidRDefault="002A35CC" w:rsidP="002A35CC">
            <w:pPr>
              <w:pStyle w:val="TAC"/>
              <w:rPr>
                <w:lang w:val="sv-SE"/>
              </w:rPr>
            </w:pPr>
          </w:p>
        </w:tc>
        <w:tc>
          <w:tcPr>
            <w:tcW w:w="992" w:type="dxa"/>
            <w:vMerge/>
            <w:vAlign w:val="center"/>
            <w:hideMark/>
          </w:tcPr>
          <w:p w14:paraId="12AD9DC8" w14:textId="77777777" w:rsidR="002A35CC" w:rsidRPr="000C792B" w:rsidRDefault="002A35CC" w:rsidP="002A35CC">
            <w:pPr>
              <w:pStyle w:val="TAC"/>
              <w:rPr>
                <w:lang w:val="sv-SE"/>
              </w:rPr>
            </w:pPr>
          </w:p>
        </w:tc>
        <w:tc>
          <w:tcPr>
            <w:tcW w:w="1134" w:type="dxa"/>
            <w:vMerge/>
            <w:vAlign w:val="center"/>
            <w:hideMark/>
          </w:tcPr>
          <w:p w14:paraId="298AC52B" w14:textId="77777777" w:rsidR="002A35CC" w:rsidRPr="000C792B" w:rsidRDefault="002A35CC" w:rsidP="002A35CC">
            <w:pPr>
              <w:pStyle w:val="TAC"/>
            </w:pPr>
          </w:p>
        </w:tc>
        <w:tc>
          <w:tcPr>
            <w:tcW w:w="1367" w:type="dxa"/>
            <w:vMerge/>
            <w:vAlign w:val="center"/>
            <w:hideMark/>
          </w:tcPr>
          <w:p w14:paraId="4BBACF5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25DDBF1D"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2A35CC" w:rsidRPr="000C792B" w:rsidRDefault="002A35CC" w:rsidP="002A35CC">
            <w:pPr>
              <w:pStyle w:val="TAC"/>
            </w:pPr>
            <w:r>
              <w:t>-122.5</w:t>
            </w:r>
          </w:p>
        </w:tc>
        <w:tc>
          <w:tcPr>
            <w:tcW w:w="1275" w:type="dxa"/>
            <w:hideMark/>
          </w:tcPr>
          <w:p w14:paraId="4926E66C" w14:textId="77777777" w:rsidR="002A35CC" w:rsidRPr="000C792B" w:rsidRDefault="002A35CC" w:rsidP="002A35CC">
            <w:pPr>
              <w:pStyle w:val="TAC"/>
            </w:pPr>
            <w:r w:rsidRPr="000C792B">
              <w:t>-50</w:t>
            </w:r>
          </w:p>
        </w:tc>
      </w:tr>
      <w:tr w:rsidR="002A35CC"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2A35CC" w:rsidRPr="000C792B" w:rsidRDefault="002A35CC" w:rsidP="002A35CC">
            <w:pPr>
              <w:pStyle w:val="TAC"/>
            </w:pPr>
          </w:p>
        </w:tc>
        <w:tc>
          <w:tcPr>
            <w:tcW w:w="1163" w:type="dxa"/>
            <w:vMerge/>
            <w:vAlign w:val="center"/>
            <w:hideMark/>
          </w:tcPr>
          <w:p w14:paraId="525114D0" w14:textId="77777777" w:rsidR="002A35CC" w:rsidRPr="000C792B" w:rsidRDefault="002A35CC" w:rsidP="002A35CC">
            <w:pPr>
              <w:pStyle w:val="TAC"/>
              <w:rPr>
                <w:lang w:val="sv-SE"/>
              </w:rPr>
            </w:pPr>
          </w:p>
        </w:tc>
        <w:tc>
          <w:tcPr>
            <w:tcW w:w="992" w:type="dxa"/>
            <w:vMerge/>
            <w:vAlign w:val="center"/>
            <w:hideMark/>
          </w:tcPr>
          <w:p w14:paraId="0B98576B" w14:textId="77777777" w:rsidR="002A35CC" w:rsidRPr="000C792B" w:rsidRDefault="002A35CC" w:rsidP="002A35CC">
            <w:pPr>
              <w:pStyle w:val="TAC"/>
              <w:rPr>
                <w:lang w:val="sv-SE"/>
              </w:rPr>
            </w:pPr>
          </w:p>
        </w:tc>
        <w:tc>
          <w:tcPr>
            <w:tcW w:w="1134" w:type="dxa"/>
            <w:vMerge/>
            <w:vAlign w:val="center"/>
            <w:hideMark/>
          </w:tcPr>
          <w:p w14:paraId="6E5E4DE7" w14:textId="77777777" w:rsidR="002A35CC" w:rsidRPr="000C792B" w:rsidRDefault="002A35CC" w:rsidP="002A35CC">
            <w:pPr>
              <w:pStyle w:val="TAC"/>
            </w:pPr>
          </w:p>
        </w:tc>
        <w:tc>
          <w:tcPr>
            <w:tcW w:w="1367" w:type="dxa"/>
            <w:vMerge/>
            <w:vAlign w:val="center"/>
            <w:hideMark/>
          </w:tcPr>
          <w:p w14:paraId="32DF934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696925"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2A35CC" w:rsidRPr="000C792B" w:rsidRDefault="002A35CC" w:rsidP="002A35CC">
            <w:pPr>
              <w:pStyle w:val="TAC"/>
            </w:pPr>
            <w:r>
              <w:t>-122</w:t>
            </w:r>
          </w:p>
        </w:tc>
        <w:tc>
          <w:tcPr>
            <w:tcW w:w="1275" w:type="dxa"/>
            <w:hideMark/>
          </w:tcPr>
          <w:p w14:paraId="5CF46CDD" w14:textId="77777777" w:rsidR="002A35CC" w:rsidRPr="000C792B" w:rsidRDefault="002A35CC" w:rsidP="002A35CC">
            <w:pPr>
              <w:pStyle w:val="TAC"/>
            </w:pPr>
            <w:r w:rsidRPr="000C792B">
              <w:t>-50</w:t>
            </w:r>
          </w:p>
        </w:tc>
      </w:tr>
      <w:tr w:rsidR="002A35CC"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2A35CC" w:rsidRPr="000C792B" w:rsidRDefault="002A35CC" w:rsidP="002A35CC">
            <w:pPr>
              <w:pStyle w:val="TAC"/>
            </w:pPr>
          </w:p>
        </w:tc>
        <w:tc>
          <w:tcPr>
            <w:tcW w:w="1163" w:type="dxa"/>
            <w:vMerge/>
            <w:vAlign w:val="center"/>
            <w:hideMark/>
          </w:tcPr>
          <w:p w14:paraId="006AB266" w14:textId="77777777" w:rsidR="002A35CC" w:rsidRPr="000C792B" w:rsidRDefault="002A35CC" w:rsidP="002A35CC">
            <w:pPr>
              <w:pStyle w:val="TAC"/>
              <w:rPr>
                <w:lang w:val="sv-SE"/>
              </w:rPr>
            </w:pPr>
          </w:p>
        </w:tc>
        <w:tc>
          <w:tcPr>
            <w:tcW w:w="992" w:type="dxa"/>
            <w:vMerge/>
            <w:vAlign w:val="center"/>
            <w:hideMark/>
          </w:tcPr>
          <w:p w14:paraId="184AB0E0" w14:textId="77777777" w:rsidR="002A35CC" w:rsidRPr="000C792B" w:rsidRDefault="002A35CC" w:rsidP="002A35CC">
            <w:pPr>
              <w:pStyle w:val="TAC"/>
              <w:rPr>
                <w:lang w:val="sv-SE"/>
              </w:rPr>
            </w:pPr>
          </w:p>
        </w:tc>
        <w:tc>
          <w:tcPr>
            <w:tcW w:w="1134" w:type="dxa"/>
            <w:vMerge/>
            <w:vAlign w:val="center"/>
            <w:hideMark/>
          </w:tcPr>
          <w:p w14:paraId="04702F3C" w14:textId="77777777" w:rsidR="002A35CC" w:rsidRPr="000C792B" w:rsidRDefault="002A35CC" w:rsidP="002A35CC">
            <w:pPr>
              <w:pStyle w:val="TAC"/>
            </w:pPr>
          </w:p>
        </w:tc>
        <w:tc>
          <w:tcPr>
            <w:tcW w:w="1367" w:type="dxa"/>
            <w:vMerge/>
            <w:vAlign w:val="center"/>
            <w:hideMark/>
          </w:tcPr>
          <w:p w14:paraId="5ED0D61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2FEF25B9"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2A35CC" w:rsidRPr="000C792B" w:rsidRDefault="002A35CC" w:rsidP="002A35CC">
            <w:pPr>
              <w:pStyle w:val="TAC"/>
            </w:pPr>
            <w:r>
              <w:t>-121.5</w:t>
            </w:r>
          </w:p>
        </w:tc>
        <w:tc>
          <w:tcPr>
            <w:tcW w:w="1275" w:type="dxa"/>
            <w:hideMark/>
          </w:tcPr>
          <w:p w14:paraId="2694B931" w14:textId="77777777" w:rsidR="002A35CC" w:rsidRPr="000C792B" w:rsidRDefault="002A35CC" w:rsidP="002A35CC">
            <w:pPr>
              <w:pStyle w:val="TAC"/>
            </w:pPr>
            <w:r w:rsidRPr="000C792B">
              <w:t>-50</w:t>
            </w:r>
          </w:p>
        </w:tc>
      </w:tr>
      <w:tr w:rsidR="002A35CC"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2A35CC" w:rsidRPr="000C792B" w:rsidRDefault="002A35CC" w:rsidP="002A35CC">
            <w:pPr>
              <w:pStyle w:val="TAC"/>
            </w:pPr>
          </w:p>
        </w:tc>
        <w:tc>
          <w:tcPr>
            <w:tcW w:w="1163" w:type="dxa"/>
            <w:vMerge/>
            <w:vAlign w:val="center"/>
            <w:hideMark/>
          </w:tcPr>
          <w:p w14:paraId="7A7CEC14" w14:textId="77777777" w:rsidR="002A35CC" w:rsidRPr="000C792B" w:rsidRDefault="002A35CC" w:rsidP="002A35CC">
            <w:pPr>
              <w:pStyle w:val="TAC"/>
              <w:rPr>
                <w:lang w:val="sv-SE"/>
              </w:rPr>
            </w:pPr>
          </w:p>
        </w:tc>
        <w:tc>
          <w:tcPr>
            <w:tcW w:w="992" w:type="dxa"/>
            <w:vMerge/>
            <w:vAlign w:val="center"/>
            <w:hideMark/>
          </w:tcPr>
          <w:p w14:paraId="2579ACEF" w14:textId="77777777" w:rsidR="002A35CC" w:rsidRPr="000C792B" w:rsidRDefault="002A35CC" w:rsidP="002A35CC">
            <w:pPr>
              <w:pStyle w:val="TAC"/>
              <w:rPr>
                <w:lang w:val="sv-SE"/>
              </w:rPr>
            </w:pPr>
          </w:p>
        </w:tc>
        <w:tc>
          <w:tcPr>
            <w:tcW w:w="1134" w:type="dxa"/>
            <w:vMerge/>
            <w:vAlign w:val="center"/>
            <w:hideMark/>
          </w:tcPr>
          <w:p w14:paraId="47EC156E" w14:textId="77777777" w:rsidR="002A35CC" w:rsidRPr="000C792B" w:rsidRDefault="002A35CC" w:rsidP="002A35CC">
            <w:pPr>
              <w:pStyle w:val="TAC"/>
            </w:pPr>
          </w:p>
        </w:tc>
        <w:tc>
          <w:tcPr>
            <w:tcW w:w="1367" w:type="dxa"/>
            <w:vMerge/>
            <w:vAlign w:val="center"/>
            <w:hideMark/>
          </w:tcPr>
          <w:p w14:paraId="46FEF7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48884AFE"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2A35CC" w:rsidRPr="000C792B" w:rsidRDefault="002A35CC" w:rsidP="002A35CC">
            <w:pPr>
              <w:pStyle w:val="TAC"/>
            </w:pPr>
            <w:r>
              <w:t>-121</w:t>
            </w:r>
          </w:p>
        </w:tc>
        <w:tc>
          <w:tcPr>
            <w:tcW w:w="1275" w:type="dxa"/>
            <w:hideMark/>
          </w:tcPr>
          <w:p w14:paraId="016CC69F" w14:textId="77777777" w:rsidR="002A35CC" w:rsidRPr="000C792B" w:rsidRDefault="002A35CC" w:rsidP="002A35CC">
            <w:pPr>
              <w:pStyle w:val="TAC"/>
            </w:pPr>
            <w:r w:rsidRPr="000C792B">
              <w:t>-50</w:t>
            </w:r>
          </w:p>
        </w:tc>
      </w:tr>
      <w:tr w:rsidR="002A35CC"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2A35CC" w:rsidRPr="000C792B" w:rsidRDefault="002A35CC" w:rsidP="002A35CC">
            <w:pPr>
              <w:pStyle w:val="TAC"/>
            </w:pPr>
          </w:p>
        </w:tc>
        <w:tc>
          <w:tcPr>
            <w:tcW w:w="1163" w:type="dxa"/>
            <w:vMerge/>
            <w:vAlign w:val="center"/>
            <w:hideMark/>
          </w:tcPr>
          <w:p w14:paraId="3F287E80" w14:textId="77777777" w:rsidR="002A35CC" w:rsidRPr="000C792B" w:rsidRDefault="002A35CC" w:rsidP="002A35CC">
            <w:pPr>
              <w:pStyle w:val="TAC"/>
              <w:rPr>
                <w:lang w:val="sv-SE"/>
              </w:rPr>
            </w:pPr>
          </w:p>
        </w:tc>
        <w:tc>
          <w:tcPr>
            <w:tcW w:w="992" w:type="dxa"/>
            <w:vMerge/>
            <w:vAlign w:val="center"/>
            <w:hideMark/>
          </w:tcPr>
          <w:p w14:paraId="0F89DC0E" w14:textId="77777777" w:rsidR="002A35CC" w:rsidRPr="000C792B" w:rsidRDefault="002A35CC" w:rsidP="002A35CC">
            <w:pPr>
              <w:pStyle w:val="TAC"/>
              <w:rPr>
                <w:lang w:val="sv-SE"/>
              </w:rPr>
            </w:pPr>
          </w:p>
        </w:tc>
        <w:tc>
          <w:tcPr>
            <w:tcW w:w="1134" w:type="dxa"/>
            <w:vMerge/>
            <w:vAlign w:val="center"/>
            <w:hideMark/>
          </w:tcPr>
          <w:p w14:paraId="36CBB99D" w14:textId="77777777" w:rsidR="002A35CC" w:rsidRPr="000C792B" w:rsidRDefault="002A35CC" w:rsidP="002A35CC">
            <w:pPr>
              <w:pStyle w:val="TAC"/>
            </w:pPr>
          </w:p>
        </w:tc>
        <w:tc>
          <w:tcPr>
            <w:tcW w:w="1367" w:type="dxa"/>
            <w:vMerge/>
            <w:vAlign w:val="center"/>
            <w:hideMark/>
          </w:tcPr>
          <w:p w14:paraId="409C7C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15538B3"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2A35CC" w:rsidRPr="000C792B" w:rsidRDefault="002A35CC" w:rsidP="002A35CC">
            <w:pPr>
              <w:pStyle w:val="TAC"/>
            </w:pPr>
            <w:r>
              <w:t>-120.5</w:t>
            </w:r>
          </w:p>
        </w:tc>
        <w:tc>
          <w:tcPr>
            <w:tcW w:w="1275" w:type="dxa"/>
            <w:hideMark/>
          </w:tcPr>
          <w:p w14:paraId="0AB3B36E" w14:textId="77777777" w:rsidR="002A35CC" w:rsidRPr="000C792B" w:rsidRDefault="002A35CC" w:rsidP="002A35CC">
            <w:pPr>
              <w:pStyle w:val="TAC"/>
            </w:pPr>
            <w:r w:rsidRPr="000C792B">
              <w:t>-50</w:t>
            </w:r>
          </w:p>
        </w:tc>
      </w:tr>
      <w:tr w:rsidR="005D100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5D1003" w:rsidRPr="000C792B" w:rsidRDefault="005D1003" w:rsidP="005D1003">
            <w:pPr>
              <w:pStyle w:val="TAC"/>
            </w:pPr>
            <w:r w:rsidRPr="000C792B">
              <w:t>48</w:t>
            </w:r>
          </w:p>
        </w:tc>
        <w:tc>
          <w:tcPr>
            <w:tcW w:w="1163" w:type="dxa"/>
            <w:vMerge/>
            <w:vAlign w:val="center"/>
          </w:tcPr>
          <w:p w14:paraId="29763625" w14:textId="77777777" w:rsidR="005D1003" w:rsidRPr="000C792B" w:rsidRDefault="005D1003" w:rsidP="005D1003">
            <w:pPr>
              <w:pStyle w:val="TAC"/>
              <w:rPr>
                <w:lang w:val="sv-SE"/>
              </w:rPr>
            </w:pPr>
          </w:p>
        </w:tc>
        <w:tc>
          <w:tcPr>
            <w:tcW w:w="992" w:type="dxa"/>
            <w:vMerge/>
            <w:vAlign w:val="center"/>
          </w:tcPr>
          <w:p w14:paraId="3707E828" w14:textId="77777777" w:rsidR="005D1003" w:rsidRPr="000C792B" w:rsidRDefault="005D1003" w:rsidP="005D1003">
            <w:pPr>
              <w:pStyle w:val="TAC"/>
              <w:rPr>
                <w:lang w:val="sv-SE"/>
              </w:rPr>
            </w:pPr>
          </w:p>
        </w:tc>
        <w:tc>
          <w:tcPr>
            <w:tcW w:w="1134" w:type="dxa"/>
            <w:vAlign w:val="center"/>
          </w:tcPr>
          <w:p w14:paraId="456221A5" w14:textId="4ACEC83F" w:rsidR="005D1003" w:rsidRPr="000C792B" w:rsidRDefault="005D1003" w:rsidP="005D1003">
            <w:pPr>
              <w:pStyle w:val="TAC"/>
            </w:pPr>
            <w:r w:rsidRPr="000C792B">
              <w:t>≥ 48</w:t>
            </w:r>
          </w:p>
        </w:tc>
        <w:tc>
          <w:tcPr>
            <w:tcW w:w="1367" w:type="dxa"/>
            <w:vAlign w:val="center"/>
          </w:tcPr>
          <w:p w14:paraId="60B18BFC" w14:textId="61E9DC97" w:rsidR="005D1003" w:rsidRPr="000C792B" w:rsidRDefault="005D1003" w:rsidP="005D1003">
            <w:pPr>
              <w:pStyle w:val="TAC"/>
            </w:pPr>
            <w:r w:rsidRPr="000C792B">
              <w:t>≥ 1</w:t>
            </w:r>
          </w:p>
        </w:tc>
        <w:tc>
          <w:tcPr>
            <w:tcW w:w="2040" w:type="dxa"/>
            <w:vAlign w:val="center"/>
          </w:tcPr>
          <w:p w14:paraId="1654229C" w14:textId="77777777" w:rsidR="005D1003" w:rsidRPr="000C792B" w:rsidRDefault="005D1003" w:rsidP="005D1003">
            <w:pPr>
              <w:pStyle w:val="TAC"/>
            </w:pPr>
            <w:r w:rsidRPr="000C792B">
              <w:t>Note 6</w:t>
            </w:r>
          </w:p>
        </w:tc>
        <w:tc>
          <w:tcPr>
            <w:tcW w:w="1134" w:type="dxa"/>
            <w:vAlign w:val="center"/>
          </w:tcPr>
          <w:p w14:paraId="34C068E7" w14:textId="77777777" w:rsidR="005D1003" w:rsidRPr="000C792B" w:rsidRDefault="005D1003" w:rsidP="005D1003">
            <w:pPr>
              <w:pStyle w:val="TAC"/>
            </w:pPr>
            <w:r w:rsidRPr="000C792B">
              <w:t>Note 6</w:t>
            </w:r>
          </w:p>
        </w:tc>
        <w:tc>
          <w:tcPr>
            <w:tcW w:w="1275" w:type="dxa"/>
            <w:vAlign w:val="center"/>
          </w:tcPr>
          <w:p w14:paraId="54854287" w14:textId="77777777" w:rsidR="005D1003" w:rsidRPr="000C792B" w:rsidRDefault="005D1003" w:rsidP="005D1003">
            <w:pPr>
              <w:pStyle w:val="TAC"/>
            </w:pPr>
            <w:r w:rsidRPr="000C792B">
              <w:t>Note 6</w:t>
            </w:r>
          </w:p>
        </w:tc>
      </w:tr>
      <w:tr w:rsidR="005D100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5D1003" w:rsidRPr="000C792B" w:rsidRDefault="005D1003" w:rsidP="005D1003">
            <w:pPr>
              <w:pStyle w:val="TAC"/>
            </w:pPr>
            <w:r w:rsidRPr="000C792B">
              <w:t>24</w:t>
            </w:r>
          </w:p>
        </w:tc>
        <w:tc>
          <w:tcPr>
            <w:tcW w:w="1163" w:type="dxa"/>
            <w:vMerge/>
            <w:vAlign w:val="center"/>
          </w:tcPr>
          <w:p w14:paraId="3584A1E4" w14:textId="77777777" w:rsidR="005D1003" w:rsidRPr="000C792B" w:rsidRDefault="005D1003" w:rsidP="005D1003">
            <w:pPr>
              <w:pStyle w:val="TAC"/>
              <w:rPr>
                <w:lang w:val="sv-SE"/>
              </w:rPr>
            </w:pPr>
          </w:p>
        </w:tc>
        <w:tc>
          <w:tcPr>
            <w:tcW w:w="992" w:type="dxa"/>
            <w:vMerge/>
            <w:vAlign w:val="center"/>
          </w:tcPr>
          <w:p w14:paraId="3C438ABC" w14:textId="77777777" w:rsidR="005D1003" w:rsidRPr="000C792B" w:rsidRDefault="005D1003" w:rsidP="005D1003">
            <w:pPr>
              <w:pStyle w:val="TAC"/>
              <w:rPr>
                <w:lang w:val="sv-SE"/>
              </w:rPr>
            </w:pPr>
          </w:p>
        </w:tc>
        <w:tc>
          <w:tcPr>
            <w:tcW w:w="1134" w:type="dxa"/>
            <w:vAlign w:val="center"/>
          </w:tcPr>
          <w:p w14:paraId="062E1F26" w14:textId="77551AE4" w:rsidR="005D1003" w:rsidRPr="000C792B" w:rsidRDefault="005D1003" w:rsidP="005D1003">
            <w:pPr>
              <w:pStyle w:val="TAC"/>
            </w:pPr>
            <w:r w:rsidRPr="000C792B">
              <w:t>≥ 132</w:t>
            </w:r>
          </w:p>
        </w:tc>
        <w:tc>
          <w:tcPr>
            <w:tcW w:w="1367" w:type="dxa"/>
            <w:vAlign w:val="center"/>
          </w:tcPr>
          <w:p w14:paraId="326DA7E8" w14:textId="63DE9862" w:rsidR="005D1003" w:rsidRPr="000C792B" w:rsidRDefault="005D1003" w:rsidP="005D1003">
            <w:pPr>
              <w:pStyle w:val="TAC"/>
            </w:pPr>
            <w:r w:rsidRPr="000C792B">
              <w:t>≥ 1</w:t>
            </w:r>
          </w:p>
        </w:tc>
        <w:tc>
          <w:tcPr>
            <w:tcW w:w="2040" w:type="dxa"/>
            <w:vAlign w:val="center"/>
          </w:tcPr>
          <w:p w14:paraId="33CF447A" w14:textId="77777777" w:rsidR="005D1003" w:rsidRPr="000C792B" w:rsidRDefault="005D1003" w:rsidP="005D1003">
            <w:pPr>
              <w:pStyle w:val="TAC"/>
            </w:pPr>
            <w:r w:rsidRPr="000C792B">
              <w:t>Note 6</w:t>
            </w:r>
          </w:p>
        </w:tc>
        <w:tc>
          <w:tcPr>
            <w:tcW w:w="1134" w:type="dxa"/>
            <w:vAlign w:val="center"/>
          </w:tcPr>
          <w:p w14:paraId="3182C3F4" w14:textId="77777777" w:rsidR="005D1003" w:rsidRPr="000C792B" w:rsidRDefault="005D1003" w:rsidP="005D1003">
            <w:pPr>
              <w:pStyle w:val="TAC"/>
            </w:pPr>
            <w:r w:rsidRPr="000C792B">
              <w:t>Note 6</w:t>
            </w:r>
          </w:p>
        </w:tc>
        <w:tc>
          <w:tcPr>
            <w:tcW w:w="1275" w:type="dxa"/>
            <w:vAlign w:val="center"/>
          </w:tcPr>
          <w:p w14:paraId="00A433FF" w14:textId="77777777" w:rsidR="005D1003" w:rsidRPr="000C792B" w:rsidRDefault="005D1003" w:rsidP="005D1003">
            <w:pPr>
              <w:pStyle w:val="TAC"/>
            </w:pPr>
            <w:r w:rsidRPr="000C792B">
              <w:t>Note 6</w:t>
            </w:r>
          </w:p>
        </w:tc>
      </w:tr>
      <w:tr w:rsidR="002A35CC"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2A35CC" w:rsidRDefault="002A35CC" w:rsidP="002A35CC">
            <w:pPr>
              <w:pStyle w:val="TAC"/>
            </w:pPr>
            <w:r w:rsidRPr="000C792B">
              <w:t>50</w:t>
            </w:r>
          </w:p>
          <w:p w14:paraId="174341F9" w14:textId="77777777" w:rsidR="002A35CC" w:rsidRPr="000C792B" w:rsidRDefault="002A35CC" w:rsidP="002A35CC">
            <w:pPr>
              <w:pStyle w:val="TAC"/>
            </w:pPr>
          </w:p>
        </w:tc>
        <w:tc>
          <w:tcPr>
            <w:tcW w:w="1163" w:type="dxa"/>
            <w:vMerge/>
            <w:vAlign w:val="center"/>
          </w:tcPr>
          <w:p w14:paraId="0A469EEA" w14:textId="77777777" w:rsidR="002A35CC" w:rsidRPr="000C792B" w:rsidRDefault="002A35CC" w:rsidP="002A35CC">
            <w:pPr>
              <w:pStyle w:val="TAC"/>
              <w:rPr>
                <w:lang w:val="sv-SE"/>
              </w:rPr>
            </w:pPr>
          </w:p>
        </w:tc>
        <w:tc>
          <w:tcPr>
            <w:tcW w:w="992" w:type="dxa"/>
            <w:vMerge w:val="restart"/>
            <w:vAlign w:val="center"/>
          </w:tcPr>
          <w:p w14:paraId="524B25FD" w14:textId="77777777" w:rsidR="002A35CC" w:rsidRPr="000C792B" w:rsidRDefault="002A35CC" w:rsidP="002A35CC">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2A35CC" w:rsidRPr="000C792B" w:rsidRDefault="002A35CC" w:rsidP="002A35CC">
            <w:pPr>
              <w:pStyle w:val="TAC"/>
            </w:pPr>
            <w:r w:rsidRPr="000C792B">
              <w:t>≥ 24</w:t>
            </w:r>
          </w:p>
        </w:tc>
        <w:tc>
          <w:tcPr>
            <w:tcW w:w="1367" w:type="dxa"/>
            <w:vMerge w:val="restart"/>
            <w:vAlign w:val="center"/>
          </w:tcPr>
          <w:p w14:paraId="3739A2CB" w14:textId="38FFD4CB"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3980C0AF" w14:textId="77777777" w:rsidR="002A35CC" w:rsidRDefault="002A35CC" w:rsidP="002A35CC">
            <w:pPr>
              <w:pStyle w:val="TAC"/>
              <w:rPr>
                <w:szCs w:val="18"/>
              </w:rPr>
            </w:pPr>
            <w:r>
              <w:rPr>
                <w:szCs w:val="18"/>
              </w:rPr>
              <w:t>NR_FDD_FR1_A, NR_TDD_FR1_A,</w:t>
            </w:r>
          </w:p>
          <w:p w14:paraId="2D9767CB" w14:textId="1B6CDC1C"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2A35CC" w:rsidRPr="000C792B" w:rsidRDefault="002A35CC" w:rsidP="002A35CC">
            <w:pPr>
              <w:pStyle w:val="TAC"/>
            </w:pPr>
            <w:r>
              <w:t>-121</w:t>
            </w:r>
          </w:p>
        </w:tc>
        <w:tc>
          <w:tcPr>
            <w:tcW w:w="1275" w:type="dxa"/>
            <w:vAlign w:val="center"/>
          </w:tcPr>
          <w:p w14:paraId="513DE516" w14:textId="77777777" w:rsidR="002A35CC" w:rsidRPr="000C792B" w:rsidRDefault="002A35CC" w:rsidP="002A35CC">
            <w:pPr>
              <w:pStyle w:val="TAC"/>
            </w:pPr>
            <w:r w:rsidRPr="000C792B">
              <w:t>-50</w:t>
            </w:r>
          </w:p>
        </w:tc>
      </w:tr>
      <w:tr w:rsidR="002A35CC"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2A35CC" w:rsidRPr="000C792B" w:rsidRDefault="002A35CC" w:rsidP="002A35CC">
            <w:pPr>
              <w:pStyle w:val="TAC"/>
            </w:pPr>
          </w:p>
        </w:tc>
        <w:tc>
          <w:tcPr>
            <w:tcW w:w="1163" w:type="dxa"/>
            <w:vMerge/>
            <w:vAlign w:val="center"/>
          </w:tcPr>
          <w:p w14:paraId="62DBC6B2" w14:textId="77777777" w:rsidR="002A35CC" w:rsidRPr="000C792B" w:rsidRDefault="002A35CC" w:rsidP="002A35CC">
            <w:pPr>
              <w:pStyle w:val="TAC"/>
              <w:rPr>
                <w:lang w:val="sv-SE"/>
              </w:rPr>
            </w:pPr>
          </w:p>
        </w:tc>
        <w:tc>
          <w:tcPr>
            <w:tcW w:w="992" w:type="dxa"/>
            <w:vMerge/>
            <w:vAlign w:val="center"/>
          </w:tcPr>
          <w:p w14:paraId="24628F54" w14:textId="77777777" w:rsidR="002A35CC" w:rsidRPr="000C792B" w:rsidRDefault="002A35CC" w:rsidP="002A35CC">
            <w:pPr>
              <w:pStyle w:val="TAC"/>
              <w:rPr>
                <w:lang w:val="sv-SE"/>
              </w:rPr>
            </w:pPr>
          </w:p>
        </w:tc>
        <w:tc>
          <w:tcPr>
            <w:tcW w:w="1134" w:type="dxa"/>
            <w:vMerge/>
            <w:vAlign w:val="center"/>
          </w:tcPr>
          <w:p w14:paraId="74215C3C" w14:textId="77777777" w:rsidR="002A35CC" w:rsidRPr="000C792B" w:rsidRDefault="002A35CC" w:rsidP="002A35CC">
            <w:pPr>
              <w:pStyle w:val="TAC"/>
            </w:pPr>
          </w:p>
        </w:tc>
        <w:tc>
          <w:tcPr>
            <w:tcW w:w="1367" w:type="dxa"/>
            <w:vMerge/>
            <w:vAlign w:val="center"/>
          </w:tcPr>
          <w:p w14:paraId="3EDC5804"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7C59C86A"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2A35CC" w:rsidRPr="000C792B" w:rsidRDefault="002A35CC" w:rsidP="002A35CC">
            <w:pPr>
              <w:pStyle w:val="TAC"/>
            </w:pPr>
            <w:r>
              <w:t>-120.5</w:t>
            </w:r>
          </w:p>
        </w:tc>
        <w:tc>
          <w:tcPr>
            <w:tcW w:w="1275" w:type="dxa"/>
          </w:tcPr>
          <w:p w14:paraId="780686D3" w14:textId="77777777" w:rsidR="002A35CC" w:rsidRPr="000C792B" w:rsidRDefault="002A35CC" w:rsidP="002A35CC">
            <w:pPr>
              <w:pStyle w:val="TAC"/>
            </w:pPr>
            <w:r w:rsidRPr="000C792B">
              <w:t>-50</w:t>
            </w:r>
          </w:p>
        </w:tc>
      </w:tr>
      <w:tr w:rsidR="002A35CC"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2A35CC" w:rsidRPr="000C792B" w:rsidRDefault="002A35CC" w:rsidP="002A35CC">
            <w:pPr>
              <w:pStyle w:val="TAC"/>
            </w:pPr>
          </w:p>
        </w:tc>
        <w:tc>
          <w:tcPr>
            <w:tcW w:w="1163" w:type="dxa"/>
            <w:vMerge/>
            <w:vAlign w:val="center"/>
          </w:tcPr>
          <w:p w14:paraId="5C6B8015" w14:textId="77777777" w:rsidR="002A35CC" w:rsidRPr="000C792B" w:rsidRDefault="002A35CC" w:rsidP="002A35CC">
            <w:pPr>
              <w:pStyle w:val="TAC"/>
              <w:rPr>
                <w:lang w:val="sv-SE"/>
              </w:rPr>
            </w:pPr>
          </w:p>
        </w:tc>
        <w:tc>
          <w:tcPr>
            <w:tcW w:w="992" w:type="dxa"/>
            <w:vMerge/>
            <w:vAlign w:val="center"/>
          </w:tcPr>
          <w:p w14:paraId="231D8205" w14:textId="77777777" w:rsidR="002A35CC" w:rsidRPr="000C792B" w:rsidRDefault="002A35CC" w:rsidP="002A35CC">
            <w:pPr>
              <w:pStyle w:val="TAC"/>
              <w:rPr>
                <w:lang w:val="sv-SE"/>
              </w:rPr>
            </w:pPr>
          </w:p>
        </w:tc>
        <w:tc>
          <w:tcPr>
            <w:tcW w:w="1134" w:type="dxa"/>
            <w:vMerge/>
            <w:vAlign w:val="center"/>
          </w:tcPr>
          <w:p w14:paraId="3E11ABDE" w14:textId="77777777" w:rsidR="002A35CC" w:rsidRPr="000C792B" w:rsidRDefault="002A35CC" w:rsidP="002A35CC">
            <w:pPr>
              <w:pStyle w:val="TAC"/>
            </w:pPr>
          </w:p>
        </w:tc>
        <w:tc>
          <w:tcPr>
            <w:tcW w:w="1367" w:type="dxa"/>
            <w:vMerge/>
            <w:vAlign w:val="center"/>
          </w:tcPr>
          <w:p w14:paraId="46FB4A60"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605E250A"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2A35CC" w:rsidRPr="000C792B" w:rsidRDefault="002A35CC" w:rsidP="002A35CC">
            <w:pPr>
              <w:pStyle w:val="TAC"/>
            </w:pPr>
            <w:r>
              <w:t>-120</w:t>
            </w:r>
          </w:p>
        </w:tc>
        <w:tc>
          <w:tcPr>
            <w:tcW w:w="1275" w:type="dxa"/>
          </w:tcPr>
          <w:p w14:paraId="426BF9EB" w14:textId="77777777" w:rsidR="002A35CC" w:rsidRPr="000C792B" w:rsidRDefault="002A35CC" w:rsidP="002A35CC">
            <w:pPr>
              <w:pStyle w:val="TAC"/>
            </w:pPr>
            <w:r w:rsidRPr="000C792B">
              <w:t>-50</w:t>
            </w:r>
          </w:p>
        </w:tc>
      </w:tr>
      <w:tr w:rsidR="002A35CC"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2A35CC" w:rsidRPr="000C792B" w:rsidRDefault="002A35CC" w:rsidP="002A35CC">
            <w:pPr>
              <w:pStyle w:val="TAC"/>
            </w:pPr>
          </w:p>
        </w:tc>
        <w:tc>
          <w:tcPr>
            <w:tcW w:w="1163" w:type="dxa"/>
            <w:vMerge/>
            <w:vAlign w:val="center"/>
          </w:tcPr>
          <w:p w14:paraId="7C33B404" w14:textId="77777777" w:rsidR="002A35CC" w:rsidRPr="000C792B" w:rsidRDefault="002A35CC" w:rsidP="002A35CC">
            <w:pPr>
              <w:pStyle w:val="TAC"/>
              <w:rPr>
                <w:lang w:val="sv-SE"/>
              </w:rPr>
            </w:pPr>
          </w:p>
        </w:tc>
        <w:tc>
          <w:tcPr>
            <w:tcW w:w="992" w:type="dxa"/>
            <w:vMerge/>
            <w:vAlign w:val="center"/>
          </w:tcPr>
          <w:p w14:paraId="668DFA6E" w14:textId="77777777" w:rsidR="002A35CC" w:rsidRPr="000C792B" w:rsidRDefault="002A35CC" w:rsidP="002A35CC">
            <w:pPr>
              <w:pStyle w:val="TAC"/>
              <w:rPr>
                <w:lang w:val="sv-SE"/>
              </w:rPr>
            </w:pPr>
          </w:p>
        </w:tc>
        <w:tc>
          <w:tcPr>
            <w:tcW w:w="1134" w:type="dxa"/>
            <w:vMerge/>
            <w:vAlign w:val="center"/>
          </w:tcPr>
          <w:p w14:paraId="6FCD4D43" w14:textId="77777777" w:rsidR="002A35CC" w:rsidRPr="000C792B" w:rsidRDefault="002A35CC" w:rsidP="002A35CC">
            <w:pPr>
              <w:pStyle w:val="TAC"/>
            </w:pPr>
          </w:p>
        </w:tc>
        <w:tc>
          <w:tcPr>
            <w:tcW w:w="1367" w:type="dxa"/>
            <w:vMerge/>
            <w:vAlign w:val="center"/>
          </w:tcPr>
          <w:p w14:paraId="3219F47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58B2DF83"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2A35CC" w:rsidRPr="000C792B" w:rsidRDefault="002A35CC" w:rsidP="002A35CC">
            <w:pPr>
              <w:pStyle w:val="TAC"/>
            </w:pPr>
            <w:r>
              <w:t>-119.5</w:t>
            </w:r>
          </w:p>
        </w:tc>
        <w:tc>
          <w:tcPr>
            <w:tcW w:w="1275" w:type="dxa"/>
          </w:tcPr>
          <w:p w14:paraId="58A6C057" w14:textId="77777777" w:rsidR="002A35CC" w:rsidRPr="000C792B" w:rsidRDefault="002A35CC" w:rsidP="002A35CC">
            <w:pPr>
              <w:pStyle w:val="TAC"/>
            </w:pPr>
            <w:r w:rsidRPr="000C792B">
              <w:t>-50</w:t>
            </w:r>
          </w:p>
        </w:tc>
      </w:tr>
      <w:tr w:rsidR="002A35CC"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2A35CC" w:rsidRPr="000C792B" w:rsidRDefault="002A35CC" w:rsidP="002A35CC">
            <w:pPr>
              <w:pStyle w:val="TAC"/>
            </w:pPr>
          </w:p>
        </w:tc>
        <w:tc>
          <w:tcPr>
            <w:tcW w:w="1163" w:type="dxa"/>
            <w:vMerge/>
            <w:vAlign w:val="center"/>
          </w:tcPr>
          <w:p w14:paraId="3BF6F796" w14:textId="77777777" w:rsidR="002A35CC" w:rsidRPr="000C792B" w:rsidRDefault="002A35CC" w:rsidP="002A35CC">
            <w:pPr>
              <w:pStyle w:val="TAC"/>
              <w:rPr>
                <w:lang w:val="sv-SE"/>
              </w:rPr>
            </w:pPr>
          </w:p>
        </w:tc>
        <w:tc>
          <w:tcPr>
            <w:tcW w:w="992" w:type="dxa"/>
            <w:vMerge/>
            <w:vAlign w:val="center"/>
          </w:tcPr>
          <w:p w14:paraId="0C851794" w14:textId="77777777" w:rsidR="002A35CC" w:rsidRPr="000C792B" w:rsidRDefault="002A35CC" w:rsidP="002A35CC">
            <w:pPr>
              <w:pStyle w:val="TAC"/>
              <w:rPr>
                <w:lang w:val="sv-SE"/>
              </w:rPr>
            </w:pPr>
          </w:p>
        </w:tc>
        <w:tc>
          <w:tcPr>
            <w:tcW w:w="1134" w:type="dxa"/>
            <w:vMerge/>
            <w:vAlign w:val="center"/>
          </w:tcPr>
          <w:p w14:paraId="68E63353" w14:textId="77777777" w:rsidR="002A35CC" w:rsidRPr="000C792B" w:rsidRDefault="002A35CC" w:rsidP="002A35CC">
            <w:pPr>
              <w:pStyle w:val="TAC"/>
            </w:pPr>
          </w:p>
        </w:tc>
        <w:tc>
          <w:tcPr>
            <w:tcW w:w="1367" w:type="dxa"/>
            <w:vMerge/>
            <w:vAlign w:val="center"/>
          </w:tcPr>
          <w:p w14:paraId="624BD79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5FCF4AA3"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2A35CC" w:rsidRPr="000C792B" w:rsidRDefault="002A35CC" w:rsidP="002A35CC">
            <w:pPr>
              <w:pStyle w:val="TAC"/>
            </w:pPr>
            <w:r>
              <w:t>-119</w:t>
            </w:r>
          </w:p>
        </w:tc>
        <w:tc>
          <w:tcPr>
            <w:tcW w:w="1275" w:type="dxa"/>
          </w:tcPr>
          <w:p w14:paraId="48845268" w14:textId="77777777" w:rsidR="002A35CC" w:rsidRPr="000C792B" w:rsidRDefault="002A35CC" w:rsidP="002A35CC">
            <w:pPr>
              <w:pStyle w:val="TAC"/>
            </w:pPr>
            <w:r w:rsidRPr="000C792B">
              <w:t>-50</w:t>
            </w:r>
          </w:p>
        </w:tc>
      </w:tr>
      <w:tr w:rsidR="002A35CC"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2A35CC" w:rsidRPr="000C792B" w:rsidRDefault="002A35CC" w:rsidP="002A35CC">
            <w:pPr>
              <w:pStyle w:val="TAC"/>
            </w:pPr>
          </w:p>
        </w:tc>
        <w:tc>
          <w:tcPr>
            <w:tcW w:w="1163" w:type="dxa"/>
            <w:vMerge/>
            <w:vAlign w:val="center"/>
          </w:tcPr>
          <w:p w14:paraId="2A20DEA5" w14:textId="77777777" w:rsidR="002A35CC" w:rsidRPr="000C792B" w:rsidRDefault="002A35CC" w:rsidP="002A35CC">
            <w:pPr>
              <w:pStyle w:val="TAC"/>
              <w:rPr>
                <w:lang w:val="sv-SE"/>
              </w:rPr>
            </w:pPr>
          </w:p>
        </w:tc>
        <w:tc>
          <w:tcPr>
            <w:tcW w:w="992" w:type="dxa"/>
            <w:vMerge/>
            <w:vAlign w:val="center"/>
          </w:tcPr>
          <w:p w14:paraId="4A0A258D" w14:textId="77777777" w:rsidR="002A35CC" w:rsidRPr="000C792B" w:rsidRDefault="002A35CC" w:rsidP="002A35CC">
            <w:pPr>
              <w:pStyle w:val="TAC"/>
              <w:rPr>
                <w:lang w:val="sv-SE"/>
              </w:rPr>
            </w:pPr>
          </w:p>
        </w:tc>
        <w:tc>
          <w:tcPr>
            <w:tcW w:w="1134" w:type="dxa"/>
            <w:vMerge/>
            <w:vAlign w:val="center"/>
          </w:tcPr>
          <w:p w14:paraId="024F6240" w14:textId="77777777" w:rsidR="002A35CC" w:rsidRPr="000C792B" w:rsidRDefault="002A35CC" w:rsidP="002A35CC">
            <w:pPr>
              <w:pStyle w:val="TAC"/>
            </w:pPr>
          </w:p>
        </w:tc>
        <w:tc>
          <w:tcPr>
            <w:tcW w:w="1367" w:type="dxa"/>
            <w:vMerge/>
            <w:vAlign w:val="center"/>
          </w:tcPr>
          <w:p w14:paraId="3A78E46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927F406"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2A35CC" w:rsidRPr="000C792B" w:rsidRDefault="002A35CC" w:rsidP="002A35CC">
            <w:pPr>
              <w:pStyle w:val="TAC"/>
            </w:pPr>
            <w:r>
              <w:t>-118.5</w:t>
            </w:r>
          </w:p>
        </w:tc>
        <w:tc>
          <w:tcPr>
            <w:tcW w:w="1275" w:type="dxa"/>
          </w:tcPr>
          <w:p w14:paraId="20CA3AB9" w14:textId="77777777" w:rsidR="002A35CC" w:rsidRPr="000C792B" w:rsidRDefault="002A35CC" w:rsidP="002A35CC">
            <w:pPr>
              <w:pStyle w:val="TAC"/>
            </w:pPr>
            <w:r w:rsidRPr="000C792B">
              <w:t>-50</w:t>
            </w:r>
          </w:p>
        </w:tc>
      </w:tr>
      <w:tr w:rsidR="002A35CC"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2A35CC" w:rsidRPr="000C792B" w:rsidRDefault="002A35CC" w:rsidP="002A35CC">
            <w:pPr>
              <w:pStyle w:val="TAC"/>
            </w:pPr>
          </w:p>
        </w:tc>
        <w:tc>
          <w:tcPr>
            <w:tcW w:w="1163" w:type="dxa"/>
            <w:vMerge/>
            <w:vAlign w:val="center"/>
          </w:tcPr>
          <w:p w14:paraId="2EA9C413" w14:textId="77777777" w:rsidR="002A35CC" w:rsidRPr="000C792B" w:rsidRDefault="002A35CC" w:rsidP="002A35CC">
            <w:pPr>
              <w:pStyle w:val="TAC"/>
              <w:rPr>
                <w:lang w:val="sv-SE"/>
              </w:rPr>
            </w:pPr>
          </w:p>
        </w:tc>
        <w:tc>
          <w:tcPr>
            <w:tcW w:w="992" w:type="dxa"/>
            <w:vMerge/>
            <w:vAlign w:val="center"/>
          </w:tcPr>
          <w:p w14:paraId="41D3DF40" w14:textId="77777777" w:rsidR="002A35CC" w:rsidRPr="000C792B" w:rsidRDefault="002A35CC" w:rsidP="002A35CC">
            <w:pPr>
              <w:pStyle w:val="TAC"/>
              <w:rPr>
                <w:lang w:val="sv-SE"/>
              </w:rPr>
            </w:pPr>
          </w:p>
        </w:tc>
        <w:tc>
          <w:tcPr>
            <w:tcW w:w="1134" w:type="dxa"/>
            <w:vMerge/>
            <w:vAlign w:val="center"/>
          </w:tcPr>
          <w:p w14:paraId="782865A0" w14:textId="77777777" w:rsidR="002A35CC" w:rsidRPr="000C792B" w:rsidRDefault="002A35CC" w:rsidP="002A35CC">
            <w:pPr>
              <w:pStyle w:val="TAC"/>
            </w:pPr>
          </w:p>
        </w:tc>
        <w:tc>
          <w:tcPr>
            <w:tcW w:w="1367" w:type="dxa"/>
            <w:vMerge/>
            <w:vAlign w:val="center"/>
          </w:tcPr>
          <w:p w14:paraId="40CFA0F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281FA22F"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2A35CC" w:rsidRPr="000C792B" w:rsidRDefault="002A35CC" w:rsidP="002A35CC">
            <w:pPr>
              <w:pStyle w:val="TAC"/>
            </w:pPr>
            <w:r>
              <w:t>-118</w:t>
            </w:r>
          </w:p>
        </w:tc>
        <w:tc>
          <w:tcPr>
            <w:tcW w:w="1275" w:type="dxa"/>
          </w:tcPr>
          <w:p w14:paraId="25746227" w14:textId="77777777" w:rsidR="002A35CC" w:rsidRPr="000C792B" w:rsidRDefault="002A35CC" w:rsidP="002A35CC">
            <w:pPr>
              <w:pStyle w:val="TAC"/>
            </w:pPr>
            <w:r w:rsidRPr="000C792B">
              <w:t>-50</w:t>
            </w:r>
          </w:p>
        </w:tc>
      </w:tr>
      <w:tr w:rsidR="002A35CC"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2A35CC" w:rsidRPr="000C792B" w:rsidRDefault="002A35CC" w:rsidP="002A35CC">
            <w:pPr>
              <w:pStyle w:val="TAC"/>
            </w:pPr>
          </w:p>
        </w:tc>
        <w:tc>
          <w:tcPr>
            <w:tcW w:w="1163" w:type="dxa"/>
            <w:vMerge/>
            <w:vAlign w:val="center"/>
          </w:tcPr>
          <w:p w14:paraId="1D29B11E" w14:textId="77777777" w:rsidR="002A35CC" w:rsidRPr="000C792B" w:rsidRDefault="002A35CC" w:rsidP="002A35CC">
            <w:pPr>
              <w:pStyle w:val="TAC"/>
              <w:rPr>
                <w:lang w:val="sv-SE"/>
              </w:rPr>
            </w:pPr>
          </w:p>
        </w:tc>
        <w:tc>
          <w:tcPr>
            <w:tcW w:w="992" w:type="dxa"/>
            <w:vMerge/>
            <w:vAlign w:val="center"/>
          </w:tcPr>
          <w:p w14:paraId="637C8FEE" w14:textId="77777777" w:rsidR="002A35CC" w:rsidRPr="000C792B" w:rsidRDefault="002A35CC" w:rsidP="002A35CC">
            <w:pPr>
              <w:pStyle w:val="TAC"/>
              <w:rPr>
                <w:lang w:val="sv-SE"/>
              </w:rPr>
            </w:pPr>
          </w:p>
        </w:tc>
        <w:tc>
          <w:tcPr>
            <w:tcW w:w="1134" w:type="dxa"/>
            <w:vMerge/>
            <w:vAlign w:val="center"/>
          </w:tcPr>
          <w:p w14:paraId="3CAA9AF7" w14:textId="77777777" w:rsidR="002A35CC" w:rsidRPr="000C792B" w:rsidRDefault="002A35CC" w:rsidP="002A35CC">
            <w:pPr>
              <w:pStyle w:val="TAC"/>
            </w:pPr>
          </w:p>
        </w:tc>
        <w:tc>
          <w:tcPr>
            <w:tcW w:w="1367" w:type="dxa"/>
            <w:vMerge/>
            <w:vAlign w:val="center"/>
          </w:tcPr>
          <w:p w14:paraId="7807D91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1CC09F0E"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2A35CC" w:rsidRPr="000C792B" w:rsidRDefault="002A35CC" w:rsidP="002A35CC">
            <w:pPr>
              <w:pStyle w:val="TAC"/>
            </w:pPr>
            <w:r>
              <w:t>-117.5</w:t>
            </w:r>
          </w:p>
        </w:tc>
        <w:tc>
          <w:tcPr>
            <w:tcW w:w="1275" w:type="dxa"/>
          </w:tcPr>
          <w:p w14:paraId="58B30313" w14:textId="77777777" w:rsidR="002A35CC" w:rsidRPr="000C792B" w:rsidRDefault="002A35CC" w:rsidP="002A35CC">
            <w:pPr>
              <w:pStyle w:val="TAC"/>
            </w:pPr>
            <w:r w:rsidRPr="000C792B">
              <w:t>-50</w:t>
            </w:r>
          </w:p>
        </w:tc>
      </w:tr>
      <w:tr w:rsidR="005D100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5D1003" w:rsidRPr="000C792B" w:rsidRDefault="005D1003" w:rsidP="005D1003">
            <w:pPr>
              <w:pStyle w:val="TAC"/>
            </w:pPr>
            <w:r w:rsidRPr="000C792B">
              <w:t>24</w:t>
            </w:r>
          </w:p>
        </w:tc>
        <w:tc>
          <w:tcPr>
            <w:tcW w:w="1163" w:type="dxa"/>
            <w:vMerge/>
            <w:vAlign w:val="center"/>
          </w:tcPr>
          <w:p w14:paraId="0203187E" w14:textId="77777777" w:rsidR="005D1003" w:rsidRPr="000C792B" w:rsidRDefault="005D1003" w:rsidP="005D1003">
            <w:pPr>
              <w:pStyle w:val="TAC"/>
              <w:rPr>
                <w:lang w:val="sv-SE"/>
              </w:rPr>
            </w:pPr>
          </w:p>
        </w:tc>
        <w:tc>
          <w:tcPr>
            <w:tcW w:w="992" w:type="dxa"/>
            <w:vMerge/>
            <w:vAlign w:val="center"/>
          </w:tcPr>
          <w:p w14:paraId="4BCF4E86" w14:textId="77777777" w:rsidR="005D1003" w:rsidRPr="000C792B" w:rsidRDefault="005D1003" w:rsidP="005D1003">
            <w:pPr>
              <w:pStyle w:val="TAC"/>
              <w:rPr>
                <w:lang w:val="sv-SE"/>
              </w:rPr>
            </w:pPr>
          </w:p>
        </w:tc>
        <w:tc>
          <w:tcPr>
            <w:tcW w:w="1134" w:type="dxa"/>
            <w:vAlign w:val="center"/>
          </w:tcPr>
          <w:p w14:paraId="6B043FB9" w14:textId="71D5A320" w:rsidR="005D1003" w:rsidRPr="000C792B" w:rsidRDefault="005D1003" w:rsidP="005D1003">
            <w:pPr>
              <w:pStyle w:val="TAC"/>
            </w:pPr>
            <w:r w:rsidRPr="000C792B">
              <w:t>≥ 64</w:t>
            </w:r>
          </w:p>
        </w:tc>
        <w:tc>
          <w:tcPr>
            <w:tcW w:w="1367" w:type="dxa"/>
            <w:vAlign w:val="center"/>
          </w:tcPr>
          <w:p w14:paraId="1D0D9345" w14:textId="49F6667D" w:rsidR="005D1003" w:rsidRPr="000C792B" w:rsidRDefault="005D1003" w:rsidP="005D1003">
            <w:pPr>
              <w:pStyle w:val="TAC"/>
            </w:pPr>
            <w:r w:rsidRPr="000C792B">
              <w:t>≥ 1</w:t>
            </w:r>
          </w:p>
        </w:tc>
        <w:tc>
          <w:tcPr>
            <w:tcW w:w="2040" w:type="dxa"/>
            <w:vAlign w:val="center"/>
          </w:tcPr>
          <w:p w14:paraId="2CD789AC" w14:textId="77777777" w:rsidR="005D1003" w:rsidRPr="000C792B" w:rsidRDefault="005D1003" w:rsidP="005D1003">
            <w:pPr>
              <w:pStyle w:val="TAC"/>
            </w:pPr>
            <w:r w:rsidRPr="000C792B">
              <w:t>Note 6</w:t>
            </w:r>
          </w:p>
        </w:tc>
        <w:tc>
          <w:tcPr>
            <w:tcW w:w="1134" w:type="dxa"/>
            <w:vAlign w:val="center"/>
          </w:tcPr>
          <w:p w14:paraId="63C94986" w14:textId="77777777" w:rsidR="005D1003" w:rsidRPr="000C792B" w:rsidRDefault="005D1003" w:rsidP="005D1003">
            <w:pPr>
              <w:pStyle w:val="TAC"/>
            </w:pPr>
            <w:r w:rsidRPr="000C792B">
              <w:t>Note 6</w:t>
            </w:r>
          </w:p>
        </w:tc>
        <w:tc>
          <w:tcPr>
            <w:tcW w:w="1275" w:type="dxa"/>
            <w:vAlign w:val="center"/>
          </w:tcPr>
          <w:p w14:paraId="3C1682CE" w14:textId="77777777" w:rsidR="005D1003" w:rsidRPr="000C792B" w:rsidRDefault="005D1003" w:rsidP="005D1003">
            <w:pPr>
              <w:pStyle w:val="TAC"/>
            </w:pPr>
            <w:r w:rsidRPr="000C792B">
              <w:t>Note 6</w:t>
            </w:r>
          </w:p>
        </w:tc>
      </w:tr>
      <w:tr w:rsidR="005D100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5D1003" w:rsidRPr="000C792B" w:rsidRDefault="005D1003" w:rsidP="005D1003">
            <w:pPr>
              <w:pStyle w:val="TAC"/>
            </w:pPr>
            <w:r w:rsidRPr="000C792B">
              <w:t>10</w:t>
            </w:r>
          </w:p>
        </w:tc>
        <w:tc>
          <w:tcPr>
            <w:tcW w:w="1163" w:type="dxa"/>
            <w:vMerge/>
            <w:vAlign w:val="center"/>
          </w:tcPr>
          <w:p w14:paraId="204C4E90" w14:textId="77777777" w:rsidR="005D1003" w:rsidRPr="000C792B" w:rsidRDefault="005D1003" w:rsidP="005D1003">
            <w:pPr>
              <w:pStyle w:val="TAC"/>
              <w:rPr>
                <w:lang w:val="sv-SE"/>
              </w:rPr>
            </w:pPr>
          </w:p>
        </w:tc>
        <w:tc>
          <w:tcPr>
            <w:tcW w:w="992" w:type="dxa"/>
            <w:vMerge/>
            <w:vAlign w:val="center"/>
          </w:tcPr>
          <w:p w14:paraId="2A6EC08E" w14:textId="77777777" w:rsidR="005D1003" w:rsidRPr="000C792B" w:rsidRDefault="005D1003" w:rsidP="005D1003">
            <w:pPr>
              <w:pStyle w:val="TAC"/>
              <w:rPr>
                <w:lang w:val="sv-SE"/>
              </w:rPr>
            </w:pPr>
          </w:p>
        </w:tc>
        <w:tc>
          <w:tcPr>
            <w:tcW w:w="1134" w:type="dxa"/>
            <w:vAlign w:val="center"/>
          </w:tcPr>
          <w:p w14:paraId="75DDE40B" w14:textId="6198E3FC" w:rsidR="005D1003" w:rsidRPr="000C792B" w:rsidRDefault="005D1003" w:rsidP="005D1003">
            <w:pPr>
              <w:pStyle w:val="TAC"/>
            </w:pPr>
            <w:r w:rsidRPr="000C792B">
              <w:t>≥ 132</w:t>
            </w:r>
          </w:p>
        </w:tc>
        <w:tc>
          <w:tcPr>
            <w:tcW w:w="1367" w:type="dxa"/>
            <w:vAlign w:val="center"/>
          </w:tcPr>
          <w:p w14:paraId="5C827FBE" w14:textId="61EBB7E8" w:rsidR="005D1003" w:rsidRPr="000C792B" w:rsidRDefault="005D1003" w:rsidP="005D1003">
            <w:pPr>
              <w:pStyle w:val="TAC"/>
            </w:pPr>
            <w:r w:rsidRPr="000C792B">
              <w:t>≥ 1</w:t>
            </w:r>
          </w:p>
        </w:tc>
        <w:tc>
          <w:tcPr>
            <w:tcW w:w="2040" w:type="dxa"/>
            <w:vAlign w:val="center"/>
          </w:tcPr>
          <w:p w14:paraId="156B7EB5" w14:textId="77777777" w:rsidR="005D1003" w:rsidRPr="000C792B" w:rsidRDefault="005D1003" w:rsidP="005D1003">
            <w:pPr>
              <w:pStyle w:val="TAC"/>
            </w:pPr>
            <w:r w:rsidRPr="000C792B">
              <w:t>Note 6</w:t>
            </w:r>
          </w:p>
        </w:tc>
        <w:tc>
          <w:tcPr>
            <w:tcW w:w="1134" w:type="dxa"/>
            <w:vAlign w:val="center"/>
          </w:tcPr>
          <w:p w14:paraId="57E8A1B2" w14:textId="77777777" w:rsidR="005D1003" w:rsidRPr="000C792B" w:rsidRDefault="005D1003" w:rsidP="005D1003">
            <w:pPr>
              <w:pStyle w:val="TAC"/>
            </w:pPr>
            <w:r w:rsidRPr="000C792B">
              <w:t>Note 6</w:t>
            </w:r>
          </w:p>
        </w:tc>
        <w:tc>
          <w:tcPr>
            <w:tcW w:w="1275" w:type="dxa"/>
            <w:vAlign w:val="center"/>
          </w:tcPr>
          <w:p w14:paraId="12900F7F" w14:textId="77777777" w:rsidR="005D1003" w:rsidRPr="000C792B" w:rsidRDefault="005D1003" w:rsidP="005D100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lastRenderedPageBreak/>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lastRenderedPageBreak/>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6C5A81"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6C5A81" w:rsidRPr="000C792B" w:rsidRDefault="006C5A81" w:rsidP="006C5A81">
            <w:pPr>
              <w:pStyle w:val="TAC"/>
            </w:pPr>
            <w:r w:rsidRPr="000C792B">
              <w:t>247</w:t>
            </w:r>
          </w:p>
        </w:tc>
        <w:tc>
          <w:tcPr>
            <w:tcW w:w="1163" w:type="dxa"/>
            <w:vMerge w:val="restart"/>
            <w:vAlign w:val="center"/>
          </w:tcPr>
          <w:p w14:paraId="15D06BBF" w14:textId="77777777" w:rsidR="006C5A81" w:rsidRPr="000C792B" w:rsidRDefault="006C5A81" w:rsidP="006C5A81">
            <w:pPr>
              <w:pStyle w:val="TAC"/>
            </w:pPr>
            <w:r w:rsidRPr="000C792B">
              <w:t>(PRS Ês/Iot)</w:t>
            </w:r>
            <w:r w:rsidRPr="000C792B">
              <w:rPr>
                <w:vertAlign w:val="subscript"/>
              </w:rPr>
              <w:t xml:space="preserve">ref </w:t>
            </w:r>
            <w:r w:rsidRPr="000C792B">
              <w:t>≥-6dB</w:t>
            </w:r>
          </w:p>
          <w:p w14:paraId="77C247D0" w14:textId="77777777" w:rsidR="006C5A81" w:rsidRPr="000C792B" w:rsidRDefault="006C5A81" w:rsidP="006C5A81">
            <w:pPr>
              <w:pStyle w:val="TAC"/>
            </w:pPr>
          </w:p>
          <w:p w14:paraId="7349F710" w14:textId="77777777" w:rsidR="006C5A81" w:rsidRPr="000C792B" w:rsidRDefault="006C5A81" w:rsidP="006C5A81">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6C5A81" w:rsidRPr="000C792B" w:rsidRDefault="006C5A81" w:rsidP="006C5A81">
            <w:pPr>
              <w:pStyle w:val="TAC"/>
              <w:rPr>
                <w:lang w:val="sv-SE"/>
              </w:rPr>
            </w:pPr>
            <w:r w:rsidRPr="000C792B">
              <w:rPr>
                <w:lang w:val="sv-SE"/>
              </w:rPr>
              <w:t>15</w:t>
            </w:r>
          </w:p>
        </w:tc>
        <w:tc>
          <w:tcPr>
            <w:tcW w:w="1134" w:type="dxa"/>
            <w:vMerge w:val="restart"/>
            <w:vAlign w:val="center"/>
            <w:hideMark/>
          </w:tcPr>
          <w:p w14:paraId="1F6E8846" w14:textId="75E424EE" w:rsidR="006C5A81" w:rsidRPr="000C792B" w:rsidRDefault="006C5A81" w:rsidP="006C5A81">
            <w:pPr>
              <w:pStyle w:val="TAC"/>
            </w:pPr>
            <w:r w:rsidRPr="000C792B">
              <w:t>≥ 24</w:t>
            </w:r>
          </w:p>
        </w:tc>
        <w:tc>
          <w:tcPr>
            <w:tcW w:w="1367" w:type="dxa"/>
            <w:vMerge w:val="restart"/>
            <w:vAlign w:val="center"/>
            <w:hideMark/>
          </w:tcPr>
          <w:p w14:paraId="6E6EB813" w14:textId="0C8E367F"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099382" w14:textId="77777777" w:rsidR="006C5A81" w:rsidRDefault="006C5A81" w:rsidP="006C5A81">
            <w:pPr>
              <w:pStyle w:val="TAC"/>
              <w:rPr>
                <w:szCs w:val="18"/>
              </w:rPr>
            </w:pPr>
            <w:r>
              <w:rPr>
                <w:szCs w:val="18"/>
              </w:rPr>
              <w:t>NR_FDD_FR1_A, NR_TDD_FR1_A,</w:t>
            </w:r>
          </w:p>
          <w:p w14:paraId="0111F5B3" w14:textId="056CAA3D"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6C5A81" w:rsidRPr="000C792B" w:rsidRDefault="006C5A81" w:rsidP="006C5A81">
            <w:pPr>
              <w:pStyle w:val="TAC"/>
            </w:pPr>
            <w:r>
              <w:t>-127</w:t>
            </w:r>
          </w:p>
        </w:tc>
        <w:tc>
          <w:tcPr>
            <w:tcW w:w="1275" w:type="dxa"/>
            <w:vAlign w:val="center"/>
            <w:hideMark/>
          </w:tcPr>
          <w:p w14:paraId="3B0F4964" w14:textId="77777777" w:rsidR="006C5A81" w:rsidRPr="000C792B" w:rsidRDefault="006C5A81" w:rsidP="006C5A81">
            <w:pPr>
              <w:pStyle w:val="TAC"/>
            </w:pPr>
            <w:r w:rsidRPr="000C792B">
              <w:t>-50</w:t>
            </w:r>
          </w:p>
        </w:tc>
      </w:tr>
      <w:tr w:rsidR="006C5A81"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6C5A81" w:rsidRPr="000C792B" w:rsidRDefault="006C5A81" w:rsidP="006C5A81">
            <w:pPr>
              <w:pStyle w:val="TAC"/>
            </w:pPr>
          </w:p>
        </w:tc>
        <w:tc>
          <w:tcPr>
            <w:tcW w:w="1163" w:type="dxa"/>
            <w:vMerge/>
            <w:vAlign w:val="center"/>
            <w:hideMark/>
          </w:tcPr>
          <w:p w14:paraId="4FAEE48B" w14:textId="77777777" w:rsidR="006C5A81" w:rsidRPr="000C792B" w:rsidRDefault="006C5A81" w:rsidP="006C5A81">
            <w:pPr>
              <w:pStyle w:val="TAC"/>
              <w:rPr>
                <w:lang w:val="sv-SE"/>
              </w:rPr>
            </w:pPr>
          </w:p>
        </w:tc>
        <w:tc>
          <w:tcPr>
            <w:tcW w:w="992" w:type="dxa"/>
            <w:vMerge/>
            <w:vAlign w:val="center"/>
            <w:hideMark/>
          </w:tcPr>
          <w:p w14:paraId="03827CB8" w14:textId="77777777" w:rsidR="006C5A81" w:rsidRPr="000C792B" w:rsidRDefault="006C5A81" w:rsidP="006C5A81">
            <w:pPr>
              <w:pStyle w:val="TAC"/>
              <w:rPr>
                <w:lang w:val="sv-SE"/>
              </w:rPr>
            </w:pPr>
          </w:p>
        </w:tc>
        <w:tc>
          <w:tcPr>
            <w:tcW w:w="1134" w:type="dxa"/>
            <w:vMerge/>
            <w:vAlign w:val="center"/>
            <w:hideMark/>
          </w:tcPr>
          <w:p w14:paraId="3FF7589D" w14:textId="77777777" w:rsidR="006C5A81" w:rsidRPr="000C792B" w:rsidRDefault="006C5A81" w:rsidP="006C5A81">
            <w:pPr>
              <w:pStyle w:val="TAC"/>
            </w:pPr>
          </w:p>
        </w:tc>
        <w:tc>
          <w:tcPr>
            <w:tcW w:w="1367" w:type="dxa"/>
            <w:vMerge/>
            <w:vAlign w:val="center"/>
            <w:hideMark/>
          </w:tcPr>
          <w:p w14:paraId="0F0F5A9A"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7F45513D"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6C5A81" w:rsidRPr="000C792B" w:rsidRDefault="006C5A81" w:rsidP="006C5A81">
            <w:pPr>
              <w:pStyle w:val="TAC"/>
            </w:pPr>
            <w:r>
              <w:t>-126.5</w:t>
            </w:r>
          </w:p>
        </w:tc>
        <w:tc>
          <w:tcPr>
            <w:tcW w:w="1275" w:type="dxa"/>
            <w:hideMark/>
          </w:tcPr>
          <w:p w14:paraId="2B642CA4" w14:textId="77777777" w:rsidR="006C5A81" w:rsidRPr="000C792B" w:rsidRDefault="006C5A81" w:rsidP="006C5A81">
            <w:pPr>
              <w:pStyle w:val="TAC"/>
            </w:pPr>
            <w:r w:rsidRPr="000C792B">
              <w:t>-50</w:t>
            </w:r>
          </w:p>
        </w:tc>
      </w:tr>
      <w:tr w:rsidR="006C5A81"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6C5A81" w:rsidRPr="000C792B" w:rsidRDefault="006C5A81" w:rsidP="006C5A81">
            <w:pPr>
              <w:pStyle w:val="TAC"/>
            </w:pPr>
          </w:p>
        </w:tc>
        <w:tc>
          <w:tcPr>
            <w:tcW w:w="1163" w:type="dxa"/>
            <w:vMerge/>
            <w:vAlign w:val="center"/>
            <w:hideMark/>
          </w:tcPr>
          <w:p w14:paraId="57C5F9AC" w14:textId="77777777" w:rsidR="006C5A81" w:rsidRPr="000C792B" w:rsidRDefault="006C5A81" w:rsidP="006C5A81">
            <w:pPr>
              <w:pStyle w:val="TAC"/>
              <w:rPr>
                <w:lang w:val="sv-SE"/>
              </w:rPr>
            </w:pPr>
          </w:p>
        </w:tc>
        <w:tc>
          <w:tcPr>
            <w:tcW w:w="992" w:type="dxa"/>
            <w:vMerge/>
            <w:vAlign w:val="center"/>
            <w:hideMark/>
          </w:tcPr>
          <w:p w14:paraId="61082103" w14:textId="77777777" w:rsidR="006C5A81" w:rsidRPr="000C792B" w:rsidRDefault="006C5A81" w:rsidP="006C5A81">
            <w:pPr>
              <w:pStyle w:val="TAC"/>
              <w:rPr>
                <w:lang w:val="sv-SE"/>
              </w:rPr>
            </w:pPr>
          </w:p>
        </w:tc>
        <w:tc>
          <w:tcPr>
            <w:tcW w:w="1134" w:type="dxa"/>
            <w:vMerge/>
            <w:vAlign w:val="center"/>
            <w:hideMark/>
          </w:tcPr>
          <w:p w14:paraId="0FE74EA7" w14:textId="77777777" w:rsidR="006C5A81" w:rsidRPr="000C792B" w:rsidRDefault="006C5A81" w:rsidP="006C5A81">
            <w:pPr>
              <w:pStyle w:val="TAC"/>
            </w:pPr>
          </w:p>
        </w:tc>
        <w:tc>
          <w:tcPr>
            <w:tcW w:w="1367" w:type="dxa"/>
            <w:vMerge/>
            <w:vAlign w:val="center"/>
            <w:hideMark/>
          </w:tcPr>
          <w:p w14:paraId="37C118FC"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46DC75E8"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6C5A81" w:rsidRPr="000C792B" w:rsidRDefault="006C5A81" w:rsidP="006C5A81">
            <w:pPr>
              <w:pStyle w:val="TAC"/>
            </w:pPr>
            <w:r>
              <w:t>-126</w:t>
            </w:r>
          </w:p>
        </w:tc>
        <w:tc>
          <w:tcPr>
            <w:tcW w:w="1275" w:type="dxa"/>
            <w:hideMark/>
          </w:tcPr>
          <w:p w14:paraId="513B6C40" w14:textId="77777777" w:rsidR="006C5A81" w:rsidRPr="000C792B" w:rsidRDefault="006C5A81" w:rsidP="006C5A81">
            <w:pPr>
              <w:pStyle w:val="TAC"/>
            </w:pPr>
            <w:r w:rsidRPr="000C792B">
              <w:t>-50</w:t>
            </w:r>
          </w:p>
        </w:tc>
      </w:tr>
      <w:tr w:rsidR="006C5A81"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6C5A81" w:rsidRPr="000C792B" w:rsidRDefault="006C5A81" w:rsidP="006C5A81">
            <w:pPr>
              <w:pStyle w:val="TAC"/>
            </w:pPr>
          </w:p>
        </w:tc>
        <w:tc>
          <w:tcPr>
            <w:tcW w:w="1163" w:type="dxa"/>
            <w:vMerge/>
            <w:vAlign w:val="center"/>
            <w:hideMark/>
          </w:tcPr>
          <w:p w14:paraId="15953E16" w14:textId="77777777" w:rsidR="006C5A81" w:rsidRPr="000C792B" w:rsidRDefault="006C5A81" w:rsidP="006C5A81">
            <w:pPr>
              <w:pStyle w:val="TAC"/>
              <w:rPr>
                <w:lang w:val="sv-SE"/>
              </w:rPr>
            </w:pPr>
          </w:p>
        </w:tc>
        <w:tc>
          <w:tcPr>
            <w:tcW w:w="992" w:type="dxa"/>
            <w:vMerge/>
            <w:vAlign w:val="center"/>
            <w:hideMark/>
          </w:tcPr>
          <w:p w14:paraId="197BA05F" w14:textId="77777777" w:rsidR="006C5A81" w:rsidRPr="000C792B" w:rsidRDefault="006C5A81" w:rsidP="006C5A81">
            <w:pPr>
              <w:pStyle w:val="TAC"/>
              <w:rPr>
                <w:lang w:val="sv-SE"/>
              </w:rPr>
            </w:pPr>
          </w:p>
        </w:tc>
        <w:tc>
          <w:tcPr>
            <w:tcW w:w="1134" w:type="dxa"/>
            <w:vMerge/>
            <w:vAlign w:val="center"/>
            <w:hideMark/>
          </w:tcPr>
          <w:p w14:paraId="36C41E35" w14:textId="77777777" w:rsidR="006C5A81" w:rsidRPr="000C792B" w:rsidRDefault="006C5A81" w:rsidP="006C5A81">
            <w:pPr>
              <w:pStyle w:val="TAC"/>
            </w:pPr>
          </w:p>
        </w:tc>
        <w:tc>
          <w:tcPr>
            <w:tcW w:w="1367" w:type="dxa"/>
            <w:vMerge/>
            <w:vAlign w:val="center"/>
            <w:hideMark/>
          </w:tcPr>
          <w:p w14:paraId="1CC79E0B"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3C5664ED"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6C5A81" w:rsidRPr="000C792B" w:rsidRDefault="006C5A81" w:rsidP="006C5A81">
            <w:pPr>
              <w:pStyle w:val="TAC"/>
            </w:pPr>
            <w:r>
              <w:t>-125.5</w:t>
            </w:r>
          </w:p>
        </w:tc>
        <w:tc>
          <w:tcPr>
            <w:tcW w:w="1275" w:type="dxa"/>
            <w:hideMark/>
          </w:tcPr>
          <w:p w14:paraId="343D63FD" w14:textId="77777777" w:rsidR="006C5A81" w:rsidRPr="000C792B" w:rsidRDefault="006C5A81" w:rsidP="006C5A81">
            <w:pPr>
              <w:pStyle w:val="TAC"/>
            </w:pPr>
            <w:r w:rsidRPr="000C792B">
              <w:t>-50</w:t>
            </w:r>
          </w:p>
        </w:tc>
      </w:tr>
      <w:tr w:rsidR="006C5A81"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6C5A81" w:rsidRPr="000C792B" w:rsidRDefault="006C5A81" w:rsidP="006C5A81">
            <w:pPr>
              <w:pStyle w:val="TAC"/>
            </w:pPr>
          </w:p>
        </w:tc>
        <w:tc>
          <w:tcPr>
            <w:tcW w:w="1163" w:type="dxa"/>
            <w:vMerge/>
            <w:vAlign w:val="center"/>
            <w:hideMark/>
          </w:tcPr>
          <w:p w14:paraId="5FB2F6EF" w14:textId="77777777" w:rsidR="006C5A81" w:rsidRPr="000C792B" w:rsidRDefault="006C5A81" w:rsidP="006C5A81">
            <w:pPr>
              <w:pStyle w:val="TAC"/>
              <w:rPr>
                <w:lang w:val="sv-SE"/>
              </w:rPr>
            </w:pPr>
          </w:p>
        </w:tc>
        <w:tc>
          <w:tcPr>
            <w:tcW w:w="992" w:type="dxa"/>
            <w:vMerge/>
            <w:vAlign w:val="center"/>
            <w:hideMark/>
          </w:tcPr>
          <w:p w14:paraId="6FB81EEA" w14:textId="77777777" w:rsidR="006C5A81" w:rsidRPr="000C792B" w:rsidRDefault="006C5A81" w:rsidP="006C5A81">
            <w:pPr>
              <w:pStyle w:val="TAC"/>
              <w:rPr>
                <w:lang w:val="sv-SE"/>
              </w:rPr>
            </w:pPr>
          </w:p>
        </w:tc>
        <w:tc>
          <w:tcPr>
            <w:tcW w:w="1134" w:type="dxa"/>
            <w:vMerge/>
            <w:vAlign w:val="center"/>
            <w:hideMark/>
          </w:tcPr>
          <w:p w14:paraId="0586ED06" w14:textId="77777777" w:rsidR="006C5A81" w:rsidRPr="000C792B" w:rsidRDefault="006C5A81" w:rsidP="006C5A81">
            <w:pPr>
              <w:pStyle w:val="TAC"/>
            </w:pPr>
          </w:p>
        </w:tc>
        <w:tc>
          <w:tcPr>
            <w:tcW w:w="1367" w:type="dxa"/>
            <w:vMerge/>
            <w:vAlign w:val="center"/>
            <w:hideMark/>
          </w:tcPr>
          <w:p w14:paraId="243FB5F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6DE86DF8"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6C5A81" w:rsidRPr="000C792B" w:rsidRDefault="006C5A81" w:rsidP="006C5A81">
            <w:pPr>
              <w:pStyle w:val="TAC"/>
            </w:pPr>
            <w:r>
              <w:t>-125</w:t>
            </w:r>
          </w:p>
        </w:tc>
        <w:tc>
          <w:tcPr>
            <w:tcW w:w="1275" w:type="dxa"/>
            <w:hideMark/>
          </w:tcPr>
          <w:p w14:paraId="0094C1CF" w14:textId="77777777" w:rsidR="006C5A81" w:rsidRPr="000C792B" w:rsidRDefault="006C5A81" w:rsidP="006C5A81">
            <w:pPr>
              <w:pStyle w:val="TAC"/>
            </w:pPr>
            <w:r w:rsidRPr="000C792B">
              <w:t>-50</w:t>
            </w:r>
          </w:p>
        </w:tc>
      </w:tr>
      <w:tr w:rsidR="006C5A81"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6C5A81" w:rsidRPr="000C792B" w:rsidRDefault="006C5A81" w:rsidP="006C5A81">
            <w:pPr>
              <w:pStyle w:val="TAC"/>
            </w:pPr>
          </w:p>
        </w:tc>
        <w:tc>
          <w:tcPr>
            <w:tcW w:w="1163" w:type="dxa"/>
            <w:vMerge/>
            <w:vAlign w:val="center"/>
            <w:hideMark/>
          </w:tcPr>
          <w:p w14:paraId="500D0CE9" w14:textId="77777777" w:rsidR="006C5A81" w:rsidRPr="000C792B" w:rsidRDefault="006C5A81" w:rsidP="006C5A81">
            <w:pPr>
              <w:pStyle w:val="TAC"/>
              <w:rPr>
                <w:lang w:val="sv-SE"/>
              </w:rPr>
            </w:pPr>
          </w:p>
        </w:tc>
        <w:tc>
          <w:tcPr>
            <w:tcW w:w="992" w:type="dxa"/>
            <w:vMerge/>
            <w:vAlign w:val="center"/>
            <w:hideMark/>
          </w:tcPr>
          <w:p w14:paraId="1FB53205" w14:textId="77777777" w:rsidR="006C5A81" w:rsidRPr="000C792B" w:rsidRDefault="006C5A81" w:rsidP="006C5A81">
            <w:pPr>
              <w:pStyle w:val="TAC"/>
              <w:rPr>
                <w:lang w:val="sv-SE"/>
              </w:rPr>
            </w:pPr>
          </w:p>
        </w:tc>
        <w:tc>
          <w:tcPr>
            <w:tcW w:w="1134" w:type="dxa"/>
            <w:vMerge/>
            <w:vAlign w:val="center"/>
            <w:hideMark/>
          </w:tcPr>
          <w:p w14:paraId="054CA876" w14:textId="77777777" w:rsidR="006C5A81" w:rsidRPr="000C792B" w:rsidRDefault="006C5A81" w:rsidP="006C5A81">
            <w:pPr>
              <w:pStyle w:val="TAC"/>
            </w:pPr>
          </w:p>
        </w:tc>
        <w:tc>
          <w:tcPr>
            <w:tcW w:w="1367" w:type="dxa"/>
            <w:vMerge/>
            <w:vAlign w:val="center"/>
            <w:hideMark/>
          </w:tcPr>
          <w:p w14:paraId="68E764A5"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224551CF" w:rsidR="006C5A81" w:rsidRPr="000C792B" w:rsidRDefault="006C5A81" w:rsidP="006C5A81">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6C5A81" w:rsidRPr="000C792B" w:rsidRDefault="006C5A81" w:rsidP="006C5A81">
            <w:pPr>
              <w:pStyle w:val="TAC"/>
            </w:pPr>
            <w:r>
              <w:t>-124.5</w:t>
            </w:r>
          </w:p>
        </w:tc>
        <w:tc>
          <w:tcPr>
            <w:tcW w:w="1275" w:type="dxa"/>
            <w:hideMark/>
          </w:tcPr>
          <w:p w14:paraId="79A73FE8" w14:textId="77777777" w:rsidR="006C5A81" w:rsidRPr="000C792B" w:rsidRDefault="006C5A81" w:rsidP="006C5A81">
            <w:pPr>
              <w:pStyle w:val="TAC"/>
            </w:pPr>
            <w:r w:rsidRPr="000C792B">
              <w:t>-50</w:t>
            </w:r>
          </w:p>
        </w:tc>
      </w:tr>
      <w:tr w:rsidR="006C5A81"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6C5A81" w:rsidRPr="000C792B" w:rsidRDefault="006C5A81" w:rsidP="006C5A81">
            <w:pPr>
              <w:pStyle w:val="TAC"/>
            </w:pPr>
          </w:p>
        </w:tc>
        <w:tc>
          <w:tcPr>
            <w:tcW w:w="1163" w:type="dxa"/>
            <w:vMerge/>
            <w:vAlign w:val="center"/>
            <w:hideMark/>
          </w:tcPr>
          <w:p w14:paraId="4665BEF9" w14:textId="77777777" w:rsidR="006C5A81" w:rsidRPr="000C792B" w:rsidRDefault="006C5A81" w:rsidP="006C5A81">
            <w:pPr>
              <w:pStyle w:val="TAC"/>
              <w:rPr>
                <w:lang w:val="sv-SE"/>
              </w:rPr>
            </w:pPr>
          </w:p>
        </w:tc>
        <w:tc>
          <w:tcPr>
            <w:tcW w:w="992" w:type="dxa"/>
            <w:vMerge/>
            <w:vAlign w:val="center"/>
            <w:hideMark/>
          </w:tcPr>
          <w:p w14:paraId="485C225C" w14:textId="77777777" w:rsidR="006C5A81" w:rsidRPr="000C792B" w:rsidRDefault="006C5A81" w:rsidP="006C5A81">
            <w:pPr>
              <w:pStyle w:val="TAC"/>
              <w:rPr>
                <w:lang w:val="sv-SE"/>
              </w:rPr>
            </w:pPr>
          </w:p>
        </w:tc>
        <w:tc>
          <w:tcPr>
            <w:tcW w:w="1134" w:type="dxa"/>
            <w:vMerge/>
            <w:vAlign w:val="center"/>
            <w:hideMark/>
          </w:tcPr>
          <w:p w14:paraId="119EFD57" w14:textId="77777777" w:rsidR="006C5A81" w:rsidRPr="000C792B" w:rsidRDefault="006C5A81" w:rsidP="006C5A81">
            <w:pPr>
              <w:pStyle w:val="TAC"/>
            </w:pPr>
          </w:p>
        </w:tc>
        <w:tc>
          <w:tcPr>
            <w:tcW w:w="1367" w:type="dxa"/>
            <w:vMerge/>
            <w:vAlign w:val="center"/>
            <w:hideMark/>
          </w:tcPr>
          <w:p w14:paraId="1B69A4E3"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7DD9B543" w:rsidR="006C5A81" w:rsidRPr="000C792B" w:rsidRDefault="006C5A81" w:rsidP="006C5A81">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6C5A81" w:rsidRPr="000C792B" w:rsidRDefault="006C5A81" w:rsidP="006C5A81">
            <w:pPr>
              <w:pStyle w:val="TAC"/>
            </w:pPr>
            <w:r>
              <w:t>-124</w:t>
            </w:r>
          </w:p>
        </w:tc>
        <w:tc>
          <w:tcPr>
            <w:tcW w:w="1275" w:type="dxa"/>
            <w:hideMark/>
          </w:tcPr>
          <w:p w14:paraId="1387DEC5" w14:textId="77777777" w:rsidR="006C5A81" w:rsidRPr="000C792B" w:rsidRDefault="006C5A81" w:rsidP="006C5A81">
            <w:pPr>
              <w:pStyle w:val="TAC"/>
            </w:pPr>
            <w:r w:rsidRPr="000C792B">
              <w:t>-50</w:t>
            </w:r>
          </w:p>
        </w:tc>
      </w:tr>
      <w:tr w:rsidR="006C5A81"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6C5A81" w:rsidRPr="000C792B" w:rsidRDefault="006C5A81" w:rsidP="006C5A81">
            <w:pPr>
              <w:pStyle w:val="TAC"/>
            </w:pPr>
          </w:p>
        </w:tc>
        <w:tc>
          <w:tcPr>
            <w:tcW w:w="1163" w:type="dxa"/>
            <w:vMerge/>
            <w:vAlign w:val="center"/>
            <w:hideMark/>
          </w:tcPr>
          <w:p w14:paraId="03B24DD4" w14:textId="77777777" w:rsidR="006C5A81" w:rsidRPr="000C792B" w:rsidRDefault="006C5A81" w:rsidP="006C5A81">
            <w:pPr>
              <w:pStyle w:val="TAC"/>
              <w:rPr>
                <w:lang w:val="sv-SE"/>
              </w:rPr>
            </w:pPr>
          </w:p>
        </w:tc>
        <w:tc>
          <w:tcPr>
            <w:tcW w:w="992" w:type="dxa"/>
            <w:vMerge/>
            <w:vAlign w:val="center"/>
            <w:hideMark/>
          </w:tcPr>
          <w:p w14:paraId="6A60795B" w14:textId="77777777" w:rsidR="006C5A81" w:rsidRPr="000C792B" w:rsidRDefault="006C5A81" w:rsidP="006C5A81">
            <w:pPr>
              <w:pStyle w:val="TAC"/>
              <w:rPr>
                <w:lang w:val="sv-SE"/>
              </w:rPr>
            </w:pPr>
          </w:p>
        </w:tc>
        <w:tc>
          <w:tcPr>
            <w:tcW w:w="1134" w:type="dxa"/>
            <w:vMerge/>
            <w:vAlign w:val="center"/>
            <w:hideMark/>
          </w:tcPr>
          <w:p w14:paraId="121C92DF" w14:textId="77777777" w:rsidR="006C5A81" w:rsidRPr="000C792B" w:rsidRDefault="006C5A81" w:rsidP="006C5A81">
            <w:pPr>
              <w:pStyle w:val="TAC"/>
            </w:pPr>
          </w:p>
        </w:tc>
        <w:tc>
          <w:tcPr>
            <w:tcW w:w="1367" w:type="dxa"/>
            <w:vMerge/>
            <w:vAlign w:val="center"/>
            <w:hideMark/>
          </w:tcPr>
          <w:p w14:paraId="6D3B1D52"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7497B923" w:rsidR="006C5A81" w:rsidRPr="000C792B" w:rsidRDefault="006C5A81" w:rsidP="006C5A81">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6C5A81" w:rsidRPr="000C792B" w:rsidRDefault="006C5A81" w:rsidP="006C5A81">
            <w:pPr>
              <w:pStyle w:val="TAC"/>
            </w:pPr>
            <w:r>
              <w:t>-123.5</w:t>
            </w:r>
          </w:p>
        </w:tc>
        <w:tc>
          <w:tcPr>
            <w:tcW w:w="1275" w:type="dxa"/>
            <w:hideMark/>
          </w:tcPr>
          <w:p w14:paraId="7F95DFB2" w14:textId="77777777" w:rsidR="006C5A81" w:rsidRPr="000C792B" w:rsidRDefault="006C5A81" w:rsidP="006C5A81">
            <w:pPr>
              <w:pStyle w:val="TAC"/>
            </w:pPr>
            <w:r w:rsidRPr="000C792B">
              <w:t>-50</w:t>
            </w:r>
          </w:p>
        </w:tc>
      </w:tr>
      <w:tr w:rsidR="005D100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5D1003" w:rsidRPr="000C792B" w:rsidRDefault="005D1003" w:rsidP="005D1003">
            <w:pPr>
              <w:pStyle w:val="TAC"/>
            </w:pPr>
            <w:r w:rsidRPr="000C792B">
              <w:t>140</w:t>
            </w:r>
          </w:p>
        </w:tc>
        <w:tc>
          <w:tcPr>
            <w:tcW w:w="1163" w:type="dxa"/>
            <w:vMerge/>
            <w:vAlign w:val="center"/>
            <w:hideMark/>
          </w:tcPr>
          <w:p w14:paraId="70006CAD" w14:textId="77777777" w:rsidR="005D1003" w:rsidRPr="000C792B" w:rsidRDefault="005D1003" w:rsidP="005D1003">
            <w:pPr>
              <w:pStyle w:val="TAC"/>
              <w:rPr>
                <w:lang w:val="sv-SE"/>
              </w:rPr>
            </w:pPr>
          </w:p>
        </w:tc>
        <w:tc>
          <w:tcPr>
            <w:tcW w:w="992" w:type="dxa"/>
            <w:vMerge/>
            <w:vAlign w:val="center"/>
            <w:hideMark/>
          </w:tcPr>
          <w:p w14:paraId="5B5619EA" w14:textId="77777777" w:rsidR="005D1003" w:rsidRPr="000C792B" w:rsidRDefault="005D1003" w:rsidP="005D1003">
            <w:pPr>
              <w:pStyle w:val="TAC"/>
              <w:rPr>
                <w:lang w:val="sv-SE"/>
              </w:rPr>
            </w:pPr>
          </w:p>
        </w:tc>
        <w:tc>
          <w:tcPr>
            <w:tcW w:w="1134" w:type="dxa"/>
            <w:vAlign w:val="center"/>
            <w:hideMark/>
          </w:tcPr>
          <w:p w14:paraId="112D0399" w14:textId="5A9A5D94" w:rsidR="005D1003" w:rsidRPr="000C792B" w:rsidRDefault="005D1003" w:rsidP="005D1003">
            <w:pPr>
              <w:pStyle w:val="TAC"/>
            </w:pPr>
            <w:r w:rsidRPr="000C792B">
              <w:t>≥ 52</w:t>
            </w:r>
          </w:p>
        </w:tc>
        <w:tc>
          <w:tcPr>
            <w:tcW w:w="1367" w:type="dxa"/>
            <w:vAlign w:val="center"/>
            <w:hideMark/>
          </w:tcPr>
          <w:p w14:paraId="06EFB30B" w14:textId="27CC1016" w:rsidR="005D1003" w:rsidRPr="000C792B" w:rsidRDefault="005D1003" w:rsidP="005D1003">
            <w:pPr>
              <w:pStyle w:val="TAC"/>
            </w:pPr>
            <w:r w:rsidRPr="000C792B">
              <w:t>≥ 1</w:t>
            </w:r>
          </w:p>
        </w:tc>
        <w:tc>
          <w:tcPr>
            <w:tcW w:w="2040" w:type="dxa"/>
            <w:vAlign w:val="center"/>
            <w:hideMark/>
          </w:tcPr>
          <w:p w14:paraId="34B451C9" w14:textId="77777777" w:rsidR="005D1003" w:rsidRPr="000C792B" w:rsidRDefault="005D1003" w:rsidP="005D1003">
            <w:pPr>
              <w:pStyle w:val="TAC"/>
            </w:pPr>
            <w:r w:rsidRPr="000C792B">
              <w:t>Note 6</w:t>
            </w:r>
          </w:p>
        </w:tc>
        <w:tc>
          <w:tcPr>
            <w:tcW w:w="1134" w:type="dxa"/>
            <w:vAlign w:val="center"/>
            <w:hideMark/>
          </w:tcPr>
          <w:p w14:paraId="04B26CFB" w14:textId="77777777" w:rsidR="005D1003" w:rsidRPr="000C792B" w:rsidRDefault="005D1003" w:rsidP="005D1003">
            <w:pPr>
              <w:pStyle w:val="TAC"/>
            </w:pPr>
            <w:r w:rsidRPr="000C792B">
              <w:t>Note 6</w:t>
            </w:r>
          </w:p>
        </w:tc>
        <w:tc>
          <w:tcPr>
            <w:tcW w:w="1275" w:type="dxa"/>
            <w:vAlign w:val="center"/>
            <w:hideMark/>
          </w:tcPr>
          <w:p w14:paraId="4C0B8E4F" w14:textId="77777777" w:rsidR="005D1003" w:rsidRPr="000C792B" w:rsidRDefault="005D1003" w:rsidP="005D1003">
            <w:pPr>
              <w:pStyle w:val="TAC"/>
            </w:pPr>
            <w:r w:rsidRPr="000C792B">
              <w:t>Note 6</w:t>
            </w:r>
          </w:p>
        </w:tc>
      </w:tr>
      <w:tr w:rsidR="005D100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5D1003" w:rsidRPr="000C792B" w:rsidRDefault="005D1003" w:rsidP="005D1003">
            <w:pPr>
              <w:pStyle w:val="TAC"/>
            </w:pPr>
            <w:r w:rsidRPr="000C792B">
              <w:t>86</w:t>
            </w:r>
          </w:p>
        </w:tc>
        <w:tc>
          <w:tcPr>
            <w:tcW w:w="1163" w:type="dxa"/>
            <w:vMerge/>
            <w:vAlign w:val="center"/>
            <w:hideMark/>
          </w:tcPr>
          <w:p w14:paraId="7C24E76F" w14:textId="77777777" w:rsidR="005D1003" w:rsidRPr="000C792B" w:rsidRDefault="005D1003" w:rsidP="005D1003">
            <w:pPr>
              <w:pStyle w:val="TAC"/>
              <w:rPr>
                <w:lang w:val="sv-SE"/>
              </w:rPr>
            </w:pPr>
          </w:p>
        </w:tc>
        <w:tc>
          <w:tcPr>
            <w:tcW w:w="992" w:type="dxa"/>
            <w:vMerge/>
            <w:vAlign w:val="center"/>
            <w:hideMark/>
          </w:tcPr>
          <w:p w14:paraId="2ECF85A9" w14:textId="77777777" w:rsidR="005D1003" w:rsidRPr="000C792B" w:rsidRDefault="005D1003" w:rsidP="005D1003">
            <w:pPr>
              <w:pStyle w:val="TAC"/>
              <w:rPr>
                <w:lang w:val="sv-SE"/>
              </w:rPr>
            </w:pPr>
          </w:p>
        </w:tc>
        <w:tc>
          <w:tcPr>
            <w:tcW w:w="1134" w:type="dxa"/>
            <w:vAlign w:val="center"/>
            <w:hideMark/>
          </w:tcPr>
          <w:p w14:paraId="6A477371" w14:textId="5A6B33F8" w:rsidR="005D1003" w:rsidRPr="000C792B" w:rsidRDefault="005D1003" w:rsidP="005D1003">
            <w:pPr>
              <w:pStyle w:val="TAC"/>
            </w:pPr>
            <w:r w:rsidRPr="000C792B">
              <w:t>≥ 104</w:t>
            </w:r>
          </w:p>
        </w:tc>
        <w:tc>
          <w:tcPr>
            <w:tcW w:w="1367" w:type="dxa"/>
            <w:vAlign w:val="center"/>
            <w:hideMark/>
          </w:tcPr>
          <w:p w14:paraId="5224A817" w14:textId="1A071455" w:rsidR="005D1003" w:rsidRPr="000C792B" w:rsidRDefault="005D1003" w:rsidP="005D1003">
            <w:pPr>
              <w:pStyle w:val="TAC"/>
            </w:pPr>
            <w:r w:rsidRPr="000C792B">
              <w:t>≥ 1</w:t>
            </w:r>
          </w:p>
        </w:tc>
        <w:tc>
          <w:tcPr>
            <w:tcW w:w="2040" w:type="dxa"/>
            <w:vAlign w:val="center"/>
            <w:hideMark/>
          </w:tcPr>
          <w:p w14:paraId="635165BA" w14:textId="77777777" w:rsidR="005D1003" w:rsidRPr="000C792B" w:rsidRDefault="005D1003" w:rsidP="005D1003">
            <w:pPr>
              <w:pStyle w:val="TAC"/>
            </w:pPr>
            <w:r w:rsidRPr="000C792B">
              <w:t>Note 6</w:t>
            </w:r>
          </w:p>
        </w:tc>
        <w:tc>
          <w:tcPr>
            <w:tcW w:w="1134" w:type="dxa"/>
            <w:vAlign w:val="center"/>
            <w:hideMark/>
          </w:tcPr>
          <w:p w14:paraId="44B87593" w14:textId="77777777" w:rsidR="005D1003" w:rsidRPr="000C792B" w:rsidRDefault="005D1003" w:rsidP="005D1003">
            <w:pPr>
              <w:pStyle w:val="TAC"/>
            </w:pPr>
            <w:r w:rsidRPr="000C792B">
              <w:t>Note 6</w:t>
            </w:r>
          </w:p>
        </w:tc>
        <w:tc>
          <w:tcPr>
            <w:tcW w:w="1275" w:type="dxa"/>
            <w:vAlign w:val="center"/>
            <w:hideMark/>
          </w:tcPr>
          <w:p w14:paraId="73835C8B" w14:textId="77777777" w:rsidR="005D1003" w:rsidRPr="000C792B" w:rsidRDefault="005D1003" w:rsidP="005D1003">
            <w:pPr>
              <w:pStyle w:val="TAC"/>
            </w:pPr>
            <w:r w:rsidRPr="000C792B">
              <w:t>Note 6</w:t>
            </w:r>
          </w:p>
        </w:tc>
      </w:tr>
      <w:tr w:rsidR="006C5A81"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6C5A81" w:rsidRPr="000C792B" w:rsidRDefault="006C5A81" w:rsidP="006C5A81">
            <w:pPr>
              <w:pStyle w:val="TAC"/>
            </w:pPr>
            <w:r w:rsidRPr="002B4D79">
              <w:t>118</w:t>
            </w:r>
          </w:p>
        </w:tc>
        <w:tc>
          <w:tcPr>
            <w:tcW w:w="1163" w:type="dxa"/>
            <w:vMerge/>
            <w:vAlign w:val="center"/>
            <w:hideMark/>
          </w:tcPr>
          <w:p w14:paraId="22F68725" w14:textId="77777777" w:rsidR="006C5A81" w:rsidRPr="000C792B" w:rsidRDefault="006C5A81" w:rsidP="006C5A81">
            <w:pPr>
              <w:pStyle w:val="TAC"/>
              <w:rPr>
                <w:lang w:val="sv-SE"/>
              </w:rPr>
            </w:pPr>
          </w:p>
        </w:tc>
        <w:tc>
          <w:tcPr>
            <w:tcW w:w="992" w:type="dxa"/>
            <w:vMerge w:val="restart"/>
            <w:vAlign w:val="center"/>
            <w:hideMark/>
          </w:tcPr>
          <w:p w14:paraId="66AB590D" w14:textId="77777777" w:rsidR="006C5A81" w:rsidRPr="000C792B" w:rsidRDefault="006C5A81" w:rsidP="006C5A81">
            <w:pPr>
              <w:pStyle w:val="TAC"/>
              <w:rPr>
                <w:lang w:val="sv-SE"/>
              </w:rPr>
            </w:pPr>
            <w:r w:rsidRPr="000C792B">
              <w:rPr>
                <w:lang w:val="sv-SE"/>
              </w:rPr>
              <w:t>30</w:t>
            </w:r>
          </w:p>
        </w:tc>
        <w:tc>
          <w:tcPr>
            <w:tcW w:w="1134" w:type="dxa"/>
            <w:vMerge w:val="restart"/>
            <w:vAlign w:val="center"/>
            <w:hideMark/>
          </w:tcPr>
          <w:p w14:paraId="568433EB" w14:textId="0EBC9CE5" w:rsidR="006C5A81" w:rsidRPr="000C792B" w:rsidRDefault="006C5A81" w:rsidP="006C5A81">
            <w:pPr>
              <w:pStyle w:val="TAC"/>
            </w:pPr>
            <w:r w:rsidRPr="000C792B">
              <w:t>≥ 24</w:t>
            </w:r>
          </w:p>
        </w:tc>
        <w:tc>
          <w:tcPr>
            <w:tcW w:w="1367" w:type="dxa"/>
            <w:vMerge w:val="restart"/>
            <w:vAlign w:val="center"/>
            <w:hideMark/>
          </w:tcPr>
          <w:p w14:paraId="28C8A34D" w14:textId="2DE40177"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E38D562" w14:textId="77777777" w:rsidR="006C5A81" w:rsidRDefault="006C5A81" w:rsidP="006C5A81">
            <w:pPr>
              <w:pStyle w:val="TAC"/>
              <w:rPr>
                <w:szCs w:val="18"/>
              </w:rPr>
            </w:pPr>
            <w:r>
              <w:rPr>
                <w:szCs w:val="18"/>
              </w:rPr>
              <w:t>NR_FDD_FR1_A, NR_TDD_FR1_A,</w:t>
            </w:r>
          </w:p>
          <w:p w14:paraId="52B32517" w14:textId="155EFB01"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6C5A81" w:rsidRPr="000C792B" w:rsidRDefault="006C5A81" w:rsidP="006C5A81">
            <w:pPr>
              <w:pStyle w:val="TAC"/>
            </w:pPr>
            <w:r>
              <w:t>-124</w:t>
            </w:r>
          </w:p>
        </w:tc>
        <w:tc>
          <w:tcPr>
            <w:tcW w:w="1275" w:type="dxa"/>
            <w:vAlign w:val="center"/>
            <w:hideMark/>
          </w:tcPr>
          <w:p w14:paraId="2812CF66" w14:textId="77777777" w:rsidR="006C5A81" w:rsidRPr="000C792B" w:rsidRDefault="006C5A81" w:rsidP="006C5A81">
            <w:pPr>
              <w:pStyle w:val="TAC"/>
            </w:pPr>
            <w:r w:rsidRPr="000C792B">
              <w:t>-50</w:t>
            </w:r>
          </w:p>
        </w:tc>
      </w:tr>
      <w:tr w:rsidR="006C5A81"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6C5A81" w:rsidRPr="000C792B" w:rsidRDefault="006C5A81" w:rsidP="006C5A81">
            <w:pPr>
              <w:pStyle w:val="TAC"/>
            </w:pPr>
          </w:p>
        </w:tc>
        <w:tc>
          <w:tcPr>
            <w:tcW w:w="1163" w:type="dxa"/>
            <w:vMerge/>
            <w:vAlign w:val="center"/>
            <w:hideMark/>
          </w:tcPr>
          <w:p w14:paraId="3F6D4C88" w14:textId="77777777" w:rsidR="006C5A81" w:rsidRPr="000C792B" w:rsidRDefault="006C5A81" w:rsidP="006C5A81">
            <w:pPr>
              <w:pStyle w:val="TAC"/>
              <w:rPr>
                <w:lang w:val="sv-SE"/>
              </w:rPr>
            </w:pPr>
          </w:p>
        </w:tc>
        <w:tc>
          <w:tcPr>
            <w:tcW w:w="992" w:type="dxa"/>
            <w:vMerge/>
            <w:vAlign w:val="center"/>
            <w:hideMark/>
          </w:tcPr>
          <w:p w14:paraId="5F1DC855" w14:textId="77777777" w:rsidR="006C5A81" w:rsidRPr="000C792B" w:rsidRDefault="006C5A81" w:rsidP="006C5A81">
            <w:pPr>
              <w:pStyle w:val="TAC"/>
              <w:rPr>
                <w:lang w:val="sv-SE"/>
              </w:rPr>
            </w:pPr>
          </w:p>
        </w:tc>
        <w:tc>
          <w:tcPr>
            <w:tcW w:w="1134" w:type="dxa"/>
            <w:vMerge/>
            <w:vAlign w:val="center"/>
            <w:hideMark/>
          </w:tcPr>
          <w:p w14:paraId="149B574C" w14:textId="77777777" w:rsidR="006C5A81" w:rsidRPr="000C792B" w:rsidRDefault="006C5A81" w:rsidP="006C5A81">
            <w:pPr>
              <w:pStyle w:val="TAC"/>
            </w:pPr>
          </w:p>
        </w:tc>
        <w:tc>
          <w:tcPr>
            <w:tcW w:w="1367" w:type="dxa"/>
            <w:vMerge/>
            <w:vAlign w:val="center"/>
            <w:hideMark/>
          </w:tcPr>
          <w:p w14:paraId="2670C019"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02887670"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6C5A81" w:rsidRPr="000C792B" w:rsidRDefault="006C5A81" w:rsidP="006C5A81">
            <w:pPr>
              <w:pStyle w:val="TAC"/>
            </w:pPr>
            <w:r>
              <w:t>-123.5</w:t>
            </w:r>
          </w:p>
        </w:tc>
        <w:tc>
          <w:tcPr>
            <w:tcW w:w="1275" w:type="dxa"/>
            <w:hideMark/>
          </w:tcPr>
          <w:p w14:paraId="5A627BF2" w14:textId="77777777" w:rsidR="006C5A81" w:rsidRPr="000C792B" w:rsidRDefault="006C5A81" w:rsidP="006C5A81">
            <w:pPr>
              <w:pStyle w:val="TAC"/>
            </w:pPr>
            <w:r w:rsidRPr="000C792B">
              <w:t>-50</w:t>
            </w:r>
          </w:p>
        </w:tc>
      </w:tr>
      <w:tr w:rsidR="006C5A81"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6C5A81" w:rsidRPr="000C792B" w:rsidRDefault="006C5A81" w:rsidP="006C5A81">
            <w:pPr>
              <w:pStyle w:val="TAC"/>
            </w:pPr>
          </w:p>
        </w:tc>
        <w:tc>
          <w:tcPr>
            <w:tcW w:w="1163" w:type="dxa"/>
            <w:vMerge/>
            <w:vAlign w:val="center"/>
            <w:hideMark/>
          </w:tcPr>
          <w:p w14:paraId="731CA946" w14:textId="77777777" w:rsidR="006C5A81" w:rsidRPr="000C792B" w:rsidRDefault="006C5A81" w:rsidP="006C5A81">
            <w:pPr>
              <w:pStyle w:val="TAC"/>
              <w:rPr>
                <w:lang w:val="sv-SE"/>
              </w:rPr>
            </w:pPr>
          </w:p>
        </w:tc>
        <w:tc>
          <w:tcPr>
            <w:tcW w:w="992" w:type="dxa"/>
            <w:vMerge/>
            <w:vAlign w:val="center"/>
            <w:hideMark/>
          </w:tcPr>
          <w:p w14:paraId="2D96E3D5" w14:textId="77777777" w:rsidR="006C5A81" w:rsidRPr="000C792B" w:rsidRDefault="006C5A81" w:rsidP="006C5A81">
            <w:pPr>
              <w:pStyle w:val="TAC"/>
              <w:rPr>
                <w:lang w:val="sv-SE"/>
              </w:rPr>
            </w:pPr>
          </w:p>
        </w:tc>
        <w:tc>
          <w:tcPr>
            <w:tcW w:w="1134" w:type="dxa"/>
            <w:vMerge/>
            <w:vAlign w:val="center"/>
            <w:hideMark/>
          </w:tcPr>
          <w:p w14:paraId="10AF3088" w14:textId="77777777" w:rsidR="006C5A81" w:rsidRPr="000C792B" w:rsidRDefault="006C5A81" w:rsidP="006C5A81">
            <w:pPr>
              <w:pStyle w:val="TAC"/>
            </w:pPr>
          </w:p>
        </w:tc>
        <w:tc>
          <w:tcPr>
            <w:tcW w:w="1367" w:type="dxa"/>
            <w:vMerge/>
            <w:vAlign w:val="center"/>
            <w:hideMark/>
          </w:tcPr>
          <w:p w14:paraId="2BE59631"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1AA4D83F"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6C5A81" w:rsidRPr="000C792B" w:rsidRDefault="006C5A81" w:rsidP="006C5A81">
            <w:pPr>
              <w:pStyle w:val="TAC"/>
            </w:pPr>
            <w:r>
              <w:t>-123</w:t>
            </w:r>
          </w:p>
        </w:tc>
        <w:tc>
          <w:tcPr>
            <w:tcW w:w="1275" w:type="dxa"/>
            <w:hideMark/>
          </w:tcPr>
          <w:p w14:paraId="199BC2DB" w14:textId="77777777" w:rsidR="006C5A81" w:rsidRPr="000C792B" w:rsidRDefault="006C5A81" w:rsidP="006C5A81">
            <w:pPr>
              <w:pStyle w:val="TAC"/>
            </w:pPr>
            <w:r w:rsidRPr="000C792B">
              <w:t>-50</w:t>
            </w:r>
          </w:p>
        </w:tc>
      </w:tr>
      <w:tr w:rsidR="006C5A81"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6C5A81" w:rsidRPr="000C792B" w:rsidRDefault="006C5A81" w:rsidP="006C5A81">
            <w:pPr>
              <w:pStyle w:val="TAC"/>
            </w:pPr>
          </w:p>
        </w:tc>
        <w:tc>
          <w:tcPr>
            <w:tcW w:w="1163" w:type="dxa"/>
            <w:vMerge/>
            <w:vAlign w:val="center"/>
            <w:hideMark/>
          </w:tcPr>
          <w:p w14:paraId="225805FF" w14:textId="77777777" w:rsidR="006C5A81" w:rsidRPr="000C792B" w:rsidRDefault="006C5A81" w:rsidP="006C5A81">
            <w:pPr>
              <w:pStyle w:val="TAC"/>
              <w:rPr>
                <w:lang w:val="sv-SE"/>
              </w:rPr>
            </w:pPr>
          </w:p>
        </w:tc>
        <w:tc>
          <w:tcPr>
            <w:tcW w:w="992" w:type="dxa"/>
            <w:vMerge/>
            <w:vAlign w:val="center"/>
            <w:hideMark/>
          </w:tcPr>
          <w:p w14:paraId="25EADB2F" w14:textId="77777777" w:rsidR="006C5A81" w:rsidRPr="000C792B" w:rsidRDefault="006C5A81" w:rsidP="006C5A81">
            <w:pPr>
              <w:pStyle w:val="TAC"/>
              <w:rPr>
                <w:lang w:val="sv-SE"/>
              </w:rPr>
            </w:pPr>
          </w:p>
        </w:tc>
        <w:tc>
          <w:tcPr>
            <w:tcW w:w="1134" w:type="dxa"/>
            <w:vMerge/>
            <w:vAlign w:val="center"/>
            <w:hideMark/>
          </w:tcPr>
          <w:p w14:paraId="3DE761DB" w14:textId="77777777" w:rsidR="006C5A81" w:rsidRPr="000C792B" w:rsidRDefault="006C5A81" w:rsidP="006C5A81">
            <w:pPr>
              <w:pStyle w:val="TAC"/>
            </w:pPr>
          </w:p>
        </w:tc>
        <w:tc>
          <w:tcPr>
            <w:tcW w:w="1367" w:type="dxa"/>
            <w:vMerge/>
            <w:vAlign w:val="center"/>
            <w:hideMark/>
          </w:tcPr>
          <w:p w14:paraId="70A1E8D8"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043DB81F"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6C5A81" w:rsidRPr="000C792B" w:rsidRDefault="006C5A81" w:rsidP="006C5A81">
            <w:pPr>
              <w:pStyle w:val="TAC"/>
            </w:pPr>
            <w:r>
              <w:t>-122.5</w:t>
            </w:r>
          </w:p>
        </w:tc>
        <w:tc>
          <w:tcPr>
            <w:tcW w:w="1275" w:type="dxa"/>
            <w:hideMark/>
          </w:tcPr>
          <w:p w14:paraId="6EC256CE" w14:textId="77777777" w:rsidR="006C5A81" w:rsidRPr="000C792B" w:rsidRDefault="006C5A81" w:rsidP="006C5A81">
            <w:pPr>
              <w:pStyle w:val="TAC"/>
            </w:pPr>
            <w:r w:rsidRPr="000C792B">
              <w:t>-50</w:t>
            </w:r>
          </w:p>
        </w:tc>
      </w:tr>
      <w:tr w:rsidR="006C5A81"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6C5A81" w:rsidRPr="000C792B" w:rsidRDefault="006C5A81" w:rsidP="006C5A81">
            <w:pPr>
              <w:pStyle w:val="TAC"/>
            </w:pPr>
          </w:p>
        </w:tc>
        <w:tc>
          <w:tcPr>
            <w:tcW w:w="1163" w:type="dxa"/>
            <w:vMerge/>
            <w:vAlign w:val="center"/>
            <w:hideMark/>
          </w:tcPr>
          <w:p w14:paraId="1FF2FB02" w14:textId="77777777" w:rsidR="006C5A81" w:rsidRPr="000C792B" w:rsidRDefault="006C5A81" w:rsidP="006C5A81">
            <w:pPr>
              <w:pStyle w:val="TAC"/>
              <w:rPr>
                <w:lang w:val="sv-SE"/>
              </w:rPr>
            </w:pPr>
          </w:p>
        </w:tc>
        <w:tc>
          <w:tcPr>
            <w:tcW w:w="992" w:type="dxa"/>
            <w:vMerge/>
            <w:vAlign w:val="center"/>
            <w:hideMark/>
          </w:tcPr>
          <w:p w14:paraId="47942F34" w14:textId="77777777" w:rsidR="006C5A81" w:rsidRPr="000C792B" w:rsidRDefault="006C5A81" w:rsidP="006C5A81">
            <w:pPr>
              <w:pStyle w:val="TAC"/>
              <w:rPr>
                <w:lang w:val="sv-SE"/>
              </w:rPr>
            </w:pPr>
          </w:p>
        </w:tc>
        <w:tc>
          <w:tcPr>
            <w:tcW w:w="1134" w:type="dxa"/>
            <w:vMerge/>
            <w:vAlign w:val="center"/>
            <w:hideMark/>
          </w:tcPr>
          <w:p w14:paraId="1AE3AF91" w14:textId="77777777" w:rsidR="006C5A81" w:rsidRPr="000C792B" w:rsidRDefault="006C5A81" w:rsidP="006C5A81">
            <w:pPr>
              <w:pStyle w:val="TAC"/>
            </w:pPr>
          </w:p>
        </w:tc>
        <w:tc>
          <w:tcPr>
            <w:tcW w:w="1367" w:type="dxa"/>
            <w:vMerge/>
            <w:vAlign w:val="center"/>
            <w:hideMark/>
          </w:tcPr>
          <w:p w14:paraId="2BD300B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257A2E0"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6C5A81" w:rsidRPr="000C792B" w:rsidRDefault="006C5A81" w:rsidP="006C5A81">
            <w:pPr>
              <w:pStyle w:val="TAC"/>
            </w:pPr>
            <w:r>
              <w:t>-122</w:t>
            </w:r>
          </w:p>
        </w:tc>
        <w:tc>
          <w:tcPr>
            <w:tcW w:w="1275" w:type="dxa"/>
            <w:hideMark/>
          </w:tcPr>
          <w:p w14:paraId="3D8DD825" w14:textId="77777777" w:rsidR="006C5A81" w:rsidRPr="000C792B" w:rsidRDefault="006C5A81" w:rsidP="006C5A81">
            <w:pPr>
              <w:pStyle w:val="TAC"/>
            </w:pPr>
            <w:r w:rsidRPr="000C792B">
              <w:t>-50</w:t>
            </w:r>
          </w:p>
        </w:tc>
      </w:tr>
      <w:tr w:rsidR="006C5A81"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6C5A81" w:rsidRPr="000C792B" w:rsidRDefault="006C5A81" w:rsidP="006C5A81">
            <w:pPr>
              <w:pStyle w:val="TAC"/>
            </w:pPr>
          </w:p>
        </w:tc>
        <w:tc>
          <w:tcPr>
            <w:tcW w:w="1163" w:type="dxa"/>
            <w:vMerge/>
            <w:vAlign w:val="center"/>
            <w:hideMark/>
          </w:tcPr>
          <w:p w14:paraId="2F245421" w14:textId="77777777" w:rsidR="006C5A81" w:rsidRPr="000C792B" w:rsidRDefault="006C5A81" w:rsidP="006C5A81">
            <w:pPr>
              <w:pStyle w:val="TAC"/>
              <w:rPr>
                <w:lang w:val="sv-SE"/>
              </w:rPr>
            </w:pPr>
          </w:p>
        </w:tc>
        <w:tc>
          <w:tcPr>
            <w:tcW w:w="992" w:type="dxa"/>
            <w:vMerge/>
            <w:vAlign w:val="center"/>
            <w:hideMark/>
          </w:tcPr>
          <w:p w14:paraId="1FBC4112" w14:textId="77777777" w:rsidR="006C5A81" w:rsidRPr="000C792B" w:rsidRDefault="006C5A81" w:rsidP="006C5A81">
            <w:pPr>
              <w:pStyle w:val="TAC"/>
              <w:rPr>
                <w:lang w:val="sv-SE"/>
              </w:rPr>
            </w:pPr>
          </w:p>
        </w:tc>
        <w:tc>
          <w:tcPr>
            <w:tcW w:w="1134" w:type="dxa"/>
            <w:vMerge/>
            <w:vAlign w:val="center"/>
            <w:hideMark/>
          </w:tcPr>
          <w:p w14:paraId="1419032B" w14:textId="77777777" w:rsidR="006C5A81" w:rsidRPr="000C792B" w:rsidRDefault="006C5A81" w:rsidP="006C5A81">
            <w:pPr>
              <w:pStyle w:val="TAC"/>
            </w:pPr>
          </w:p>
        </w:tc>
        <w:tc>
          <w:tcPr>
            <w:tcW w:w="1367" w:type="dxa"/>
            <w:vMerge/>
            <w:vAlign w:val="center"/>
            <w:hideMark/>
          </w:tcPr>
          <w:p w14:paraId="1E9B41D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734822AA" w:rsidR="006C5A81" w:rsidRPr="000C792B" w:rsidRDefault="006C5A81" w:rsidP="006C5A81">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6C5A81" w:rsidRPr="000C792B" w:rsidRDefault="006C5A81" w:rsidP="006C5A81">
            <w:pPr>
              <w:pStyle w:val="TAC"/>
            </w:pPr>
            <w:r>
              <w:t>-121.5</w:t>
            </w:r>
          </w:p>
        </w:tc>
        <w:tc>
          <w:tcPr>
            <w:tcW w:w="1275" w:type="dxa"/>
            <w:hideMark/>
          </w:tcPr>
          <w:p w14:paraId="68B80FB3" w14:textId="77777777" w:rsidR="006C5A81" w:rsidRPr="000C792B" w:rsidRDefault="006C5A81" w:rsidP="006C5A81">
            <w:pPr>
              <w:pStyle w:val="TAC"/>
            </w:pPr>
            <w:r w:rsidRPr="000C792B">
              <w:t>-50</w:t>
            </w:r>
          </w:p>
        </w:tc>
      </w:tr>
      <w:tr w:rsidR="006C5A81"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6C5A81" w:rsidRPr="000C792B" w:rsidRDefault="006C5A81" w:rsidP="006C5A81">
            <w:pPr>
              <w:pStyle w:val="TAC"/>
            </w:pPr>
          </w:p>
        </w:tc>
        <w:tc>
          <w:tcPr>
            <w:tcW w:w="1163" w:type="dxa"/>
            <w:vMerge/>
            <w:vAlign w:val="center"/>
            <w:hideMark/>
          </w:tcPr>
          <w:p w14:paraId="62516C78" w14:textId="77777777" w:rsidR="006C5A81" w:rsidRPr="000C792B" w:rsidRDefault="006C5A81" w:rsidP="006C5A81">
            <w:pPr>
              <w:pStyle w:val="TAC"/>
              <w:rPr>
                <w:lang w:val="sv-SE"/>
              </w:rPr>
            </w:pPr>
          </w:p>
        </w:tc>
        <w:tc>
          <w:tcPr>
            <w:tcW w:w="992" w:type="dxa"/>
            <w:vMerge/>
            <w:vAlign w:val="center"/>
            <w:hideMark/>
          </w:tcPr>
          <w:p w14:paraId="68BB25BC" w14:textId="77777777" w:rsidR="006C5A81" w:rsidRPr="000C792B" w:rsidRDefault="006C5A81" w:rsidP="006C5A81">
            <w:pPr>
              <w:pStyle w:val="TAC"/>
              <w:rPr>
                <w:lang w:val="sv-SE"/>
              </w:rPr>
            </w:pPr>
          </w:p>
        </w:tc>
        <w:tc>
          <w:tcPr>
            <w:tcW w:w="1134" w:type="dxa"/>
            <w:vMerge/>
            <w:vAlign w:val="center"/>
            <w:hideMark/>
          </w:tcPr>
          <w:p w14:paraId="6EA39DF2" w14:textId="77777777" w:rsidR="006C5A81" w:rsidRPr="000C792B" w:rsidRDefault="006C5A81" w:rsidP="006C5A81">
            <w:pPr>
              <w:pStyle w:val="TAC"/>
            </w:pPr>
          </w:p>
        </w:tc>
        <w:tc>
          <w:tcPr>
            <w:tcW w:w="1367" w:type="dxa"/>
            <w:vMerge/>
            <w:vAlign w:val="center"/>
            <w:hideMark/>
          </w:tcPr>
          <w:p w14:paraId="15EF4866"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4C80287F" w:rsidR="006C5A81" w:rsidRPr="000C792B" w:rsidRDefault="006C5A81" w:rsidP="006C5A81">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6C5A81" w:rsidRPr="000C792B" w:rsidRDefault="006C5A81" w:rsidP="006C5A81">
            <w:pPr>
              <w:pStyle w:val="TAC"/>
            </w:pPr>
            <w:r>
              <w:t>-121</w:t>
            </w:r>
          </w:p>
        </w:tc>
        <w:tc>
          <w:tcPr>
            <w:tcW w:w="1275" w:type="dxa"/>
            <w:hideMark/>
          </w:tcPr>
          <w:p w14:paraId="600B7069" w14:textId="77777777" w:rsidR="006C5A81" w:rsidRPr="000C792B" w:rsidRDefault="006C5A81" w:rsidP="006C5A81">
            <w:pPr>
              <w:pStyle w:val="TAC"/>
            </w:pPr>
            <w:r w:rsidRPr="000C792B">
              <w:t>-50</w:t>
            </w:r>
          </w:p>
        </w:tc>
      </w:tr>
      <w:tr w:rsidR="006C5A81"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6C5A81" w:rsidRPr="000C792B" w:rsidRDefault="006C5A81" w:rsidP="006C5A81">
            <w:pPr>
              <w:pStyle w:val="TAC"/>
            </w:pPr>
          </w:p>
        </w:tc>
        <w:tc>
          <w:tcPr>
            <w:tcW w:w="1163" w:type="dxa"/>
            <w:vMerge/>
            <w:vAlign w:val="center"/>
            <w:hideMark/>
          </w:tcPr>
          <w:p w14:paraId="6D54A671" w14:textId="77777777" w:rsidR="006C5A81" w:rsidRPr="000C792B" w:rsidRDefault="006C5A81" w:rsidP="006C5A81">
            <w:pPr>
              <w:pStyle w:val="TAC"/>
              <w:rPr>
                <w:lang w:val="sv-SE"/>
              </w:rPr>
            </w:pPr>
          </w:p>
        </w:tc>
        <w:tc>
          <w:tcPr>
            <w:tcW w:w="992" w:type="dxa"/>
            <w:vMerge/>
            <w:vAlign w:val="center"/>
            <w:hideMark/>
          </w:tcPr>
          <w:p w14:paraId="638234B6" w14:textId="77777777" w:rsidR="006C5A81" w:rsidRPr="000C792B" w:rsidRDefault="006C5A81" w:rsidP="006C5A81">
            <w:pPr>
              <w:pStyle w:val="TAC"/>
              <w:rPr>
                <w:lang w:val="sv-SE"/>
              </w:rPr>
            </w:pPr>
          </w:p>
        </w:tc>
        <w:tc>
          <w:tcPr>
            <w:tcW w:w="1134" w:type="dxa"/>
            <w:vMerge/>
            <w:vAlign w:val="center"/>
            <w:hideMark/>
          </w:tcPr>
          <w:p w14:paraId="152D071B" w14:textId="77777777" w:rsidR="006C5A81" w:rsidRPr="000C792B" w:rsidRDefault="006C5A81" w:rsidP="006C5A81">
            <w:pPr>
              <w:pStyle w:val="TAC"/>
            </w:pPr>
          </w:p>
        </w:tc>
        <w:tc>
          <w:tcPr>
            <w:tcW w:w="1367" w:type="dxa"/>
            <w:vMerge/>
            <w:vAlign w:val="center"/>
            <w:hideMark/>
          </w:tcPr>
          <w:p w14:paraId="7B765A3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38208450" w:rsidR="006C5A81" w:rsidRPr="000C792B" w:rsidRDefault="006C5A81" w:rsidP="006C5A81">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6C5A81" w:rsidRPr="000C792B" w:rsidRDefault="006C5A81" w:rsidP="006C5A81">
            <w:pPr>
              <w:pStyle w:val="TAC"/>
            </w:pPr>
            <w:r>
              <w:t>-120.5</w:t>
            </w:r>
          </w:p>
        </w:tc>
        <w:tc>
          <w:tcPr>
            <w:tcW w:w="1275" w:type="dxa"/>
            <w:hideMark/>
          </w:tcPr>
          <w:p w14:paraId="0E325217" w14:textId="77777777" w:rsidR="006C5A81" w:rsidRPr="000C792B" w:rsidRDefault="006C5A81" w:rsidP="006C5A81">
            <w:pPr>
              <w:pStyle w:val="TAC"/>
            </w:pPr>
            <w:r w:rsidRPr="000C792B">
              <w:t>-50</w:t>
            </w:r>
          </w:p>
        </w:tc>
      </w:tr>
      <w:tr w:rsidR="005D100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5D1003" w:rsidRPr="000C792B" w:rsidRDefault="005D1003" w:rsidP="005D1003">
            <w:pPr>
              <w:pStyle w:val="TAC"/>
            </w:pPr>
            <w:r w:rsidRPr="000C792B">
              <w:t>109</w:t>
            </w:r>
          </w:p>
        </w:tc>
        <w:tc>
          <w:tcPr>
            <w:tcW w:w="1163" w:type="dxa"/>
            <w:vMerge/>
            <w:vAlign w:val="center"/>
          </w:tcPr>
          <w:p w14:paraId="098D51A5" w14:textId="77777777" w:rsidR="005D1003" w:rsidRPr="000C792B" w:rsidRDefault="005D1003" w:rsidP="005D1003">
            <w:pPr>
              <w:pStyle w:val="TAC"/>
              <w:rPr>
                <w:lang w:val="sv-SE"/>
              </w:rPr>
            </w:pPr>
          </w:p>
        </w:tc>
        <w:tc>
          <w:tcPr>
            <w:tcW w:w="992" w:type="dxa"/>
            <w:vMerge/>
            <w:vAlign w:val="center"/>
          </w:tcPr>
          <w:p w14:paraId="0D81EFED" w14:textId="77777777" w:rsidR="005D1003" w:rsidRPr="000C792B" w:rsidRDefault="005D1003" w:rsidP="005D1003">
            <w:pPr>
              <w:pStyle w:val="TAC"/>
              <w:rPr>
                <w:lang w:val="sv-SE"/>
              </w:rPr>
            </w:pPr>
          </w:p>
        </w:tc>
        <w:tc>
          <w:tcPr>
            <w:tcW w:w="1134" w:type="dxa"/>
            <w:vAlign w:val="center"/>
          </w:tcPr>
          <w:p w14:paraId="4CDE076D" w14:textId="57B6A98D" w:rsidR="005D1003" w:rsidRPr="000C792B" w:rsidRDefault="005D1003" w:rsidP="005D1003">
            <w:pPr>
              <w:pStyle w:val="TAC"/>
            </w:pPr>
            <w:r w:rsidRPr="000C792B">
              <w:t>≥ 48</w:t>
            </w:r>
          </w:p>
        </w:tc>
        <w:tc>
          <w:tcPr>
            <w:tcW w:w="1367" w:type="dxa"/>
            <w:vAlign w:val="center"/>
          </w:tcPr>
          <w:p w14:paraId="7CCFC081" w14:textId="53ECDF8F" w:rsidR="005D1003" w:rsidRPr="000C792B" w:rsidRDefault="005D1003" w:rsidP="005D1003">
            <w:pPr>
              <w:pStyle w:val="TAC"/>
            </w:pPr>
            <w:r w:rsidRPr="000C792B">
              <w:t>≥ 1</w:t>
            </w:r>
          </w:p>
        </w:tc>
        <w:tc>
          <w:tcPr>
            <w:tcW w:w="2040" w:type="dxa"/>
            <w:vAlign w:val="center"/>
          </w:tcPr>
          <w:p w14:paraId="491901E2" w14:textId="77777777" w:rsidR="005D1003" w:rsidRPr="000C792B" w:rsidRDefault="005D1003" w:rsidP="005D1003">
            <w:pPr>
              <w:pStyle w:val="TAC"/>
            </w:pPr>
            <w:r w:rsidRPr="000C792B">
              <w:t>Note 6</w:t>
            </w:r>
          </w:p>
        </w:tc>
        <w:tc>
          <w:tcPr>
            <w:tcW w:w="1134" w:type="dxa"/>
            <w:vAlign w:val="center"/>
          </w:tcPr>
          <w:p w14:paraId="5F6A2007" w14:textId="77777777" w:rsidR="005D1003" w:rsidRPr="000C792B" w:rsidRDefault="005D1003" w:rsidP="005D1003">
            <w:pPr>
              <w:pStyle w:val="TAC"/>
            </w:pPr>
            <w:r w:rsidRPr="000C792B">
              <w:t>Note 6</w:t>
            </w:r>
          </w:p>
        </w:tc>
        <w:tc>
          <w:tcPr>
            <w:tcW w:w="1275" w:type="dxa"/>
            <w:vAlign w:val="center"/>
          </w:tcPr>
          <w:p w14:paraId="055BA016" w14:textId="77777777" w:rsidR="005D1003" w:rsidRPr="000C792B" w:rsidRDefault="005D1003" w:rsidP="005D1003">
            <w:pPr>
              <w:pStyle w:val="TAC"/>
            </w:pPr>
            <w:r w:rsidRPr="000C792B">
              <w:t>Note 6</w:t>
            </w:r>
          </w:p>
        </w:tc>
      </w:tr>
      <w:tr w:rsidR="005D100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5D1003" w:rsidRPr="000C792B" w:rsidRDefault="005D1003" w:rsidP="005D1003">
            <w:pPr>
              <w:pStyle w:val="TAC"/>
            </w:pPr>
            <w:r w:rsidRPr="000C792B">
              <w:t>28</w:t>
            </w:r>
          </w:p>
        </w:tc>
        <w:tc>
          <w:tcPr>
            <w:tcW w:w="1163" w:type="dxa"/>
            <w:vMerge/>
            <w:vAlign w:val="center"/>
          </w:tcPr>
          <w:p w14:paraId="37F8E110" w14:textId="77777777" w:rsidR="005D1003" w:rsidRPr="000C792B" w:rsidRDefault="005D1003" w:rsidP="005D1003">
            <w:pPr>
              <w:pStyle w:val="TAC"/>
              <w:rPr>
                <w:lang w:val="sv-SE"/>
              </w:rPr>
            </w:pPr>
          </w:p>
        </w:tc>
        <w:tc>
          <w:tcPr>
            <w:tcW w:w="992" w:type="dxa"/>
            <w:vMerge/>
            <w:vAlign w:val="center"/>
          </w:tcPr>
          <w:p w14:paraId="61DF0245" w14:textId="77777777" w:rsidR="005D1003" w:rsidRPr="000C792B" w:rsidRDefault="005D1003" w:rsidP="005D1003">
            <w:pPr>
              <w:pStyle w:val="TAC"/>
              <w:rPr>
                <w:lang w:val="sv-SE"/>
              </w:rPr>
            </w:pPr>
          </w:p>
        </w:tc>
        <w:tc>
          <w:tcPr>
            <w:tcW w:w="1134" w:type="dxa"/>
            <w:vAlign w:val="center"/>
          </w:tcPr>
          <w:p w14:paraId="4366FAA4" w14:textId="5D87CF06" w:rsidR="005D1003" w:rsidRPr="000C792B" w:rsidRDefault="005D1003" w:rsidP="005D1003">
            <w:pPr>
              <w:pStyle w:val="TAC"/>
            </w:pPr>
            <w:r w:rsidRPr="000C792B">
              <w:t>≥ 132</w:t>
            </w:r>
          </w:p>
        </w:tc>
        <w:tc>
          <w:tcPr>
            <w:tcW w:w="1367" w:type="dxa"/>
            <w:vAlign w:val="center"/>
          </w:tcPr>
          <w:p w14:paraId="60AA3CCB" w14:textId="1F934663" w:rsidR="005D1003" w:rsidRPr="000C792B" w:rsidRDefault="005D1003" w:rsidP="005D1003">
            <w:pPr>
              <w:pStyle w:val="TAC"/>
            </w:pPr>
            <w:r w:rsidRPr="000C792B">
              <w:t>≥ 1</w:t>
            </w:r>
          </w:p>
        </w:tc>
        <w:tc>
          <w:tcPr>
            <w:tcW w:w="2040" w:type="dxa"/>
            <w:vAlign w:val="center"/>
          </w:tcPr>
          <w:p w14:paraId="7DEB2211" w14:textId="77777777" w:rsidR="005D1003" w:rsidRPr="000C792B" w:rsidRDefault="005D1003" w:rsidP="005D1003">
            <w:pPr>
              <w:pStyle w:val="TAC"/>
            </w:pPr>
            <w:r w:rsidRPr="000C792B">
              <w:t>Note 6</w:t>
            </w:r>
          </w:p>
        </w:tc>
        <w:tc>
          <w:tcPr>
            <w:tcW w:w="1134" w:type="dxa"/>
            <w:vAlign w:val="center"/>
          </w:tcPr>
          <w:p w14:paraId="4086DCB6" w14:textId="77777777" w:rsidR="005D1003" w:rsidRPr="000C792B" w:rsidRDefault="005D1003" w:rsidP="005D1003">
            <w:pPr>
              <w:pStyle w:val="TAC"/>
            </w:pPr>
            <w:r w:rsidRPr="000C792B">
              <w:t>Note 6</w:t>
            </w:r>
          </w:p>
        </w:tc>
        <w:tc>
          <w:tcPr>
            <w:tcW w:w="1275" w:type="dxa"/>
            <w:vAlign w:val="center"/>
          </w:tcPr>
          <w:p w14:paraId="10CE19BF" w14:textId="77777777" w:rsidR="005D1003" w:rsidRPr="000C792B" w:rsidRDefault="005D1003" w:rsidP="005D1003">
            <w:pPr>
              <w:pStyle w:val="TAC"/>
            </w:pPr>
            <w:r w:rsidRPr="000C792B">
              <w:t>Note 6</w:t>
            </w:r>
          </w:p>
        </w:tc>
      </w:tr>
      <w:tr w:rsidR="00E33CB0"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E33CB0" w:rsidRPr="000C792B" w:rsidRDefault="00E33CB0" w:rsidP="00E33CB0">
            <w:pPr>
              <w:pStyle w:val="TAC"/>
            </w:pPr>
            <w:r w:rsidRPr="000C792B">
              <w:t>147</w:t>
            </w:r>
          </w:p>
        </w:tc>
        <w:tc>
          <w:tcPr>
            <w:tcW w:w="1163" w:type="dxa"/>
            <w:vMerge/>
            <w:vAlign w:val="center"/>
          </w:tcPr>
          <w:p w14:paraId="595384B1" w14:textId="77777777" w:rsidR="00E33CB0" w:rsidRPr="000C792B" w:rsidRDefault="00E33CB0" w:rsidP="00E33CB0">
            <w:pPr>
              <w:pStyle w:val="TAC"/>
              <w:rPr>
                <w:lang w:val="sv-SE"/>
              </w:rPr>
            </w:pPr>
          </w:p>
        </w:tc>
        <w:tc>
          <w:tcPr>
            <w:tcW w:w="992" w:type="dxa"/>
            <w:vMerge w:val="restart"/>
            <w:vAlign w:val="center"/>
          </w:tcPr>
          <w:p w14:paraId="7416709C" w14:textId="77777777" w:rsidR="00E33CB0" w:rsidRPr="000C792B" w:rsidRDefault="00E33CB0" w:rsidP="00E33CB0">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E33CB0" w:rsidRPr="000C792B" w:rsidRDefault="00E33CB0" w:rsidP="00E33CB0">
            <w:pPr>
              <w:pStyle w:val="TAC"/>
            </w:pPr>
            <w:r w:rsidRPr="000C792B">
              <w:t>≥ 24</w:t>
            </w:r>
          </w:p>
        </w:tc>
        <w:tc>
          <w:tcPr>
            <w:tcW w:w="1367" w:type="dxa"/>
            <w:vMerge w:val="restart"/>
            <w:vAlign w:val="center"/>
          </w:tcPr>
          <w:p w14:paraId="22DC5FBE" w14:textId="1F25E95C" w:rsidR="00E33CB0" w:rsidRPr="000C792B" w:rsidRDefault="00E33CB0" w:rsidP="00E33CB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1A4B5A67" w14:textId="77777777" w:rsidR="00E33CB0" w:rsidRDefault="00E33CB0" w:rsidP="00E33CB0">
            <w:pPr>
              <w:pStyle w:val="TAC"/>
              <w:rPr>
                <w:szCs w:val="18"/>
              </w:rPr>
            </w:pPr>
            <w:r>
              <w:rPr>
                <w:szCs w:val="18"/>
              </w:rPr>
              <w:t>NR_FDD_FR1_A, NR_TDD_FR1_A,</w:t>
            </w:r>
          </w:p>
          <w:p w14:paraId="0C360017" w14:textId="57D7E813" w:rsidR="00E33CB0" w:rsidRPr="000C792B" w:rsidRDefault="00E33CB0" w:rsidP="00E33CB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E33CB0" w:rsidRPr="000C792B" w:rsidRDefault="00E33CB0" w:rsidP="00E33CB0">
            <w:pPr>
              <w:pStyle w:val="TAC"/>
            </w:pPr>
            <w:r>
              <w:t>-121</w:t>
            </w:r>
          </w:p>
        </w:tc>
        <w:tc>
          <w:tcPr>
            <w:tcW w:w="1275" w:type="dxa"/>
            <w:vAlign w:val="center"/>
          </w:tcPr>
          <w:p w14:paraId="4D244910" w14:textId="77777777" w:rsidR="00E33CB0" w:rsidRPr="000C792B" w:rsidRDefault="00E33CB0" w:rsidP="00E33CB0">
            <w:pPr>
              <w:pStyle w:val="TAC"/>
            </w:pPr>
            <w:r w:rsidRPr="000C792B">
              <w:t>-50</w:t>
            </w:r>
          </w:p>
        </w:tc>
      </w:tr>
      <w:tr w:rsidR="00E33CB0"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E33CB0" w:rsidRPr="000C792B" w:rsidRDefault="00E33CB0" w:rsidP="00E33CB0">
            <w:pPr>
              <w:pStyle w:val="TAC"/>
            </w:pPr>
          </w:p>
        </w:tc>
        <w:tc>
          <w:tcPr>
            <w:tcW w:w="1163" w:type="dxa"/>
            <w:vMerge/>
            <w:vAlign w:val="center"/>
          </w:tcPr>
          <w:p w14:paraId="328A8020" w14:textId="77777777" w:rsidR="00E33CB0" w:rsidRPr="000C792B" w:rsidRDefault="00E33CB0" w:rsidP="00E33CB0">
            <w:pPr>
              <w:pStyle w:val="TAC"/>
              <w:rPr>
                <w:lang w:val="sv-SE"/>
              </w:rPr>
            </w:pPr>
          </w:p>
        </w:tc>
        <w:tc>
          <w:tcPr>
            <w:tcW w:w="992" w:type="dxa"/>
            <w:vMerge/>
            <w:vAlign w:val="center"/>
          </w:tcPr>
          <w:p w14:paraId="06622671" w14:textId="77777777" w:rsidR="00E33CB0" w:rsidRPr="000C792B" w:rsidRDefault="00E33CB0" w:rsidP="00E33CB0">
            <w:pPr>
              <w:pStyle w:val="TAC"/>
              <w:rPr>
                <w:lang w:val="sv-SE"/>
              </w:rPr>
            </w:pPr>
          </w:p>
        </w:tc>
        <w:tc>
          <w:tcPr>
            <w:tcW w:w="1134" w:type="dxa"/>
            <w:vMerge/>
            <w:vAlign w:val="center"/>
          </w:tcPr>
          <w:p w14:paraId="7E697638" w14:textId="77777777" w:rsidR="00E33CB0" w:rsidRPr="000C792B" w:rsidRDefault="00E33CB0" w:rsidP="00E33CB0">
            <w:pPr>
              <w:pStyle w:val="TAC"/>
            </w:pPr>
          </w:p>
        </w:tc>
        <w:tc>
          <w:tcPr>
            <w:tcW w:w="1367" w:type="dxa"/>
            <w:vMerge/>
            <w:vAlign w:val="center"/>
          </w:tcPr>
          <w:p w14:paraId="2EE932E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3CBCA9AF" w:rsidR="00E33CB0" w:rsidRPr="000C792B" w:rsidRDefault="00E33CB0" w:rsidP="00E33CB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E33CB0" w:rsidRPr="000C792B" w:rsidRDefault="00E33CB0" w:rsidP="00E33CB0">
            <w:pPr>
              <w:pStyle w:val="TAC"/>
            </w:pPr>
            <w:r>
              <w:t>-120.5</w:t>
            </w:r>
          </w:p>
        </w:tc>
        <w:tc>
          <w:tcPr>
            <w:tcW w:w="1275" w:type="dxa"/>
          </w:tcPr>
          <w:p w14:paraId="115C41BE" w14:textId="77777777" w:rsidR="00E33CB0" w:rsidRPr="000C792B" w:rsidRDefault="00E33CB0" w:rsidP="00E33CB0">
            <w:pPr>
              <w:pStyle w:val="TAC"/>
            </w:pPr>
            <w:r w:rsidRPr="000C792B">
              <w:t>-50</w:t>
            </w:r>
          </w:p>
        </w:tc>
      </w:tr>
      <w:tr w:rsidR="00E33CB0"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E33CB0" w:rsidRPr="000C792B" w:rsidRDefault="00E33CB0" w:rsidP="00E33CB0">
            <w:pPr>
              <w:pStyle w:val="TAC"/>
            </w:pPr>
          </w:p>
        </w:tc>
        <w:tc>
          <w:tcPr>
            <w:tcW w:w="1163" w:type="dxa"/>
            <w:vMerge/>
            <w:vAlign w:val="center"/>
          </w:tcPr>
          <w:p w14:paraId="7E43ED72" w14:textId="77777777" w:rsidR="00E33CB0" w:rsidRPr="000C792B" w:rsidRDefault="00E33CB0" w:rsidP="00E33CB0">
            <w:pPr>
              <w:pStyle w:val="TAC"/>
              <w:rPr>
                <w:lang w:val="sv-SE"/>
              </w:rPr>
            </w:pPr>
          </w:p>
        </w:tc>
        <w:tc>
          <w:tcPr>
            <w:tcW w:w="992" w:type="dxa"/>
            <w:vMerge/>
            <w:vAlign w:val="center"/>
          </w:tcPr>
          <w:p w14:paraId="0EF92A46" w14:textId="77777777" w:rsidR="00E33CB0" w:rsidRPr="000C792B" w:rsidRDefault="00E33CB0" w:rsidP="00E33CB0">
            <w:pPr>
              <w:pStyle w:val="TAC"/>
              <w:rPr>
                <w:lang w:val="sv-SE"/>
              </w:rPr>
            </w:pPr>
          </w:p>
        </w:tc>
        <w:tc>
          <w:tcPr>
            <w:tcW w:w="1134" w:type="dxa"/>
            <w:vMerge/>
            <w:vAlign w:val="center"/>
          </w:tcPr>
          <w:p w14:paraId="07D77CA6" w14:textId="77777777" w:rsidR="00E33CB0" w:rsidRPr="000C792B" w:rsidRDefault="00E33CB0" w:rsidP="00E33CB0">
            <w:pPr>
              <w:pStyle w:val="TAC"/>
            </w:pPr>
          </w:p>
        </w:tc>
        <w:tc>
          <w:tcPr>
            <w:tcW w:w="1367" w:type="dxa"/>
            <w:vMerge/>
            <w:vAlign w:val="center"/>
          </w:tcPr>
          <w:p w14:paraId="70D5AF2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56289F1E" w:rsidR="00E33CB0" w:rsidRPr="000C792B" w:rsidRDefault="00E33CB0" w:rsidP="00E33CB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E33CB0" w:rsidRPr="000C792B" w:rsidRDefault="00E33CB0" w:rsidP="00E33CB0">
            <w:pPr>
              <w:pStyle w:val="TAC"/>
            </w:pPr>
            <w:r>
              <w:t>-120</w:t>
            </w:r>
          </w:p>
        </w:tc>
        <w:tc>
          <w:tcPr>
            <w:tcW w:w="1275" w:type="dxa"/>
          </w:tcPr>
          <w:p w14:paraId="2524B3F2" w14:textId="77777777" w:rsidR="00E33CB0" w:rsidRPr="000C792B" w:rsidRDefault="00E33CB0" w:rsidP="00E33CB0">
            <w:pPr>
              <w:pStyle w:val="TAC"/>
            </w:pPr>
            <w:r w:rsidRPr="000C792B">
              <w:t>-50</w:t>
            </w:r>
          </w:p>
        </w:tc>
      </w:tr>
      <w:tr w:rsidR="00E33CB0"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E33CB0" w:rsidRPr="000C792B" w:rsidRDefault="00E33CB0" w:rsidP="00E33CB0">
            <w:pPr>
              <w:pStyle w:val="TAC"/>
            </w:pPr>
          </w:p>
        </w:tc>
        <w:tc>
          <w:tcPr>
            <w:tcW w:w="1163" w:type="dxa"/>
            <w:vMerge/>
            <w:vAlign w:val="center"/>
          </w:tcPr>
          <w:p w14:paraId="3BA8D9CF" w14:textId="77777777" w:rsidR="00E33CB0" w:rsidRPr="000C792B" w:rsidRDefault="00E33CB0" w:rsidP="00E33CB0">
            <w:pPr>
              <w:pStyle w:val="TAC"/>
              <w:rPr>
                <w:lang w:val="sv-SE"/>
              </w:rPr>
            </w:pPr>
          </w:p>
        </w:tc>
        <w:tc>
          <w:tcPr>
            <w:tcW w:w="992" w:type="dxa"/>
            <w:vMerge/>
            <w:vAlign w:val="center"/>
          </w:tcPr>
          <w:p w14:paraId="57B8BCF4" w14:textId="77777777" w:rsidR="00E33CB0" w:rsidRPr="000C792B" w:rsidRDefault="00E33CB0" w:rsidP="00E33CB0">
            <w:pPr>
              <w:pStyle w:val="TAC"/>
              <w:rPr>
                <w:lang w:val="sv-SE"/>
              </w:rPr>
            </w:pPr>
          </w:p>
        </w:tc>
        <w:tc>
          <w:tcPr>
            <w:tcW w:w="1134" w:type="dxa"/>
            <w:vMerge/>
            <w:vAlign w:val="center"/>
          </w:tcPr>
          <w:p w14:paraId="6535C5EA" w14:textId="77777777" w:rsidR="00E33CB0" w:rsidRPr="000C792B" w:rsidRDefault="00E33CB0" w:rsidP="00E33CB0">
            <w:pPr>
              <w:pStyle w:val="TAC"/>
            </w:pPr>
          </w:p>
        </w:tc>
        <w:tc>
          <w:tcPr>
            <w:tcW w:w="1367" w:type="dxa"/>
            <w:vMerge/>
            <w:vAlign w:val="center"/>
          </w:tcPr>
          <w:p w14:paraId="5AF683B7"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489A0A26" w:rsidR="00E33CB0" w:rsidRPr="000C792B" w:rsidRDefault="00E33CB0" w:rsidP="00E33CB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E33CB0" w:rsidRPr="000C792B" w:rsidRDefault="00E33CB0" w:rsidP="00E33CB0">
            <w:pPr>
              <w:pStyle w:val="TAC"/>
            </w:pPr>
            <w:r>
              <w:t>-119.5</w:t>
            </w:r>
          </w:p>
        </w:tc>
        <w:tc>
          <w:tcPr>
            <w:tcW w:w="1275" w:type="dxa"/>
          </w:tcPr>
          <w:p w14:paraId="47E71421" w14:textId="77777777" w:rsidR="00E33CB0" w:rsidRPr="000C792B" w:rsidRDefault="00E33CB0" w:rsidP="00E33CB0">
            <w:pPr>
              <w:pStyle w:val="TAC"/>
            </w:pPr>
            <w:r w:rsidRPr="000C792B">
              <w:t>-50</w:t>
            </w:r>
          </w:p>
        </w:tc>
      </w:tr>
      <w:tr w:rsidR="00E33CB0"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E33CB0" w:rsidRPr="000C792B" w:rsidRDefault="00E33CB0" w:rsidP="00E33CB0">
            <w:pPr>
              <w:pStyle w:val="TAC"/>
            </w:pPr>
          </w:p>
        </w:tc>
        <w:tc>
          <w:tcPr>
            <w:tcW w:w="1163" w:type="dxa"/>
            <w:vMerge/>
            <w:vAlign w:val="center"/>
          </w:tcPr>
          <w:p w14:paraId="11C540A8" w14:textId="77777777" w:rsidR="00E33CB0" w:rsidRPr="000C792B" w:rsidRDefault="00E33CB0" w:rsidP="00E33CB0">
            <w:pPr>
              <w:pStyle w:val="TAC"/>
              <w:rPr>
                <w:lang w:val="sv-SE"/>
              </w:rPr>
            </w:pPr>
          </w:p>
        </w:tc>
        <w:tc>
          <w:tcPr>
            <w:tcW w:w="992" w:type="dxa"/>
            <w:vMerge/>
            <w:vAlign w:val="center"/>
          </w:tcPr>
          <w:p w14:paraId="574E3A22" w14:textId="77777777" w:rsidR="00E33CB0" w:rsidRPr="000C792B" w:rsidRDefault="00E33CB0" w:rsidP="00E33CB0">
            <w:pPr>
              <w:pStyle w:val="TAC"/>
              <w:rPr>
                <w:lang w:val="sv-SE"/>
              </w:rPr>
            </w:pPr>
          </w:p>
        </w:tc>
        <w:tc>
          <w:tcPr>
            <w:tcW w:w="1134" w:type="dxa"/>
            <w:vMerge/>
            <w:vAlign w:val="center"/>
          </w:tcPr>
          <w:p w14:paraId="6F1900AB" w14:textId="77777777" w:rsidR="00E33CB0" w:rsidRPr="000C792B" w:rsidRDefault="00E33CB0" w:rsidP="00E33CB0">
            <w:pPr>
              <w:pStyle w:val="TAC"/>
            </w:pPr>
          </w:p>
        </w:tc>
        <w:tc>
          <w:tcPr>
            <w:tcW w:w="1367" w:type="dxa"/>
            <w:vMerge/>
            <w:vAlign w:val="center"/>
          </w:tcPr>
          <w:p w14:paraId="2D3B838D"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3EE8C8F" w:rsidR="00E33CB0" w:rsidRPr="000C792B" w:rsidRDefault="00E33CB0" w:rsidP="00E33CB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E33CB0" w:rsidRPr="000C792B" w:rsidRDefault="00E33CB0" w:rsidP="00E33CB0">
            <w:pPr>
              <w:pStyle w:val="TAC"/>
            </w:pPr>
            <w:r>
              <w:t>-119</w:t>
            </w:r>
          </w:p>
        </w:tc>
        <w:tc>
          <w:tcPr>
            <w:tcW w:w="1275" w:type="dxa"/>
          </w:tcPr>
          <w:p w14:paraId="51CF5140" w14:textId="77777777" w:rsidR="00E33CB0" w:rsidRPr="000C792B" w:rsidRDefault="00E33CB0" w:rsidP="00E33CB0">
            <w:pPr>
              <w:pStyle w:val="TAC"/>
            </w:pPr>
            <w:r w:rsidRPr="000C792B">
              <w:t>-50</w:t>
            </w:r>
          </w:p>
        </w:tc>
      </w:tr>
      <w:tr w:rsidR="00E33CB0"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E33CB0" w:rsidRPr="000C792B" w:rsidRDefault="00E33CB0" w:rsidP="00E33CB0">
            <w:pPr>
              <w:pStyle w:val="TAC"/>
            </w:pPr>
          </w:p>
        </w:tc>
        <w:tc>
          <w:tcPr>
            <w:tcW w:w="1163" w:type="dxa"/>
            <w:vMerge/>
            <w:vAlign w:val="center"/>
          </w:tcPr>
          <w:p w14:paraId="214E27F3" w14:textId="77777777" w:rsidR="00E33CB0" w:rsidRPr="000C792B" w:rsidRDefault="00E33CB0" w:rsidP="00E33CB0">
            <w:pPr>
              <w:pStyle w:val="TAC"/>
              <w:rPr>
                <w:lang w:val="sv-SE"/>
              </w:rPr>
            </w:pPr>
          </w:p>
        </w:tc>
        <w:tc>
          <w:tcPr>
            <w:tcW w:w="992" w:type="dxa"/>
            <w:vMerge/>
            <w:vAlign w:val="center"/>
          </w:tcPr>
          <w:p w14:paraId="4E5F4F0C" w14:textId="77777777" w:rsidR="00E33CB0" w:rsidRPr="000C792B" w:rsidRDefault="00E33CB0" w:rsidP="00E33CB0">
            <w:pPr>
              <w:pStyle w:val="TAC"/>
              <w:rPr>
                <w:lang w:val="sv-SE"/>
              </w:rPr>
            </w:pPr>
          </w:p>
        </w:tc>
        <w:tc>
          <w:tcPr>
            <w:tcW w:w="1134" w:type="dxa"/>
            <w:vMerge/>
            <w:vAlign w:val="center"/>
          </w:tcPr>
          <w:p w14:paraId="39685AEC" w14:textId="77777777" w:rsidR="00E33CB0" w:rsidRPr="000C792B" w:rsidRDefault="00E33CB0" w:rsidP="00E33CB0">
            <w:pPr>
              <w:pStyle w:val="TAC"/>
            </w:pPr>
          </w:p>
        </w:tc>
        <w:tc>
          <w:tcPr>
            <w:tcW w:w="1367" w:type="dxa"/>
            <w:vMerge/>
            <w:vAlign w:val="center"/>
          </w:tcPr>
          <w:p w14:paraId="7374E839"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14DC4D8A" w:rsidR="00E33CB0" w:rsidRPr="000C792B" w:rsidRDefault="00E33CB0" w:rsidP="00E33CB0">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E33CB0" w:rsidRPr="000C792B" w:rsidRDefault="00E33CB0" w:rsidP="00E33CB0">
            <w:pPr>
              <w:pStyle w:val="TAC"/>
            </w:pPr>
            <w:r>
              <w:t>-118.5</w:t>
            </w:r>
          </w:p>
        </w:tc>
        <w:tc>
          <w:tcPr>
            <w:tcW w:w="1275" w:type="dxa"/>
          </w:tcPr>
          <w:p w14:paraId="1ABBFFD3" w14:textId="77777777" w:rsidR="00E33CB0" w:rsidRPr="000C792B" w:rsidRDefault="00E33CB0" w:rsidP="00E33CB0">
            <w:pPr>
              <w:pStyle w:val="TAC"/>
            </w:pPr>
            <w:r w:rsidRPr="000C792B">
              <w:t>-50</w:t>
            </w:r>
          </w:p>
        </w:tc>
      </w:tr>
      <w:tr w:rsidR="00E33CB0"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E33CB0" w:rsidRPr="000C792B" w:rsidRDefault="00E33CB0" w:rsidP="00E33CB0">
            <w:pPr>
              <w:pStyle w:val="TAC"/>
            </w:pPr>
          </w:p>
        </w:tc>
        <w:tc>
          <w:tcPr>
            <w:tcW w:w="1163" w:type="dxa"/>
            <w:vMerge/>
            <w:vAlign w:val="center"/>
          </w:tcPr>
          <w:p w14:paraId="45EEC4D2" w14:textId="77777777" w:rsidR="00E33CB0" w:rsidRPr="000C792B" w:rsidRDefault="00E33CB0" w:rsidP="00E33CB0">
            <w:pPr>
              <w:pStyle w:val="TAC"/>
              <w:rPr>
                <w:lang w:val="sv-SE"/>
              </w:rPr>
            </w:pPr>
          </w:p>
        </w:tc>
        <w:tc>
          <w:tcPr>
            <w:tcW w:w="992" w:type="dxa"/>
            <w:vMerge/>
            <w:vAlign w:val="center"/>
          </w:tcPr>
          <w:p w14:paraId="74018AD9" w14:textId="77777777" w:rsidR="00E33CB0" w:rsidRPr="000C792B" w:rsidRDefault="00E33CB0" w:rsidP="00E33CB0">
            <w:pPr>
              <w:pStyle w:val="TAC"/>
              <w:rPr>
                <w:lang w:val="sv-SE"/>
              </w:rPr>
            </w:pPr>
          </w:p>
        </w:tc>
        <w:tc>
          <w:tcPr>
            <w:tcW w:w="1134" w:type="dxa"/>
            <w:vMerge/>
            <w:vAlign w:val="center"/>
          </w:tcPr>
          <w:p w14:paraId="7A388982" w14:textId="77777777" w:rsidR="00E33CB0" w:rsidRPr="000C792B" w:rsidRDefault="00E33CB0" w:rsidP="00E33CB0">
            <w:pPr>
              <w:pStyle w:val="TAC"/>
            </w:pPr>
          </w:p>
        </w:tc>
        <w:tc>
          <w:tcPr>
            <w:tcW w:w="1367" w:type="dxa"/>
            <w:vMerge/>
            <w:vAlign w:val="center"/>
          </w:tcPr>
          <w:p w14:paraId="660048F8"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66B1FF5B" w:rsidR="00E33CB0" w:rsidRPr="000C792B" w:rsidRDefault="00E33CB0" w:rsidP="00E33CB0">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E33CB0" w:rsidRPr="000C792B" w:rsidRDefault="00E33CB0" w:rsidP="00E33CB0">
            <w:pPr>
              <w:pStyle w:val="TAC"/>
            </w:pPr>
            <w:r>
              <w:t>-118</w:t>
            </w:r>
          </w:p>
        </w:tc>
        <w:tc>
          <w:tcPr>
            <w:tcW w:w="1275" w:type="dxa"/>
          </w:tcPr>
          <w:p w14:paraId="2F708EC2" w14:textId="77777777" w:rsidR="00E33CB0" w:rsidRPr="000C792B" w:rsidRDefault="00E33CB0" w:rsidP="00E33CB0">
            <w:pPr>
              <w:pStyle w:val="TAC"/>
            </w:pPr>
            <w:r w:rsidRPr="000C792B">
              <w:t>-50</w:t>
            </w:r>
          </w:p>
        </w:tc>
      </w:tr>
      <w:tr w:rsidR="00E33CB0"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E33CB0" w:rsidRPr="000C792B" w:rsidRDefault="00E33CB0" w:rsidP="00E33CB0">
            <w:pPr>
              <w:pStyle w:val="TAC"/>
            </w:pPr>
          </w:p>
        </w:tc>
        <w:tc>
          <w:tcPr>
            <w:tcW w:w="1163" w:type="dxa"/>
            <w:vMerge/>
            <w:vAlign w:val="center"/>
          </w:tcPr>
          <w:p w14:paraId="7D42F164" w14:textId="77777777" w:rsidR="00E33CB0" w:rsidRPr="000C792B" w:rsidRDefault="00E33CB0" w:rsidP="00E33CB0">
            <w:pPr>
              <w:pStyle w:val="TAC"/>
              <w:rPr>
                <w:lang w:val="sv-SE"/>
              </w:rPr>
            </w:pPr>
          </w:p>
        </w:tc>
        <w:tc>
          <w:tcPr>
            <w:tcW w:w="992" w:type="dxa"/>
            <w:vMerge/>
            <w:vAlign w:val="center"/>
          </w:tcPr>
          <w:p w14:paraId="0C337A19" w14:textId="77777777" w:rsidR="00E33CB0" w:rsidRPr="000C792B" w:rsidRDefault="00E33CB0" w:rsidP="00E33CB0">
            <w:pPr>
              <w:pStyle w:val="TAC"/>
              <w:rPr>
                <w:lang w:val="sv-SE"/>
              </w:rPr>
            </w:pPr>
          </w:p>
        </w:tc>
        <w:tc>
          <w:tcPr>
            <w:tcW w:w="1134" w:type="dxa"/>
            <w:vMerge/>
            <w:vAlign w:val="center"/>
          </w:tcPr>
          <w:p w14:paraId="2DDFD2CC" w14:textId="77777777" w:rsidR="00E33CB0" w:rsidRPr="000C792B" w:rsidRDefault="00E33CB0" w:rsidP="00E33CB0">
            <w:pPr>
              <w:pStyle w:val="TAC"/>
            </w:pPr>
          </w:p>
        </w:tc>
        <w:tc>
          <w:tcPr>
            <w:tcW w:w="1367" w:type="dxa"/>
            <w:vMerge/>
            <w:vAlign w:val="center"/>
          </w:tcPr>
          <w:p w14:paraId="7EA69B0C"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2FC17AA4" w:rsidR="00E33CB0" w:rsidRPr="000C792B" w:rsidRDefault="00E33CB0" w:rsidP="00E33CB0">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E33CB0" w:rsidRPr="000C792B" w:rsidRDefault="00E33CB0" w:rsidP="00E33CB0">
            <w:pPr>
              <w:pStyle w:val="TAC"/>
            </w:pPr>
            <w:r>
              <w:t>-117.5</w:t>
            </w:r>
          </w:p>
        </w:tc>
        <w:tc>
          <w:tcPr>
            <w:tcW w:w="1275" w:type="dxa"/>
          </w:tcPr>
          <w:p w14:paraId="48DC086C" w14:textId="77777777" w:rsidR="00E33CB0" w:rsidRPr="000C792B" w:rsidRDefault="00E33CB0" w:rsidP="00E33CB0">
            <w:pPr>
              <w:pStyle w:val="TAC"/>
            </w:pPr>
            <w:r w:rsidRPr="000C792B">
              <w:t>-50</w:t>
            </w:r>
          </w:p>
        </w:tc>
      </w:tr>
      <w:tr w:rsidR="005D100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5D1003" w:rsidRPr="000C792B" w:rsidRDefault="005D1003" w:rsidP="005D1003">
            <w:pPr>
              <w:pStyle w:val="TAC"/>
            </w:pPr>
            <w:r w:rsidRPr="000C792B">
              <w:t>27</w:t>
            </w:r>
          </w:p>
        </w:tc>
        <w:tc>
          <w:tcPr>
            <w:tcW w:w="1163" w:type="dxa"/>
            <w:vMerge/>
            <w:vAlign w:val="center"/>
          </w:tcPr>
          <w:p w14:paraId="15B69CE6" w14:textId="77777777" w:rsidR="005D1003" w:rsidRPr="000C792B" w:rsidRDefault="005D1003" w:rsidP="005D1003">
            <w:pPr>
              <w:pStyle w:val="TAC"/>
              <w:rPr>
                <w:lang w:val="sv-SE"/>
              </w:rPr>
            </w:pPr>
          </w:p>
        </w:tc>
        <w:tc>
          <w:tcPr>
            <w:tcW w:w="992" w:type="dxa"/>
            <w:vMerge/>
            <w:vAlign w:val="center"/>
          </w:tcPr>
          <w:p w14:paraId="19ADDADB" w14:textId="77777777" w:rsidR="005D1003" w:rsidRPr="000C792B" w:rsidRDefault="005D1003" w:rsidP="005D1003">
            <w:pPr>
              <w:pStyle w:val="TAC"/>
              <w:rPr>
                <w:lang w:val="sv-SE"/>
              </w:rPr>
            </w:pPr>
          </w:p>
        </w:tc>
        <w:tc>
          <w:tcPr>
            <w:tcW w:w="1134" w:type="dxa"/>
            <w:vAlign w:val="center"/>
          </w:tcPr>
          <w:p w14:paraId="3DB1B8FC" w14:textId="3933C8AD" w:rsidR="005D1003" w:rsidRPr="000C792B" w:rsidRDefault="005D1003" w:rsidP="005D1003">
            <w:pPr>
              <w:pStyle w:val="TAC"/>
            </w:pPr>
            <w:r w:rsidRPr="000C792B">
              <w:t>≥ 64</w:t>
            </w:r>
          </w:p>
        </w:tc>
        <w:tc>
          <w:tcPr>
            <w:tcW w:w="1367" w:type="dxa"/>
            <w:vAlign w:val="center"/>
          </w:tcPr>
          <w:p w14:paraId="66126294" w14:textId="144D7A7E" w:rsidR="005D1003" w:rsidRPr="000C792B" w:rsidRDefault="005D1003" w:rsidP="005D1003">
            <w:pPr>
              <w:pStyle w:val="TAC"/>
            </w:pPr>
            <w:r w:rsidRPr="000C792B">
              <w:t>≥ 1</w:t>
            </w:r>
          </w:p>
        </w:tc>
        <w:tc>
          <w:tcPr>
            <w:tcW w:w="2040" w:type="dxa"/>
            <w:vAlign w:val="center"/>
          </w:tcPr>
          <w:p w14:paraId="6A5CA918" w14:textId="77777777" w:rsidR="005D1003" w:rsidRPr="000C792B" w:rsidRDefault="005D1003" w:rsidP="005D1003">
            <w:pPr>
              <w:pStyle w:val="TAC"/>
            </w:pPr>
            <w:r w:rsidRPr="000C792B">
              <w:t>Note 6</w:t>
            </w:r>
          </w:p>
        </w:tc>
        <w:tc>
          <w:tcPr>
            <w:tcW w:w="1134" w:type="dxa"/>
            <w:vAlign w:val="center"/>
          </w:tcPr>
          <w:p w14:paraId="7FCFFC0B" w14:textId="77777777" w:rsidR="005D1003" w:rsidRPr="000C792B" w:rsidRDefault="005D1003" w:rsidP="005D1003">
            <w:pPr>
              <w:pStyle w:val="TAC"/>
            </w:pPr>
            <w:r w:rsidRPr="000C792B">
              <w:t>Note 6</w:t>
            </w:r>
          </w:p>
        </w:tc>
        <w:tc>
          <w:tcPr>
            <w:tcW w:w="1275" w:type="dxa"/>
            <w:vAlign w:val="center"/>
          </w:tcPr>
          <w:p w14:paraId="69053BA3" w14:textId="77777777" w:rsidR="005D1003" w:rsidRPr="000C792B" w:rsidRDefault="005D1003" w:rsidP="005D1003">
            <w:pPr>
              <w:pStyle w:val="TAC"/>
            </w:pPr>
            <w:r w:rsidRPr="000C792B">
              <w:t>Note 6</w:t>
            </w:r>
          </w:p>
        </w:tc>
      </w:tr>
      <w:tr w:rsidR="005D100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5D1003" w:rsidRPr="000C792B" w:rsidRDefault="005D1003" w:rsidP="005D1003">
            <w:pPr>
              <w:pStyle w:val="TAC"/>
            </w:pPr>
            <w:r w:rsidRPr="000C792B">
              <w:t>21</w:t>
            </w:r>
          </w:p>
        </w:tc>
        <w:tc>
          <w:tcPr>
            <w:tcW w:w="1163" w:type="dxa"/>
            <w:vMerge/>
            <w:vAlign w:val="center"/>
          </w:tcPr>
          <w:p w14:paraId="445DF209" w14:textId="77777777" w:rsidR="005D1003" w:rsidRPr="000C792B" w:rsidRDefault="005D1003" w:rsidP="005D1003">
            <w:pPr>
              <w:pStyle w:val="TAC"/>
              <w:rPr>
                <w:lang w:val="sv-SE"/>
              </w:rPr>
            </w:pPr>
          </w:p>
        </w:tc>
        <w:tc>
          <w:tcPr>
            <w:tcW w:w="992" w:type="dxa"/>
            <w:vMerge/>
            <w:vAlign w:val="center"/>
          </w:tcPr>
          <w:p w14:paraId="631B2007" w14:textId="77777777" w:rsidR="005D1003" w:rsidRPr="000C792B" w:rsidRDefault="005D1003" w:rsidP="005D1003">
            <w:pPr>
              <w:pStyle w:val="TAC"/>
              <w:rPr>
                <w:lang w:val="sv-SE"/>
              </w:rPr>
            </w:pPr>
          </w:p>
        </w:tc>
        <w:tc>
          <w:tcPr>
            <w:tcW w:w="1134" w:type="dxa"/>
            <w:vAlign w:val="center"/>
          </w:tcPr>
          <w:p w14:paraId="22A8A7CD" w14:textId="3702A8AA" w:rsidR="005D1003" w:rsidRPr="000C792B" w:rsidRDefault="005D1003" w:rsidP="005D1003">
            <w:pPr>
              <w:pStyle w:val="TAC"/>
            </w:pPr>
            <w:r w:rsidRPr="000C792B">
              <w:t>≥ 132</w:t>
            </w:r>
          </w:p>
        </w:tc>
        <w:tc>
          <w:tcPr>
            <w:tcW w:w="1367" w:type="dxa"/>
            <w:vAlign w:val="center"/>
          </w:tcPr>
          <w:p w14:paraId="3B3A3598" w14:textId="242A14AA" w:rsidR="005D1003" w:rsidRPr="000C792B" w:rsidRDefault="005D1003" w:rsidP="005D1003">
            <w:pPr>
              <w:pStyle w:val="TAC"/>
            </w:pPr>
            <w:r w:rsidRPr="000C792B">
              <w:t>≥ 1</w:t>
            </w:r>
          </w:p>
        </w:tc>
        <w:tc>
          <w:tcPr>
            <w:tcW w:w="2040" w:type="dxa"/>
            <w:vAlign w:val="center"/>
          </w:tcPr>
          <w:p w14:paraId="4326E50E" w14:textId="77777777" w:rsidR="005D1003" w:rsidRPr="000C792B" w:rsidRDefault="005D1003" w:rsidP="005D1003">
            <w:pPr>
              <w:pStyle w:val="TAC"/>
            </w:pPr>
            <w:r w:rsidRPr="000C792B">
              <w:t>Note 6</w:t>
            </w:r>
          </w:p>
        </w:tc>
        <w:tc>
          <w:tcPr>
            <w:tcW w:w="1134" w:type="dxa"/>
            <w:vAlign w:val="center"/>
          </w:tcPr>
          <w:p w14:paraId="462E25F3" w14:textId="77777777" w:rsidR="005D1003" w:rsidRPr="000C792B" w:rsidRDefault="005D1003" w:rsidP="005D1003">
            <w:pPr>
              <w:pStyle w:val="TAC"/>
            </w:pPr>
            <w:r w:rsidRPr="000C792B">
              <w:t>Note 6</w:t>
            </w:r>
          </w:p>
        </w:tc>
        <w:tc>
          <w:tcPr>
            <w:tcW w:w="1275" w:type="dxa"/>
            <w:vAlign w:val="center"/>
          </w:tcPr>
          <w:p w14:paraId="7372A946" w14:textId="77777777" w:rsidR="005D1003" w:rsidRPr="000C792B" w:rsidRDefault="005D1003" w:rsidP="005D100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lastRenderedPageBreak/>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lastRenderedPageBreak/>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lastRenderedPageBreak/>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3"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lastRenderedPageBreak/>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lastRenderedPageBreak/>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4"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4"/>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lastRenderedPageBreak/>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lastRenderedPageBreak/>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lastRenderedPageBreak/>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lastRenderedPageBreak/>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3"/>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lastRenderedPageBreak/>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2F5D3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2F5D3B">
        <w:trPr>
          <w:trHeight w:val="59"/>
          <w:jc w:val="center"/>
        </w:trPr>
        <w:tc>
          <w:tcPr>
            <w:tcW w:w="965"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5"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2F5D3B">
        <w:trPr>
          <w:trHeight w:val="916"/>
          <w:jc w:val="center"/>
        </w:trPr>
        <w:tc>
          <w:tcPr>
            <w:tcW w:w="300"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2F5D3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2F5D3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3F56EF" w14:paraId="50E455AA" w14:textId="77777777" w:rsidTr="002F5D3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3F56EF" w:rsidRDefault="003F56EF" w:rsidP="002F5D3B">
            <w:pPr>
              <w:pStyle w:val="TAC"/>
            </w:pPr>
            <w: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3F56EF" w:rsidRDefault="003F56EF" w:rsidP="002F5D3B">
            <w:pPr>
              <w:pStyle w:val="TAC"/>
            </w:pPr>
            <w:r>
              <w:rPr>
                <w:rFonts w:cs="Arial"/>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3F56EF" w:rsidRDefault="003F56EF" w:rsidP="002F5D3B">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3F56EF" w:rsidRDefault="003F56EF" w:rsidP="002F5D3B">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3F56EF" w:rsidRDefault="003F56EF" w:rsidP="002F5D3B">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77777777" w:rsidR="003F56EF" w:rsidRDefault="003F56EF" w:rsidP="002F5D3B">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3F56EF" w:rsidRDefault="003F56EF" w:rsidP="002F5D3B">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3F56EF" w:rsidRDefault="003F56EF" w:rsidP="002F5D3B">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3F56EF" w:rsidRDefault="003F56EF" w:rsidP="002F5D3B">
            <w:pPr>
              <w:pStyle w:val="TAC"/>
            </w:pPr>
            <w:r>
              <w:t>-50</w:t>
            </w:r>
          </w:p>
        </w:tc>
      </w:tr>
      <w:tr w:rsidR="003F56EF" w14:paraId="3F7F6827"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0C64E3" w14:textId="77777777" w:rsidR="003F56EF" w:rsidRDefault="003F56EF" w:rsidP="002F5D3B">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3F56EF" w:rsidRDefault="003F56EF" w:rsidP="002F5D3B">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3F56EF" w:rsidRDefault="003F56EF" w:rsidP="002F5D3B">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3F56EF" w:rsidRDefault="003F56EF" w:rsidP="002F5D3B">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3F56EF" w:rsidRDefault="003F56EF" w:rsidP="002F5D3B">
            <w:pPr>
              <w:pStyle w:val="TAC"/>
            </w:pPr>
            <w:r>
              <w:rPr>
                <w:lang w:eastAsia="ja-JP"/>
              </w:rPr>
              <w:t>-50</w:t>
            </w:r>
          </w:p>
        </w:tc>
      </w:tr>
      <w:tr w:rsidR="003F56EF" w14:paraId="13EF7B0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D8387CF" w14:textId="77777777" w:rsidR="003F56EF" w:rsidRDefault="003F56EF" w:rsidP="002F5D3B">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3F56EF" w:rsidRDefault="003F56EF" w:rsidP="002F5D3B">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3F56EF" w:rsidRDefault="003F56EF" w:rsidP="002F5D3B">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3F56EF" w:rsidRDefault="003F56EF" w:rsidP="002F5D3B">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3F56EF" w:rsidRDefault="003F56EF" w:rsidP="002F5D3B">
            <w:pPr>
              <w:pStyle w:val="TAC"/>
            </w:pPr>
            <w:r>
              <w:t>-50</w:t>
            </w:r>
          </w:p>
        </w:tc>
      </w:tr>
      <w:tr w:rsidR="003F56EF" w14:paraId="6347BA7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77777777" w:rsidR="003F56EF" w:rsidRDefault="003F56EF" w:rsidP="002F5D3B">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3F56EF" w:rsidRDefault="003F56EF" w:rsidP="002F5D3B">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3F56EF" w:rsidRDefault="003F56EF" w:rsidP="002F5D3B">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3F56EF" w:rsidRDefault="003F56EF" w:rsidP="002F5D3B">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3F56EF" w:rsidRDefault="003F56EF" w:rsidP="002F5D3B">
            <w:pPr>
              <w:pStyle w:val="TAC"/>
            </w:pPr>
            <w:r>
              <w:t>-50</w:t>
            </w:r>
          </w:p>
        </w:tc>
      </w:tr>
      <w:tr w:rsidR="003F56EF" w14:paraId="4DAA1B36"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77777777" w:rsidR="003F56EF" w:rsidRDefault="003F56EF" w:rsidP="002F5D3B">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3F56EF" w:rsidRDefault="003F56EF" w:rsidP="002F5D3B">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3F56EF" w:rsidRDefault="003F56EF" w:rsidP="002F5D3B">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3F56EF" w:rsidRDefault="003F56EF" w:rsidP="002F5D3B">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3F56EF" w:rsidRDefault="003F56EF" w:rsidP="002F5D3B">
            <w:pPr>
              <w:pStyle w:val="TAC"/>
            </w:pPr>
            <w:r>
              <w:t>-50</w:t>
            </w:r>
          </w:p>
        </w:tc>
      </w:tr>
      <w:tr w:rsidR="003F56EF" w14:paraId="07F8F08D"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77777777" w:rsidR="003F56EF" w:rsidRDefault="003F56EF" w:rsidP="002F5D3B">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3F56EF" w:rsidRDefault="003F56EF" w:rsidP="002F5D3B">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3F56EF" w:rsidRDefault="003F56EF" w:rsidP="002F5D3B">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3F56EF" w:rsidRDefault="003F56EF" w:rsidP="002F5D3B">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3F56EF" w:rsidRDefault="003F56EF" w:rsidP="002F5D3B">
            <w:pPr>
              <w:pStyle w:val="TAC"/>
            </w:pPr>
            <w:r>
              <w:t>-50</w:t>
            </w:r>
          </w:p>
        </w:tc>
      </w:tr>
      <w:tr w:rsidR="003F56EF" w14:paraId="405CA3D3"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0648E0E" w14:textId="77777777" w:rsidR="003F56EF" w:rsidRDefault="003F56EF" w:rsidP="002F5D3B">
            <w:pPr>
              <w:pStyle w:val="TAC"/>
            </w:pPr>
            <w:r>
              <w:rPr>
                <w:lang w:val="sv-SE"/>
              </w:rPr>
              <w:t>NR_FDD_FR1_G</w:t>
            </w:r>
            <w:r>
              <w:rPr>
                <w:rFonts w:hint="eastAsia"/>
              </w:rPr>
              <w:t xml:space="preserve">, </w:t>
            </w:r>
            <w:r>
              <w:t>NR_</w:t>
            </w:r>
            <w:r>
              <w:rPr>
                <w:rFonts w:hint="eastAsia"/>
              </w:rPr>
              <w:t>T</w:t>
            </w:r>
            <w:r>
              <w:t>DD_FR1_G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3F56EF" w:rsidRDefault="003F56EF" w:rsidP="002F5D3B">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3F56EF" w:rsidRDefault="003F56EF" w:rsidP="002F5D3B">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3F56EF" w:rsidRDefault="003F56EF" w:rsidP="002F5D3B">
            <w:pPr>
              <w:pStyle w:val="TAC"/>
            </w:pPr>
            <w:r>
              <w:t>-50</w:t>
            </w:r>
          </w:p>
        </w:tc>
      </w:tr>
      <w:tr w:rsidR="003F56EF" w14:paraId="28809F2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77777777" w:rsidR="003F56EF" w:rsidRDefault="003F56EF" w:rsidP="002F5D3B">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3F56EF" w:rsidRDefault="003F56EF" w:rsidP="002F5D3B">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3F56EF" w:rsidRDefault="003F56EF" w:rsidP="002F5D3B">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3F56EF" w:rsidRDefault="003F56EF" w:rsidP="002F5D3B">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3F56EF" w:rsidRDefault="003F56EF" w:rsidP="002F5D3B">
            <w:pPr>
              <w:pStyle w:val="TAC"/>
            </w:pPr>
            <w:r>
              <w:t>-50</w:t>
            </w:r>
          </w:p>
        </w:tc>
      </w:tr>
      <w:tr w:rsidR="003F56EF" w14:paraId="32F43F4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t>±</w:t>
            </w:r>
            <w: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2F5D3B">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lastRenderedPageBreak/>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lastRenderedPageBreak/>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9B1EF9"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9B1EF9" w:rsidRPr="00FA3886" w:rsidRDefault="009B1EF9" w:rsidP="009B1EF9">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9B1EF9" w:rsidRPr="00FA3886" w:rsidRDefault="009B1EF9" w:rsidP="009B1EF9">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2B50FD"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2B50FD" w:rsidRPr="00FA3886" w:rsidRDefault="002B50FD" w:rsidP="002B50FD">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2B50FD" w:rsidRPr="00FA3886" w:rsidRDefault="002B50FD" w:rsidP="002B50FD">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2B50FD" w:rsidRPr="00FA3886" w:rsidRDefault="002B50FD" w:rsidP="002B50FD">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2B50FD" w:rsidRPr="00FA3886" w:rsidRDefault="002B50FD" w:rsidP="002B50FD">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2B50FD" w:rsidRPr="00FA3886" w:rsidRDefault="002B50FD" w:rsidP="002B50FD">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1E0286DA" w:rsidR="002B50FD" w:rsidRPr="00FA3886" w:rsidRDefault="002B50FD" w:rsidP="002B50FD">
            <w:pPr>
              <w:keepNext/>
              <w:keepLines/>
              <w:spacing w:after="0"/>
              <w:jc w:val="center"/>
              <w:rPr>
                <w:rFonts w:ascii="Arial" w:hAnsi="Arial" w:cs="Arial"/>
                <w:sz w:val="16"/>
                <w:szCs w:val="16"/>
              </w:rPr>
            </w:pPr>
            <w:r>
              <w:rPr>
                <w:rFonts w:ascii="Arial" w:hAnsi="Arial" w:cs="Arial"/>
                <w:sz w:val="16"/>
                <w:szCs w:val="16"/>
                <w:lang w:val="sv-SE"/>
              </w:rPr>
              <w:t>NR_FDD_FR1_G</w:t>
            </w:r>
            <w:r w:rsidRPr="00837887">
              <w:rPr>
                <w:rFonts w:ascii="Arial" w:hAnsi="Arial" w:cs="Arial"/>
                <w:sz w:val="16"/>
                <w:szCs w:val="16"/>
                <w:lang w:val="sv-SE"/>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2B50FD" w:rsidRPr="00FA3886" w:rsidRDefault="002B50FD" w:rsidP="002B50FD">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2B50FD" w:rsidRPr="00FA3886" w:rsidRDefault="002B50FD" w:rsidP="002B50FD">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2B50FD" w:rsidRPr="00FA3886" w:rsidRDefault="002B50FD" w:rsidP="002B50FD">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2B50FD" w:rsidRPr="00FA3886" w:rsidRDefault="002B50FD" w:rsidP="002B50FD">
            <w:pPr>
              <w:keepNext/>
              <w:keepLines/>
              <w:spacing w:after="0"/>
              <w:jc w:val="center"/>
              <w:rPr>
                <w:rFonts w:ascii="Arial" w:hAnsi="Arial" w:cs="Arial"/>
                <w:sz w:val="18"/>
              </w:rPr>
            </w:pPr>
            <w:r>
              <w:rPr>
                <w:rFonts w:ascii="Arial" w:hAnsi="Arial" w:cs="Arial"/>
                <w:sz w:val="18"/>
              </w:rPr>
              <w:t>-50</w:t>
            </w:r>
          </w:p>
        </w:tc>
      </w:tr>
      <w:tr w:rsidR="00382AB2"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lastRenderedPageBreak/>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lastRenderedPageBreak/>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pPr>
            <w:r w:rsidRPr="006D0B2F">
              <w:rPr>
                <w:rFonts w:hint="eastAsia"/>
              </w:rPr>
              <w:t>[±</w:t>
            </w:r>
            <w:r w:rsidRPr="002B4D79">
              <w:rPr>
                <w:rFonts w:cs="Arial"/>
              </w:rPr>
              <w:t>3.5</w:t>
            </w:r>
            <w:r w:rsidRPr="006D0B2F">
              <w:rPr>
                <w:rFonts w:hint="eastAsia"/>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7E5D63" w:rsidRPr="006D0B2F" w14:paraId="0574610C" w14:textId="77777777" w:rsidTr="000E29BE">
        <w:trPr>
          <w:jc w:val="center"/>
        </w:trPr>
        <w:tc>
          <w:tcPr>
            <w:tcW w:w="965" w:type="dxa"/>
            <w:vMerge/>
            <w:tcBorders>
              <w:left w:val="single" w:sz="4" w:space="0" w:color="auto"/>
              <w:right w:val="single" w:sz="6" w:space="0" w:color="auto"/>
            </w:tcBorders>
            <w:shd w:val="clear" w:color="auto" w:fill="auto"/>
            <w:vAlign w:val="center"/>
          </w:tcPr>
          <w:p w14:paraId="3D912F44"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DE54115" w14:textId="77777777" w:rsidR="007E5D63" w:rsidRPr="006D0B2F" w:rsidRDefault="007E5D63" w:rsidP="007E5D63">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7E5D63" w:rsidRPr="006D0B2F" w:rsidRDefault="007E5D63" w:rsidP="007E5D63">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7E5D63" w:rsidRPr="006D0B2F" w:rsidRDefault="007E5D63" w:rsidP="007E5D63">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7E5D63" w:rsidRPr="006D0B2F" w:rsidRDefault="007E5D63" w:rsidP="007E5D63">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7E5D63" w:rsidRPr="006D0B2F" w:rsidRDefault="007E5D63" w:rsidP="007E5D63">
            <w:pPr>
              <w:pStyle w:val="TAC"/>
            </w:pPr>
            <w:r w:rsidRPr="006D0B2F">
              <w:t>-50</w:t>
            </w:r>
          </w:p>
        </w:tc>
      </w:tr>
      <w:tr w:rsidR="00412043"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412043" w:rsidRPr="006D0B2F" w:rsidRDefault="00412043" w:rsidP="0041204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412043" w:rsidRPr="006D0B2F" w:rsidRDefault="00412043" w:rsidP="00412043">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412043" w:rsidRPr="006D0B2F" w:rsidRDefault="00412043" w:rsidP="00412043">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412043" w:rsidRPr="006D0B2F" w:rsidRDefault="00412043" w:rsidP="00412043">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412043" w:rsidRPr="006D0B2F" w:rsidRDefault="00412043" w:rsidP="00412043">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4676685A" w:rsidR="00412043" w:rsidRPr="006D0B2F" w:rsidRDefault="00412043" w:rsidP="00412043">
            <w:pPr>
              <w:pStyle w:val="TAC"/>
            </w:pPr>
            <w:r>
              <w:rPr>
                <w:lang w:val="sv-SE"/>
              </w:rPr>
              <w:t>NR_FDD_FR1_G</w:t>
            </w:r>
            <w:r>
              <w:rPr>
                <w:rFonts w:hint="eastAsia"/>
              </w:rPr>
              <w:t xml:space="preserve">, </w:t>
            </w:r>
            <w:r>
              <w:t>NR_</w:t>
            </w:r>
            <w:r>
              <w:rPr>
                <w:rFonts w:hint="eastAsia"/>
              </w:rPr>
              <w:t>T</w:t>
            </w:r>
            <w: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412043" w:rsidRPr="006D0B2F" w:rsidRDefault="00412043" w:rsidP="00412043">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412043" w:rsidRPr="006D0B2F" w:rsidRDefault="00412043" w:rsidP="00412043">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412043" w:rsidRPr="006D0B2F" w:rsidRDefault="00412043" w:rsidP="00412043">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412043" w:rsidRPr="006D0B2F" w:rsidRDefault="00412043" w:rsidP="00412043">
            <w:pPr>
              <w:pStyle w:val="TAC"/>
            </w:pPr>
            <w:r>
              <w:t>-50</w:t>
            </w:r>
          </w:p>
        </w:tc>
      </w:tr>
      <w:tr w:rsidR="007E5D63" w:rsidRPr="006D0B2F" w14:paraId="19221CE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532537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2594388" w14:textId="77777777" w:rsidR="007E5D63" w:rsidRPr="006D0B2F" w:rsidRDefault="007E5D63" w:rsidP="007E5D63">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7E5D63" w:rsidRPr="006D0B2F" w:rsidRDefault="007E5D63" w:rsidP="007E5D63">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7E5D63" w:rsidRPr="006D0B2F" w:rsidRDefault="007E5D63" w:rsidP="007E5D63">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7E5D63" w:rsidRPr="006D0B2F" w:rsidRDefault="007E5D63" w:rsidP="007E5D63">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7E5D63" w:rsidRPr="006D0B2F" w:rsidRDefault="007E5D63" w:rsidP="007E5D63">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15" w:name="OLE_LINK14"/>
            <w:bookmarkStart w:id="16" w:name="OLE_LINK15"/>
            <w:r w:rsidRPr="006D0B2F">
              <w:rPr>
                <w:rFonts w:hint="eastAsia"/>
              </w:rPr>
              <w:t>±</w:t>
            </w:r>
            <w:r>
              <w:t>6.5</w:t>
            </w:r>
            <w:bookmarkEnd w:id="15"/>
            <w:bookmarkEnd w:id="16"/>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lastRenderedPageBreak/>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lastRenderedPageBreak/>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3E65F71C" w:rsidR="009B1EF9" w:rsidRPr="00FA3886" w:rsidRDefault="009B1EF9" w:rsidP="009B1EF9">
            <w:pPr>
              <w:pStyle w:val="TAC"/>
            </w:pPr>
            <w:r w:rsidRPr="00FA3886">
              <w:t>[</w:t>
            </w: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lastRenderedPageBreak/>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lastRenderedPageBreak/>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rPr>
              <w:t>PRS</w:t>
            </w:r>
            <w:r>
              <w:rPr>
                <w:rFonts w:ascii="Arial" w:hAnsi="Arial" w:hint="eastAsia"/>
                <w:sz w:val="18"/>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rPr>
      </w:pPr>
    </w:p>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nr-DL-AoD-RequestLocationInformation</w:t>
      </w:r>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rPr>
        <w:t>-</w:t>
      </w:r>
      <w:r w:rsidRPr="005E1C4E">
        <w:rPr>
          <w:i/>
          <w:iCs/>
          <w:snapToGrid w:val="0"/>
        </w:rPr>
        <w:t>RequestLocationInformation</w:t>
      </w:r>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pPr>
      <w:r w:rsidRPr="00241959">
        <w:lastRenderedPageBreak/>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lastRenderedPageBreak/>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lastRenderedPageBreak/>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rPr>
      </w:pPr>
      <w:r>
        <w:rPr>
          <w:rFonts w:eastAsia="MS Mincho"/>
          <w:bCs/>
        </w:rPr>
        <w:t>-</w:t>
      </w:r>
      <w:r>
        <w:rPr>
          <w:rFonts w:eastAsia="MS Mincho"/>
          <w:bCs/>
        </w:rPr>
        <w:tab/>
      </w:r>
      <w:r w:rsidR="005A3BCE">
        <w:rPr>
          <w:rFonts w:eastAsia="MS Mincho"/>
          <w:bCs/>
        </w:rPr>
        <w:t xml:space="preserve">The </w:t>
      </w:r>
      <w:r w:rsidR="005A3BCE">
        <w:rPr>
          <w:lang w:val="en-US"/>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D04AF8"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D04AF8" w:rsidRPr="006A7330" w:rsidRDefault="00D04AF8" w:rsidP="00D04AF8">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D04AF8" w:rsidRPr="006A7330" w:rsidRDefault="00D04AF8" w:rsidP="00D04AF8">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D04AF8" w:rsidRPr="006A7330" w:rsidRDefault="00D04AF8" w:rsidP="00D04AF8">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1066294"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03A1C571" w14:textId="5D00977D"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D04AF8" w:rsidRPr="006A7330" w:rsidRDefault="00D04AF8" w:rsidP="00D04A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D04AF8" w:rsidRPr="006A7330" w:rsidRDefault="00D04AF8" w:rsidP="00D04AF8">
            <w:pPr>
              <w:pStyle w:val="TAC"/>
              <w:rPr>
                <w:lang w:eastAsia="ko-KR"/>
              </w:rPr>
            </w:pPr>
            <w:r w:rsidRPr="006A7330">
              <w:rPr>
                <w:lang w:eastAsia="ko-KR"/>
              </w:rPr>
              <w:t>-50</w:t>
            </w:r>
          </w:p>
        </w:tc>
      </w:tr>
      <w:tr w:rsidR="00D04AF8"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816CEC" w14:textId="58F1C82B"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D04AF8" w:rsidRPr="006A7330" w:rsidRDefault="00D04AF8" w:rsidP="00D04A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D04AF8" w:rsidRPr="006A7330" w:rsidRDefault="00D04AF8" w:rsidP="00D04AF8">
            <w:pPr>
              <w:rPr>
                <w:rFonts w:ascii="Arial" w:hAnsi="Arial" w:cs="Arial"/>
                <w:sz w:val="18"/>
                <w:szCs w:val="18"/>
                <w:lang w:eastAsia="ko-KR"/>
              </w:rPr>
            </w:pPr>
          </w:p>
        </w:tc>
      </w:tr>
      <w:tr w:rsidR="00D04AF8"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B0152" w14:textId="1F7D8603"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D04AF8" w:rsidRPr="006A7330" w:rsidRDefault="00D04AF8" w:rsidP="00D04A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D04AF8" w:rsidRPr="006A7330" w:rsidRDefault="00D04AF8" w:rsidP="00D04AF8">
            <w:pPr>
              <w:rPr>
                <w:rFonts w:ascii="Arial" w:hAnsi="Arial" w:cs="Arial"/>
                <w:sz w:val="18"/>
                <w:szCs w:val="18"/>
                <w:lang w:eastAsia="ko-KR"/>
              </w:rPr>
            </w:pPr>
          </w:p>
        </w:tc>
      </w:tr>
      <w:tr w:rsidR="00D04AF8"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288898B4"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D04AF8" w:rsidRPr="006A7330" w:rsidRDefault="00D04AF8" w:rsidP="00D04A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D04AF8" w:rsidRPr="006A7330" w:rsidRDefault="00D04AF8" w:rsidP="00D04AF8">
            <w:pPr>
              <w:rPr>
                <w:rFonts w:ascii="Arial" w:hAnsi="Arial" w:cs="Arial"/>
                <w:sz w:val="18"/>
                <w:szCs w:val="18"/>
                <w:lang w:eastAsia="ko-KR"/>
              </w:rPr>
            </w:pPr>
          </w:p>
        </w:tc>
      </w:tr>
      <w:tr w:rsidR="00D04AF8"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1D0F18B2"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D04AF8" w:rsidRPr="006A7330" w:rsidRDefault="00D04AF8" w:rsidP="00D04A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D04AF8" w:rsidRPr="006A7330" w:rsidRDefault="00D04AF8" w:rsidP="00D04AF8">
            <w:pPr>
              <w:rPr>
                <w:rFonts w:ascii="Arial" w:hAnsi="Arial" w:cs="Arial"/>
                <w:sz w:val="18"/>
                <w:szCs w:val="18"/>
                <w:lang w:eastAsia="ko-KR"/>
              </w:rPr>
            </w:pPr>
          </w:p>
        </w:tc>
      </w:tr>
      <w:tr w:rsidR="00D04AF8"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57DD8358"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D04AF8" w:rsidRPr="006A7330" w:rsidRDefault="00D04AF8" w:rsidP="00D04A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D04AF8" w:rsidRPr="006A7330" w:rsidRDefault="00D04AF8" w:rsidP="00D04AF8">
            <w:pPr>
              <w:rPr>
                <w:rFonts w:ascii="Arial" w:hAnsi="Arial" w:cs="Arial"/>
                <w:sz w:val="18"/>
                <w:szCs w:val="18"/>
                <w:lang w:eastAsia="ko-KR"/>
              </w:rPr>
            </w:pPr>
          </w:p>
        </w:tc>
      </w:tr>
      <w:tr w:rsidR="00D04AF8"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EC6A26" w14:textId="71C8FA84"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D04AF8" w:rsidRPr="006A7330" w:rsidRDefault="00D04AF8" w:rsidP="00D04A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D04AF8" w:rsidRPr="006A7330" w:rsidRDefault="00D04AF8" w:rsidP="00D04AF8">
            <w:pPr>
              <w:rPr>
                <w:rFonts w:ascii="Arial" w:hAnsi="Arial" w:cs="Arial"/>
                <w:sz w:val="18"/>
                <w:szCs w:val="18"/>
                <w:lang w:eastAsia="ko-KR"/>
              </w:rPr>
            </w:pPr>
          </w:p>
        </w:tc>
      </w:tr>
      <w:tr w:rsidR="00D04AF8"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3B3FD80D"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D04AF8" w:rsidRPr="006A7330" w:rsidRDefault="00D04AF8" w:rsidP="00D04AF8">
            <w:pPr>
              <w:rPr>
                <w:rFonts w:ascii="Arial" w:hAnsi="Arial" w:cs="Arial"/>
                <w:sz w:val="18"/>
                <w:szCs w:val="18"/>
                <w:lang w:eastAsia="ko-KR"/>
              </w:rPr>
            </w:pPr>
          </w:p>
        </w:tc>
      </w:tr>
      <w:tr w:rsidR="00D04AF8"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D04AF8" w:rsidRPr="006A7330" w:rsidRDefault="00D04AF8" w:rsidP="00D04AF8">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FE8E125"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D04AF8" w:rsidRPr="006A7330" w:rsidRDefault="00D04AF8" w:rsidP="00D04AF8">
            <w:pPr>
              <w:pStyle w:val="TAC"/>
              <w:rPr>
                <w:lang w:eastAsia="ko-KR"/>
              </w:rPr>
            </w:pPr>
            <w:r w:rsidRPr="00F8474E">
              <w:rPr>
                <w:lang w:eastAsia="ko-KR"/>
              </w:rPr>
              <w:t>NOTE 6</w:t>
            </w:r>
          </w:p>
        </w:tc>
      </w:tr>
      <w:tr w:rsidR="00D04AF8"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D04AF8" w:rsidRPr="006A7330" w:rsidRDefault="00D04AF8" w:rsidP="00D04AF8">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37CE81B3"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D04AF8" w:rsidRPr="006A7330" w:rsidRDefault="00D04AF8" w:rsidP="00D04AF8">
            <w:pPr>
              <w:pStyle w:val="TAC"/>
              <w:rPr>
                <w:lang w:eastAsia="ko-KR"/>
              </w:rPr>
            </w:pPr>
            <w:r w:rsidRPr="00F8474E">
              <w:rPr>
                <w:lang w:eastAsia="ko-KR"/>
              </w:rPr>
              <w:t>NOTE 6</w:t>
            </w:r>
          </w:p>
        </w:tc>
      </w:tr>
      <w:tr w:rsidR="00D04AF8"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D04AF8" w:rsidRPr="006A7330" w:rsidRDefault="00D04AF8" w:rsidP="00D04AF8">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D04AF8" w:rsidRPr="006A7330" w:rsidRDefault="00D04AF8" w:rsidP="00D04A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D04AF8" w:rsidRPr="006A7330" w:rsidRDefault="00D04AF8" w:rsidP="00D04AF8">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0BCEB76"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4967B8B4" w14:textId="4AA1E8E8"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D04AF8" w:rsidRPr="006A7330" w:rsidRDefault="00D04AF8" w:rsidP="00D04A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D04AF8" w:rsidRPr="006A7330" w:rsidRDefault="00D04AF8" w:rsidP="00D04AF8">
            <w:pPr>
              <w:pStyle w:val="TAC"/>
              <w:rPr>
                <w:lang w:eastAsia="ko-KR"/>
              </w:rPr>
            </w:pPr>
            <w:r w:rsidRPr="006A7330">
              <w:rPr>
                <w:lang w:eastAsia="ko-KR"/>
              </w:rPr>
              <w:t>-50</w:t>
            </w:r>
          </w:p>
        </w:tc>
      </w:tr>
      <w:tr w:rsidR="00D04AF8"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72DF19" w14:textId="65E9C25F"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D04AF8" w:rsidRPr="006A7330" w:rsidRDefault="00D04AF8" w:rsidP="00D04AF8">
            <w:pPr>
              <w:rPr>
                <w:rFonts w:ascii="Arial" w:hAnsi="Arial" w:cs="Arial"/>
                <w:sz w:val="18"/>
                <w:szCs w:val="18"/>
                <w:lang w:eastAsia="ko-KR"/>
              </w:rPr>
            </w:pPr>
          </w:p>
        </w:tc>
      </w:tr>
      <w:tr w:rsidR="00D04AF8"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3BC5C9" w14:textId="7B65E239"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D04AF8" w:rsidRPr="006A7330" w:rsidRDefault="00D04AF8" w:rsidP="00D04A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D04AF8" w:rsidRPr="006A7330" w:rsidRDefault="00D04AF8" w:rsidP="00D04AF8">
            <w:pPr>
              <w:rPr>
                <w:rFonts w:ascii="Arial" w:hAnsi="Arial" w:cs="Arial"/>
                <w:sz w:val="18"/>
                <w:szCs w:val="18"/>
                <w:lang w:eastAsia="ko-KR"/>
              </w:rPr>
            </w:pPr>
          </w:p>
        </w:tc>
      </w:tr>
      <w:tr w:rsidR="00D04AF8"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43806AD5"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D04AF8" w:rsidRPr="006A7330" w:rsidRDefault="00D04AF8" w:rsidP="00D04A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D04AF8" w:rsidRPr="006A7330" w:rsidRDefault="00D04AF8" w:rsidP="00D04AF8">
            <w:pPr>
              <w:rPr>
                <w:rFonts w:ascii="Arial" w:hAnsi="Arial" w:cs="Arial"/>
                <w:sz w:val="18"/>
                <w:szCs w:val="18"/>
                <w:lang w:eastAsia="ko-KR"/>
              </w:rPr>
            </w:pPr>
          </w:p>
        </w:tc>
      </w:tr>
      <w:tr w:rsidR="00D04AF8"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7F091E20"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D04AF8" w:rsidRPr="006A7330" w:rsidRDefault="00D04AF8" w:rsidP="00D04A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D04AF8" w:rsidRPr="006A7330" w:rsidRDefault="00D04AF8" w:rsidP="00D04AF8">
            <w:pPr>
              <w:rPr>
                <w:rFonts w:ascii="Arial" w:hAnsi="Arial" w:cs="Arial"/>
                <w:sz w:val="18"/>
                <w:szCs w:val="18"/>
                <w:lang w:eastAsia="ko-KR"/>
              </w:rPr>
            </w:pPr>
          </w:p>
        </w:tc>
      </w:tr>
      <w:tr w:rsidR="00D04AF8"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45B0FC8A"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D04AF8" w:rsidRPr="006A7330" w:rsidRDefault="00D04AF8" w:rsidP="00D04A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D04AF8" w:rsidRPr="006A7330" w:rsidRDefault="00D04AF8" w:rsidP="00D04AF8">
            <w:pPr>
              <w:rPr>
                <w:rFonts w:ascii="Arial" w:hAnsi="Arial" w:cs="Arial"/>
                <w:sz w:val="18"/>
                <w:szCs w:val="18"/>
                <w:lang w:eastAsia="ko-KR"/>
              </w:rPr>
            </w:pPr>
          </w:p>
        </w:tc>
      </w:tr>
      <w:tr w:rsidR="00D04AF8"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CA681B" w14:textId="266A72D7"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D04AF8" w:rsidRPr="006A7330" w:rsidRDefault="00D04AF8" w:rsidP="00D04A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D04AF8" w:rsidRPr="006A7330" w:rsidRDefault="00D04AF8" w:rsidP="00D04AF8">
            <w:pPr>
              <w:rPr>
                <w:rFonts w:ascii="Arial" w:hAnsi="Arial" w:cs="Arial"/>
                <w:sz w:val="18"/>
                <w:szCs w:val="18"/>
                <w:lang w:eastAsia="ko-KR"/>
              </w:rPr>
            </w:pPr>
          </w:p>
        </w:tc>
      </w:tr>
      <w:tr w:rsidR="00D04AF8"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D04AF8" w:rsidRPr="006A7330" w:rsidRDefault="00D04AF8" w:rsidP="00D04AF8">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2458D874"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D04AF8" w:rsidRPr="006A7330" w:rsidRDefault="00D04AF8" w:rsidP="00D04AF8">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D04AF8" w:rsidRPr="006A7330" w:rsidRDefault="00D04AF8" w:rsidP="00D04AF8">
            <w:pPr>
              <w:rPr>
                <w:rFonts w:ascii="Arial" w:hAnsi="Arial" w:cs="Arial"/>
                <w:sz w:val="18"/>
                <w:szCs w:val="18"/>
                <w:lang w:eastAsia="ko-KR"/>
              </w:rPr>
            </w:pPr>
          </w:p>
        </w:tc>
      </w:tr>
      <w:tr w:rsidR="00D04AF8"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D04AF8" w:rsidRPr="006A7330" w:rsidRDefault="00D04AF8" w:rsidP="00D04AF8">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447F230A"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D04AF8" w:rsidRPr="006A7330" w:rsidRDefault="00D04AF8" w:rsidP="00D04AF8">
            <w:pPr>
              <w:pStyle w:val="TAC"/>
              <w:rPr>
                <w:lang w:eastAsia="ko-KR"/>
              </w:rPr>
            </w:pPr>
            <w:r w:rsidRPr="006A7330">
              <w:rPr>
                <w:lang w:eastAsia="ko-KR"/>
              </w:rPr>
              <w:t>NOTE 6</w:t>
            </w:r>
          </w:p>
        </w:tc>
      </w:tr>
      <w:tr w:rsidR="00D04AF8"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D04AF8" w:rsidRPr="006A7330" w:rsidRDefault="00D04AF8" w:rsidP="00D04AF8">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D04AF8" w:rsidRPr="006A7330" w:rsidRDefault="00D04AF8" w:rsidP="00D04AF8">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7B5105D0"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D04AF8" w:rsidRPr="006A7330" w:rsidRDefault="00D04AF8" w:rsidP="00D04AF8">
            <w:pPr>
              <w:pStyle w:val="TAC"/>
              <w:rPr>
                <w:lang w:eastAsia="ko-KR"/>
              </w:rPr>
            </w:pPr>
            <w:r w:rsidRPr="006A7330">
              <w:rPr>
                <w:lang w:eastAsia="ko-KR"/>
              </w:rPr>
              <w:t>NOTE 6</w:t>
            </w:r>
          </w:p>
        </w:tc>
      </w:tr>
      <w:tr w:rsidR="00D04AF8"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D04AF8" w:rsidRPr="006A7330" w:rsidRDefault="00D04AF8" w:rsidP="00D04AF8">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D04AF8" w:rsidRPr="006A7330" w:rsidRDefault="00D04AF8" w:rsidP="00D04AF8">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D04AF8" w:rsidRPr="006A7330" w:rsidRDefault="00D04AF8" w:rsidP="00D04AF8">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D04AF8" w:rsidRPr="006A7330" w:rsidRDefault="00D04AF8" w:rsidP="00D04AF8">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D04AF8" w:rsidRPr="006A7330" w:rsidRDefault="00D04AF8" w:rsidP="00D04AF8">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27391F2" w14:textId="77777777" w:rsidR="00D04AF8" w:rsidRPr="00F8474E" w:rsidRDefault="00D04AF8" w:rsidP="00D04AF8">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3C888B14" w14:textId="66B2CAE7" w:rsidR="00D04AF8" w:rsidRPr="006A7330" w:rsidRDefault="00D04AF8" w:rsidP="00D04A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D04AF8" w:rsidRPr="006A7330" w:rsidRDefault="00D04AF8" w:rsidP="00D04A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D04AF8" w:rsidRPr="006A7330" w:rsidRDefault="00D04AF8" w:rsidP="00D04AF8">
            <w:pPr>
              <w:pStyle w:val="TAC"/>
              <w:rPr>
                <w:lang w:eastAsia="ko-KR"/>
              </w:rPr>
            </w:pPr>
            <w:r w:rsidRPr="006A7330">
              <w:rPr>
                <w:lang w:eastAsia="ko-KR"/>
              </w:rPr>
              <w:t>-50</w:t>
            </w:r>
          </w:p>
        </w:tc>
      </w:tr>
      <w:tr w:rsidR="00D04AF8"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723198" w14:textId="45C40BDF" w:rsidR="00D04AF8" w:rsidRPr="006A7330" w:rsidRDefault="00D04AF8" w:rsidP="00D04A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D04AF8" w:rsidRPr="006A7330" w:rsidRDefault="00D04AF8" w:rsidP="00D04A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D04AF8" w:rsidRPr="006A7330" w:rsidRDefault="00D04AF8" w:rsidP="00D04AF8">
            <w:pPr>
              <w:rPr>
                <w:rFonts w:ascii="Arial" w:hAnsi="Arial" w:cs="Arial"/>
                <w:sz w:val="18"/>
                <w:szCs w:val="18"/>
                <w:lang w:eastAsia="ko-KR"/>
              </w:rPr>
            </w:pPr>
          </w:p>
        </w:tc>
      </w:tr>
      <w:tr w:rsidR="00D04AF8"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4D0DA" w14:textId="34C82E4E" w:rsidR="00D04AF8" w:rsidRPr="006A7330" w:rsidRDefault="00D04AF8" w:rsidP="00D04A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D04AF8" w:rsidRPr="006A7330" w:rsidRDefault="00D04AF8" w:rsidP="00D04A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D04AF8" w:rsidRPr="006A7330" w:rsidRDefault="00D04AF8" w:rsidP="00D04AF8">
            <w:pPr>
              <w:rPr>
                <w:rFonts w:ascii="Arial" w:hAnsi="Arial" w:cs="Arial"/>
                <w:sz w:val="18"/>
                <w:szCs w:val="18"/>
                <w:lang w:eastAsia="ko-KR"/>
              </w:rPr>
            </w:pPr>
          </w:p>
        </w:tc>
      </w:tr>
      <w:tr w:rsidR="00D04AF8"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6BE2144B" w:rsidR="00D04AF8" w:rsidRPr="006A7330" w:rsidRDefault="00D04AF8" w:rsidP="00D04A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D04AF8" w:rsidRPr="006A7330" w:rsidRDefault="00D04AF8" w:rsidP="00D04A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D04AF8" w:rsidRPr="006A7330" w:rsidRDefault="00D04AF8" w:rsidP="00D04AF8">
            <w:pPr>
              <w:rPr>
                <w:rFonts w:ascii="Arial" w:hAnsi="Arial" w:cs="Arial"/>
                <w:sz w:val="18"/>
                <w:szCs w:val="18"/>
                <w:lang w:eastAsia="ko-KR"/>
              </w:rPr>
            </w:pPr>
          </w:p>
        </w:tc>
      </w:tr>
      <w:tr w:rsidR="00D04AF8"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54D96DFD" w:rsidR="00D04AF8" w:rsidRPr="006A7330" w:rsidRDefault="00D04AF8" w:rsidP="00D04A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D04AF8" w:rsidRPr="006A7330" w:rsidRDefault="00D04AF8" w:rsidP="00D04A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D04AF8" w:rsidRPr="006A7330" w:rsidRDefault="00D04AF8" w:rsidP="00D04AF8">
            <w:pPr>
              <w:rPr>
                <w:rFonts w:ascii="Arial" w:hAnsi="Arial" w:cs="Arial"/>
                <w:sz w:val="18"/>
                <w:szCs w:val="18"/>
                <w:lang w:eastAsia="ko-KR"/>
              </w:rPr>
            </w:pPr>
          </w:p>
        </w:tc>
      </w:tr>
      <w:tr w:rsidR="00D04AF8"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4F6FA444" w:rsidR="00D04AF8" w:rsidRPr="006A7330" w:rsidRDefault="00D04AF8" w:rsidP="00D04A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D04AF8" w:rsidRPr="006A7330" w:rsidRDefault="00D04AF8" w:rsidP="00D04A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D04AF8" w:rsidRPr="006A7330" w:rsidRDefault="00D04AF8" w:rsidP="00D04AF8">
            <w:pPr>
              <w:rPr>
                <w:rFonts w:ascii="Arial" w:hAnsi="Arial" w:cs="Arial"/>
                <w:sz w:val="18"/>
                <w:szCs w:val="18"/>
                <w:lang w:eastAsia="ko-KR"/>
              </w:rPr>
            </w:pPr>
          </w:p>
        </w:tc>
      </w:tr>
      <w:tr w:rsidR="00D04AF8"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8A31E0" w14:textId="6C243E1A" w:rsidR="00D04AF8" w:rsidRPr="006A7330" w:rsidRDefault="00D04AF8" w:rsidP="00D04AF8">
            <w:pPr>
              <w:pStyle w:val="TAC"/>
              <w:rPr>
                <w:rFonts w:cs="Arial"/>
                <w:szCs w:val="18"/>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D04AF8" w:rsidRPr="006A7330" w:rsidRDefault="00D04AF8" w:rsidP="00D04A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D04AF8" w:rsidRPr="006A7330" w:rsidRDefault="00D04AF8" w:rsidP="00D04AF8">
            <w:pPr>
              <w:rPr>
                <w:rFonts w:ascii="Arial" w:hAnsi="Arial" w:cs="Arial"/>
                <w:sz w:val="18"/>
                <w:szCs w:val="18"/>
                <w:lang w:eastAsia="ko-KR"/>
              </w:rPr>
            </w:pPr>
          </w:p>
        </w:tc>
      </w:tr>
      <w:tr w:rsidR="00D04AF8"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15D60669" w:rsidR="00D04AF8" w:rsidRPr="006A7330" w:rsidRDefault="00D04AF8" w:rsidP="00D04A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D04AF8" w:rsidRPr="006A7330" w:rsidRDefault="00D04AF8" w:rsidP="00D04AF8">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D04AF8" w:rsidRPr="006A7330" w:rsidRDefault="00D04AF8" w:rsidP="00D04AF8">
            <w:pPr>
              <w:rPr>
                <w:rFonts w:ascii="Arial" w:hAnsi="Arial" w:cs="Arial"/>
                <w:sz w:val="18"/>
                <w:szCs w:val="18"/>
                <w:lang w:eastAsia="ko-KR"/>
              </w:rPr>
            </w:pPr>
          </w:p>
        </w:tc>
      </w:tr>
      <w:tr w:rsidR="00D04AF8"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D04AF8" w:rsidRPr="006A7330" w:rsidRDefault="00D04AF8" w:rsidP="00D04AF8">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D04AF8" w:rsidRPr="006A7330" w:rsidRDefault="00D04AF8" w:rsidP="00D04AF8">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558FE9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D04AF8" w:rsidRPr="006A7330" w:rsidRDefault="00D04AF8" w:rsidP="00D04AF8">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D04AF8" w:rsidRPr="006A7330" w:rsidRDefault="00D04AF8" w:rsidP="00D04AF8">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4BA790C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D04AF8" w:rsidRPr="006A7330" w:rsidRDefault="00D04AF8" w:rsidP="00D04AF8">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D04AF8" w:rsidRPr="006A7330" w:rsidRDefault="00D04AF8" w:rsidP="00D04AF8">
            <w:pPr>
              <w:pStyle w:val="TAC"/>
              <w:rPr>
                <w:lang w:val="sv-SE" w:eastAsia="ko-KR"/>
              </w:rPr>
            </w:pPr>
          </w:p>
          <w:p w14:paraId="444BF7D2" w14:textId="77777777" w:rsidR="00D04AF8" w:rsidRPr="006A7330" w:rsidRDefault="00D04AF8" w:rsidP="00D04AF8">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D04AF8" w:rsidRPr="006A7330" w:rsidRDefault="00D04AF8" w:rsidP="00D04AF8">
            <w:pPr>
              <w:pStyle w:val="TAC"/>
              <w:rPr>
                <w:lang w:eastAsia="ko-KR"/>
              </w:rPr>
            </w:pPr>
          </w:p>
          <w:p w14:paraId="038386BE" w14:textId="77777777" w:rsidR="00D04AF8" w:rsidRPr="006A7330" w:rsidRDefault="00D04AF8" w:rsidP="00D04AF8">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0E032D5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D04AF8" w:rsidRPr="006A7330" w:rsidRDefault="00D04AF8" w:rsidP="00D04AF8">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5BCB68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D04AF8" w:rsidRPr="006A7330" w:rsidRDefault="00D04AF8" w:rsidP="00D04AF8">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D04AF8" w:rsidRPr="006A7330" w:rsidRDefault="00D04AF8" w:rsidP="00D04AF8">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611FDA8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D04AF8" w:rsidRPr="006A7330" w:rsidRDefault="00D04AF8" w:rsidP="00D04AF8">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D04AF8" w:rsidRPr="006A7330" w:rsidRDefault="00D04AF8" w:rsidP="00D04AF8">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5DD1F95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D04AF8" w:rsidRPr="006A7330" w:rsidRDefault="00D04AF8" w:rsidP="00D04AF8">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D04AF8" w:rsidRPr="006A7330" w:rsidRDefault="00D04AF8" w:rsidP="00D04AF8">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1E54AA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D04AF8" w:rsidRPr="006A7330" w:rsidRDefault="00D04AF8" w:rsidP="00D04AF8">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2E1DA44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D04AF8" w:rsidRPr="006A7330" w:rsidRDefault="00D04AF8" w:rsidP="00D04AF8">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D04AF8" w:rsidRPr="006A7330" w:rsidRDefault="00D04AF8" w:rsidP="00D04AF8">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3B51E61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D04AF8" w:rsidRPr="006A7330" w:rsidRDefault="00D04AF8" w:rsidP="00D04AF8">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54CC2D2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D04AF8" w:rsidRPr="006A7330" w:rsidRDefault="00D04AF8" w:rsidP="00D04AF8">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D04AF8" w:rsidRPr="006A7330" w:rsidRDefault="00D04AF8" w:rsidP="00D04AF8">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960BACF"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D04AF8"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D04AF8" w:rsidRPr="00F8474E" w:rsidRDefault="00D04AF8" w:rsidP="009E3129">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D04AF8" w:rsidRPr="00F8474E" w:rsidRDefault="00D04AF8" w:rsidP="009E3129">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D04AF8" w:rsidRPr="00F8474E" w:rsidRDefault="00D04AF8" w:rsidP="009E3129">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D04AF8" w:rsidRPr="00F8474E" w:rsidRDefault="00D04AF8" w:rsidP="009E3129">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6A9CFBE7"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D04AF8" w:rsidRPr="00F8474E" w:rsidRDefault="00D04AF8" w:rsidP="009E3129">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D04AF8" w:rsidRPr="00F8474E" w:rsidRDefault="00D04AF8" w:rsidP="009E3129">
            <w:pPr>
              <w:pStyle w:val="TAC"/>
            </w:pPr>
            <w:r w:rsidRPr="00F8474E">
              <w:rPr>
                <w:rFonts w:hint="eastAsia"/>
              </w:rPr>
              <w:t>-50</w:t>
            </w:r>
          </w:p>
        </w:tc>
      </w:tr>
      <w:tr w:rsidR="00D04AF8"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3E2E3DE0"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B6640C"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2329036B" w14:textId="77777777" w:rsidR="00D04AF8" w:rsidRPr="00F8474E" w:rsidRDefault="00D04AF8" w:rsidP="009E3129">
            <w:pPr>
              <w:pStyle w:val="TAC"/>
            </w:pPr>
            <w:r w:rsidRPr="00F8474E">
              <w:t>-126.5</w:t>
            </w:r>
          </w:p>
        </w:tc>
        <w:tc>
          <w:tcPr>
            <w:tcW w:w="1123" w:type="dxa"/>
            <w:tcBorders>
              <w:left w:val="single" w:sz="4" w:space="0" w:color="auto"/>
              <w:right w:val="single" w:sz="4" w:space="0" w:color="auto"/>
            </w:tcBorders>
          </w:tcPr>
          <w:p w14:paraId="7774D84A" w14:textId="77777777" w:rsidR="00D04AF8" w:rsidRPr="00F8474E" w:rsidRDefault="00D04AF8" w:rsidP="009E3129">
            <w:pPr>
              <w:pStyle w:val="TAC"/>
            </w:pPr>
            <w:r w:rsidRPr="00F8474E">
              <w:rPr>
                <w:rFonts w:hint="eastAsia"/>
              </w:rPr>
              <w:t>-50</w:t>
            </w:r>
          </w:p>
        </w:tc>
      </w:tr>
      <w:tr w:rsidR="00D04AF8"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89A91B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CD52FB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9943A3A"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368A862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488FA1"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29BB060E" w14:textId="77777777" w:rsidR="00D04AF8" w:rsidRPr="00F8474E" w:rsidRDefault="00D04AF8" w:rsidP="009E3129">
            <w:pPr>
              <w:pStyle w:val="TAC"/>
            </w:pPr>
            <w:r w:rsidRPr="00F8474E">
              <w:t>-126</w:t>
            </w:r>
          </w:p>
        </w:tc>
        <w:tc>
          <w:tcPr>
            <w:tcW w:w="1123" w:type="dxa"/>
            <w:tcBorders>
              <w:left w:val="single" w:sz="4" w:space="0" w:color="auto"/>
              <w:right w:val="single" w:sz="4" w:space="0" w:color="auto"/>
            </w:tcBorders>
          </w:tcPr>
          <w:p w14:paraId="06E41697" w14:textId="77777777" w:rsidR="00D04AF8" w:rsidRPr="00F8474E" w:rsidRDefault="00D04AF8" w:rsidP="009E3129">
            <w:pPr>
              <w:pStyle w:val="TAC"/>
            </w:pPr>
            <w:r w:rsidRPr="00F8474E">
              <w:rPr>
                <w:rFonts w:hint="eastAsia"/>
              </w:rPr>
              <w:t>-50</w:t>
            </w:r>
          </w:p>
        </w:tc>
      </w:tr>
      <w:tr w:rsidR="00D04AF8"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A8ECC53"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341523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BFBB516"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425EF42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1A3ABA7" w14:textId="77777777" w:rsidR="00D04AF8" w:rsidRPr="00F8474E" w:rsidRDefault="00D04AF8" w:rsidP="009E3129">
            <w:pPr>
              <w:pStyle w:val="TAC"/>
            </w:pPr>
            <w:r w:rsidRPr="00F8474E">
              <w:t>-125.5</w:t>
            </w:r>
          </w:p>
        </w:tc>
        <w:tc>
          <w:tcPr>
            <w:tcW w:w="1123" w:type="dxa"/>
            <w:tcBorders>
              <w:left w:val="single" w:sz="4" w:space="0" w:color="auto"/>
              <w:right w:val="single" w:sz="4" w:space="0" w:color="auto"/>
            </w:tcBorders>
          </w:tcPr>
          <w:p w14:paraId="4EFCE9DA" w14:textId="77777777" w:rsidR="00D04AF8" w:rsidRPr="00F8474E" w:rsidRDefault="00D04AF8" w:rsidP="009E3129">
            <w:pPr>
              <w:pStyle w:val="TAC"/>
            </w:pPr>
            <w:r w:rsidRPr="00F8474E">
              <w:rPr>
                <w:rFonts w:hint="eastAsia"/>
              </w:rPr>
              <w:t>-50</w:t>
            </w:r>
          </w:p>
        </w:tc>
      </w:tr>
      <w:tr w:rsidR="00D04AF8"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7FBB3E8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D5B1431"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A22708C"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56446F0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AA85A04" w14:textId="77777777" w:rsidR="00D04AF8" w:rsidRPr="00F8474E" w:rsidRDefault="00D04AF8" w:rsidP="009E3129">
            <w:pPr>
              <w:pStyle w:val="TAC"/>
            </w:pPr>
            <w:r w:rsidRPr="00F8474E">
              <w:t>-125</w:t>
            </w:r>
          </w:p>
        </w:tc>
        <w:tc>
          <w:tcPr>
            <w:tcW w:w="1123" w:type="dxa"/>
            <w:tcBorders>
              <w:left w:val="single" w:sz="4" w:space="0" w:color="auto"/>
              <w:right w:val="single" w:sz="4" w:space="0" w:color="auto"/>
            </w:tcBorders>
          </w:tcPr>
          <w:p w14:paraId="17922080" w14:textId="77777777" w:rsidR="00D04AF8" w:rsidRPr="00F8474E" w:rsidRDefault="00D04AF8" w:rsidP="009E3129">
            <w:pPr>
              <w:pStyle w:val="TAC"/>
            </w:pPr>
            <w:r w:rsidRPr="00F8474E">
              <w:rPr>
                <w:rFonts w:hint="eastAsia"/>
              </w:rPr>
              <w:t>-50</w:t>
            </w:r>
          </w:p>
        </w:tc>
      </w:tr>
      <w:tr w:rsidR="00D04AF8"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6E78116"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A501650"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4D74D56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162C92B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05450D89" w14:textId="77777777" w:rsidR="00D04AF8" w:rsidRPr="00F8474E" w:rsidRDefault="00D04AF8" w:rsidP="009E3129">
            <w:pPr>
              <w:pStyle w:val="TAC"/>
            </w:pPr>
            <w:r w:rsidRPr="00F8474E">
              <w:t>-124.5</w:t>
            </w:r>
          </w:p>
        </w:tc>
        <w:tc>
          <w:tcPr>
            <w:tcW w:w="1123" w:type="dxa"/>
            <w:tcBorders>
              <w:left w:val="single" w:sz="4" w:space="0" w:color="auto"/>
              <w:right w:val="single" w:sz="4" w:space="0" w:color="auto"/>
            </w:tcBorders>
          </w:tcPr>
          <w:p w14:paraId="4524F3DF" w14:textId="77777777" w:rsidR="00D04AF8" w:rsidRPr="00F8474E" w:rsidRDefault="00D04AF8" w:rsidP="009E3129">
            <w:pPr>
              <w:pStyle w:val="TAC"/>
            </w:pPr>
            <w:r w:rsidRPr="00F8474E">
              <w:rPr>
                <w:rFonts w:hint="eastAsia"/>
              </w:rPr>
              <w:t>-50</w:t>
            </w:r>
          </w:p>
        </w:tc>
      </w:tr>
      <w:tr w:rsidR="00D04AF8"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26A7D1"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00D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1BC308C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243551A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8946F6"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29740B0F" w14:textId="77777777" w:rsidR="00D04AF8" w:rsidRPr="00F8474E" w:rsidRDefault="00D04AF8" w:rsidP="009E3129">
            <w:pPr>
              <w:pStyle w:val="TAC"/>
            </w:pPr>
            <w:r w:rsidRPr="00F8474E">
              <w:t>-124</w:t>
            </w:r>
          </w:p>
        </w:tc>
        <w:tc>
          <w:tcPr>
            <w:tcW w:w="1123" w:type="dxa"/>
            <w:tcBorders>
              <w:left w:val="single" w:sz="4" w:space="0" w:color="auto"/>
              <w:right w:val="single" w:sz="4" w:space="0" w:color="auto"/>
            </w:tcBorders>
          </w:tcPr>
          <w:p w14:paraId="63D9010F" w14:textId="77777777" w:rsidR="00D04AF8" w:rsidRPr="00F8474E" w:rsidRDefault="00D04AF8" w:rsidP="009E3129">
            <w:pPr>
              <w:pStyle w:val="TAC"/>
            </w:pPr>
            <w:r w:rsidRPr="00F8474E">
              <w:rPr>
                <w:rFonts w:hint="eastAsia"/>
              </w:rPr>
              <w:t>-50</w:t>
            </w:r>
          </w:p>
        </w:tc>
      </w:tr>
      <w:tr w:rsidR="00D04AF8"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62F96630"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D04AF8" w:rsidRPr="00F8474E" w:rsidRDefault="00D04AF8" w:rsidP="009E3129">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D04AF8" w:rsidRPr="00F8474E" w:rsidRDefault="00D04AF8" w:rsidP="009E3129">
            <w:pPr>
              <w:pStyle w:val="TAC"/>
            </w:pPr>
            <w:r w:rsidRPr="00F8474E">
              <w:rPr>
                <w:rFonts w:hint="eastAsia"/>
              </w:rPr>
              <w:t>-50</w:t>
            </w:r>
          </w:p>
        </w:tc>
      </w:tr>
      <w:tr w:rsidR="00D04AF8"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538AD4BA" w:rsidR="00D04AF8" w:rsidRPr="00F8474E" w:rsidRDefault="00D04AF8" w:rsidP="009E3129">
            <w:pPr>
              <w:pStyle w:val="TAC"/>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0EE0DCC8"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D04AF8" w:rsidRPr="00F8474E" w:rsidRDefault="00D04AF8" w:rsidP="009E3129">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77777935" w:rsidR="00D04AF8" w:rsidRPr="00F8474E" w:rsidRDefault="00D04AF8" w:rsidP="009E3129">
            <w:pPr>
              <w:pStyle w:val="TAC"/>
            </w:pPr>
            <w:r w:rsidRPr="00F8474E">
              <w:rPr>
                <w:rFonts w:hint="eastAsia"/>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D04AF8" w:rsidRPr="00F8474E" w:rsidRDefault="00D04AF8" w:rsidP="009E3129">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D04AF8" w:rsidRPr="00F8474E" w:rsidRDefault="00D04AF8" w:rsidP="009E3129">
            <w:pPr>
              <w:pStyle w:val="TAC"/>
            </w:pPr>
            <w:r w:rsidRPr="00F8474E">
              <w:rPr>
                <w:rFonts w:hint="eastAsia"/>
              </w:rPr>
              <w:t>NOTE</w:t>
            </w:r>
            <w:r w:rsidRPr="00F8474E">
              <w:t xml:space="preserve"> 6</w:t>
            </w:r>
          </w:p>
        </w:tc>
      </w:tr>
      <w:tr w:rsidR="00D04AF8"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D04AF8" w:rsidRPr="00F8474E" w:rsidRDefault="00D04AF8" w:rsidP="009E3129">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D04AF8" w:rsidRPr="00F8474E" w:rsidRDefault="00D04AF8" w:rsidP="009E3129">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D04AF8" w:rsidRPr="00F8474E" w:rsidRDefault="00D04AF8" w:rsidP="009E3129">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6ACE8C3A"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D04AF8" w:rsidRPr="00F8474E" w:rsidRDefault="00D04AF8" w:rsidP="009E3129">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D04AF8" w:rsidRPr="00F8474E" w:rsidRDefault="00D04AF8" w:rsidP="009E3129">
            <w:pPr>
              <w:pStyle w:val="TAC"/>
            </w:pPr>
            <w:r w:rsidRPr="00F8474E">
              <w:rPr>
                <w:rFonts w:hint="eastAsia"/>
              </w:rPr>
              <w:t>-50</w:t>
            </w:r>
          </w:p>
        </w:tc>
      </w:tr>
      <w:tr w:rsidR="00D04AF8"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71C2DF26"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3378AFAF"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F8AD28"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A17B68A" w14:textId="77777777" w:rsidR="00D04AF8" w:rsidRPr="00F8474E" w:rsidRDefault="00D04AF8" w:rsidP="009E3129">
            <w:pPr>
              <w:pStyle w:val="TAC"/>
            </w:pPr>
            <w:r w:rsidRPr="00F8474E">
              <w:t>-123.5</w:t>
            </w:r>
          </w:p>
        </w:tc>
        <w:tc>
          <w:tcPr>
            <w:tcW w:w="1123" w:type="dxa"/>
            <w:tcBorders>
              <w:left w:val="single" w:sz="4" w:space="0" w:color="auto"/>
              <w:right w:val="single" w:sz="4" w:space="0" w:color="auto"/>
            </w:tcBorders>
          </w:tcPr>
          <w:p w14:paraId="5AC2B242" w14:textId="77777777" w:rsidR="00D04AF8" w:rsidRPr="00F8474E" w:rsidRDefault="00D04AF8" w:rsidP="009E3129">
            <w:pPr>
              <w:pStyle w:val="TAC"/>
            </w:pPr>
            <w:r w:rsidRPr="00F8474E">
              <w:rPr>
                <w:rFonts w:hint="eastAsia"/>
              </w:rPr>
              <w:t>-50</w:t>
            </w:r>
          </w:p>
        </w:tc>
      </w:tr>
      <w:tr w:rsidR="00D04AF8"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C362CB"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CB1D65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D79BF1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2A3F71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74B4097"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7CF9B7C5" w14:textId="77777777" w:rsidR="00D04AF8" w:rsidRPr="00F8474E" w:rsidRDefault="00D04AF8" w:rsidP="009E3129">
            <w:pPr>
              <w:pStyle w:val="TAC"/>
            </w:pPr>
            <w:r w:rsidRPr="00F8474E">
              <w:t>-123</w:t>
            </w:r>
          </w:p>
        </w:tc>
        <w:tc>
          <w:tcPr>
            <w:tcW w:w="1123" w:type="dxa"/>
            <w:tcBorders>
              <w:left w:val="single" w:sz="4" w:space="0" w:color="auto"/>
              <w:right w:val="single" w:sz="4" w:space="0" w:color="auto"/>
            </w:tcBorders>
          </w:tcPr>
          <w:p w14:paraId="130BF562" w14:textId="77777777" w:rsidR="00D04AF8" w:rsidRPr="00F8474E" w:rsidRDefault="00D04AF8" w:rsidP="009E3129">
            <w:pPr>
              <w:pStyle w:val="TAC"/>
            </w:pPr>
            <w:r w:rsidRPr="00F8474E">
              <w:rPr>
                <w:rFonts w:hint="eastAsia"/>
              </w:rPr>
              <w:t>-50</w:t>
            </w:r>
          </w:p>
        </w:tc>
      </w:tr>
      <w:tr w:rsidR="00D04AF8"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D58F28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85CA2A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64D874F9"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5F0C56E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7CA1B3F8" w14:textId="77777777" w:rsidR="00D04AF8" w:rsidRPr="00F8474E" w:rsidRDefault="00D04AF8" w:rsidP="009E3129">
            <w:pPr>
              <w:pStyle w:val="TAC"/>
            </w:pPr>
            <w:r w:rsidRPr="00F8474E">
              <w:t>-122.5</w:t>
            </w:r>
          </w:p>
        </w:tc>
        <w:tc>
          <w:tcPr>
            <w:tcW w:w="1123" w:type="dxa"/>
            <w:tcBorders>
              <w:left w:val="single" w:sz="4" w:space="0" w:color="auto"/>
              <w:right w:val="single" w:sz="4" w:space="0" w:color="auto"/>
            </w:tcBorders>
          </w:tcPr>
          <w:p w14:paraId="62822A67" w14:textId="77777777" w:rsidR="00D04AF8" w:rsidRPr="00F8474E" w:rsidRDefault="00D04AF8" w:rsidP="009E3129">
            <w:pPr>
              <w:pStyle w:val="TAC"/>
            </w:pPr>
            <w:r w:rsidRPr="00F8474E">
              <w:rPr>
                <w:rFonts w:hint="eastAsia"/>
              </w:rPr>
              <w:t>-50</w:t>
            </w:r>
          </w:p>
        </w:tc>
      </w:tr>
      <w:tr w:rsidR="00D04AF8"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9B92952"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F730C12"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7BA31435"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A4B374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340B3FC" w14:textId="77777777" w:rsidR="00D04AF8" w:rsidRPr="00F8474E" w:rsidRDefault="00D04AF8" w:rsidP="009E3129">
            <w:pPr>
              <w:pStyle w:val="TAC"/>
            </w:pPr>
            <w:r w:rsidRPr="00F8474E">
              <w:t>-122</w:t>
            </w:r>
          </w:p>
        </w:tc>
        <w:tc>
          <w:tcPr>
            <w:tcW w:w="1123" w:type="dxa"/>
            <w:tcBorders>
              <w:left w:val="single" w:sz="4" w:space="0" w:color="auto"/>
              <w:right w:val="single" w:sz="4" w:space="0" w:color="auto"/>
            </w:tcBorders>
          </w:tcPr>
          <w:p w14:paraId="04459DCC" w14:textId="77777777" w:rsidR="00D04AF8" w:rsidRPr="00F8474E" w:rsidRDefault="00D04AF8" w:rsidP="009E3129">
            <w:pPr>
              <w:pStyle w:val="TAC"/>
            </w:pPr>
            <w:r w:rsidRPr="00F8474E">
              <w:rPr>
                <w:rFonts w:hint="eastAsia"/>
              </w:rPr>
              <w:t>-50</w:t>
            </w:r>
          </w:p>
        </w:tc>
      </w:tr>
      <w:tr w:rsidR="00D04AF8"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535437C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EC2FEB"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5FF742C7"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BC9C88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6C6CF362" w14:textId="77777777" w:rsidR="00D04AF8" w:rsidRPr="00F8474E" w:rsidRDefault="00D04AF8" w:rsidP="009E3129">
            <w:pPr>
              <w:pStyle w:val="TAC"/>
            </w:pPr>
            <w:r w:rsidRPr="00F8474E">
              <w:t>-121.5</w:t>
            </w:r>
          </w:p>
        </w:tc>
        <w:tc>
          <w:tcPr>
            <w:tcW w:w="1123" w:type="dxa"/>
            <w:tcBorders>
              <w:left w:val="single" w:sz="4" w:space="0" w:color="auto"/>
              <w:right w:val="single" w:sz="4" w:space="0" w:color="auto"/>
            </w:tcBorders>
          </w:tcPr>
          <w:p w14:paraId="2AC1D756" w14:textId="77777777" w:rsidR="00D04AF8" w:rsidRPr="00F8474E" w:rsidRDefault="00D04AF8" w:rsidP="009E3129">
            <w:pPr>
              <w:pStyle w:val="TAC"/>
            </w:pPr>
            <w:r w:rsidRPr="00F8474E">
              <w:rPr>
                <w:rFonts w:hint="eastAsia"/>
              </w:rPr>
              <w:t>-50</w:t>
            </w:r>
          </w:p>
        </w:tc>
      </w:tr>
      <w:tr w:rsidR="00D04AF8"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DA4D25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726A81A"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10BCC61"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CAC8466"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600AC1"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0C8975D1" w14:textId="77777777" w:rsidR="00D04AF8" w:rsidRPr="00F8474E" w:rsidRDefault="00D04AF8" w:rsidP="009E3129">
            <w:pPr>
              <w:pStyle w:val="TAC"/>
            </w:pPr>
            <w:r w:rsidRPr="00F8474E">
              <w:t>-121</w:t>
            </w:r>
          </w:p>
        </w:tc>
        <w:tc>
          <w:tcPr>
            <w:tcW w:w="1123" w:type="dxa"/>
            <w:tcBorders>
              <w:left w:val="single" w:sz="4" w:space="0" w:color="auto"/>
              <w:right w:val="single" w:sz="4" w:space="0" w:color="auto"/>
            </w:tcBorders>
          </w:tcPr>
          <w:p w14:paraId="10799564" w14:textId="77777777" w:rsidR="00D04AF8" w:rsidRPr="00F8474E" w:rsidRDefault="00D04AF8" w:rsidP="009E3129">
            <w:pPr>
              <w:pStyle w:val="TAC"/>
            </w:pPr>
            <w:r w:rsidRPr="00F8474E">
              <w:rPr>
                <w:rFonts w:hint="eastAsia"/>
              </w:rPr>
              <w:t>-50</w:t>
            </w:r>
          </w:p>
        </w:tc>
      </w:tr>
      <w:tr w:rsidR="00D04AF8"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4810FC2A"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49DF73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D04AF8" w:rsidRPr="00F8474E" w:rsidRDefault="00D04AF8" w:rsidP="009E3129">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D04AF8" w:rsidRPr="00F8474E" w:rsidRDefault="00D04AF8" w:rsidP="009E3129">
            <w:pPr>
              <w:pStyle w:val="TAC"/>
            </w:pPr>
            <w:r w:rsidRPr="00F8474E">
              <w:rPr>
                <w:rFonts w:hint="eastAsia"/>
              </w:rPr>
              <w:t>-50</w:t>
            </w:r>
          </w:p>
        </w:tc>
      </w:tr>
      <w:tr w:rsidR="00D04AF8"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D04AF8" w:rsidRPr="00F8474E" w:rsidRDefault="00D04AF8" w:rsidP="009E3129">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D04AF8" w:rsidRPr="00F8474E" w:rsidRDefault="00D04AF8" w:rsidP="009E3129">
            <w:pPr>
              <w:pStyle w:val="TAC"/>
            </w:pPr>
            <w:r w:rsidRPr="00F8474E">
              <w:t>NOTE 6</w:t>
            </w:r>
          </w:p>
        </w:tc>
      </w:tr>
      <w:tr w:rsidR="00D04AF8"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D04AF8" w:rsidRPr="00F8474E" w:rsidRDefault="00D04AF8" w:rsidP="009E3129">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D04AF8" w:rsidRPr="00F8474E" w:rsidRDefault="00D04AF8" w:rsidP="009E3129">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D04AF8" w:rsidRPr="00F8474E" w:rsidRDefault="00D04AF8" w:rsidP="009E3129">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8839A83"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D04AF8" w:rsidRPr="00F8474E" w:rsidRDefault="00D04AF8" w:rsidP="009E3129">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D04AF8" w:rsidRPr="00F8474E" w:rsidRDefault="00D04AF8" w:rsidP="009E3129">
            <w:pPr>
              <w:pStyle w:val="TAC"/>
            </w:pPr>
            <w:r w:rsidRPr="00F8474E">
              <w:rPr>
                <w:rFonts w:hint="eastAsia"/>
              </w:rPr>
              <w:t>-50</w:t>
            </w:r>
          </w:p>
        </w:tc>
      </w:tr>
      <w:tr w:rsidR="00D04AF8"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5E85B78D"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tcPr>
          <w:p w14:paraId="797C1896"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28C8221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0CF8520"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432D0C6" w14:textId="77777777" w:rsidR="00D04AF8" w:rsidRPr="00F8474E" w:rsidRDefault="00D04AF8" w:rsidP="009E3129">
            <w:pPr>
              <w:pStyle w:val="TAC"/>
            </w:pPr>
            <w:r w:rsidRPr="00F8474E">
              <w:t>-120.5</w:t>
            </w:r>
          </w:p>
        </w:tc>
        <w:tc>
          <w:tcPr>
            <w:tcW w:w="1123" w:type="dxa"/>
            <w:tcBorders>
              <w:left w:val="single" w:sz="4" w:space="0" w:color="auto"/>
              <w:right w:val="single" w:sz="4" w:space="0" w:color="auto"/>
            </w:tcBorders>
          </w:tcPr>
          <w:p w14:paraId="3C8025F4" w14:textId="77777777" w:rsidR="00D04AF8" w:rsidRPr="00F8474E" w:rsidRDefault="00D04AF8" w:rsidP="009E3129">
            <w:pPr>
              <w:pStyle w:val="TAC"/>
            </w:pPr>
            <w:r w:rsidRPr="00F8474E">
              <w:rPr>
                <w:rFonts w:hint="eastAsia"/>
              </w:rPr>
              <w:t>-50</w:t>
            </w:r>
          </w:p>
        </w:tc>
      </w:tr>
      <w:tr w:rsidR="00D04AF8"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B723C40"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387E0F3C"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71B3C2C"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E059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BE3A8F5"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07D591A7" w14:textId="77777777" w:rsidR="00D04AF8" w:rsidRPr="00F8474E" w:rsidRDefault="00D04AF8" w:rsidP="009E3129">
            <w:pPr>
              <w:pStyle w:val="TAC"/>
            </w:pPr>
            <w:r w:rsidRPr="00F8474E">
              <w:t>-120</w:t>
            </w:r>
          </w:p>
        </w:tc>
        <w:tc>
          <w:tcPr>
            <w:tcW w:w="1123" w:type="dxa"/>
            <w:tcBorders>
              <w:left w:val="single" w:sz="4" w:space="0" w:color="auto"/>
              <w:right w:val="single" w:sz="4" w:space="0" w:color="auto"/>
            </w:tcBorders>
          </w:tcPr>
          <w:p w14:paraId="2741748F" w14:textId="77777777" w:rsidR="00D04AF8" w:rsidRPr="00F8474E" w:rsidRDefault="00D04AF8" w:rsidP="009E3129">
            <w:pPr>
              <w:pStyle w:val="TAC"/>
            </w:pPr>
            <w:r w:rsidRPr="00F8474E">
              <w:rPr>
                <w:rFonts w:hint="eastAsia"/>
              </w:rPr>
              <w:t>-50</w:t>
            </w:r>
          </w:p>
        </w:tc>
      </w:tr>
      <w:tr w:rsidR="00D04AF8"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0E43B9E"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ECFFDF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C4E668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6BF868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D058882" w14:textId="77777777" w:rsidR="00D04AF8" w:rsidRPr="00F8474E" w:rsidRDefault="00D04AF8" w:rsidP="009E3129">
            <w:pPr>
              <w:pStyle w:val="TAC"/>
            </w:pPr>
            <w:r w:rsidRPr="00F8474E">
              <w:t>-119.5</w:t>
            </w:r>
          </w:p>
        </w:tc>
        <w:tc>
          <w:tcPr>
            <w:tcW w:w="1123" w:type="dxa"/>
            <w:tcBorders>
              <w:left w:val="single" w:sz="4" w:space="0" w:color="auto"/>
              <w:right w:val="single" w:sz="4" w:space="0" w:color="auto"/>
            </w:tcBorders>
          </w:tcPr>
          <w:p w14:paraId="4852A2D7" w14:textId="77777777" w:rsidR="00D04AF8" w:rsidRPr="00F8474E" w:rsidRDefault="00D04AF8" w:rsidP="009E3129">
            <w:pPr>
              <w:pStyle w:val="TAC"/>
            </w:pPr>
            <w:r w:rsidRPr="00F8474E">
              <w:rPr>
                <w:rFonts w:hint="eastAsia"/>
              </w:rPr>
              <w:t>-50</w:t>
            </w:r>
          </w:p>
        </w:tc>
      </w:tr>
      <w:tr w:rsidR="00D04AF8"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22D8DF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28AC0D6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6B8C007D"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74FBAF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72F7931F" w14:textId="77777777" w:rsidR="00D04AF8" w:rsidRPr="00F8474E" w:rsidRDefault="00D04AF8" w:rsidP="009E3129">
            <w:pPr>
              <w:pStyle w:val="TAC"/>
            </w:pPr>
            <w:r w:rsidRPr="00F8474E">
              <w:t>-119</w:t>
            </w:r>
          </w:p>
        </w:tc>
        <w:tc>
          <w:tcPr>
            <w:tcW w:w="1123" w:type="dxa"/>
            <w:tcBorders>
              <w:left w:val="single" w:sz="4" w:space="0" w:color="auto"/>
              <w:right w:val="single" w:sz="4" w:space="0" w:color="auto"/>
            </w:tcBorders>
          </w:tcPr>
          <w:p w14:paraId="1ED41190" w14:textId="77777777" w:rsidR="00D04AF8" w:rsidRPr="00F8474E" w:rsidRDefault="00D04AF8" w:rsidP="009E3129">
            <w:pPr>
              <w:pStyle w:val="TAC"/>
            </w:pPr>
            <w:r w:rsidRPr="00F8474E">
              <w:rPr>
                <w:rFonts w:hint="eastAsia"/>
              </w:rPr>
              <w:t>-50</w:t>
            </w:r>
          </w:p>
        </w:tc>
      </w:tr>
      <w:tr w:rsidR="00D04AF8"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AF299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4DBE22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127F973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3D7B59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328AE8B1" w14:textId="77777777" w:rsidR="00D04AF8" w:rsidRPr="00F8474E" w:rsidRDefault="00D04AF8" w:rsidP="009E3129">
            <w:pPr>
              <w:pStyle w:val="TAC"/>
            </w:pPr>
            <w:r w:rsidRPr="00F8474E">
              <w:t>-118.5</w:t>
            </w:r>
          </w:p>
        </w:tc>
        <w:tc>
          <w:tcPr>
            <w:tcW w:w="1123" w:type="dxa"/>
            <w:tcBorders>
              <w:left w:val="single" w:sz="4" w:space="0" w:color="auto"/>
              <w:right w:val="single" w:sz="4" w:space="0" w:color="auto"/>
            </w:tcBorders>
          </w:tcPr>
          <w:p w14:paraId="160D8F31" w14:textId="77777777" w:rsidR="00D04AF8" w:rsidRPr="00F8474E" w:rsidRDefault="00D04AF8" w:rsidP="009E3129">
            <w:pPr>
              <w:pStyle w:val="TAC"/>
            </w:pPr>
            <w:r w:rsidRPr="00F8474E">
              <w:rPr>
                <w:rFonts w:hint="eastAsia"/>
              </w:rPr>
              <w:t>-50</w:t>
            </w:r>
          </w:p>
        </w:tc>
      </w:tr>
      <w:tr w:rsidR="00D04AF8"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B3550C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768E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0EF0E67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C50A2A"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23BEEF"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6A6089D9" w14:textId="77777777" w:rsidR="00D04AF8" w:rsidRPr="00F8474E" w:rsidRDefault="00D04AF8" w:rsidP="009E3129">
            <w:pPr>
              <w:pStyle w:val="TAC"/>
            </w:pPr>
            <w:r w:rsidRPr="00F8474E">
              <w:t>-118</w:t>
            </w:r>
          </w:p>
        </w:tc>
        <w:tc>
          <w:tcPr>
            <w:tcW w:w="1123" w:type="dxa"/>
            <w:tcBorders>
              <w:left w:val="single" w:sz="4" w:space="0" w:color="auto"/>
              <w:right w:val="single" w:sz="4" w:space="0" w:color="auto"/>
            </w:tcBorders>
          </w:tcPr>
          <w:p w14:paraId="14953E6C" w14:textId="77777777" w:rsidR="00D04AF8" w:rsidRPr="00F8474E" w:rsidRDefault="00D04AF8" w:rsidP="009E3129">
            <w:pPr>
              <w:pStyle w:val="TAC"/>
            </w:pPr>
            <w:r w:rsidRPr="00F8474E">
              <w:rPr>
                <w:rFonts w:hint="eastAsia"/>
              </w:rPr>
              <w:t>-50</w:t>
            </w:r>
          </w:p>
        </w:tc>
      </w:tr>
      <w:tr w:rsidR="00D04AF8"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51252659"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tcPr>
          <w:p w14:paraId="532398D6"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7AB3B3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D04AF8" w:rsidRPr="00F8474E" w:rsidRDefault="00D04AF8" w:rsidP="009E3129">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D04AF8" w:rsidRPr="00F8474E" w:rsidRDefault="00D04AF8" w:rsidP="009E3129">
            <w:pPr>
              <w:pStyle w:val="TAC"/>
            </w:pPr>
            <w:r w:rsidRPr="00F8474E">
              <w:rPr>
                <w:rFonts w:hint="eastAsia"/>
              </w:rPr>
              <w:t>-50</w:t>
            </w:r>
          </w:p>
        </w:tc>
      </w:tr>
      <w:tr w:rsidR="00D04AF8"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D04AF8" w:rsidRPr="00F8474E" w:rsidRDefault="00D04AF8" w:rsidP="009E3129">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D04AF8" w:rsidRPr="00F8474E" w:rsidRDefault="00D04AF8" w:rsidP="009E3129">
            <w:pPr>
              <w:pStyle w:val="TAC"/>
            </w:pPr>
            <w:r w:rsidRPr="00F8474E">
              <w:t>NOTE 6</w:t>
            </w:r>
          </w:p>
        </w:tc>
      </w:tr>
      <w:tr w:rsidR="00D04AF8"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D04AF8" w:rsidRPr="00F8474E" w:rsidRDefault="00D04AF8" w:rsidP="009E3129">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D04AF8" w:rsidRPr="00F8474E" w:rsidRDefault="00D04AF8" w:rsidP="009E3129">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D04AF8" w:rsidRPr="00F8474E" w:rsidRDefault="00D04AF8" w:rsidP="009E3129">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D04AF8" w:rsidRPr="00F8474E" w:rsidRDefault="00D04AF8" w:rsidP="009E3129">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D04AF8" w:rsidRPr="00F8474E" w:rsidRDefault="00D04AF8" w:rsidP="009E3129">
            <w:pPr>
              <w:pStyle w:val="TAC"/>
            </w:pPr>
            <w:r w:rsidRPr="00F8474E">
              <w:t>NOTE 6</w:t>
            </w:r>
          </w:p>
        </w:tc>
      </w:tr>
      <w:tr w:rsidR="00D04AF8"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D04AF8" w:rsidRPr="00F8474E" w:rsidRDefault="00D04AF8" w:rsidP="009E3129">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D04AF8" w:rsidRPr="00F8474E" w:rsidRDefault="00D04AF8" w:rsidP="009E3129">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D04AF8" w:rsidRPr="00F8474E" w:rsidRDefault="00D04AF8" w:rsidP="009E3129">
            <w:pPr>
              <w:pStyle w:val="TAC"/>
            </w:pPr>
            <w:r w:rsidRPr="00F8474E">
              <w:t>NOTE 6</w:t>
            </w:r>
          </w:p>
        </w:tc>
      </w:tr>
      <w:tr w:rsidR="00D04AF8"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D04AF8" w:rsidRPr="00F8474E" w:rsidRDefault="00D04AF8" w:rsidP="009E3129">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D04AF8" w:rsidRPr="00F8474E" w:rsidRDefault="00D04AF8" w:rsidP="009E3129">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D04AF8" w:rsidRPr="00F8474E" w:rsidRDefault="00D04AF8" w:rsidP="009E3129">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D04AF8" w:rsidRPr="00F8474E" w:rsidRDefault="00D04AF8" w:rsidP="009E3129">
            <w:pPr>
              <w:pStyle w:val="TAC"/>
            </w:pPr>
            <w:r w:rsidRPr="00F8474E">
              <w:t>NOTE 6</w:t>
            </w:r>
          </w:p>
        </w:tc>
      </w:tr>
      <w:tr w:rsidR="00D04AF8"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D04AF8" w:rsidRPr="00F8474E" w:rsidRDefault="00D04AF8" w:rsidP="009E3129">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D04AF8" w:rsidRPr="00F8474E" w:rsidRDefault="00D04AF8" w:rsidP="009E3129">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D04AF8" w:rsidRPr="00F8474E" w:rsidRDefault="00D04AF8" w:rsidP="009E3129">
            <w:pPr>
              <w:pStyle w:val="TAC"/>
            </w:pPr>
            <w:r w:rsidRPr="00F8474E">
              <w:t>NOTE 6</w:t>
            </w:r>
          </w:p>
        </w:tc>
      </w:tr>
      <w:tr w:rsidR="00D04AF8"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D04AF8" w:rsidRPr="00F8474E" w:rsidRDefault="00D04AF8" w:rsidP="009E3129">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D04AF8" w:rsidRPr="00F8474E" w:rsidRDefault="00D04AF8" w:rsidP="009E3129">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D04AF8" w:rsidRPr="00F8474E" w:rsidRDefault="00D04AF8" w:rsidP="009E3129">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D04AF8" w:rsidRPr="00F8474E" w:rsidRDefault="00D04AF8" w:rsidP="009E3129">
            <w:pPr>
              <w:pStyle w:val="TAC"/>
            </w:pPr>
            <w:r w:rsidRPr="00F8474E">
              <w:t>NOTE 6</w:t>
            </w:r>
          </w:p>
        </w:tc>
      </w:tr>
      <w:tr w:rsidR="00D04AF8"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D04AF8" w:rsidRPr="00F8474E" w:rsidRDefault="00D04AF8" w:rsidP="009E3129">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D04AF8" w:rsidRPr="00F8474E" w:rsidRDefault="00D04AF8" w:rsidP="009E3129">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77777777"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lastRenderedPageBreak/>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C40A65"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C40A65" w:rsidRPr="00F8474E" w:rsidRDefault="00C40A65" w:rsidP="006B72C9">
            <w:pPr>
              <w:pStyle w:val="TAC"/>
            </w:pPr>
            <w:r w:rsidRPr="00F8474E">
              <w:t>132 +</w:t>
            </w:r>
            <w:r w:rsidRPr="00F8474E">
              <w:rPr>
                <w:rFonts w:ascii="SimSun" w:hAnsi="SimSun"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C40A65" w:rsidRPr="00F8474E" w:rsidRDefault="00C40A65" w:rsidP="006B72C9">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C40A65" w:rsidRPr="00F8474E" w:rsidRDefault="00C40A65" w:rsidP="006B72C9">
            <w:pPr>
              <w:pStyle w:val="TAC"/>
            </w:pPr>
          </w:p>
          <w:p w14:paraId="2F2772A0" w14:textId="77777777" w:rsidR="00C40A65" w:rsidRPr="00F8474E" w:rsidRDefault="00C40A65" w:rsidP="006B72C9">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C40A65" w:rsidRPr="00F8474E" w:rsidRDefault="00C40A65" w:rsidP="006B72C9">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60DF71E9" w:rsidR="00C40A65" w:rsidRPr="00F8474E" w:rsidRDefault="00C40A65" w:rsidP="006B72C9">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7E2F1A" w14:textId="77777777" w:rsidR="00C40A65" w:rsidRPr="00F8474E" w:rsidRDefault="00C40A65" w:rsidP="006B72C9">
            <w:pPr>
              <w:pStyle w:val="TAC"/>
              <w:rPr>
                <w:szCs w:val="18"/>
              </w:rPr>
            </w:pPr>
            <w:r w:rsidRPr="00F8474E">
              <w:rPr>
                <w:szCs w:val="18"/>
              </w:rPr>
              <w:t>NR_FDD_FR1_A, NR_TDD_FR1_A,</w:t>
            </w:r>
          </w:p>
          <w:p w14:paraId="11E1D4AF"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C40A65" w:rsidRPr="00F8474E" w:rsidRDefault="00C40A65" w:rsidP="006B72C9">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C40A65" w:rsidRPr="00F8474E" w:rsidRDefault="00C40A65" w:rsidP="006B72C9">
            <w:pPr>
              <w:pStyle w:val="TAC"/>
            </w:pPr>
            <w:r w:rsidRPr="00F8474E">
              <w:t>-50</w:t>
            </w:r>
          </w:p>
        </w:tc>
      </w:tr>
      <w:tr w:rsidR="00C40A65"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99E988"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C40A65" w:rsidRPr="00F8474E" w:rsidRDefault="00C40A65" w:rsidP="006B72C9">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C40A65" w:rsidRPr="00F8474E" w:rsidRDefault="00C40A65" w:rsidP="006B72C9">
            <w:pPr>
              <w:pStyle w:val="TAC"/>
            </w:pPr>
            <w:r w:rsidRPr="00F8474E">
              <w:t>-50</w:t>
            </w:r>
          </w:p>
        </w:tc>
      </w:tr>
      <w:tr w:rsidR="00C40A65"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476C97"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C40A65" w:rsidRPr="00F8474E" w:rsidRDefault="00C40A65" w:rsidP="006B72C9">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C40A65" w:rsidRPr="00F8474E" w:rsidRDefault="00C40A65" w:rsidP="006B72C9">
            <w:pPr>
              <w:pStyle w:val="TAC"/>
            </w:pPr>
            <w:r w:rsidRPr="00F8474E">
              <w:t>-50</w:t>
            </w:r>
          </w:p>
        </w:tc>
      </w:tr>
      <w:tr w:rsidR="00C40A65"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C40A65" w:rsidRPr="00F8474E" w:rsidRDefault="00C40A65" w:rsidP="006B72C9">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C40A65" w:rsidRPr="00F8474E" w:rsidRDefault="00C40A65" w:rsidP="006B72C9">
            <w:pPr>
              <w:pStyle w:val="TAC"/>
            </w:pPr>
            <w:r w:rsidRPr="00F8474E">
              <w:t>-50</w:t>
            </w:r>
          </w:p>
        </w:tc>
      </w:tr>
      <w:tr w:rsidR="00C40A65"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C40A65" w:rsidRPr="00F8474E" w:rsidRDefault="00C40A65" w:rsidP="006B72C9">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C40A65" w:rsidRPr="00F8474E" w:rsidRDefault="00C40A65" w:rsidP="006B72C9">
            <w:pPr>
              <w:pStyle w:val="TAC"/>
            </w:pPr>
            <w:r w:rsidRPr="00F8474E">
              <w:t>-50</w:t>
            </w:r>
          </w:p>
        </w:tc>
      </w:tr>
      <w:tr w:rsidR="00C40A65"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C40A65" w:rsidRPr="00F8474E" w:rsidRDefault="00C40A65" w:rsidP="006B72C9">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C40A65" w:rsidRPr="00F8474E" w:rsidRDefault="00C40A65" w:rsidP="006B72C9">
            <w:pPr>
              <w:pStyle w:val="TAC"/>
            </w:pPr>
            <w:r w:rsidRPr="00F8474E">
              <w:t>-50</w:t>
            </w:r>
          </w:p>
        </w:tc>
      </w:tr>
      <w:tr w:rsidR="00C40A65"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17D91" w14:textId="77777777" w:rsidR="00C40A65" w:rsidRPr="00F8474E" w:rsidRDefault="00C40A65" w:rsidP="006B72C9">
            <w:pPr>
              <w:pStyle w:val="TAC"/>
            </w:pPr>
            <w:r w:rsidRPr="00F8474E">
              <w:t>NR_FDD_FR1_G</w:t>
            </w:r>
            <w:r w:rsidRPr="000A756C">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C40A65" w:rsidRPr="00F8474E" w:rsidRDefault="00C40A65" w:rsidP="006B72C9">
            <w:pPr>
              <w:pStyle w:val="TAC"/>
            </w:pPr>
            <w:r w:rsidRPr="00F8474E">
              <w:t>-50</w:t>
            </w:r>
          </w:p>
        </w:tc>
      </w:tr>
      <w:tr w:rsidR="00C40A65"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C40A65" w:rsidRPr="00F8474E" w:rsidRDefault="00C40A65" w:rsidP="006B72C9">
            <w:pPr>
              <w:pStyle w:val="TAC"/>
            </w:pPr>
            <w:r w:rsidRPr="00F8474E">
              <w:t>-50</w:t>
            </w:r>
          </w:p>
        </w:tc>
      </w:tr>
      <w:tr w:rsidR="00C40A65"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C40A65" w:rsidRPr="00F8474E" w:rsidRDefault="00C40A65" w:rsidP="006B72C9">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C40A65" w:rsidRPr="00F8474E" w:rsidRDefault="00C40A65" w:rsidP="006B72C9">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C40A65" w:rsidRPr="00F8474E" w:rsidRDefault="00C40A65" w:rsidP="006B72C9">
            <w:pPr>
              <w:pStyle w:val="TAC"/>
            </w:pPr>
            <w:r w:rsidRPr="00F8474E">
              <w:t>Note 6</w:t>
            </w:r>
          </w:p>
        </w:tc>
      </w:tr>
      <w:tr w:rsidR="00C40A65"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C40A65" w:rsidRPr="00F8474E" w:rsidRDefault="00C40A65" w:rsidP="006B72C9">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C40A65" w:rsidRPr="00F8474E" w:rsidRDefault="00C40A65" w:rsidP="006B72C9">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C40A65" w:rsidRPr="00F8474E" w:rsidRDefault="00C40A65" w:rsidP="006B72C9">
            <w:pPr>
              <w:pStyle w:val="TAC"/>
            </w:pPr>
            <w:r w:rsidRPr="00F8474E">
              <w:t>Note 6</w:t>
            </w:r>
          </w:p>
        </w:tc>
      </w:tr>
      <w:tr w:rsidR="00C40A65"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C40A65" w:rsidRPr="00F8474E" w:rsidRDefault="00C40A65" w:rsidP="006B72C9">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C40A65" w:rsidRPr="00F8474E" w:rsidRDefault="00C40A65" w:rsidP="006B72C9">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C40A65" w:rsidRPr="00F8474E" w:rsidRDefault="00C40A65" w:rsidP="006B72C9">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B17B82" w14:textId="77777777" w:rsidR="00C40A65" w:rsidRPr="00F8474E" w:rsidRDefault="00C40A65" w:rsidP="006B72C9">
            <w:pPr>
              <w:pStyle w:val="TAC"/>
              <w:rPr>
                <w:szCs w:val="18"/>
              </w:rPr>
            </w:pPr>
            <w:r w:rsidRPr="00F8474E">
              <w:rPr>
                <w:szCs w:val="18"/>
              </w:rPr>
              <w:t>NR_FDD_FR1_A, NR_TDD_FR1_A,</w:t>
            </w:r>
          </w:p>
          <w:p w14:paraId="05DC190D"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C40A65" w:rsidRPr="00F8474E" w:rsidRDefault="00C40A65" w:rsidP="006B72C9">
            <w:pPr>
              <w:pStyle w:val="TAC"/>
            </w:pPr>
            <w:r w:rsidRPr="00F8474E">
              <w:t>-50</w:t>
            </w:r>
          </w:p>
        </w:tc>
      </w:tr>
      <w:tr w:rsidR="00C40A65"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5F3E5"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C40A65" w:rsidRPr="00F8474E" w:rsidRDefault="00C40A65" w:rsidP="006B72C9">
            <w:pPr>
              <w:pStyle w:val="TAC"/>
            </w:pPr>
            <w:r w:rsidRPr="00F8474E">
              <w:t>-50</w:t>
            </w:r>
          </w:p>
        </w:tc>
      </w:tr>
      <w:tr w:rsidR="00C40A65"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25568E"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C40A65" w:rsidRPr="00F8474E" w:rsidRDefault="00C40A65" w:rsidP="006B72C9">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C40A65" w:rsidRPr="00F8474E" w:rsidRDefault="00C40A65" w:rsidP="006B72C9">
            <w:pPr>
              <w:pStyle w:val="TAC"/>
            </w:pPr>
            <w:r w:rsidRPr="00F8474E">
              <w:t>-50</w:t>
            </w:r>
          </w:p>
        </w:tc>
      </w:tr>
      <w:tr w:rsidR="00C40A65"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C40A65" w:rsidRPr="00F8474E" w:rsidRDefault="00C40A65" w:rsidP="006B72C9">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C40A65" w:rsidRPr="00F8474E" w:rsidRDefault="00C40A65" w:rsidP="006B72C9">
            <w:pPr>
              <w:pStyle w:val="TAC"/>
            </w:pPr>
            <w:r w:rsidRPr="00F8474E">
              <w:t>-50</w:t>
            </w:r>
          </w:p>
        </w:tc>
      </w:tr>
      <w:tr w:rsidR="00C40A65"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C40A65" w:rsidRPr="00F8474E" w:rsidRDefault="00C40A65" w:rsidP="006B72C9">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C40A65" w:rsidRPr="00F8474E" w:rsidRDefault="00C40A65" w:rsidP="006B72C9">
            <w:pPr>
              <w:pStyle w:val="TAC"/>
            </w:pPr>
            <w:r w:rsidRPr="00F8474E">
              <w:t>-50</w:t>
            </w:r>
          </w:p>
        </w:tc>
      </w:tr>
      <w:tr w:rsidR="00C40A65"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C40A65" w:rsidRPr="00F8474E" w:rsidRDefault="00C40A65" w:rsidP="006B72C9">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C40A65" w:rsidRPr="00F8474E" w:rsidRDefault="00C40A65" w:rsidP="006B72C9">
            <w:pPr>
              <w:pStyle w:val="TAC"/>
            </w:pPr>
            <w:r w:rsidRPr="00F8474E">
              <w:t>-50</w:t>
            </w:r>
          </w:p>
        </w:tc>
      </w:tr>
      <w:tr w:rsidR="00C40A65"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B7C95B" w14:textId="77777777" w:rsidR="00C40A65" w:rsidRPr="00F8474E" w:rsidRDefault="00C40A65" w:rsidP="006B72C9">
            <w:pPr>
              <w:pStyle w:val="TAC"/>
            </w:pPr>
            <w:r w:rsidRPr="00F8474E">
              <w:t>NR_FDD_FR1_G</w:t>
            </w:r>
            <w:r w:rsidRPr="000A756C">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C40A65" w:rsidRPr="00F8474E" w:rsidRDefault="00C40A65" w:rsidP="006B72C9">
            <w:pPr>
              <w:pStyle w:val="TAC"/>
            </w:pPr>
            <w:r w:rsidRPr="00F8474E">
              <w:t>-50</w:t>
            </w:r>
          </w:p>
        </w:tc>
      </w:tr>
      <w:tr w:rsidR="00C40A65"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C40A65" w:rsidRPr="00F8474E" w:rsidRDefault="00C40A65" w:rsidP="006B72C9">
            <w:pPr>
              <w:pStyle w:val="TAC"/>
            </w:pPr>
            <w:r w:rsidRPr="00F8474E">
              <w:t>-50</w:t>
            </w:r>
          </w:p>
        </w:tc>
      </w:tr>
      <w:tr w:rsidR="00C40A65"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C40A65" w:rsidRPr="00F8474E" w:rsidRDefault="00C40A65" w:rsidP="006B72C9">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C40A65" w:rsidRPr="00F8474E" w:rsidRDefault="00C40A65" w:rsidP="006B72C9">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C40A65" w:rsidRPr="00F8474E" w:rsidRDefault="00C40A65" w:rsidP="006B72C9">
            <w:pPr>
              <w:pStyle w:val="TAC"/>
            </w:pPr>
            <w:r w:rsidRPr="00F8474E">
              <w:t>Note 6</w:t>
            </w:r>
          </w:p>
        </w:tc>
      </w:tr>
      <w:tr w:rsidR="00C40A65"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C40A65" w:rsidRPr="00F8474E" w:rsidRDefault="00C40A65" w:rsidP="006B72C9">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C40A65" w:rsidRPr="00F8474E" w:rsidRDefault="00C40A65" w:rsidP="006B72C9">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C40A65" w:rsidRPr="00F8474E" w:rsidRDefault="00C40A65" w:rsidP="006B72C9">
            <w:pPr>
              <w:pStyle w:val="TAC"/>
            </w:pPr>
            <w:r w:rsidRPr="00F8474E">
              <w:t>Note 6</w:t>
            </w:r>
          </w:p>
        </w:tc>
      </w:tr>
      <w:tr w:rsidR="00C40A65"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C40A65" w:rsidRPr="00F8474E" w:rsidRDefault="00C40A65" w:rsidP="006B72C9">
            <w:pPr>
              <w:pStyle w:val="TAC"/>
            </w:pPr>
            <w:r w:rsidRPr="00F8474E">
              <w:t>50 +</w:t>
            </w:r>
            <w:r w:rsidRPr="00F8474E">
              <w:rPr>
                <w:rFonts w:ascii="SimSun" w:hAnsi="SimSun" w:hint="eastAsia"/>
              </w:rPr>
              <w:t>Δ</w:t>
            </w:r>
          </w:p>
          <w:p w14:paraId="4DA7AF81"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C40A65" w:rsidRPr="00F8474E" w:rsidRDefault="00C40A65" w:rsidP="006B72C9">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C40A65" w:rsidRPr="00F8474E" w:rsidRDefault="00C40A65" w:rsidP="006B72C9">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A5DEA7" w14:textId="77777777" w:rsidR="00C40A65" w:rsidRPr="00F8474E" w:rsidRDefault="00C40A65" w:rsidP="006B72C9">
            <w:pPr>
              <w:pStyle w:val="TAC"/>
              <w:rPr>
                <w:szCs w:val="18"/>
              </w:rPr>
            </w:pPr>
            <w:r w:rsidRPr="00F8474E">
              <w:rPr>
                <w:szCs w:val="18"/>
              </w:rPr>
              <w:t>NR_FDD_FR1_A, NR_TDD_FR1_A,</w:t>
            </w:r>
          </w:p>
          <w:p w14:paraId="4D5B8FA6"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C40A65" w:rsidRPr="00F8474E" w:rsidRDefault="00C40A65" w:rsidP="006B72C9">
            <w:pPr>
              <w:pStyle w:val="TAC"/>
            </w:pPr>
            <w:r w:rsidRPr="00F8474E">
              <w:t>-50</w:t>
            </w:r>
          </w:p>
        </w:tc>
      </w:tr>
      <w:tr w:rsidR="00C40A65"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81A426"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C40A65" w:rsidRPr="00F8474E" w:rsidRDefault="00C40A65" w:rsidP="006B72C9">
            <w:pPr>
              <w:pStyle w:val="TAC"/>
            </w:pPr>
            <w:r w:rsidRPr="00F8474E">
              <w:t>-50</w:t>
            </w:r>
          </w:p>
        </w:tc>
      </w:tr>
      <w:tr w:rsidR="00C40A65"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28FE9D"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C40A65" w:rsidRPr="00F8474E" w:rsidRDefault="00C40A65" w:rsidP="006B72C9">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C40A65" w:rsidRPr="00F8474E" w:rsidRDefault="00C40A65" w:rsidP="006B72C9">
            <w:pPr>
              <w:pStyle w:val="TAC"/>
            </w:pPr>
            <w:r w:rsidRPr="00F8474E">
              <w:t>-50</w:t>
            </w:r>
          </w:p>
        </w:tc>
      </w:tr>
      <w:tr w:rsidR="00C40A65"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C40A65" w:rsidRPr="00F8474E" w:rsidRDefault="00C40A65" w:rsidP="006B72C9">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C40A65" w:rsidRPr="00F8474E" w:rsidRDefault="00C40A65" w:rsidP="006B72C9">
            <w:pPr>
              <w:pStyle w:val="TAC"/>
            </w:pPr>
            <w:r w:rsidRPr="00F8474E">
              <w:t>-50</w:t>
            </w:r>
          </w:p>
        </w:tc>
      </w:tr>
      <w:tr w:rsidR="00C40A65"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C40A65" w:rsidRPr="00F8474E" w:rsidRDefault="00C40A65" w:rsidP="006B72C9">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C40A65" w:rsidRPr="00F8474E" w:rsidRDefault="00C40A65" w:rsidP="006B72C9">
            <w:pPr>
              <w:pStyle w:val="TAC"/>
            </w:pPr>
            <w:r w:rsidRPr="00F8474E">
              <w:t>-50</w:t>
            </w:r>
          </w:p>
        </w:tc>
      </w:tr>
      <w:tr w:rsidR="00C40A65"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C40A65" w:rsidRPr="00F8474E" w:rsidRDefault="00C40A65" w:rsidP="006B72C9">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C40A65" w:rsidRPr="00F8474E" w:rsidRDefault="00C40A65" w:rsidP="006B72C9">
            <w:pPr>
              <w:pStyle w:val="TAC"/>
            </w:pPr>
            <w:r w:rsidRPr="00F8474E">
              <w:t>-50</w:t>
            </w:r>
          </w:p>
        </w:tc>
      </w:tr>
      <w:tr w:rsidR="00C40A65"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E6DAAF" w14:textId="77777777" w:rsidR="00C40A65" w:rsidRPr="00F8474E" w:rsidRDefault="00C40A65" w:rsidP="006B72C9">
            <w:pPr>
              <w:pStyle w:val="TAC"/>
            </w:pPr>
            <w:r w:rsidRPr="00F8474E">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C40A65" w:rsidRPr="00F8474E" w:rsidRDefault="00C40A65" w:rsidP="006B72C9">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C40A65" w:rsidRPr="00F8474E" w:rsidRDefault="00C40A65" w:rsidP="006B72C9">
            <w:pPr>
              <w:pStyle w:val="TAC"/>
            </w:pPr>
            <w:r w:rsidRPr="00F8474E">
              <w:t>-50</w:t>
            </w:r>
          </w:p>
        </w:tc>
      </w:tr>
      <w:tr w:rsidR="00C40A65"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C40A65" w:rsidRPr="00F8474E" w:rsidRDefault="00C40A65" w:rsidP="006B72C9">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C40A65" w:rsidRPr="00F8474E" w:rsidRDefault="00C40A65" w:rsidP="006B72C9">
            <w:pPr>
              <w:pStyle w:val="TAC"/>
            </w:pPr>
            <w:r w:rsidRPr="00F8474E">
              <w:t>-50</w:t>
            </w:r>
          </w:p>
        </w:tc>
      </w:tr>
      <w:tr w:rsidR="00C40A65"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C40A65" w:rsidRPr="00F8474E" w:rsidRDefault="00C40A65" w:rsidP="006B72C9">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C40A65" w:rsidRPr="00F8474E" w:rsidRDefault="00C40A65" w:rsidP="006B72C9">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C40A65" w:rsidRPr="00F8474E" w:rsidRDefault="00C40A65" w:rsidP="006B72C9">
            <w:pPr>
              <w:pStyle w:val="TAC"/>
            </w:pPr>
            <w:r w:rsidRPr="00F8474E">
              <w:t>Note 6</w:t>
            </w:r>
          </w:p>
        </w:tc>
      </w:tr>
      <w:tr w:rsidR="00C40A65"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C40A65" w:rsidRPr="00F8474E" w:rsidRDefault="00C40A65" w:rsidP="006B72C9">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C40A65" w:rsidRPr="00F8474E" w:rsidRDefault="00C40A65" w:rsidP="006B72C9">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C40A65" w:rsidRPr="00F8474E" w:rsidRDefault="00C40A65" w:rsidP="006B72C9">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lastRenderedPageBreak/>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0A756C"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0A756C" w:rsidRPr="00F8474E" w:rsidRDefault="000A756C" w:rsidP="000A756C">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0A756C" w:rsidRPr="00F8474E" w:rsidRDefault="000A756C" w:rsidP="000A756C">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0A756C" w:rsidRPr="00F8474E" w:rsidRDefault="000A756C" w:rsidP="000A756C">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FDCE833" w14:textId="77777777" w:rsidR="000A756C" w:rsidRPr="00F8474E" w:rsidRDefault="000A756C" w:rsidP="000A756C">
            <w:pPr>
              <w:pStyle w:val="TAC"/>
              <w:rPr>
                <w:lang w:eastAsia="ko-KR"/>
              </w:rPr>
            </w:pPr>
            <w:r w:rsidRPr="00F8474E">
              <w:rPr>
                <w:lang w:eastAsia="ko-KR"/>
              </w:rPr>
              <w:t>NR_FDD_FR1_A, NR_TDD_FR1_A,</w:t>
            </w:r>
          </w:p>
          <w:p w14:paraId="18C4CE76"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0A756C" w:rsidRPr="00F8474E" w:rsidRDefault="000A756C" w:rsidP="000A756C">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0A756C" w:rsidRPr="00F8474E" w:rsidRDefault="000A756C" w:rsidP="000A756C">
            <w:pPr>
              <w:pStyle w:val="TAC"/>
              <w:rPr>
                <w:lang w:eastAsia="ko-KR"/>
              </w:rPr>
            </w:pPr>
            <w:r w:rsidRPr="00F8474E">
              <w:rPr>
                <w:lang w:eastAsia="ko-KR"/>
              </w:rPr>
              <w:t>-50</w:t>
            </w:r>
          </w:p>
        </w:tc>
      </w:tr>
      <w:tr w:rsidR="000A756C"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73F43EB"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0A756C" w:rsidRPr="00F8474E" w:rsidRDefault="000A756C" w:rsidP="000A756C">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0A756C" w:rsidRPr="00F8474E" w:rsidRDefault="000A756C" w:rsidP="000A756C">
            <w:pPr>
              <w:pStyle w:val="TAC"/>
              <w:rPr>
                <w:lang w:eastAsia="ko-KR"/>
              </w:rPr>
            </w:pPr>
          </w:p>
        </w:tc>
      </w:tr>
      <w:tr w:rsidR="000A756C"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BEFC5D"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0A756C" w:rsidRPr="00F8474E" w:rsidRDefault="000A756C" w:rsidP="000A756C">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0A756C" w:rsidRPr="00F8474E" w:rsidRDefault="000A756C" w:rsidP="000A756C">
            <w:pPr>
              <w:pStyle w:val="TAC"/>
              <w:rPr>
                <w:lang w:eastAsia="ko-KR"/>
              </w:rPr>
            </w:pPr>
          </w:p>
        </w:tc>
      </w:tr>
      <w:tr w:rsidR="000A756C"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0A756C" w:rsidRPr="00F8474E" w:rsidRDefault="000A756C" w:rsidP="000A756C">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0A756C" w:rsidRPr="00F8474E" w:rsidRDefault="000A756C" w:rsidP="000A756C">
            <w:pPr>
              <w:pStyle w:val="TAC"/>
              <w:rPr>
                <w:lang w:eastAsia="ko-KR"/>
              </w:rPr>
            </w:pPr>
          </w:p>
        </w:tc>
      </w:tr>
      <w:tr w:rsidR="000A756C"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0A756C" w:rsidRPr="00F8474E" w:rsidRDefault="000A756C" w:rsidP="000A756C">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0A756C" w:rsidRPr="00F8474E" w:rsidRDefault="000A756C" w:rsidP="000A756C">
            <w:pPr>
              <w:pStyle w:val="TAC"/>
              <w:rPr>
                <w:lang w:eastAsia="ko-KR"/>
              </w:rPr>
            </w:pPr>
          </w:p>
        </w:tc>
      </w:tr>
      <w:tr w:rsidR="000A756C"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0A756C" w:rsidRPr="00F8474E" w:rsidRDefault="000A756C" w:rsidP="000A756C">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0A756C" w:rsidRPr="00F8474E" w:rsidRDefault="000A756C" w:rsidP="000A756C">
            <w:pPr>
              <w:pStyle w:val="TAC"/>
              <w:rPr>
                <w:lang w:eastAsia="ko-KR"/>
              </w:rPr>
            </w:pPr>
          </w:p>
        </w:tc>
      </w:tr>
      <w:tr w:rsidR="000A756C"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97F955"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0A756C" w:rsidRPr="00F8474E" w:rsidRDefault="000A756C" w:rsidP="000A756C">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0A756C" w:rsidRPr="00F8474E" w:rsidRDefault="000A756C" w:rsidP="000A756C">
            <w:pPr>
              <w:pStyle w:val="TAC"/>
              <w:rPr>
                <w:lang w:eastAsia="ko-KR"/>
              </w:rPr>
            </w:pPr>
          </w:p>
        </w:tc>
      </w:tr>
      <w:tr w:rsidR="000A756C"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0A756C" w:rsidRPr="00F8474E" w:rsidRDefault="000A756C" w:rsidP="000A756C">
            <w:pPr>
              <w:pStyle w:val="TAC"/>
              <w:rPr>
                <w:lang w:eastAsia="ko-KR"/>
              </w:rPr>
            </w:pPr>
          </w:p>
        </w:tc>
      </w:tr>
      <w:tr w:rsidR="000A756C"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0A756C" w:rsidRPr="00F8474E" w:rsidRDefault="000A756C" w:rsidP="000A756C">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0A756C" w:rsidRPr="00F8474E" w:rsidRDefault="000A756C" w:rsidP="000A756C">
            <w:pPr>
              <w:pStyle w:val="TAC"/>
              <w:rPr>
                <w:lang w:eastAsia="ko-KR"/>
              </w:rPr>
            </w:pPr>
            <w:r w:rsidRPr="00F8474E">
              <w:rPr>
                <w:lang w:eastAsia="ko-KR"/>
              </w:rPr>
              <w:t>NOTE 6</w:t>
            </w:r>
          </w:p>
        </w:tc>
      </w:tr>
      <w:tr w:rsidR="000A756C"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0A756C" w:rsidRPr="00F8474E" w:rsidRDefault="000A756C" w:rsidP="000A756C">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0A756C" w:rsidRPr="00F8474E" w:rsidRDefault="000A756C" w:rsidP="000A756C">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0A756C" w:rsidRPr="00F8474E" w:rsidRDefault="000A756C" w:rsidP="000A756C">
            <w:pPr>
              <w:pStyle w:val="TAC"/>
              <w:rPr>
                <w:lang w:eastAsia="ko-KR"/>
              </w:rPr>
            </w:pPr>
            <w:r w:rsidRPr="00F8474E">
              <w:rPr>
                <w:lang w:eastAsia="ko-KR"/>
              </w:rPr>
              <w:t>NOTE 6</w:t>
            </w:r>
          </w:p>
        </w:tc>
      </w:tr>
      <w:tr w:rsidR="000A756C"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0A756C" w:rsidRPr="00F8474E" w:rsidRDefault="000A756C" w:rsidP="000A756C">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32E6502" w14:textId="77777777" w:rsidR="000A756C" w:rsidRPr="00F8474E" w:rsidRDefault="000A756C" w:rsidP="000A756C">
            <w:pPr>
              <w:pStyle w:val="TAC"/>
              <w:rPr>
                <w:lang w:eastAsia="ko-KR"/>
              </w:rPr>
            </w:pPr>
            <w:r w:rsidRPr="00F8474E">
              <w:rPr>
                <w:lang w:eastAsia="ko-KR"/>
              </w:rPr>
              <w:t>NR_FDD_FR1_A, NR_TDD_FR1_A,</w:t>
            </w:r>
          </w:p>
          <w:p w14:paraId="55E5E773"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0A756C" w:rsidRPr="00F8474E" w:rsidRDefault="000A756C" w:rsidP="000A756C">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0A756C" w:rsidRPr="00F8474E" w:rsidRDefault="000A756C" w:rsidP="000A756C">
            <w:pPr>
              <w:pStyle w:val="TAC"/>
              <w:rPr>
                <w:lang w:eastAsia="ko-KR"/>
              </w:rPr>
            </w:pPr>
            <w:r w:rsidRPr="00F8474E">
              <w:rPr>
                <w:lang w:eastAsia="ko-KR"/>
              </w:rPr>
              <w:t>-50</w:t>
            </w:r>
          </w:p>
        </w:tc>
      </w:tr>
      <w:tr w:rsidR="000A756C"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43C345"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0A756C" w:rsidRPr="00F8474E" w:rsidRDefault="000A756C" w:rsidP="000A756C">
            <w:pPr>
              <w:pStyle w:val="TAC"/>
              <w:rPr>
                <w:lang w:eastAsia="ko-KR"/>
              </w:rPr>
            </w:pPr>
          </w:p>
        </w:tc>
      </w:tr>
      <w:tr w:rsidR="000A756C"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2F1544"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0A756C" w:rsidRPr="00F8474E" w:rsidRDefault="000A756C" w:rsidP="000A756C">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0A756C" w:rsidRPr="00F8474E" w:rsidRDefault="000A756C" w:rsidP="000A756C">
            <w:pPr>
              <w:pStyle w:val="TAC"/>
              <w:rPr>
                <w:lang w:eastAsia="ko-KR"/>
              </w:rPr>
            </w:pPr>
          </w:p>
        </w:tc>
      </w:tr>
      <w:tr w:rsidR="000A756C"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0A756C" w:rsidRPr="00F8474E" w:rsidRDefault="000A756C" w:rsidP="000A756C">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0A756C" w:rsidRPr="00F8474E" w:rsidRDefault="000A756C" w:rsidP="000A756C">
            <w:pPr>
              <w:pStyle w:val="TAC"/>
              <w:rPr>
                <w:lang w:eastAsia="ko-KR"/>
              </w:rPr>
            </w:pPr>
          </w:p>
        </w:tc>
      </w:tr>
      <w:tr w:rsidR="000A756C"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0A756C" w:rsidRPr="00F8474E" w:rsidRDefault="000A756C" w:rsidP="000A756C">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0A756C" w:rsidRPr="00F8474E" w:rsidRDefault="000A756C" w:rsidP="000A756C">
            <w:pPr>
              <w:pStyle w:val="TAC"/>
              <w:rPr>
                <w:lang w:eastAsia="ko-KR"/>
              </w:rPr>
            </w:pPr>
          </w:p>
        </w:tc>
      </w:tr>
      <w:tr w:rsidR="000A756C"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0A756C" w:rsidRPr="00F8474E" w:rsidRDefault="000A756C" w:rsidP="000A756C">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0A756C" w:rsidRPr="00F8474E" w:rsidRDefault="000A756C" w:rsidP="000A756C">
            <w:pPr>
              <w:pStyle w:val="TAC"/>
              <w:rPr>
                <w:lang w:eastAsia="ko-KR"/>
              </w:rPr>
            </w:pPr>
          </w:p>
        </w:tc>
      </w:tr>
      <w:tr w:rsidR="000A756C"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B8111D"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0A756C" w:rsidRPr="00F8474E" w:rsidRDefault="000A756C" w:rsidP="000A756C">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0A756C" w:rsidRPr="00F8474E" w:rsidRDefault="000A756C" w:rsidP="000A756C">
            <w:pPr>
              <w:pStyle w:val="TAC"/>
              <w:rPr>
                <w:lang w:eastAsia="ko-KR"/>
              </w:rPr>
            </w:pPr>
          </w:p>
        </w:tc>
      </w:tr>
      <w:tr w:rsidR="000A756C"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0A756C" w:rsidRPr="00F8474E" w:rsidRDefault="000A756C" w:rsidP="000A756C">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0A756C" w:rsidRPr="00F8474E" w:rsidRDefault="000A756C" w:rsidP="000A756C">
            <w:pPr>
              <w:pStyle w:val="TAC"/>
              <w:rPr>
                <w:lang w:eastAsia="ko-KR"/>
              </w:rPr>
            </w:pPr>
          </w:p>
        </w:tc>
      </w:tr>
      <w:tr w:rsidR="000A756C"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0A756C" w:rsidRPr="00F8474E" w:rsidRDefault="000A756C" w:rsidP="000A756C">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0A756C" w:rsidRPr="00F8474E" w:rsidRDefault="000A756C" w:rsidP="000A756C">
            <w:pPr>
              <w:pStyle w:val="TAC"/>
              <w:rPr>
                <w:lang w:eastAsia="ko-KR"/>
              </w:rPr>
            </w:pPr>
            <w:r w:rsidRPr="00F8474E">
              <w:rPr>
                <w:lang w:eastAsia="ko-KR"/>
              </w:rPr>
              <w:t>NOTE 6</w:t>
            </w:r>
          </w:p>
        </w:tc>
      </w:tr>
      <w:tr w:rsidR="000A756C"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0A756C" w:rsidRPr="00F8474E" w:rsidRDefault="000A756C" w:rsidP="000A756C">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0A756C" w:rsidRPr="00F8474E" w:rsidRDefault="000A756C" w:rsidP="000A756C">
            <w:pPr>
              <w:pStyle w:val="TAC"/>
              <w:rPr>
                <w:lang w:eastAsia="ko-KR"/>
              </w:rPr>
            </w:pPr>
            <w:r w:rsidRPr="00F8474E">
              <w:rPr>
                <w:lang w:eastAsia="ko-KR"/>
              </w:rPr>
              <w:t>NOTE 6</w:t>
            </w:r>
          </w:p>
        </w:tc>
      </w:tr>
      <w:tr w:rsidR="000A756C"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0A756C" w:rsidRPr="00F8474E" w:rsidRDefault="000A756C" w:rsidP="000A756C">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0A756C" w:rsidRPr="00F8474E" w:rsidRDefault="000A756C" w:rsidP="000A756C">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A688842" w14:textId="77777777" w:rsidR="000A756C" w:rsidRPr="00F8474E" w:rsidRDefault="000A756C" w:rsidP="000A756C">
            <w:pPr>
              <w:pStyle w:val="TAC"/>
              <w:rPr>
                <w:lang w:eastAsia="ko-KR"/>
              </w:rPr>
            </w:pPr>
            <w:r w:rsidRPr="00F8474E">
              <w:rPr>
                <w:lang w:eastAsia="ko-KR"/>
              </w:rPr>
              <w:t>NR_FDD_FR1_A, NR_TDD_FR1_A,</w:t>
            </w:r>
          </w:p>
          <w:p w14:paraId="274034A7"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0A756C" w:rsidRPr="00F8474E" w:rsidRDefault="000A756C" w:rsidP="000A756C">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0A756C" w:rsidRPr="00F8474E" w:rsidRDefault="000A756C" w:rsidP="000A756C">
            <w:pPr>
              <w:pStyle w:val="TAC"/>
              <w:rPr>
                <w:lang w:eastAsia="ko-KR"/>
              </w:rPr>
            </w:pPr>
            <w:r w:rsidRPr="00F8474E">
              <w:rPr>
                <w:lang w:eastAsia="ko-KR"/>
              </w:rPr>
              <w:t>-50</w:t>
            </w:r>
          </w:p>
        </w:tc>
      </w:tr>
      <w:tr w:rsidR="000A756C"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A009DC"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0A756C" w:rsidRPr="00F8474E" w:rsidRDefault="000A756C" w:rsidP="000A756C">
            <w:pPr>
              <w:pStyle w:val="TAC"/>
              <w:rPr>
                <w:lang w:eastAsia="ko-KR"/>
              </w:rPr>
            </w:pPr>
          </w:p>
        </w:tc>
      </w:tr>
      <w:tr w:rsidR="000A756C"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8C1580"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0A756C" w:rsidRPr="00F8474E" w:rsidRDefault="000A756C" w:rsidP="000A756C">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0A756C" w:rsidRPr="00F8474E" w:rsidRDefault="000A756C" w:rsidP="000A756C">
            <w:pPr>
              <w:pStyle w:val="TAC"/>
              <w:rPr>
                <w:lang w:eastAsia="ko-KR"/>
              </w:rPr>
            </w:pPr>
          </w:p>
        </w:tc>
      </w:tr>
      <w:tr w:rsidR="000A756C"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0A756C" w:rsidRPr="00F8474E" w:rsidRDefault="000A756C" w:rsidP="000A756C">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0A756C" w:rsidRPr="00F8474E" w:rsidRDefault="000A756C" w:rsidP="000A756C">
            <w:pPr>
              <w:pStyle w:val="TAC"/>
              <w:rPr>
                <w:lang w:eastAsia="ko-KR"/>
              </w:rPr>
            </w:pPr>
          </w:p>
        </w:tc>
      </w:tr>
      <w:tr w:rsidR="000A756C"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0A756C" w:rsidRPr="00F8474E" w:rsidRDefault="000A756C" w:rsidP="000A756C">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0A756C" w:rsidRPr="00F8474E" w:rsidRDefault="000A756C" w:rsidP="000A756C">
            <w:pPr>
              <w:pStyle w:val="TAC"/>
              <w:rPr>
                <w:lang w:eastAsia="ko-KR"/>
              </w:rPr>
            </w:pPr>
          </w:p>
        </w:tc>
      </w:tr>
      <w:tr w:rsidR="000A756C"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0A756C" w:rsidRPr="00F8474E" w:rsidRDefault="000A756C" w:rsidP="000A756C">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0A756C" w:rsidRPr="00F8474E" w:rsidRDefault="000A756C" w:rsidP="000A756C">
            <w:pPr>
              <w:pStyle w:val="TAC"/>
              <w:rPr>
                <w:lang w:eastAsia="ko-KR"/>
              </w:rPr>
            </w:pPr>
          </w:p>
        </w:tc>
      </w:tr>
      <w:tr w:rsidR="000A756C"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8F20FF"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0A756C" w:rsidRPr="00F8474E" w:rsidRDefault="000A756C" w:rsidP="000A756C">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0A756C" w:rsidRPr="00F8474E" w:rsidRDefault="000A756C" w:rsidP="000A756C">
            <w:pPr>
              <w:pStyle w:val="TAC"/>
              <w:rPr>
                <w:lang w:eastAsia="ko-KR"/>
              </w:rPr>
            </w:pPr>
          </w:p>
        </w:tc>
      </w:tr>
      <w:tr w:rsidR="000A756C"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0A756C" w:rsidRPr="00F8474E" w:rsidRDefault="000A756C" w:rsidP="000A756C">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0A756C" w:rsidRPr="00F8474E" w:rsidRDefault="000A756C" w:rsidP="000A756C">
            <w:pPr>
              <w:pStyle w:val="TAC"/>
              <w:rPr>
                <w:lang w:eastAsia="ko-KR"/>
              </w:rPr>
            </w:pPr>
          </w:p>
        </w:tc>
      </w:tr>
      <w:tr w:rsidR="000A756C"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0A756C" w:rsidRPr="00F8474E" w:rsidRDefault="000A756C" w:rsidP="000A756C">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0A756C" w:rsidRPr="00F8474E" w:rsidRDefault="000A756C" w:rsidP="000A756C">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0A756C" w:rsidRPr="00F8474E" w:rsidRDefault="000A756C" w:rsidP="000A756C">
            <w:pPr>
              <w:pStyle w:val="TAC"/>
              <w:rPr>
                <w:lang w:eastAsia="ko-KR"/>
              </w:rPr>
            </w:pPr>
            <w:r w:rsidRPr="00F8474E">
              <w:rPr>
                <w:lang w:eastAsia="ko-KR"/>
              </w:rPr>
              <w:t>NOTE 6</w:t>
            </w:r>
          </w:p>
        </w:tc>
      </w:tr>
      <w:tr w:rsidR="000A756C"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0A756C" w:rsidRPr="00F8474E" w:rsidRDefault="000A756C" w:rsidP="000A756C">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0A756C" w:rsidRPr="00F8474E" w:rsidRDefault="000A756C" w:rsidP="000A756C">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0A756C" w:rsidRPr="00F8474E" w:rsidRDefault="000A756C" w:rsidP="000A756C">
            <w:pPr>
              <w:pStyle w:val="TAC"/>
              <w:rPr>
                <w:lang w:eastAsia="ko-KR"/>
              </w:rPr>
            </w:pPr>
            <w:r w:rsidRPr="00F8474E">
              <w:rPr>
                <w:lang w:eastAsia="ko-KR"/>
              </w:rPr>
              <w:t>NOTE 6</w:t>
            </w:r>
          </w:p>
        </w:tc>
      </w:tr>
      <w:tr w:rsidR="000A756C"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0A756C" w:rsidRPr="00F8474E" w:rsidRDefault="000A756C" w:rsidP="000A756C">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0A756C" w:rsidRPr="00F8474E" w:rsidRDefault="000A756C" w:rsidP="000A756C">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0A756C" w:rsidRPr="00F8474E" w:rsidRDefault="000A756C" w:rsidP="000A756C">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0A756C" w:rsidRPr="00F8474E" w:rsidRDefault="000A756C" w:rsidP="000A756C">
            <w:pPr>
              <w:pStyle w:val="TAC"/>
              <w:rPr>
                <w:lang w:eastAsia="ko-KR"/>
              </w:rPr>
            </w:pPr>
            <w:r w:rsidRPr="00F8474E">
              <w:rPr>
                <w:lang w:eastAsia="ko-KR"/>
              </w:rPr>
              <w:t>NOTE 6</w:t>
            </w:r>
          </w:p>
        </w:tc>
      </w:tr>
      <w:tr w:rsidR="000A756C"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0A756C" w:rsidRPr="00F8474E" w:rsidRDefault="000A756C" w:rsidP="000A756C">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0A756C" w:rsidRPr="00F8474E" w:rsidRDefault="000A756C" w:rsidP="000A756C">
            <w:pPr>
              <w:pStyle w:val="TAC"/>
              <w:rPr>
                <w:lang w:eastAsia="ko-KR"/>
              </w:rPr>
            </w:pPr>
            <w:r w:rsidRPr="00F8474E">
              <w:rPr>
                <w:lang w:eastAsia="ko-KR"/>
              </w:rPr>
              <w:t>NOTE 6</w:t>
            </w:r>
          </w:p>
        </w:tc>
      </w:tr>
      <w:tr w:rsidR="000A756C"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0A756C" w:rsidRPr="00F8474E" w:rsidRDefault="000A756C" w:rsidP="000A756C">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0A756C" w:rsidRPr="00F8474E" w:rsidRDefault="000A756C" w:rsidP="000A756C">
            <w:pPr>
              <w:pStyle w:val="TAC"/>
              <w:rPr>
                <w:lang w:eastAsia="ko-KR"/>
              </w:rPr>
            </w:pPr>
            <w:r w:rsidRPr="00F8474E">
              <w:rPr>
                <w:lang w:eastAsia="ko-KR"/>
              </w:rPr>
              <w:t>NOTE 6</w:t>
            </w:r>
          </w:p>
        </w:tc>
      </w:tr>
      <w:tr w:rsidR="000A756C"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0A756C" w:rsidRPr="00F8474E" w:rsidRDefault="000A756C" w:rsidP="000A756C">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0A756C" w:rsidRPr="00F8474E" w:rsidRDefault="000A756C" w:rsidP="000A756C">
            <w:pPr>
              <w:pStyle w:val="TAC"/>
              <w:rPr>
                <w:lang w:eastAsia="ko-KR"/>
              </w:rPr>
            </w:pPr>
            <w:r w:rsidRPr="00F8474E">
              <w:rPr>
                <w:lang w:eastAsia="ko-KR"/>
              </w:rPr>
              <w:t>NOTE 6</w:t>
            </w:r>
          </w:p>
        </w:tc>
      </w:tr>
      <w:tr w:rsidR="000A756C"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0A756C" w:rsidRPr="00F8474E" w:rsidRDefault="000A756C" w:rsidP="000A756C">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0A756C" w:rsidRPr="00F8474E" w:rsidRDefault="000A756C" w:rsidP="000A756C">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0A756C" w:rsidRPr="00F8474E" w:rsidRDefault="000A756C" w:rsidP="000A756C">
            <w:pPr>
              <w:pStyle w:val="TAC"/>
              <w:rPr>
                <w:lang w:eastAsia="ko-KR"/>
              </w:rPr>
            </w:pPr>
            <w:r w:rsidRPr="00F8474E">
              <w:rPr>
                <w:lang w:eastAsia="ko-KR"/>
              </w:rPr>
              <w:t>NOTE 6</w:t>
            </w:r>
          </w:p>
        </w:tc>
      </w:tr>
      <w:tr w:rsidR="000A756C"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0A756C" w:rsidRPr="00F8474E" w:rsidRDefault="000A756C" w:rsidP="000A756C">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0A756C" w:rsidRPr="00F8474E" w:rsidRDefault="000A756C" w:rsidP="000A756C">
            <w:pPr>
              <w:pStyle w:val="TAC"/>
              <w:rPr>
                <w:lang w:eastAsia="ko-KR"/>
              </w:rPr>
            </w:pPr>
            <w:r w:rsidRPr="00F8474E">
              <w:rPr>
                <w:lang w:eastAsia="ko-KR"/>
              </w:rPr>
              <w:t>NOTE 6</w:t>
            </w:r>
          </w:p>
        </w:tc>
      </w:tr>
      <w:tr w:rsidR="000A756C"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0A756C" w:rsidRPr="00F8474E" w:rsidRDefault="000A756C" w:rsidP="000A756C">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0A756C" w:rsidRPr="00F8474E" w:rsidRDefault="000A756C" w:rsidP="000A756C">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0A756C" w:rsidRPr="00F8474E" w:rsidRDefault="000A756C" w:rsidP="000A756C">
            <w:pPr>
              <w:pStyle w:val="TAC"/>
              <w:rPr>
                <w:lang w:eastAsia="ko-KR"/>
              </w:rPr>
            </w:pPr>
            <w:r w:rsidRPr="00F8474E">
              <w:rPr>
                <w:lang w:eastAsia="ko-KR"/>
              </w:rPr>
              <w:t>NOTE 6</w:t>
            </w:r>
          </w:p>
        </w:tc>
      </w:tr>
      <w:tr w:rsidR="000A756C"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0A756C" w:rsidRPr="00F8474E" w:rsidRDefault="000A756C" w:rsidP="000A756C">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0A756C" w:rsidRPr="00F8474E" w:rsidRDefault="000A756C" w:rsidP="000A756C">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0A756C" w:rsidRPr="00F8474E" w:rsidRDefault="000A756C" w:rsidP="000A756C">
            <w:pPr>
              <w:pStyle w:val="TAC"/>
              <w:rPr>
                <w:lang w:eastAsia="ko-KR"/>
              </w:rPr>
            </w:pPr>
            <w:r w:rsidRPr="00F8474E">
              <w:rPr>
                <w:lang w:eastAsia="ko-KR"/>
              </w:rPr>
              <w:t>NOTE 6</w:t>
            </w:r>
          </w:p>
        </w:tc>
      </w:tr>
      <w:tr w:rsidR="000A756C"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0A756C" w:rsidRPr="00F8474E" w:rsidRDefault="000A756C" w:rsidP="000A756C">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0A756C" w:rsidRPr="00F8474E" w:rsidRDefault="000A756C" w:rsidP="000A756C">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0A756C" w:rsidRPr="00F8474E" w:rsidRDefault="000A756C" w:rsidP="000A756C">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lastRenderedPageBreak/>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lastRenderedPageBreak/>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RxTx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lastRenderedPageBreak/>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17"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7"/>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lastRenderedPageBreak/>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lastRenderedPageBreak/>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lastRenderedPageBreak/>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lastRenderedPageBreak/>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lastRenderedPageBreak/>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lastRenderedPageBreak/>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18"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pPr>
            <w:r>
              <w:t>NR_FDD_FR1_G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lastRenderedPageBreak/>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pPr>
            <w:r>
              <w:t>NR_FDD_FR1_G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9" w:name="_Hlk53324613"/>
      <w:r>
        <w:rPr>
          <w:rFonts w:cs="v4.2.0"/>
        </w:rPr>
        <w:t xml:space="preserve">10.1.27.2.1-1 </w:t>
      </w:r>
      <w:bookmarkEnd w:id="19"/>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20"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20"/>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lastRenderedPageBreak/>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1"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pPr>
            <w:r>
              <w:t>NR_FDD_FR1_G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1"/>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pPr>
            <w:r>
              <w:t>NR_FDD_FR1_G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lastRenderedPageBreak/>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pPr>
            <w:r>
              <w:t>NR_FDD_FR1_G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lastRenderedPageBreak/>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pPr>
            <w:r>
              <w:t>NR_FDD_FR1_G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lastRenderedPageBreak/>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pPr>
            <w:r>
              <w:t>NR_FDD_FR1_G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pPr>
            <w:r>
              <w:t>NR_FDD_FR1_G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pPr>
            <w:r>
              <w:t>NR_FDD_FR1_H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lastRenderedPageBreak/>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pPr>
            <w:r>
              <w:t>NR_FDD_FR1_G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pPr>
            <w:r>
              <w:t>NR_FDD_FR1_G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lastRenderedPageBreak/>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pPr>
            <w:r>
              <w:t>NOTE 2:</w:t>
            </w:r>
            <w:r>
              <w:tab/>
              <w:t>The parameter CSI-RS CMR Ês/Iot is the minimum CSI-RS CMR Ês/Iot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lastRenderedPageBreak/>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lastRenderedPageBreak/>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lastRenderedPageBreak/>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pPr>
            <w:r>
              <w:t>NOTE 2:</w:t>
            </w:r>
            <w:r>
              <w:tab/>
              <w:t>The parameter SSB CMR Ês/Iot is the minimum SSB CMR Ês/Iot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pPr>
            <w:r>
              <w:t>NOTE 2:</w:t>
            </w:r>
            <w:r>
              <w:tab/>
              <w:t>The parameter SSB CMR Ês/Iot is the minimum SSB CMR Ês/Iot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lastRenderedPageBreak/>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lastRenderedPageBreak/>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NOTE 2:</w:t>
            </w:r>
            <w:r>
              <w:tab/>
              <w:t>The parameter CSI-RS CMR Ês/Iot is the minimum CSI-RS CMR Ês/Iot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lastRenderedPageBreak/>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NOTE 2:</w:t>
            </w:r>
            <w:r>
              <w:tab/>
              <w:t>The parameter CSI-RS CMR Ês/Iot is the minimum CSI-RS CMR Ês/Iot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r w:rsidRPr="007275DF">
        <w:t>Aboslute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lastRenderedPageBreak/>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lastRenderedPageBreak/>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r w:rsidRPr="007275DF">
        <w:t>Aboslute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lastRenderedPageBreak/>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lastRenderedPageBreak/>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lastRenderedPageBreak/>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t>[2], provided that:</w:t>
      </w:r>
    </w:p>
    <w:p w14:paraId="665477C8" w14:textId="77777777" w:rsidR="007D2333" w:rsidRPr="007275DF" w:rsidRDefault="007D2333" w:rsidP="007D2333">
      <w:pPr>
        <w:pStyle w:val="B10"/>
      </w:pPr>
      <w:r w:rsidRPr="007275DF">
        <w:t>-</w:t>
      </w:r>
      <w:r w:rsidRPr="007275DF">
        <w:tab/>
        <w:t>All symbols duing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center frequency configured by </w:t>
      </w:r>
      <w:r w:rsidRPr="007275DF">
        <w:rPr>
          <w:i/>
          <w:iCs/>
        </w:rPr>
        <w:t>ARFCN-valueNR</w:t>
      </w:r>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center frequency configured by </w:t>
      </w:r>
      <w:r w:rsidRPr="007275DF">
        <w:rPr>
          <w:i/>
          <w:iCs/>
        </w:rPr>
        <w:t>ARFCN-valueNR</w:t>
      </w:r>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lastRenderedPageBreak/>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0.15pt" o:ole="">
            <v:imagedata r:id="rId8" o:title=""/>
          </v:shape>
          <o:OLEObject Type="Embed" ProgID="Equation.3" ShapeID="_x0000_i1025" DrawAspect="Content" ObjectID="_1767182431"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r w:rsidR="007D2333" w:rsidRPr="007275DF">
        <w:rPr>
          <w:i/>
        </w:rPr>
        <w:t>channelOccupancyThreshold</w:t>
      </w:r>
      <w:r w:rsidR="007D2333" w:rsidRPr="007275DF">
        <w:t>+</w:t>
      </w:r>
      <w:r w:rsidR="007D2333" w:rsidRPr="00473F76">
        <w:rPr>
          <w:position w:val="-12"/>
        </w:rPr>
        <w:object w:dxaOrig="540" w:dyaOrig="360" w14:anchorId="00E7EEA4">
          <v:shape id="_x0000_i1026" type="#_x0000_t75" style="width:26.5pt;height:20.15pt" o:ole="">
            <v:imagedata r:id="rId10" o:title=""/>
          </v:shape>
          <o:OLEObject Type="Embed" ProgID="Equation.3" ShapeID="_x0000_i1026" DrawAspect="Content" ObjectID="_1767182432"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6.5pt;height:20.15pt" o:ole="">
            <v:imagedata r:id="rId12" o:title=""/>
          </v:shape>
          <o:OLEObject Type="Embed" ProgID="Equation.3" ShapeID="_x0000_i1027" DrawAspect="Content" ObjectID="_1767182433"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0F3EAC8">
          <v:shape id="_x0000_i1028" type="#_x0000_t75" style="width:26.5pt;height:20.15pt" o:ole="">
            <v:imagedata r:id="rId8" o:title=""/>
          </v:shape>
          <o:OLEObject Type="Embed" ProgID="Equation.3" ShapeID="_x0000_i1028" DrawAspect="Content" ObjectID="_1767182434"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r w:rsidR="007D2333" w:rsidRPr="007275DF">
        <w:rPr>
          <w:i/>
        </w:rPr>
        <w:t>channelOccupancyThreshold</w:t>
      </w:r>
      <w:r w:rsidR="007D2333" w:rsidRPr="007275DF">
        <w:t>+</w:t>
      </w:r>
      <w:r w:rsidR="007D2333" w:rsidRPr="00473F76">
        <w:rPr>
          <w:position w:val="-12"/>
        </w:rPr>
        <w:object w:dxaOrig="540" w:dyaOrig="360" w14:anchorId="2882BDCB">
          <v:shape id="_x0000_i1029" type="#_x0000_t75" style="width:26.5pt;height:20.15pt" o:ole="">
            <v:imagedata r:id="rId10" o:title=""/>
          </v:shape>
          <o:OLEObject Type="Embed" ProgID="Equation.3" ShapeID="_x0000_i1029" DrawAspect="Content" ObjectID="_1767182435"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6.5pt;height:20.15pt" o:ole="">
            <v:imagedata r:id="rId12" o:title=""/>
          </v:shape>
          <o:OLEObject Type="Embed" ProgID="Equation.3" ShapeID="_x0000_i1030" DrawAspect="Content" ObjectID="_1767182436"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The accuracy requirements in Table 10.1.36.1.1-1 are valid under the following conditions:</w:t>
      </w:r>
    </w:p>
    <w:p w14:paraId="1BA95B4D" w14:textId="77777777" w:rsidR="007D2333" w:rsidRPr="007275DF" w:rsidRDefault="007D2333" w:rsidP="007D2333">
      <w:pPr>
        <w:pStyle w:val="B10"/>
        <w:rPr>
          <w:rFonts w:cs="v4.2.0"/>
        </w:rPr>
      </w:pPr>
      <w:r w:rsidRPr="007275DF">
        <w:lastRenderedPageBreak/>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lastRenderedPageBreak/>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lastRenderedPageBreak/>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0E44DE"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m:t>
                              </m:r>
                              <m:r>
                                <w:rPr>
                                  <w:rFonts w:ascii="Cambria Math" w:eastAsia="Calibri" w:hAnsi="Cambria Math"/>
                                  <w:lang w:val="sv-SE"/>
                                </w:rPr>
                                <m:t>2</m:t>
                              </m:r>
                              <m:r>
                                <w:rPr>
                                  <w:rFonts w:ascii="Cambria Math" w:eastAsia="Calibri" w:hAnsi="Cambria Math"/>
                                  <w:lang w:val="sv-SE"/>
                                </w:rPr>
                                <m:t>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0E44DE"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0E44DE"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1E7D2E" w:rsidRPr="00956E6E" w14:paraId="7E715791" w14:textId="77777777" w:rsidTr="00F4369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77777777" w:rsidR="001E7D2E" w:rsidRPr="00956E6E" w:rsidRDefault="001E7D2E" w:rsidP="00F43696">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77777777"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1E7D2E" w:rsidRPr="00956E6E" w:rsidRDefault="001E7D2E" w:rsidP="00F43696">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1E7D2E" w:rsidRPr="00956E6E" w:rsidRDefault="001E7D2E" w:rsidP="00F43696">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1E7D2E" w:rsidRPr="00956E6E" w:rsidRDefault="001E7D2E" w:rsidP="00F43696">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A6684AC" w14:textId="77777777" w:rsidR="001E7D2E" w:rsidRPr="00956E6E" w:rsidRDefault="001E7D2E" w:rsidP="00F43696">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1E7D2E" w:rsidRPr="00956E6E" w:rsidRDefault="001E7D2E" w:rsidP="00F43696">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1E7D2E" w:rsidRPr="00956E6E" w:rsidRDefault="001E7D2E" w:rsidP="00F43696">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1E7D2E" w:rsidRPr="00956E6E" w:rsidRDefault="001E7D2E" w:rsidP="00F436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21511D42" w14:textId="77777777" w:rsidTr="00F43696">
        <w:trPr>
          <w:jc w:val="center"/>
        </w:trPr>
        <w:tc>
          <w:tcPr>
            <w:tcW w:w="965" w:type="dxa"/>
            <w:vMerge/>
            <w:tcBorders>
              <w:left w:val="single" w:sz="4" w:space="0" w:color="auto"/>
              <w:right w:val="single" w:sz="6" w:space="0" w:color="auto"/>
            </w:tcBorders>
            <w:shd w:val="clear" w:color="auto" w:fill="auto"/>
            <w:vAlign w:val="center"/>
          </w:tcPr>
          <w:p w14:paraId="5D395B45"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602EB9" w14:textId="77777777" w:rsidR="001E7D2E" w:rsidRPr="00956E6E" w:rsidRDefault="001E7D2E" w:rsidP="00F43696">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32ED29BA" w14:textId="77777777" w:rsidR="001E7D2E" w:rsidRPr="00956E6E" w:rsidRDefault="001E7D2E" w:rsidP="00F43696">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1E7D2E" w:rsidRPr="00956E6E" w:rsidRDefault="001E7D2E" w:rsidP="00F43696">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1E7D2E" w:rsidRPr="00956E6E" w:rsidRDefault="001E7D2E" w:rsidP="00F43696">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1E7D2E" w:rsidRPr="00956E6E" w:rsidRDefault="001E7D2E" w:rsidP="00F43696">
            <w:pPr>
              <w:pStyle w:val="TAC"/>
              <w:rPr>
                <w:rFonts w:eastAsiaTheme="minorEastAsia"/>
              </w:rPr>
            </w:pPr>
            <w:r w:rsidRPr="00956E6E">
              <w:rPr>
                <w:rFonts w:eastAsiaTheme="minorEastAsia"/>
                <w:lang w:eastAsia="ja-JP"/>
              </w:rPr>
              <w:t>-50</w:t>
            </w:r>
          </w:p>
        </w:tc>
      </w:tr>
      <w:tr w:rsidR="001E7D2E" w:rsidRPr="00956E6E" w14:paraId="18CF8D0D" w14:textId="77777777" w:rsidTr="00F43696">
        <w:trPr>
          <w:jc w:val="center"/>
        </w:trPr>
        <w:tc>
          <w:tcPr>
            <w:tcW w:w="965" w:type="dxa"/>
            <w:vMerge/>
            <w:tcBorders>
              <w:left w:val="single" w:sz="4" w:space="0" w:color="auto"/>
              <w:right w:val="single" w:sz="6" w:space="0" w:color="auto"/>
            </w:tcBorders>
            <w:shd w:val="clear" w:color="auto" w:fill="auto"/>
            <w:vAlign w:val="center"/>
          </w:tcPr>
          <w:p w14:paraId="3FDC2639"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2223F9" w14:textId="77777777" w:rsidR="001E7D2E" w:rsidRPr="00956E6E" w:rsidRDefault="001E7D2E" w:rsidP="00F43696">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1E7D2E" w:rsidRPr="00956E6E" w:rsidRDefault="001E7D2E" w:rsidP="00F43696">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1E7D2E" w:rsidRPr="00956E6E" w:rsidRDefault="001E7D2E" w:rsidP="00F43696">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1E7D2E" w:rsidRPr="00956E6E" w:rsidRDefault="001E7D2E" w:rsidP="00F43696">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1111A07E" w14:textId="77777777" w:rsidTr="00F43696">
        <w:trPr>
          <w:jc w:val="center"/>
        </w:trPr>
        <w:tc>
          <w:tcPr>
            <w:tcW w:w="965" w:type="dxa"/>
            <w:vMerge/>
            <w:tcBorders>
              <w:left w:val="single" w:sz="4" w:space="0" w:color="auto"/>
              <w:right w:val="single" w:sz="6" w:space="0" w:color="auto"/>
            </w:tcBorders>
            <w:shd w:val="clear" w:color="auto" w:fill="auto"/>
            <w:vAlign w:val="center"/>
          </w:tcPr>
          <w:p w14:paraId="6D62EDCF"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EA9522E" w14:textId="77777777" w:rsidR="001E7D2E" w:rsidRPr="00956E6E" w:rsidRDefault="001E7D2E" w:rsidP="00F43696">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1E7D2E" w:rsidRPr="00956E6E" w:rsidRDefault="001E7D2E" w:rsidP="00F43696">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1E7D2E" w:rsidRPr="00956E6E" w:rsidRDefault="001E7D2E" w:rsidP="00F43696">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1E7D2E" w:rsidRPr="00956E6E" w:rsidRDefault="001E7D2E" w:rsidP="00F43696">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08A14B1F" w14:textId="77777777" w:rsidTr="00F43696">
        <w:trPr>
          <w:jc w:val="center"/>
        </w:trPr>
        <w:tc>
          <w:tcPr>
            <w:tcW w:w="965" w:type="dxa"/>
            <w:vMerge/>
            <w:tcBorders>
              <w:left w:val="single" w:sz="4" w:space="0" w:color="auto"/>
              <w:right w:val="single" w:sz="6" w:space="0" w:color="auto"/>
            </w:tcBorders>
            <w:shd w:val="clear" w:color="auto" w:fill="auto"/>
            <w:vAlign w:val="center"/>
          </w:tcPr>
          <w:p w14:paraId="6C46B1E0"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105B890" w14:textId="77777777" w:rsidR="001E7D2E" w:rsidRPr="00956E6E" w:rsidRDefault="001E7D2E" w:rsidP="00F43696">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1E7D2E" w:rsidRPr="00956E6E" w:rsidRDefault="001E7D2E" w:rsidP="00F43696">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1E7D2E" w:rsidRPr="00956E6E" w:rsidRDefault="001E7D2E" w:rsidP="00F43696">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1E7D2E" w:rsidRPr="00956E6E" w:rsidRDefault="001E7D2E" w:rsidP="00F43696">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374E61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2ECBA646"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03AEED4" w14:textId="77777777" w:rsidR="001E7D2E" w:rsidRPr="00956E6E" w:rsidRDefault="001E7D2E" w:rsidP="00F43696">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1E7D2E" w:rsidRPr="00956E6E" w:rsidRDefault="001E7D2E" w:rsidP="00F43696">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1E7D2E" w:rsidRPr="00956E6E" w:rsidRDefault="001E7D2E" w:rsidP="00F43696">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1E7D2E" w:rsidRPr="00956E6E" w:rsidRDefault="001E7D2E" w:rsidP="00F43696">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657BBB98" w14:textId="77777777" w:rsidTr="00F43696">
        <w:trPr>
          <w:jc w:val="center"/>
        </w:trPr>
        <w:tc>
          <w:tcPr>
            <w:tcW w:w="965" w:type="dxa"/>
            <w:vMerge/>
            <w:tcBorders>
              <w:left w:val="single" w:sz="4" w:space="0" w:color="auto"/>
              <w:right w:val="single" w:sz="6" w:space="0" w:color="auto"/>
            </w:tcBorders>
            <w:shd w:val="clear" w:color="auto" w:fill="auto"/>
            <w:vAlign w:val="center"/>
          </w:tcPr>
          <w:p w14:paraId="5501184B"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629CB90" w14:textId="77777777" w:rsidR="001E7D2E" w:rsidRPr="00956E6E" w:rsidRDefault="001E7D2E" w:rsidP="00F43696">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1E7D2E" w:rsidRPr="00956E6E" w:rsidRDefault="001E7D2E" w:rsidP="00F43696">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1E7D2E" w:rsidRPr="00956E6E" w:rsidRDefault="001E7D2E" w:rsidP="00F436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1E7D2E" w:rsidRPr="00956E6E" w:rsidRDefault="001E7D2E" w:rsidP="00F43696">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795F6462" w14:textId="77777777" w:rsidTr="00F43696">
        <w:trPr>
          <w:jc w:val="center"/>
        </w:trPr>
        <w:tc>
          <w:tcPr>
            <w:tcW w:w="965" w:type="dxa"/>
            <w:vMerge/>
            <w:tcBorders>
              <w:left w:val="single" w:sz="4" w:space="0" w:color="auto"/>
              <w:right w:val="single" w:sz="6" w:space="0" w:color="auto"/>
            </w:tcBorders>
            <w:shd w:val="clear" w:color="auto" w:fill="auto"/>
            <w:vAlign w:val="center"/>
          </w:tcPr>
          <w:p w14:paraId="56D89680"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30D0D8" w14:textId="77777777" w:rsidR="001E7D2E" w:rsidRPr="00956E6E" w:rsidRDefault="001E7D2E" w:rsidP="00F43696">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1E7D2E" w:rsidRPr="00956E6E" w:rsidRDefault="001E7D2E" w:rsidP="00F43696">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1E7D2E" w:rsidRPr="00956E6E" w:rsidRDefault="001E7D2E" w:rsidP="00F43696">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1E7D2E" w:rsidRPr="00956E6E" w:rsidRDefault="001E7D2E" w:rsidP="00F43696">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77777777"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77777777"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77777777"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77777777"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56808035"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1AC34853"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50BA4E2D"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1655ECC4"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7968DB90"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46BC24A3"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9B1EF9"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4F66D79D" w:rsidR="009B1EF9" w:rsidRPr="00956E6E" w:rsidRDefault="00B81C4F" w:rsidP="009B1EF9">
            <w:pPr>
              <w:pStyle w:val="TAC"/>
              <w:rPr>
                <w:rFonts w:eastAsiaTheme="minorEastAsia"/>
                <w:noProof/>
              </w:rPr>
            </w:pPr>
            <w:r w:rsidRPr="00956E6E">
              <w:rPr>
                <w:rFonts w:eastAsiaTheme="minorEastAsia" w:hint="eastAsia"/>
              </w:rPr>
              <w:t>±</w:t>
            </w:r>
            <w:r w:rsidR="00E36045">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376A9400" w:rsidR="009B1EF9" w:rsidRPr="00956E6E" w:rsidRDefault="00F14F46" w:rsidP="009B1EF9">
            <w:pPr>
              <w:pStyle w:val="TAC"/>
              <w:rPr>
                <w:rFonts w:eastAsiaTheme="minorEastAsia"/>
              </w:rPr>
            </w:pPr>
            <w:r w:rsidRPr="00956E6E">
              <w:rPr>
                <w:rFonts w:eastAsiaTheme="minorEastAsia" w:hint="eastAsia"/>
              </w:rPr>
              <w:t>±</w:t>
            </w:r>
            <w:r w:rsidR="00792B38">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9B1EF9" w:rsidRPr="00956E6E" w:rsidRDefault="009B1EF9" w:rsidP="009B1EF9">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9B1EF9" w:rsidRPr="00956E6E" w:rsidRDefault="009B1EF9" w:rsidP="009B1EF9">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9B1EF9" w:rsidRPr="00956E6E" w:rsidRDefault="009B1EF9" w:rsidP="009B1EF9">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9B1EF9" w:rsidRPr="00956E6E" w:rsidRDefault="009B1EF9" w:rsidP="009B1EF9">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9B1EF9" w:rsidRPr="00956E6E" w:rsidRDefault="009B1EF9" w:rsidP="009B1EF9">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9B1EF9" w:rsidRPr="00956E6E" w:rsidRDefault="009B1EF9" w:rsidP="009B1EF9">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9B1EF9" w:rsidRPr="00956E6E" w:rsidRDefault="009B1EF9" w:rsidP="009B1EF9">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9B1EF9" w:rsidRPr="00956E6E" w:rsidRDefault="009B1EF9" w:rsidP="009B1EF9">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D557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0EBCA868" w:rsidR="006D557A" w:rsidRPr="00956E6E" w:rsidRDefault="006D557A" w:rsidP="006D557A">
            <w:pPr>
              <w:pStyle w:val="TAC"/>
              <w:rPr>
                <w:rFonts w:eastAsiaTheme="minorEastAsia"/>
              </w:rPr>
            </w:pPr>
            <w:r w:rsidRPr="00956E6E">
              <w:rPr>
                <w:rFonts w:eastAsiaTheme="minorEastAsia" w:hint="eastAsia"/>
              </w:rPr>
              <w:t>±</w:t>
            </w:r>
            <w:r w:rsidR="002D09E7">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7695608A" w:rsidR="006D557A" w:rsidRPr="00956E6E" w:rsidRDefault="006D557A" w:rsidP="006D557A">
            <w:pPr>
              <w:pStyle w:val="TAC"/>
              <w:rPr>
                <w:rFonts w:eastAsiaTheme="minorEastAsia"/>
              </w:rPr>
            </w:pPr>
            <w:r w:rsidRPr="00956E6E">
              <w:rPr>
                <w:rFonts w:eastAsiaTheme="minorEastAsia" w:hint="eastAsia"/>
              </w:rPr>
              <w:t>±</w:t>
            </w:r>
            <w:r w:rsidR="003B5F95">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D557A" w:rsidRPr="00956E6E" w:rsidRDefault="009B1EF9" w:rsidP="006D557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D557A" w:rsidRPr="00956E6E" w:rsidRDefault="006D557A" w:rsidP="006D557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D557A" w:rsidRPr="00956E6E" w:rsidRDefault="006D557A" w:rsidP="006D557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3CAB357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77777777" w:rsidR="006D557A" w:rsidRPr="00956E6E" w:rsidRDefault="006D557A" w:rsidP="006D557A">
            <w:pPr>
              <w:pStyle w:val="TAC"/>
              <w:rPr>
                <w:rFonts w:eastAsiaTheme="minorEastAsia"/>
                <w:szCs w:val="18"/>
              </w:rPr>
            </w:pPr>
            <w:r w:rsidRPr="00956E6E">
              <w:rPr>
                <w:rFonts w:eastAsiaTheme="minorEastAsia" w:hint="eastAsia"/>
              </w:rPr>
              <w:t>±</w:t>
            </w:r>
            <w:r w:rsidRPr="00956E6E">
              <w:rPr>
                <w:rFonts w:eastAsiaTheme="minorEastAsia" w:hint="eastAsia"/>
              </w:rPr>
              <w:t>TBD</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77777777" w:rsidR="006D557A" w:rsidRPr="00956E6E" w:rsidRDefault="006D557A" w:rsidP="006D557A">
            <w:pPr>
              <w:pStyle w:val="TAC"/>
              <w:rPr>
                <w:rFonts w:eastAsiaTheme="minorEastAsia"/>
              </w:rPr>
            </w:pPr>
            <w:r w:rsidRPr="00956E6E">
              <w:rPr>
                <w:rFonts w:eastAsiaTheme="minorEastAsia" w:hint="eastAsia"/>
              </w:rPr>
              <w:t>±</w:t>
            </w:r>
            <w:r w:rsidRPr="00956E6E">
              <w:rPr>
                <w:rFonts w:eastAsiaTheme="minorEastAsia" w:hint="eastAsia"/>
              </w:rPr>
              <w:t>TBD</w:t>
            </w:r>
          </w:p>
        </w:tc>
        <w:tc>
          <w:tcPr>
            <w:tcW w:w="827" w:type="dxa"/>
            <w:vMerge/>
            <w:tcBorders>
              <w:left w:val="single" w:sz="6" w:space="0" w:color="auto"/>
              <w:right w:val="single" w:sz="6" w:space="0" w:color="auto"/>
            </w:tcBorders>
            <w:shd w:val="clear" w:color="auto" w:fill="auto"/>
            <w:vAlign w:val="center"/>
          </w:tcPr>
          <w:p w14:paraId="04AB74EA"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212F09CE" w:rsidR="006D557A" w:rsidRPr="00956E6E" w:rsidRDefault="006D557A" w:rsidP="006D557A">
            <w:pPr>
              <w:pStyle w:val="TAC"/>
              <w:rPr>
                <w:rFonts w:eastAsiaTheme="minorEastAsia"/>
              </w:rPr>
            </w:pPr>
            <w:r w:rsidRPr="000501F5">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913AAC" w14:textId="77777777" w:rsidR="006D557A" w:rsidRPr="00956E6E" w:rsidRDefault="006D557A" w:rsidP="006D557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84BF4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5BA58844" w:rsidR="006D557A" w:rsidRPr="00956E6E" w:rsidRDefault="006D557A" w:rsidP="006D557A">
            <w:pPr>
              <w:pStyle w:val="TAC"/>
              <w:rPr>
                <w:rFonts w:eastAsiaTheme="minorEastAsia"/>
              </w:rPr>
            </w:pPr>
            <w:r w:rsidRPr="00956E6E">
              <w:rPr>
                <w:rFonts w:eastAsiaTheme="minorEastAsia" w:hint="eastAsia"/>
              </w:rPr>
              <w:t>±</w:t>
            </w:r>
            <w:r w:rsidR="00DD53A5">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78697589" w:rsidR="006D557A" w:rsidRPr="00956E6E" w:rsidRDefault="006D557A" w:rsidP="006D557A">
            <w:pPr>
              <w:pStyle w:val="TAC"/>
              <w:rPr>
                <w:rFonts w:eastAsiaTheme="minorEastAsia"/>
              </w:rPr>
            </w:pPr>
            <w:r w:rsidRPr="00956E6E">
              <w:rPr>
                <w:rFonts w:eastAsiaTheme="minorEastAsia" w:hint="eastAsia"/>
              </w:rPr>
              <w:t>±</w:t>
            </w:r>
            <w:r w:rsidR="00683F3E">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D557A" w:rsidRPr="00956E6E" w:rsidRDefault="006D557A" w:rsidP="006D557A">
            <w:pPr>
              <w:pStyle w:val="TAC"/>
              <w:rPr>
                <w:rFonts w:eastAsiaTheme="minorEastAsia"/>
              </w:rPr>
            </w:pPr>
            <w:r w:rsidRPr="000501F5">
              <w:t>BW &gt;</w:t>
            </w:r>
            <w:r w:rsidR="00CF1050">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D557A" w:rsidRPr="00956E6E" w:rsidRDefault="006D557A" w:rsidP="006D557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5C7DEE" w:rsidRPr="00956E6E" w14:paraId="71D98645" w14:textId="77777777" w:rsidTr="000E44DE">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tcPr>
          <w:p w14:paraId="7A6FEF95" w14:textId="023C582C" w:rsidR="005C7DEE" w:rsidRPr="00956E6E" w:rsidRDefault="005C7DEE" w:rsidP="005C7DEE">
            <w:pPr>
              <w:pStyle w:val="TAC"/>
              <w:rPr>
                <w:rFonts w:eastAsiaTheme="minorEastAsia"/>
              </w:rPr>
            </w:pPr>
            <w:r w:rsidRPr="007F229C">
              <w:rPr>
                <w:rFonts w:eastAsiaTheme="minorEastAsia" w:hint="eastAsia"/>
              </w:rPr>
              <w:t>±</w:t>
            </w:r>
            <w:r w:rsidR="00D917EC">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tcPr>
          <w:p w14:paraId="33473113" w14:textId="491F71EB" w:rsidR="005C7DEE" w:rsidRPr="00956E6E" w:rsidRDefault="005C7DEE" w:rsidP="005C7DEE">
            <w:pPr>
              <w:pStyle w:val="TAC"/>
              <w:rPr>
                <w:rFonts w:eastAsiaTheme="minorEastAsia"/>
              </w:rPr>
            </w:pPr>
            <w:r w:rsidRPr="007F229C">
              <w:rPr>
                <w:rFonts w:eastAsiaTheme="minorEastAsia" w:hint="eastAsia"/>
              </w:rPr>
              <w:t>±</w:t>
            </w:r>
            <w:r w:rsidR="0048109D">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5C7DEE" w:rsidRPr="00956E6E" w:rsidRDefault="005C7DEE" w:rsidP="005C7DEE">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5C7DEE" w:rsidRPr="00956E6E" w:rsidRDefault="005C7DEE" w:rsidP="005C7DEE">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5C7DEE" w:rsidRPr="00956E6E" w:rsidRDefault="005C7DEE" w:rsidP="005C7DEE">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5C7DEE" w:rsidRPr="00956E6E" w:rsidRDefault="005C7DEE" w:rsidP="005C7DEE">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5C7DEE" w:rsidRPr="00956E6E" w:rsidRDefault="005C7DEE" w:rsidP="005C7DEE">
            <w:pPr>
              <w:pStyle w:val="TAC"/>
              <w:rPr>
                <w:rFonts w:eastAsiaTheme="minorEastAsia"/>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6D557A"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56622208" w:rsidR="006D557A" w:rsidRPr="00956E6E" w:rsidRDefault="006D557A" w:rsidP="006D557A">
            <w:pPr>
              <w:pStyle w:val="TAC"/>
              <w:rPr>
                <w:rFonts w:eastAsiaTheme="minorEastAsia"/>
              </w:rPr>
            </w:pPr>
            <w:r w:rsidRPr="00956E6E">
              <w:rPr>
                <w:rFonts w:eastAsiaTheme="minorEastAsia" w:hint="eastAsia"/>
              </w:rPr>
              <w:t>±</w:t>
            </w:r>
            <w:r w:rsidR="004A7722">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0DC068B2" w:rsidR="006D557A" w:rsidRPr="00956E6E" w:rsidRDefault="006D557A" w:rsidP="006D557A">
            <w:pPr>
              <w:pStyle w:val="TAC"/>
              <w:rPr>
                <w:rFonts w:eastAsiaTheme="minorEastAsia"/>
              </w:rPr>
            </w:pPr>
            <w:r w:rsidRPr="00956E6E">
              <w:rPr>
                <w:rFonts w:eastAsiaTheme="minorEastAsia" w:hint="eastAsia"/>
              </w:rPr>
              <w:t>±</w:t>
            </w:r>
            <w:r w:rsidR="00CC291C">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6D557A" w:rsidRPr="00956E6E" w:rsidRDefault="00241D50" w:rsidP="006D557A">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6D557A" w:rsidRPr="00956E6E" w:rsidRDefault="006D557A" w:rsidP="006D557A">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297D3BB3" w:rsidR="006D557A" w:rsidRPr="00956E6E" w:rsidRDefault="006D557A" w:rsidP="006D557A">
            <w:pPr>
              <w:pStyle w:val="TAC"/>
              <w:rPr>
                <w:rFonts w:eastAsiaTheme="minorEastAsia"/>
              </w:rPr>
            </w:pPr>
            <w:r w:rsidRPr="00956E6E">
              <w:rPr>
                <w:rFonts w:eastAsiaTheme="minorEastAsia" w:hint="eastAsia"/>
              </w:rPr>
              <w:t>±</w:t>
            </w:r>
            <w:r w:rsidR="004A7722">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4467FCFF" w:rsidR="006D557A" w:rsidRPr="00956E6E" w:rsidRDefault="006D557A" w:rsidP="006D557A">
            <w:pPr>
              <w:pStyle w:val="TAC"/>
              <w:rPr>
                <w:rFonts w:eastAsiaTheme="minorEastAsia"/>
              </w:rPr>
            </w:pPr>
            <w:r w:rsidRPr="00956E6E">
              <w:rPr>
                <w:rFonts w:eastAsiaTheme="minorEastAsia" w:hint="eastAsia"/>
              </w:rPr>
              <w:t>±</w:t>
            </w:r>
            <w:r w:rsidR="00CC291C">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195F8C">
      <w:pPr>
        <w:keepNext/>
        <w:keepLines/>
        <w:spacing w:before="60"/>
        <w:jc w:val="center"/>
        <w:rPr>
          <w:rFonts w:ascii="Arial" w:eastAsia="Malgun Gothic" w:hAnsi="Arial"/>
          <w:b/>
          <w:lang w:eastAsia="en-GB"/>
        </w:rPr>
      </w:pPr>
      <w:r w:rsidRPr="00956E6E">
        <w:rPr>
          <w:rFonts w:eastAsiaTheme="minorEastAsia"/>
        </w:rPr>
        <w:lastRenderedPageBreak/>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8E7FAE">
            <w:pPr>
              <w:keepNext/>
              <w:keepLines/>
              <w:spacing w:after="0"/>
              <w:jc w:val="center"/>
              <w:rPr>
                <w:rFonts w:ascii="Arial" w:hAnsi="Arial"/>
                <w:b/>
                <w:sz w:val="18"/>
              </w:rPr>
            </w:pPr>
            <w:r w:rsidRPr="008B35A5">
              <w:rPr>
                <w:rFonts w:ascii="Arial" w:hAnsi="Arial"/>
                <w:b/>
                <w:sz w:val="18"/>
              </w:rPr>
              <w:t>Reported value</w:t>
            </w:r>
          </w:p>
        </w:tc>
        <w:tc>
          <w:tcPr>
            <w:tcW w:w="3204" w:type="dxa"/>
          </w:tcPr>
          <w:p w14:paraId="4FECA9BD" w14:textId="77777777" w:rsidR="00195F8C" w:rsidRPr="008B35A5" w:rsidRDefault="00195F8C" w:rsidP="008E7FAE">
            <w:pPr>
              <w:keepNext/>
              <w:keepLines/>
              <w:spacing w:after="0"/>
              <w:jc w:val="center"/>
              <w:rPr>
                <w:rFonts w:ascii="Arial" w:hAnsi="Arial"/>
                <w:b/>
                <w:sz w:val="18"/>
              </w:rPr>
            </w:pPr>
            <w:r w:rsidRPr="008B35A5">
              <w:rPr>
                <w:rFonts w:ascii="Arial" w:hAnsi="Arial"/>
                <w:b/>
                <w:sz w:val="18"/>
              </w:rPr>
              <w:t>Measured quantity value</w:t>
            </w:r>
          </w:p>
        </w:tc>
        <w:tc>
          <w:tcPr>
            <w:tcW w:w="713" w:type="dxa"/>
            <w:shd w:val="clear" w:color="auto" w:fill="auto"/>
            <w:noWrap/>
            <w:hideMark/>
          </w:tcPr>
          <w:p w14:paraId="4538A1FC" w14:textId="77777777" w:rsidR="00195F8C" w:rsidRPr="008B35A5" w:rsidRDefault="00195F8C" w:rsidP="008E7FAE">
            <w:pPr>
              <w:keepNext/>
              <w:keepLines/>
              <w:spacing w:after="0"/>
              <w:jc w:val="center"/>
              <w:rPr>
                <w:rFonts w:ascii="Arial" w:hAnsi="Arial"/>
                <w:b/>
                <w:sz w:val="18"/>
              </w:rPr>
            </w:pPr>
            <w:r w:rsidRPr="008B35A5">
              <w:rPr>
                <w:rFonts w:ascii="Arial" w:hAnsi="Arial"/>
                <w:b/>
                <w:sz w:val="18"/>
              </w:rPr>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8E7FAE">
            <w:pPr>
              <w:keepNext/>
              <w:keepLines/>
              <w:spacing w:after="0"/>
              <w:rPr>
                <w:rFonts w:ascii="Arial" w:hAnsi="Arial"/>
                <w:sz w:val="18"/>
              </w:rPr>
            </w:pPr>
            <w:r w:rsidRPr="008B35A5">
              <w:rPr>
                <w:rFonts w:ascii="Arial" w:hAnsi="Arial"/>
                <w:sz w:val="18"/>
              </w:rPr>
              <w:t>DIFFRSRPP_0</w:t>
            </w:r>
          </w:p>
        </w:tc>
        <w:tc>
          <w:tcPr>
            <w:tcW w:w="3204" w:type="dxa"/>
          </w:tcPr>
          <w:p w14:paraId="2408FFB6" w14:textId="77777777" w:rsidR="00195F8C" w:rsidRPr="008B35A5" w:rsidRDefault="00195F8C" w:rsidP="008E7FAE">
            <w:pPr>
              <w:keepNext/>
              <w:keepLines/>
              <w:spacing w:after="0"/>
              <w:rPr>
                <w:rFonts w:ascii="Arial" w:hAnsi="Arial"/>
                <w:sz w:val="18"/>
              </w:rPr>
            </w:pPr>
            <w:r w:rsidRPr="008B35A5">
              <w:rPr>
                <w:rFonts w:ascii="Arial" w:hAnsi="Arial" w:hint="eastAsia"/>
                <w:sz w:val="18"/>
              </w:rPr>
              <w:t>-</w:t>
            </w:r>
            <w:r w:rsidRPr="008B35A5">
              <w:rPr>
                <w:rFonts w:ascii="Arial" w:hAnsi="Arial"/>
                <w:sz w:val="18"/>
              </w:rPr>
              <w:t>30</w:t>
            </w:r>
            <w:r w:rsidRPr="008B35A5">
              <w:rPr>
                <w:rFonts w:ascii="Arial" w:hAnsi="Arial" w:hint="eastAsia"/>
                <w:sz w:val="18"/>
              </w:rPr>
              <w:t>≥ΔRSRPP</w:t>
            </w:r>
          </w:p>
        </w:tc>
        <w:tc>
          <w:tcPr>
            <w:tcW w:w="713" w:type="dxa"/>
            <w:shd w:val="clear" w:color="auto" w:fill="auto"/>
            <w:noWrap/>
            <w:hideMark/>
          </w:tcPr>
          <w:p w14:paraId="0846AD61"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8E7FAE">
            <w:pPr>
              <w:keepNext/>
              <w:keepLines/>
              <w:spacing w:after="0"/>
              <w:rPr>
                <w:rFonts w:ascii="Arial" w:hAnsi="Arial"/>
                <w:sz w:val="18"/>
              </w:rPr>
            </w:pPr>
            <w:r w:rsidRPr="008B35A5">
              <w:rPr>
                <w:rFonts w:ascii="Arial" w:hAnsi="Arial"/>
                <w:sz w:val="18"/>
              </w:rPr>
              <w:t>DIFFRSRPP_1</w:t>
            </w:r>
          </w:p>
        </w:tc>
        <w:tc>
          <w:tcPr>
            <w:tcW w:w="3204" w:type="dxa"/>
          </w:tcPr>
          <w:p w14:paraId="3DF337FD" w14:textId="77777777" w:rsidR="00195F8C" w:rsidRPr="008B35A5" w:rsidRDefault="00195F8C" w:rsidP="008E7FAE">
            <w:pPr>
              <w:keepNext/>
              <w:keepLines/>
              <w:spacing w:after="0"/>
              <w:rPr>
                <w:rFonts w:ascii="Arial" w:hAnsi="Arial"/>
                <w:sz w:val="18"/>
              </w:rPr>
            </w:pPr>
            <w:r w:rsidRPr="008B35A5">
              <w:rPr>
                <w:rFonts w:ascii="Arial" w:hAnsi="Arial"/>
                <w:sz w:val="18"/>
              </w:rPr>
              <w:t>-29</w:t>
            </w:r>
            <w:r w:rsidRPr="008B35A5">
              <w:rPr>
                <w:rFonts w:ascii="Arial" w:hAnsi="Arial" w:hint="eastAsia"/>
                <w:sz w:val="18"/>
              </w:rPr>
              <w:t>≥ΔRSRPP</w:t>
            </w:r>
            <w:r w:rsidRPr="008B35A5">
              <w:rPr>
                <w:rFonts w:ascii="Arial" w:hAnsi="Arial"/>
                <w:sz w:val="18"/>
              </w:rPr>
              <w:t>&gt;-30</w:t>
            </w:r>
          </w:p>
        </w:tc>
        <w:tc>
          <w:tcPr>
            <w:tcW w:w="713" w:type="dxa"/>
            <w:shd w:val="clear" w:color="auto" w:fill="auto"/>
            <w:noWrap/>
          </w:tcPr>
          <w:p w14:paraId="36B7C173"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8E7FAE">
            <w:pPr>
              <w:keepNext/>
              <w:keepLines/>
              <w:spacing w:after="0"/>
              <w:rPr>
                <w:rFonts w:ascii="Arial" w:hAnsi="Arial"/>
                <w:sz w:val="18"/>
              </w:rPr>
            </w:pPr>
            <w:r w:rsidRPr="008B35A5">
              <w:rPr>
                <w:rFonts w:ascii="Arial" w:hAnsi="Arial"/>
                <w:sz w:val="18"/>
              </w:rPr>
              <w:t>DIFFRSRPP_2</w:t>
            </w:r>
          </w:p>
        </w:tc>
        <w:tc>
          <w:tcPr>
            <w:tcW w:w="3204" w:type="dxa"/>
          </w:tcPr>
          <w:p w14:paraId="23C53CA7" w14:textId="77777777" w:rsidR="00195F8C" w:rsidRPr="008B35A5" w:rsidRDefault="00195F8C" w:rsidP="008E7FAE">
            <w:pPr>
              <w:keepNext/>
              <w:keepLines/>
              <w:spacing w:after="0"/>
              <w:rPr>
                <w:rFonts w:ascii="Arial" w:hAnsi="Arial"/>
                <w:sz w:val="18"/>
              </w:rPr>
            </w:pPr>
            <w:r w:rsidRPr="008B35A5">
              <w:rPr>
                <w:rFonts w:ascii="Arial" w:hAnsi="Arial"/>
                <w:sz w:val="18"/>
              </w:rPr>
              <w:t>-28</w:t>
            </w:r>
            <w:r w:rsidRPr="008B35A5">
              <w:rPr>
                <w:rFonts w:ascii="Arial" w:hAnsi="Arial" w:hint="eastAsia"/>
                <w:sz w:val="18"/>
              </w:rPr>
              <w:t>≥ΔRSRPP</w:t>
            </w:r>
            <w:r w:rsidRPr="008B35A5">
              <w:rPr>
                <w:rFonts w:ascii="Arial" w:hAnsi="Arial"/>
                <w:sz w:val="18"/>
              </w:rPr>
              <w:t>&gt;-29</w:t>
            </w:r>
          </w:p>
        </w:tc>
        <w:tc>
          <w:tcPr>
            <w:tcW w:w="713" w:type="dxa"/>
            <w:shd w:val="clear" w:color="auto" w:fill="auto"/>
            <w:noWrap/>
          </w:tcPr>
          <w:p w14:paraId="60B492BB"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8E7FAE">
            <w:pPr>
              <w:keepNext/>
              <w:keepLines/>
              <w:spacing w:after="0"/>
              <w:rPr>
                <w:rFonts w:ascii="Arial" w:hAnsi="Arial"/>
                <w:sz w:val="18"/>
              </w:rPr>
            </w:pPr>
            <w:r w:rsidRPr="008B35A5">
              <w:rPr>
                <w:rFonts w:ascii="Arial" w:hAnsi="Arial"/>
                <w:sz w:val="18"/>
              </w:rPr>
              <w:t>DIFFRSRPP_3</w:t>
            </w:r>
          </w:p>
        </w:tc>
        <w:tc>
          <w:tcPr>
            <w:tcW w:w="3204" w:type="dxa"/>
          </w:tcPr>
          <w:p w14:paraId="39146463" w14:textId="77777777" w:rsidR="00195F8C" w:rsidRPr="008B35A5" w:rsidRDefault="00195F8C" w:rsidP="008E7FAE">
            <w:pPr>
              <w:keepNext/>
              <w:keepLines/>
              <w:spacing w:after="0"/>
              <w:rPr>
                <w:rFonts w:ascii="Arial" w:hAnsi="Arial"/>
                <w:sz w:val="18"/>
              </w:rPr>
            </w:pPr>
            <w:r w:rsidRPr="008B35A5">
              <w:rPr>
                <w:rFonts w:ascii="Arial" w:hAnsi="Arial"/>
                <w:sz w:val="18"/>
              </w:rPr>
              <w:t>-27</w:t>
            </w:r>
            <w:r w:rsidRPr="008B35A5">
              <w:rPr>
                <w:rFonts w:ascii="Arial" w:hAnsi="Arial" w:hint="eastAsia"/>
                <w:sz w:val="18"/>
              </w:rPr>
              <w:t>≥ΔRSRPP</w:t>
            </w:r>
            <w:r w:rsidRPr="008B35A5">
              <w:rPr>
                <w:rFonts w:ascii="Arial" w:hAnsi="Arial"/>
                <w:sz w:val="18"/>
              </w:rPr>
              <w:t>&gt;-28</w:t>
            </w:r>
          </w:p>
        </w:tc>
        <w:tc>
          <w:tcPr>
            <w:tcW w:w="713" w:type="dxa"/>
            <w:shd w:val="clear" w:color="auto" w:fill="auto"/>
            <w:noWrap/>
          </w:tcPr>
          <w:p w14:paraId="5E5C0BE5"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8E7FAE">
            <w:pPr>
              <w:keepNext/>
              <w:keepLines/>
              <w:spacing w:after="0"/>
              <w:rPr>
                <w:rFonts w:ascii="Arial" w:hAnsi="Arial"/>
                <w:sz w:val="18"/>
              </w:rPr>
            </w:pPr>
            <w:r w:rsidRPr="008B35A5">
              <w:rPr>
                <w:rFonts w:ascii="Arial" w:hAnsi="Arial"/>
                <w:sz w:val="18"/>
              </w:rPr>
              <w:t>DIFFRSRPP_4</w:t>
            </w:r>
          </w:p>
        </w:tc>
        <w:tc>
          <w:tcPr>
            <w:tcW w:w="3204" w:type="dxa"/>
          </w:tcPr>
          <w:p w14:paraId="3FEE1486" w14:textId="77777777" w:rsidR="00195F8C" w:rsidRPr="008B35A5" w:rsidRDefault="00195F8C" w:rsidP="008E7FAE">
            <w:pPr>
              <w:keepNext/>
              <w:keepLines/>
              <w:spacing w:after="0"/>
              <w:rPr>
                <w:rFonts w:ascii="Arial" w:hAnsi="Arial"/>
                <w:sz w:val="18"/>
              </w:rPr>
            </w:pPr>
            <w:r w:rsidRPr="008B35A5">
              <w:rPr>
                <w:rFonts w:ascii="Arial" w:hAnsi="Arial"/>
                <w:sz w:val="18"/>
              </w:rPr>
              <w:t>-26</w:t>
            </w:r>
            <w:r w:rsidRPr="008B35A5">
              <w:rPr>
                <w:rFonts w:ascii="Arial" w:hAnsi="Arial" w:hint="eastAsia"/>
                <w:sz w:val="18"/>
              </w:rPr>
              <w:t>≥ΔRSRPP</w:t>
            </w:r>
            <w:r w:rsidRPr="008B35A5">
              <w:rPr>
                <w:rFonts w:ascii="Arial" w:hAnsi="Arial"/>
                <w:sz w:val="18"/>
              </w:rPr>
              <w:t>&gt;-27</w:t>
            </w:r>
          </w:p>
        </w:tc>
        <w:tc>
          <w:tcPr>
            <w:tcW w:w="713" w:type="dxa"/>
            <w:shd w:val="clear" w:color="auto" w:fill="auto"/>
            <w:noWrap/>
          </w:tcPr>
          <w:p w14:paraId="2B9627BB"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8E7FAE">
            <w:pPr>
              <w:keepNext/>
              <w:keepLines/>
              <w:spacing w:after="0"/>
              <w:rPr>
                <w:rFonts w:ascii="Arial" w:hAnsi="Arial"/>
                <w:sz w:val="18"/>
              </w:rPr>
            </w:pPr>
            <w:r w:rsidRPr="008B35A5">
              <w:rPr>
                <w:rFonts w:ascii="Arial" w:hAnsi="Arial"/>
                <w:sz w:val="18"/>
              </w:rPr>
              <w:t>DIFFRSRPP_5</w:t>
            </w:r>
          </w:p>
        </w:tc>
        <w:tc>
          <w:tcPr>
            <w:tcW w:w="3204" w:type="dxa"/>
          </w:tcPr>
          <w:p w14:paraId="0C460301" w14:textId="77777777" w:rsidR="00195F8C" w:rsidRPr="008B35A5" w:rsidRDefault="00195F8C" w:rsidP="008E7FAE">
            <w:pPr>
              <w:keepNext/>
              <w:keepLines/>
              <w:spacing w:after="0"/>
              <w:rPr>
                <w:rFonts w:ascii="Arial" w:hAnsi="Arial"/>
                <w:sz w:val="18"/>
              </w:rPr>
            </w:pPr>
            <w:r w:rsidRPr="008B35A5">
              <w:rPr>
                <w:rFonts w:ascii="Arial" w:hAnsi="Arial"/>
                <w:sz w:val="18"/>
              </w:rPr>
              <w:t>-25</w:t>
            </w:r>
            <w:r w:rsidRPr="008B35A5">
              <w:rPr>
                <w:rFonts w:ascii="Arial" w:hAnsi="Arial" w:hint="eastAsia"/>
                <w:sz w:val="18"/>
              </w:rPr>
              <w:t>≥ΔRSRPP</w:t>
            </w:r>
            <w:r w:rsidRPr="008B35A5">
              <w:rPr>
                <w:rFonts w:ascii="Arial" w:hAnsi="Arial"/>
                <w:sz w:val="18"/>
              </w:rPr>
              <w:t>&gt;-26</w:t>
            </w:r>
          </w:p>
        </w:tc>
        <w:tc>
          <w:tcPr>
            <w:tcW w:w="713" w:type="dxa"/>
            <w:shd w:val="clear" w:color="auto" w:fill="auto"/>
            <w:noWrap/>
          </w:tcPr>
          <w:p w14:paraId="74EDEB24"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8E7FAE">
            <w:pPr>
              <w:keepNext/>
              <w:keepLines/>
              <w:spacing w:after="0"/>
              <w:rPr>
                <w:rFonts w:ascii="Arial" w:hAnsi="Arial"/>
                <w:sz w:val="18"/>
              </w:rPr>
            </w:pPr>
            <w:r w:rsidRPr="008B35A5">
              <w:rPr>
                <w:rFonts w:ascii="Arial" w:hAnsi="Arial"/>
                <w:sz w:val="18"/>
              </w:rPr>
              <w:t>DIFFRSRPP_6</w:t>
            </w:r>
          </w:p>
        </w:tc>
        <w:tc>
          <w:tcPr>
            <w:tcW w:w="3204" w:type="dxa"/>
          </w:tcPr>
          <w:p w14:paraId="1D8DD822" w14:textId="77777777" w:rsidR="00195F8C" w:rsidRPr="008B35A5" w:rsidRDefault="00195F8C" w:rsidP="008E7FAE">
            <w:pPr>
              <w:keepNext/>
              <w:keepLines/>
              <w:spacing w:after="0"/>
              <w:rPr>
                <w:rFonts w:ascii="Arial" w:hAnsi="Arial"/>
                <w:sz w:val="18"/>
              </w:rPr>
            </w:pPr>
            <w:r w:rsidRPr="008B35A5">
              <w:rPr>
                <w:rFonts w:ascii="Arial" w:hAnsi="Arial"/>
                <w:sz w:val="18"/>
              </w:rPr>
              <w:t>-24</w:t>
            </w:r>
            <w:r w:rsidRPr="008B35A5">
              <w:rPr>
                <w:rFonts w:ascii="Arial" w:hAnsi="Arial" w:hint="eastAsia"/>
                <w:sz w:val="18"/>
              </w:rPr>
              <w:t>≥ΔRSRPP</w:t>
            </w:r>
            <w:r w:rsidRPr="008B35A5">
              <w:rPr>
                <w:rFonts w:ascii="Arial" w:hAnsi="Arial"/>
                <w:sz w:val="18"/>
              </w:rPr>
              <w:t>&gt;-25</w:t>
            </w:r>
          </w:p>
        </w:tc>
        <w:tc>
          <w:tcPr>
            <w:tcW w:w="713" w:type="dxa"/>
            <w:shd w:val="clear" w:color="auto" w:fill="auto"/>
            <w:noWrap/>
          </w:tcPr>
          <w:p w14:paraId="65A9531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8E7FAE">
            <w:pPr>
              <w:keepNext/>
              <w:keepLines/>
              <w:spacing w:after="0"/>
              <w:rPr>
                <w:rFonts w:ascii="Arial" w:hAnsi="Arial"/>
                <w:sz w:val="18"/>
              </w:rPr>
            </w:pPr>
            <w:r w:rsidRPr="008B35A5">
              <w:rPr>
                <w:rFonts w:ascii="Arial" w:hAnsi="Arial"/>
                <w:sz w:val="18"/>
              </w:rPr>
              <w:t>DIFFRSRPP_7</w:t>
            </w:r>
          </w:p>
        </w:tc>
        <w:tc>
          <w:tcPr>
            <w:tcW w:w="3204" w:type="dxa"/>
          </w:tcPr>
          <w:p w14:paraId="0805181C" w14:textId="77777777" w:rsidR="00195F8C" w:rsidRPr="008B35A5" w:rsidRDefault="00195F8C" w:rsidP="008E7FAE">
            <w:pPr>
              <w:keepNext/>
              <w:keepLines/>
              <w:spacing w:after="0"/>
              <w:rPr>
                <w:rFonts w:ascii="Arial" w:hAnsi="Arial"/>
                <w:sz w:val="18"/>
              </w:rPr>
            </w:pPr>
            <w:r w:rsidRPr="008B35A5">
              <w:rPr>
                <w:rFonts w:ascii="Arial" w:hAnsi="Arial"/>
                <w:sz w:val="18"/>
              </w:rPr>
              <w:t>-23</w:t>
            </w:r>
            <w:r w:rsidRPr="008B35A5">
              <w:rPr>
                <w:rFonts w:ascii="Arial" w:hAnsi="Arial" w:hint="eastAsia"/>
                <w:sz w:val="18"/>
              </w:rPr>
              <w:t>≥ΔRSRPP</w:t>
            </w:r>
            <w:r w:rsidRPr="008B35A5">
              <w:rPr>
                <w:rFonts w:ascii="Arial" w:hAnsi="Arial"/>
                <w:sz w:val="18"/>
              </w:rPr>
              <w:t>&gt;-24</w:t>
            </w:r>
          </w:p>
        </w:tc>
        <w:tc>
          <w:tcPr>
            <w:tcW w:w="713" w:type="dxa"/>
            <w:shd w:val="clear" w:color="auto" w:fill="auto"/>
            <w:noWrap/>
          </w:tcPr>
          <w:p w14:paraId="467A9A0D"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8E7FAE">
            <w:pPr>
              <w:keepNext/>
              <w:keepLines/>
              <w:spacing w:after="0"/>
              <w:rPr>
                <w:rFonts w:ascii="Arial" w:hAnsi="Arial"/>
                <w:sz w:val="18"/>
              </w:rPr>
            </w:pPr>
            <w:r w:rsidRPr="008B35A5">
              <w:rPr>
                <w:rFonts w:ascii="Arial" w:hAnsi="Arial"/>
                <w:sz w:val="18"/>
              </w:rPr>
              <w:t>DIFFRSRPP_8</w:t>
            </w:r>
          </w:p>
        </w:tc>
        <w:tc>
          <w:tcPr>
            <w:tcW w:w="3204" w:type="dxa"/>
          </w:tcPr>
          <w:p w14:paraId="1B3EF61D" w14:textId="77777777" w:rsidR="00195F8C" w:rsidRPr="008B35A5" w:rsidRDefault="00195F8C" w:rsidP="008E7FAE">
            <w:pPr>
              <w:keepNext/>
              <w:keepLines/>
              <w:spacing w:after="0"/>
              <w:rPr>
                <w:rFonts w:ascii="Arial" w:hAnsi="Arial"/>
                <w:sz w:val="18"/>
              </w:rPr>
            </w:pPr>
            <w:r w:rsidRPr="008B35A5">
              <w:rPr>
                <w:rFonts w:ascii="Arial" w:hAnsi="Arial"/>
                <w:sz w:val="18"/>
              </w:rPr>
              <w:t>-22</w:t>
            </w:r>
            <w:r w:rsidRPr="008B35A5">
              <w:rPr>
                <w:rFonts w:ascii="Arial" w:hAnsi="Arial" w:hint="eastAsia"/>
                <w:sz w:val="18"/>
              </w:rPr>
              <w:t>≥ΔRSRPP</w:t>
            </w:r>
            <w:r w:rsidRPr="008B35A5">
              <w:rPr>
                <w:rFonts w:ascii="Arial" w:hAnsi="Arial"/>
                <w:sz w:val="18"/>
              </w:rPr>
              <w:t>&gt;-23</w:t>
            </w:r>
          </w:p>
        </w:tc>
        <w:tc>
          <w:tcPr>
            <w:tcW w:w="713" w:type="dxa"/>
            <w:shd w:val="clear" w:color="auto" w:fill="auto"/>
            <w:noWrap/>
          </w:tcPr>
          <w:p w14:paraId="59746B82"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8E7FAE">
            <w:pPr>
              <w:keepNext/>
              <w:keepLines/>
              <w:spacing w:after="0"/>
              <w:rPr>
                <w:rFonts w:ascii="Arial" w:hAnsi="Arial"/>
                <w:sz w:val="18"/>
              </w:rPr>
            </w:pPr>
            <w:r w:rsidRPr="008B35A5">
              <w:rPr>
                <w:rFonts w:ascii="Arial" w:hAnsi="Arial"/>
                <w:sz w:val="18"/>
              </w:rPr>
              <w:t>DIFFRSRPP_9</w:t>
            </w:r>
          </w:p>
        </w:tc>
        <w:tc>
          <w:tcPr>
            <w:tcW w:w="3204" w:type="dxa"/>
          </w:tcPr>
          <w:p w14:paraId="4EB4E9B7" w14:textId="77777777" w:rsidR="00195F8C" w:rsidRPr="008B35A5" w:rsidRDefault="00195F8C" w:rsidP="008E7FAE">
            <w:pPr>
              <w:keepNext/>
              <w:keepLines/>
              <w:spacing w:after="0"/>
              <w:rPr>
                <w:rFonts w:ascii="Arial" w:hAnsi="Arial"/>
                <w:sz w:val="18"/>
              </w:rPr>
            </w:pPr>
            <w:r w:rsidRPr="008B35A5">
              <w:rPr>
                <w:rFonts w:ascii="Arial" w:hAnsi="Arial"/>
                <w:sz w:val="18"/>
              </w:rPr>
              <w:t>-21</w:t>
            </w:r>
            <w:r w:rsidRPr="008B35A5">
              <w:rPr>
                <w:rFonts w:ascii="Arial" w:hAnsi="Arial" w:hint="eastAsia"/>
                <w:sz w:val="18"/>
              </w:rPr>
              <w:t>≥ΔRSRPP</w:t>
            </w:r>
            <w:r w:rsidRPr="008B35A5">
              <w:rPr>
                <w:rFonts w:ascii="Arial" w:hAnsi="Arial"/>
                <w:sz w:val="18"/>
              </w:rPr>
              <w:t>&gt;-22</w:t>
            </w:r>
          </w:p>
        </w:tc>
        <w:tc>
          <w:tcPr>
            <w:tcW w:w="713" w:type="dxa"/>
            <w:shd w:val="clear" w:color="auto" w:fill="auto"/>
            <w:noWrap/>
          </w:tcPr>
          <w:p w14:paraId="0D76E388"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8E7FAE">
            <w:pPr>
              <w:keepNext/>
              <w:keepLines/>
              <w:spacing w:after="0"/>
              <w:rPr>
                <w:rFonts w:ascii="Arial" w:hAnsi="Arial"/>
                <w:sz w:val="18"/>
              </w:rPr>
            </w:pPr>
            <w:r w:rsidRPr="008B35A5">
              <w:rPr>
                <w:rFonts w:ascii="Arial" w:hAnsi="Arial"/>
                <w:sz w:val="18"/>
              </w:rPr>
              <w:t>DIFFRSRPP_10</w:t>
            </w:r>
          </w:p>
        </w:tc>
        <w:tc>
          <w:tcPr>
            <w:tcW w:w="3204" w:type="dxa"/>
          </w:tcPr>
          <w:p w14:paraId="76ED4F1C" w14:textId="77777777" w:rsidR="00195F8C" w:rsidRPr="008B35A5" w:rsidRDefault="00195F8C" w:rsidP="008E7FAE">
            <w:pPr>
              <w:keepNext/>
              <w:keepLines/>
              <w:spacing w:after="0"/>
              <w:rPr>
                <w:rFonts w:ascii="Arial" w:hAnsi="Arial"/>
                <w:sz w:val="18"/>
              </w:rPr>
            </w:pPr>
            <w:r w:rsidRPr="008B35A5">
              <w:rPr>
                <w:rFonts w:ascii="Arial" w:hAnsi="Arial"/>
                <w:sz w:val="18"/>
              </w:rPr>
              <w:t>-20</w:t>
            </w:r>
            <w:r w:rsidRPr="008B35A5">
              <w:rPr>
                <w:rFonts w:ascii="Arial" w:hAnsi="Arial" w:hint="eastAsia"/>
                <w:sz w:val="18"/>
              </w:rPr>
              <w:t>≥ΔRSRPP</w:t>
            </w:r>
            <w:r w:rsidRPr="008B35A5">
              <w:rPr>
                <w:rFonts w:ascii="Arial" w:hAnsi="Arial"/>
                <w:sz w:val="18"/>
              </w:rPr>
              <w:t>&gt;-21</w:t>
            </w:r>
          </w:p>
        </w:tc>
        <w:tc>
          <w:tcPr>
            <w:tcW w:w="713" w:type="dxa"/>
            <w:shd w:val="clear" w:color="auto" w:fill="auto"/>
            <w:noWrap/>
          </w:tcPr>
          <w:p w14:paraId="0900EC45"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8E7FAE">
            <w:pPr>
              <w:keepNext/>
              <w:keepLines/>
              <w:spacing w:after="0"/>
              <w:rPr>
                <w:rFonts w:ascii="Arial" w:hAnsi="Arial"/>
                <w:sz w:val="18"/>
              </w:rPr>
            </w:pPr>
            <w:r w:rsidRPr="008B35A5">
              <w:rPr>
                <w:rFonts w:ascii="Arial" w:hAnsi="Arial"/>
                <w:sz w:val="18"/>
              </w:rPr>
              <w:t>DIFFRSRPP_11</w:t>
            </w:r>
          </w:p>
        </w:tc>
        <w:tc>
          <w:tcPr>
            <w:tcW w:w="3204" w:type="dxa"/>
          </w:tcPr>
          <w:p w14:paraId="6237F305" w14:textId="77777777" w:rsidR="00195F8C" w:rsidRPr="008B35A5" w:rsidRDefault="00195F8C" w:rsidP="008E7FAE">
            <w:pPr>
              <w:keepNext/>
              <w:keepLines/>
              <w:spacing w:after="0"/>
              <w:rPr>
                <w:rFonts w:ascii="Arial" w:hAnsi="Arial"/>
                <w:sz w:val="18"/>
              </w:rPr>
            </w:pPr>
            <w:r w:rsidRPr="008B35A5">
              <w:rPr>
                <w:rFonts w:ascii="Arial" w:hAnsi="Arial"/>
                <w:sz w:val="18"/>
              </w:rPr>
              <w:t>-19</w:t>
            </w:r>
            <w:r w:rsidRPr="008B35A5">
              <w:rPr>
                <w:rFonts w:ascii="Arial" w:hAnsi="Arial" w:hint="eastAsia"/>
                <w:sz w:val="18"/>
              </w:rPr>
              <w:t>≥ΔRSRPP</w:t>
            </w:r>
            <w:r w:rsidRPr="008B35A5">
              <w:rPr>
                <w:rFonts w:ascii="Arial" w:hAnsi="Arial"/>
                <w:sz w:val="18"/>
              </w:rPr>
              <w:t>&gt;-20</w:t>
            </w:r>
          </w:p>
        </w:tc>
        <w:tc>
          <w:tcPr>
            <w:tcW w:w="713" w:type="dxa"/>
            <w:shd w:val="clear" w:color="auto" w:fill="auto"/>
            <w:noWrap/>
          </w:tcPr>
          <w:p w14:paraId="1772E83A"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8E7FAE">
            <w:pPr>
              <w:keepNext/>
              <w:keepLines/>
              <w:spacing w:after="0"/>
              <w:rPr>
                <w:rFonts w:ascii="Arial" w:hAnsi="Arial"/>
                <w:sz w:val="18"/>
              </w:rPr>
            </w:pPr>
            <w:r w:rsidRPr="008B35A5">
              <w:rPr>
                <w:rFonts w:ascii="Arial" w:hAnsi="Arial"/>
                <w:sz w:val="18"/>
              </w:rPr>
              <w:t>DIFFRSRPP_12</w:t>
            </w:r>
          </w:p>
        </w:tc>
        <w:tc>
          <w:tcPr>
            <w:tcW w:w="3204" w:type="dxa"/>
          </w:tcPr>
          <w:p w14:paraId="6282835C" w14:textId="77777777" w:rsidR="00195F8C" w:rsidRPr="008B35A5" w:rsidRDefault="00195F8C" w:rsidP="008E7FAE">
            <w:pPr>
              <w:keepNext/>
              <w:keepLines/>
              <w:spacing w:after="0"/>
              <w:rPr>
                <w:rFonts w:ascii="Arial" w:hAnsi="Arial"/>
                <w:sz w:val="18"/>
              </w:rPr>
            </w:pPr>
            <w:r w:rsidRPr="008B35A5">
              <w:rPr>
                <w:rFonts w:ascii="Arial" w:hAnsi="Arial"/>
                <w:sz w:val="18"/>
              </w:rPr>
              <w:t>-18</w:t>
            </w:r>
            <w:r w:rsidRPr="008B35A5">
              <w:rPr>
                <w:rFonts w:ascii="Arial" w:hAnsi="Arial" w:hint="eastAsia"/>
                <w:sz w:val="18"/>
              </w:rPr>
              <w:t>≥ΔRSRPP</w:t>
            </w:r>
            <w:r w:rsidRPr="008B35A5">
              <w:rPr>
                <w:rFonts w:ascii="Arial" w:hAnsi="Arial"/>
                <w:sz w:val="18"/>
              </w:rPr>
              <w:t>&gt;-19</w:t>
            </w:r>
          </w:p>
        </w:tc>
        <w:tc>
          <w:tcPr>
            <w:tcW w:w="713" w:type="dxa"/>
            <w:shd w:val="clear" w:color="auto" w:fill="auto"/>
            <w:noWrap/>
          </w:tcPr>
          <w:p w14:paraId="43F64833"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8E7FAE">
            <w:pPr>
              <w:keepNext/>
              <w:keepLines/>
              <w:spacing w:after="0"/>
              <w:rPr>
                <w:rFonts w:ascii="Arial" w:hAnsi="Arial"/>
                <w:sz w:val="18"/>
              </w:rPr>
            </w:pPr>
            <w:r w:rsidRPr="008B35A5">
              <w:rPr>
                <w:rFonts w:ascii="Arial" w:hAnsi="Arial"/>
                <w:sz w:val="18"/>
              </w:rPr>
              <w:t>DIFFRSRPP_13</w:t>
            </w:r>
          </w:p>
        </w:tc>
        <w:tc>
          <w:tcPr>
            <w:tcW w:w="3204" w:type="dxa"/>
          </w:tcPr>
          <w:p w14:paraId="162BFCA0" w14:textId="77777777" w:rsidR="00195F8C" w:rsidRPr="008B35A5" w:rsidRDefault="00195F8C" w:rsidP="008E7FAE">
            <w:pPr>
              <w:keepNext/>
              <w:keepLines/>
              <w:spacing w:after="0"/>
              <w:rPr>
                <w:rFonts w:ascii="Arial" w:hAnsi="Arial"/>
                <w:sz w:val="18"/>
              </w:rPr>
            </w:pPr>
            <w:r w:rsidRPr="008B35A5">
              <w:rPr>
                <w:rFonts w:ascii="Arial" w:hAnsi="Arial"/>
                <w:sz w:val="18"/>
              </w:rPr>
              <w:t>-17</w:t>
            </w:r>
            <w:r w:rsidRPr="008B35A5">
              <w:rPr>
                <w:rFonts w:ascii="Arial" w:hAnsi="Arial" w:hint="eastAsia"/>
                <w:sz w:val="18"/>
              </w:rPr>
              <w:t>≥ΔRSRPP</w:t>
            </w:r>
            <w:r w:rsidRPr="008B35A5">
              <w:rPr>
                <w:rFonts w:ascii="Arial" w:hAnsi="Arial"/>
                <w:sz w:val="18"/>
              </w:rPr>
              <w:t>&gt;-18</w:t>
            </w:r>
          </w:p>
        </w:tc>
        <w:tc>
          <w:tcPr>
            <w:tcW w:w="713" w:type="dxa"/>
            <w:shd w:val="clear" w:color="auto" w:fill="auto"/>
            <w:noWrap/>
          </w:tcPr>
          <w:p w14:paraId="30874F08"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8E7FAE">
            <w:pPr>
              <w:keepNext/>
              <w:keepLines/>
              <w:spacing w:after="0"/>
              <w:rPr>
                <w:rFonts w:ascii="Arial" w:hAnsi="Arial"/>
                <w:sz w:val="18"/>
              </w:rPr>
            </w:pPr>
            <w:r w:rsidRPr="008B35A5">
              <w:rPr>
                <w:rFonts w:ascii="Arial" w:hAnsi="Arial"/>
                <w:sz w:val="18"/>
              </w:rPr>
              <w:t>DIFFRSRPP_14</w:t>
            </w:r>
          </w:p>
        </w:tc>
        <w:tc>
          <w:tcPr>
            <w:tcW w:w="3204" w:type="dxa"/>
          </w:tcPr>
          <w:p w14:paraId="4F014599" w14:textId="77777777" w:rsidR="00195F8C" w:rsidRPr="008B35A5" w:rsidRDefault="00195F8C" w:rsidP="008E7FAE">
            <w:pPr>
              <w:keepNext/>
              <w:keepLines/>
              <w:spacing w:after="0"/>
              <w:rPr>
                <w:rFonts w:ascii="Arial" w:hAnsi="Arial"/>
                <w:sz w:val="18"/>
              </w:rPr>
            </w:pPr>
            <w:r w:rsidRPr="008B35A5">
              <w:rPr>
                <w:rFonts w:ascii="Arial" w:hAnsi="Arial"/>
                <w:sz w:val="18"/>
              </w:rPr>
              <w:t>-16</w:t>
            </w:r>
            <w:r w:rsidRPr="008B35A5">
              <w:rPr>
                <w:rFonts w:ascii="Arial" w:hAnsi="Arial" w:hint="eastAsia"/>
                <w:sz w:val="18"/>
              </w:rPr>
              <w:t>≥ΔRSRPP</w:t>
            </w:r>
            <w:r w:rsidRPr="008B35A5">
              <w:rPr>
                <w:rFonts w:ascii="Arial" w:hAnsi="Arial"/>
                <w:sz w:val="18"/>
              </w:rPr>
              <w:t>&gt;-17</w:t>
            </w:r>
          </w:p>
        </w:tc>
        <w:tc>
          <w:tcPr>
            <w:tcW w:w="713" w:type="dxa"/>
            <w:shd w:val="clear" w:color="auto" w:fill="auto"/>
            <w:noWrap/>
          </w:tcPr>
          <w:p w14:paraId="7ED7E71A"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8E7FAE">
            <w:pPr>
              <w:keepNext/>
              <w:keepLines/>
              <w:spacing w:after="0"/>
              <w:rPr>
                <w:rFonts w:ascii="Arial" w:hAnsi="Arial"/>
                <w:sz w:val="18"/>
              </w:rPr>
            </w:pPr>
            <w:r w:rsidRPr="008B35A5">
              <w:rPr>
                <w:rFonts w:ascii="Arial" w:hAnsi="Arial"/>
                <w:sz w:val="18"/>
              </w:rPr>
              <w:t>…</w:t>
            </w:r>
          </w:p>
        </w:tc>
        <w:tc>
          <w:tcPr>
            <w:tcW w:w="3204" w:type="dxa"/>
          </w:tcPr>
          <w:p w14:paraId="68EFFD31" w14:textId="77777777" w:rsidR="00195F8C" w:rsidRPr="008B35A5" w:rsidRDefault="00195F8C" w:rsidP="008E7FAE">
            <w:pPr>
              <w:keepNext/>
              <w:keepLines/>
              <w:spacing w:after="0"/>
              <w:rPr>
                <w:rFonts w:ascii="Arial" w:hAnsi="Arial"/>
                <w:sz w:val="18"/>
              </w:rPr>
            </w:pPr>
            <w:r w:rsidRPr="008B35A5">
              <w:rPr>
                <w:rFonts w:ascii="Arial" w:hAnsi="Arial"/>
                <w:sz w:val="18"/>
              </w:rPr>
              <w:t>…</w:t>
            </w:r>
          </w:p>
        </w:tc>
        <w:tc>
          <w:tcPr>
            <w:tcW w:w="713" w:type="dxa"/>
            <w:shd w:val="clear" w:color="auto" w:fill="auto"/>
            <w:noWrap/>
          </w:tcPr>
          <w:p w14:paraId="59D12AF9" w14:textId="77777777" w:rsidR="00195F8C" w:rsidRPr="008B35A5" w:rsidRDefault="00195F8C" w:rsidP="008E7FAE">
            <w:pPr>
              <w:keepNext/>
              <w:keepLines/>
              <w:spacing w:after="0"/>
              <w:rPr>
                <w:rFonts w:ascii="Arial" w:hAnsi="Arial"/>
                <w:sz w:val="18"/>
              </w:rPr>
            </w:pPr>
            <w:r w:rsidRPr="008B35A5">
              <w:rPr>
                <w:rFonts w:ascii="Arial" w:hAnsi="Arial"/>
                <w:sz w:val="18"/>
              </w:rPr>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8E7FAE">
            <w:pPr>
              <w:keepNext/>
              <w:keepLines/>
              <w:spacing w:after="0"/>
              <w:rPr>
                <w:rFonts w:ascii="Arial" w:hAnsi="Arial"/>
                <w:sz w:val="18"/>
              </w:rPr>
            </w:pPr>
            <w:r w:rsidRPr="008B35A5">
              <w:rPr>
                <w:rFonts w:ascii="Arial" w:hAnsi="Arial"/>
                <w:sz w:val="18"/>
              </w:rPr>
              <w:t>DIFFRSRPP_25</w:t>
            </w:r>
          </w:p>
        </w:tc>
        <w:tc>
          <w:tcPr>
            <w:tcW w:w="3204" w:type="dxa"/>
          </w:tcPr>
          <w:p w14:paraId="683B2D01" w14:textId="77777777" w:rsidR="00195F8C" w:rsidRPr="008B35A5" w:rsidRDefault="00195F8C" w:rsidP="008E7FAE">
            <w:pPr>
              <w:keepNext/>
              <w:keepLines/>
              <w:spacing w:after="0"/>
              <w:rPr>
                <w:rFonts w:ascii="Arial" w:hAnsi="Arial"/>
                <w:sz w:val="18"/>
              </w:rPr>
            </w:pPr>
            <w:r w:rsidRPr="008B35A5">
              <w:rPr>
                <w:rFonts w:ascii="Arial" w:hAnsi="Arial"/>
                <w:sz w:val="18"/>
              </w:rPr>
              <w:t>-5</w:t>
            </w:r>
            <w:r w:rsidRPr="008B35A5">
              <w:rPr>
                <w:rFonts w:ascii="Arial" w:hAnsi="Arial" w:hint="eastAsia"/>
                <w:sz w:val="18"/>
              </w:rPr>
              <w:t>≥ΔRSRPP</w:t>
            </w:r>
            <w:r w:rsidRPr="008B35A5">
              <w:rPr>
                <w:rFonts w:ascii="Arial" w:hAnsi="Arial"/>
                <w:sz w:val="18"/>
              </w:rPr>
              <w:t>&gt;-6</w:t>
            </w:r>
          </w:p>
        </w:tc>
        <w:tc>
          <w:tcPr>
            <w:tcW w:w="713" w:type="dxa"/>
            <w:shd w:val="clear" w:color="auto" w:fill="auto"/>
            <w:noWrap/>
          </w:tcPr>
          <w:p w14:paraId="413A7108"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8E7FAE">
            <w:pPr>
              <w:keepNext/>
              <w:keepLines/>
              <w:spacing w:after="0"/>
              <w:rPr>
                <w:rFonts w:ascii="Arial" w:hAnsi="Arial"/>
                <w:sz w:val="18"/>
              </w:rPr>
            </w:pPr>
            <w:r w:rsidRPr="008B35A5">
              <w:rPr>
                <w:rFonts w:ascii="Arial" w:hAnsi="Arial"/>
                <w:sz w:val="18"/>
              </w:rPr>
              <w:t>DIFFRSRPP_26</w:t>
            </w:r>
          </w:p>
        </w:tc>
        <w:tc>
          <w:tcPr>
            <w:tcW w:w="3204" w:type="dxa"/>
          </w:tcPr>
          <w:p w14:paraId="40A93A2C" w14:textId="77777777" w:rsidR="00195F8C" w:rsidRPr="008B35A5" w:rsidRDefault="00195F8C" w:rsidP="008E7FAE">
            <w:pPr>
              <w:keepNext/>
              <w:keepLines/>
              <w:spacing w:after="0"/>
              <w:rPr>
                <w:rFonts w:ascii="Arial" w:hAnsi="Arial"/>
                <w:sz w:val="18"/>
              </w:rPr>
            </w:pPr>
            <w:r w:rsidRPr="008B35A5">
              <w:rPr>
                <w:rFonts w:ascii="Arial" w:hAnsi="Arial"/>
                <w:sz w:val="18"/>
              </w:rPr>
              <w:t>-4</w:t>
            </w:r>
            <w:r w:rsidRPr="008B35A5">
              <w:rPr>
                <w:rFonts w:ascii="Arial" w:hAnsi="Arial" w:hint="eastAsia"/>
                <w:sz w:val="18"/>
              </w:rPr>
              <w:t>≥ΔRSRPP</w:t>
            </w:r>
            <w:r w:rsidRPr="008B35A5">
              <w:rPr>
                <w:rFonts w:ascii="Arial" w:hAnsi="Arial"/>
                <w:sz w:val="18"/>
              </w:rPr>
              <w:t>&gt;-5</w:t>
            </w:r>
          </w:p>
        </w:tc>
        <w:tc>
          <w:tcPr>
            <w:tcW w:w="713" w:type="dxa"/>
            <w:shd w:val="clear" w:color="auto" w:fill="auto"/>
            <w:noWrap/>
          </w:tcPr>
          <w:p w14:paraId="3729755D"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8E7FAE">
            <w:pPr>
              <w:keepNext/>
              <w:keepLines/>
              <w:spacing w:after="0"/>
              <w:rPr>
                <w:rFonts w:ascii="Arial" w:hAnsi="Arial"/>
                <w:sz w:val="18"/>
              </w:rPr>
            </w:pPr>
            <w:r w:rsidRPr="008B35A5">
              <w:rPr>
                <w:rFonts w:ascii="Arial" w:hAnsi="Arial"/>
                <w:sz w:val="18"/>
              </w:rPr>
              <w:t>DIFFRSRPP_27</w:t>
            </w:r>
          </w:p>
        </w:tc>
        <w:tc>
          <w:tcPr>
            <w:tcW w:w="3204" w:type="dxa"/>
          </w:tcPr>
          <w:p w14:paraId="675A2F96" w14:textId="77777777" w:rsidR="00195F8C" w:rsidRPr="008B35A5" w:rsidRDefault="00195F8C" w:rsidP="008E7FAE">
            <w:pPr>
              <w:keepNext/>
              <w:keepLines/>
              <w:spacing w:after="0"/>
              <w:rPr>
                <w:rFonts w:ascii="Arial" w:hAnsi="Arial"/>
                <w:sz w:val="18"/>
              </w:rPr>
            </w:pPr>
            <w:r w:rsidRPr="008B35A5">
              <w:rPr>
                <w:rFonts w:ascii="Arial" w:hAnsi="Arial"/>
                <w:sz w:val="18"/>
              </w:rPr>
              <w:t>-3</w:t>
            </w:r>
            <w:r w:rsidRPr="008B35A5">
              <w:rPr>
                <w:rFonts w:ascii="Arial" w:hAnsi="Arial" w:hint="eastAsia"/>
                <w:sz w:val="18"/>
              </w:rPr>
              <w:t>≥ΔRSRPP</w:t>
            </w:r>
            <w:r w:rsidRPr="008B35A5">
              <w:rPr>
                <w:rFonts w:ascii="Arial" w:hAnsi="Arial"/>
                <w:sz w:val="18"/>
              </w:rPr>
              <w:t>&gt;-4</w:t>
            </w:r>
          </w:p>
        </w:tc>
        <w:tc>
          <w:tcPr>
            <w:tcW w:w="713" w:type="dxa"/>
            <w:shd w:val="clear" w:color="auto" w:fill="auto"/>
            <w:noWrap/>
          </w:tcPr>
          <w:p w14:paraId="09E074BF"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8E7FAE">
            <w:pPr>
              <w:keepNext/>
              <w:keepLines/>
              <w:spacing w:after="0"/>
              <w:rPr>
                <w:rFonts w:ascii="Arial" w:hAnsi="Arial"/>
                <w:sz w:val="18"/>
              </w:rPr>
            </w:pPr>
            <w:r w:rsidRPr="008B35A5">
              <w:rPr>
                <w:rFonts w:ascii="Arial" w:hAnsi="Arial"/>
                <w:sz w:val="18"/>
              </w:rPr>
              <w:t>DIFFRSRPP_28</w:t>
            </w:r>
          </w:p>
        </w:tc>
        <w:tc>
          <w:tcPr>
            <w:tcW w:w="3204" w:type="dxa"/>
          </w:tcPr>
          <w:p w14:paraId="4DB4BC8F" w14:textId="77777777" w:rsidR="00195F8C" w:rsidRPr="008B35A5" w:rsidRDefault="00195F8C" w:rsidP="008E7FAE">
            <w:pPr>
              <w:keepNext/>
              <w:keepLines/>
              <w:spacing w:after="0"/>
              <w:rPr>
                <w:rFonts w:ascii="Arial" w:hAnsi="Arial"/>
                <w:sz w:val="18"/>
              </w:rPr>
            </w:pPr>
            <w:r w:rsidRPr="008B35A5">
              <w:rPr>
                <w:rFonts w:ascii="Arial" w:hAnsi="Arial"/>
                <w:sz w:val="18"/>
              </w:rPr>
              <w:t>-2</w:t>
            </w:r>
            <w:r w:rsidRPr="008B35A5">
              <w:rPr>
                <w:rFonts w:ascii="Arial" w:hAnsi="Arial" w:hint="eastAsia"/>
                <w:sz w:val="18"/>
              </w:rPr>
              <w:t>≥ΔRSRPP</w:t>
            </w:r>
            <w:r w:rsidRPr="008B35A5">
              <w:rPr>
                <w:rFonts w:ascii="Arial" w:hAnsi="Arial"/>
                <w:sz w:val="18"/>
              </w:rPr>
              <w:t>&gt;-3</w:t>
            </w:r>
          </w:p>
        </w:tc>
        <w:tc>
          <w:tcPr>
            <w:tcW w:w="713" w:type="dxa"/>
            <w:shd w:val="clear" w:color="auto" w:fill="auto"/>
            <w:noWrap/>
          </w:tcPr>
          <w:p w14:paraId="29B28C26"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8E7FAE">
            <w:pPr>
              <w:keepNext/>
              <w:keepLines/>
              <w:spacing w:after="0"/>
              <w:rPr>
                <w:rFonts w:ascii="Arial" w:hAnsi="Arial"/>
                <w:sz w:val="18"/>
              </w:rPr>
            </w:pPr>
            <w:r w:rsidRPr="008B35A5">
              <w:rPr>
                <w:rFonts w:ascii="Arial" w:hAnsi="Arial"/>
                <w:sz w:val="18"/>
              </w:rPr>
              <w:t>DIFFRSRPP_29</w:t>
            </w:r>
          </w:p>
        </w:tc>
        <w:tc>
          <w:tcPr>
            <w:tcW w:w="3204" w:type="dxa"/>
          </w:tcPr>
          <w:p w14:paraId="2135F9DE" w14:textId="77777777" w:rsidR="00195F8C" w:rsidRPr="008B35A5" w:rsidRDefault="00195F8C" w:rsidP="008E7FAE">
            <w:pPr>
              <w:keepNext/>
              <w:keepLines/>
              <w:spacing w:after="0"/>
              <w:rPr>
                <w:rFonts w:ascii="Arial" w:hAnsi="Arial"/>
                <w:sz w:val="18"/>
              </w:rPr>
            </w:pPr>
            <w:r w:rsidRPr="008B35A5">
              <w:rPr>
                <w:rFonts w:ascii="Arial" w:hAnsi="Arial"/>
                <w:sz w:val="18"/>
              </w:rPr>
              <w:t>-1</w:t>
            </w:r>
            <w:r w:rsidRPr="008B35A5">
              <w:rPr>
                <w:rFonts w:ascii="Arial" w:hAnsi="Arial" w:hint="eastAsia"/>
                <w:sz w:val="18"/>
              </w:rPr>
              <w:t>≥ΔRSRPP</w:t>
            </w:r>
            <w:r w:rsidRPr="008B35A5">
              <w:rPr>
                <w:rFonts w:ascii="Arial" w:hAnsi="Arial"/>
                <w:sz w:val="18"/>
              </w:rPr>
              <w:t>&gt;-2</w:t>
            </w:r>
          </w:p>
        </w:tc>
        <w:tc>
          <w:tcPr>
            <w:tcW w:w="713" w:type="dxa"/>
            <w:shd w:val="clear" w:color="auto" w:fill="auto"/>
            <w:noWrap/>
          </w:tcPr>
          <w:p w14:paraId="2EBF6CFA"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8E7FAE">
            <w:pPr>
              <w:keepNext/>
              <w:keepLines/>
              <w:spacing w:after="0"/>
              <w:rPr>
                <w:rFonts w:ascii="Arial" w:hAnsi="Arial"/>
                <w:sz w:val="18"/>
              </w:rPr>
            </w:pPr>
            <w:r w:rsidRPr="008B35A5">
              <w:rPr>
                <w:rFonts w:ascii="Arial" w:hAnsi="Arial"/>
                <w:sz w:val="18"/>
              </w:rPr>
              <w:t>DIFFRSRPP_30</w:t>
            </w:r>
          </w:p>
        </w:tc>
        <w:tc>
          <w:tcPr>
            <w:tcW w:w="3204" w:type="dxa"/>
          </w:tcPr>
          <w:p w14:paraId="37F2BCD2" w14:textId="77777777" w:rsidR="00195F8C" w:rsidRPr="008B35A5" w:rsidRDefault="00195F8C" w:rsidP="008E7FAE">
            <w:pPr>
              <w:keepNext/>
              <w:keepLines/>
              <w:spacing w:after="0"/>
              <w:rPr>
                <w:rFonts w:ascii="Arial" w:hAnsi="Arial"/>
                <w:sz w:val="18"/>
              </w:rPr>
            </w:pPr>
            <w:r w:rsidRPr="008B35A5">
              <w:rPr>
                <w:rFonts w:ascii="Arial" w:hAnsi="Arial"/>
                <w:sz w:val="18"/>
              </w:rPr>
              <w:t>0</w:t>
            </w:r>
            <w:r w:rsidRPr="008B35A5">
              <w:rPr>
                <w:rFonts w:ascii="Arial" w:hAnsi="Arial" w:hint="eastAsia"/>
                <w:sz w:val="18"/>
              </w:rPr>
              <w:t>≥ΔRSRPP</w:t>
            </w:r>
            <w:r w:rsidRPr="008B35A5">
              <w:rPr>
                <w:rFonts w:ascii="Arial" w:hAnsi="Arial"/>
                <w:sz w:val="18"/>
              </w:rPr>
              <w:t>&gt;-1</w:t>
            </w:r>
          </w:p>
        </w:tc>
        <w:tc>
          <w:tcPr>
            <w:tcW w:w="713" w:type="dxa"/>
            <w:shd w:val="clear" w:color="auto" w:fill="auto"/>
            <w:noWrap/>
          </w:tcPr>
          <w:p w14:paraId="7642A295"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31</w:t>
            </w:r>
          </w:p>
        </w:tc>
        <w:tc>
          <w:tcPr>
            <w:tcW w:w="3204" w:type="dxa"/>
          </w:tcPr>
          <w:p w14:paraId="4D96F354" w14:textId="77777777" w:rsidR="00195F8C" w:rsidRPr="008B35A5" w:rsidRDefault="00195F8C" w:rsidP="008E7FAE">
            <w:pPr>
              <w:keepNext/>
              <w:keepLines/>
              <w:spacing w:after="0"/>
              <w:rPr>
                <w:rFonts w:ascii="Arial" w:hAnsi="Arial"/>
                <w:sz w:val="18"/>
              </w:rPr>
            </w:pPr>
            <w:r w:rsidRPr="008B35A5">
              <w:rPr>
                <w:rFonts w:ascii="Arial" w:hAnsi="Arial" w:hint="eastAsia"/>
                <w:sz w:val="18"/>
              </w:rPr>
              <w:t>1≥ΔRSRPP</w:t>
            </w:r>
            <w:r w:rsidRPr="008B35A5">
              <w:rPr>
                <w:rFonts w:ascii="Arial" w:hAnsi="Arial"/>
                <w:sz w:val="18"/>
              </w:rPr>
              <w:t>&gt;</w:t>
            </w:r>
            <w:r w:rsidRPr="008B35A5">
              <w:rPr>
                <w:rFonts w:ascii="Arial" w:hAnsi="Arial" w:hint="eastAsia"/>
                <w:sz w:val="18"/>
              </w:rPr>
              <w:t>0</w:t>
            </w:r>
          </w:p>
        </w:tc>
        <w:tc>
          <w:tcPr>
            <w:tcW w:w="713" w:type="dxa"/>
            <w:shd w:val="clear" w:color="auto" w:fill="auto"/>
            <w:noWrap/>
          </w:tcPr>
          <w:p w14:paraId="3301C511"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32</w:t>
            </w:r>
          </w:p>
        </w:tc>
        <w:tc>
          <w:tcPr>
            <w:tcW w:w="3204" w:type="dxa"/>
          </w:tcPr>
          <w:p w14:paraId="6C033D7B" w14:textId="77777777" w:rsidR="00195F8C" w:rsidRPr="008B35A5" w:rsidRDefault="00195F8C" w:rsidP="008E7FAE">
            <w:pPr>
              <w:keepNext/>
              <w:keepLines/>
              <w:spacing w:after="0"/>
              <w:rPr>
                <w:rFonts w:ascii="Arial" w:hAnsi="Arial"/>
                <w:sz w:val="18"/>
              </w:rPr>
            </w:pPr>
            <w:r w:rsidRPr="008B35A5">
              <w:rPr>
                <w:rFonts w:ascii="Arial" w:hAnsi="Arial" w:hint="eastAsia"/>
                <w:sz w:val="18"/>
              </w:rPr>
              <w:t>2≥ΔRSRPP</w:t>
            </w:r>
            <w:r w:rsidRPr="008B35A5">
              <w:rPr>
                <w:rFonts w:ascii="Arial" w:hAnsi="Arial"/>
                <w:sz w:val="18"/>
              </w:rPr>
              <w:t>&gt;</w:t>
            </w:r>
            <w:r w:rsidRPr="008B35A5">
              <w:rPr>
                <w:rFonts w:ascii="Arial" w:hAnsi="Arial" w:hint="eastAsia"/>
                <w:sz w:val="18"/>
              </w:rPr>
              <w:t>1</w:t>
            </w:r>
          </w:p>
        </w:tc>
        <w:tc>
          <w:tcPr>
            <w:tcW w:w="713" w:type="dxa"/>
            <w:shd w:val="clear" w:color="auto" w:fill="auto"/>
            <w:noWrap/>
          </w:tcPr>
          <w:p w14:paraId="535A9184"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33</w:t>
            </w:r>
          </w:p>
        </w:tc>
        <w:tc>
          <w:tcPr>
            <w:tcW w:w="3204" w:type="dxa"/>
          </w:tcPr>
          <w:p w14:paraId="55EABD94" w14:textId="77777777" w:rsidR="00195F8C" w:rsidRPr="008B35A5" w:rsidRDefault="00195F8C" w:rsidP="008E7FAE">
            <w:pPr>
              <w:keepNext/>
              <w:keepLines/>
              <w:spacing w:after="0"/>
              <w:rPr>
                <w:rFonts w:ascii="Arial" w:hAnsi="Arial"/>
                <w:sz w:val="18"/>
              </w:rPr>
            </w:pPr>
            <w:r w:rsidRPr="008B35A5">
              <w:rPr>
                <w:rFonts w:ascii="Arial" w:hAnsi="Arial" w:hint="eastAsia"/>
                <w:sz w:val="18"/>
              </w:rPr>
              <w:t>3≥ΔRSRPP</w:t>
            </w:r>
            <w:r w:rsidRPr="008B35A5">
              <w:rPr>
                <w:rFonts w:ascii="Arial" w:hAnsi="Arial"/>
                <w:sz w:val="18"/>
              </w:rPr>
              <w:t>&gt;</w:t>
            </w:r>
            <w:r w:rsidRPr="008B35A5">
              <w:rPr>
                <w:rFonts w:ascii="Arial" w:hAnsi="Arial" w:hint="eastAsia"/>
                <w:sz w:val="18"/>
              </w:rPr>
              <w:t>2</w:t>
            </w:r>
          </w:p>
        </w:tc>
        <w:tc>
          <w:tcPr>
            <w:tcW w:w="713" w:type="dxa"/>
            <w:shd w:val="clear" w:color="auto" w:fill="auto"/>
            <w:noWrap/>
          </w:tcPr>
          <w:p w14:paraId="2977C211"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34</w:t>
            </w:r>
          </w:p>
        </w:tc>
        <w:tc>
          <w:tcPr>
            <w:tcW w:w="3204" w:type="dxa"/>
          </w:tcPr>
          <w:p w14:paraId="7BB2C605" w14:textId="77777777" w:rsidR="00195F8C" w:rsidRPr="008B35A5" w:rsidRDefault="00195F8C" w:rsidP="008E7FAE">
            <w:pPr>
              <w:keepNext/>
              <w:keepLines/>
              <w:spacing w:after="0"/>
              <w:rPr>
                <w:rFonts w:ascii="Arial" w:hAnsi="Arial"/>
                <w:sz w:val="18"/>
              </w:rPr>
            </w:pPr>
            <w:r w:rsidRPr="008B35A5">
              <w:rPr>
                <w:rFonts w:ascii="Arial" w:hAnsi="Arial" w:hint="eastAsia"/>
                <w:sz w:val="18"/>
              </w:rPr>
              <w:t>4≥ΔRSRPP</w:t>
            </w:r>
            <w:r w:rsidRPr="008B35A5">
              <w:rPr>
                <w:rFonts w:ascii="Arial" w:hAnsi="Arial"/>
                <w:sz w:val="18"/>
              </w:rPr>
              <w:t>&gt;</w:t>
            </w:r>
            <w:r w:rsidRPr="008B35A5">
              <w:rPr>
                <w:rFonts w:ascii="Arial" w:hAnsi="Arial" w:hint="eastAsia"/>
                <w:sz w:val="18"/>
              </w:rPr>
              <w:t>3</w:t>
            </w:r>
          </w:p>
        </w:tc>
        <w:tc>
          <w:tcPr>
            <w:tcW w:w="713" w:type="dxa"/>
            <w:shd w:val="clear" w:color="auto" w:fill="auto"/>
            <w:noWrap/>
          </w:tcPr>
          <w:p w14:paraId="14639F09"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35</w:t>
            </w:r>
          </w:p>
        </w:tc>
        <w:tc>
          <w:tcPr>
            <w:tcW w:w="3204" w:type="dxa"/>
          </w:tcPr>
          <w:p w14:paraId="20DA4B0A" w14:textId="77777777" w:rsidR="00195F8C" w:rsidRPr="008B35A5" w:rsidRDefault="00195F8C" w:rsidP="008E7FAE">
            <w:pPr>
              <w:keepNext/>
              <w:keepLines/>
              <w:spacing w:after="0"/>
              <w:rPr>
                <w:rFonts w:ascii="Arial" w:hAnsi="Arial"/>
                <w:sz w:val="18"/>
              </w:rPr>
            </w:pPr>
            <w:r w:rsidRPr="008B35A5">
              <w:rPr>
                <w:rFonts w:ascii="Arial" w:hAnsi="Arial"/>
                <w:sz w:val="18"/>
              </w:rPr>
              <w:t>5</w:t>
            </w:r>
            <w:r w:rsidRPr="008B35A5">
              <w:rPr>
                <w:rFonts w:ascii="Arial" w:hAnsi="Arial" w:hint="eastAsia"/>
                <w:sz w:val="18"/>
              </w:rPr>
              <w:t>≥ΔRSRPP</w:t>
            </w:r>
            <w:r w:rsidRPr="008B35A5">
              <w:rPr>
                <w:rFonts w:ascii="Arial" w:hAnsi="Arial"/>
                <w:sz w:val="18"/>
              </w:rPr>
              <w:t>&gt;</w:t>
            </w:r>
            <w:r w:rsidRPr="008B35A5">
              <w:rPr>
                <w:rFonts w:ascii="Arial" w:hAnsi="Arial" w:hint="eastAsia"/>
                <w:sz w:val="18"/>
              </w:rPr>
              <w:t>4</w:t>
            </w:r>
          </w:p>
        </w:tc>
        <w:tc>
          <w:tcPr>
            <w:tcW w:w="713" w:type="dxa"/>
            <w:shd w:val="clear" w:color="auto" w:fill="auto"/>
            <w:noWrap/>
          </w:tcPr>
          <w:p w14:paraId="717D722E"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3</w:t>
            </w:r>
            <w:r w:rsidRPr="008B35A5">
              <w:rPr>
                <w:rFonts w:ascii="Arial" w:hAnsi="Arial"/>
                <w:sz w:val="18"/>
              </w:rPr>
              <w:t>6</w:t>
            </w:r>
          </w:p>
        </w:tc>
        <w:tc>
          <w:tcPr>
            <w:tcW w:w="3204" w:type="dxa"/>
          </w:tcPr>
          <w:p w14:paraId="6F29864B" w14:textId="77777777" w:rsidR="00195F8C" w:rsidRPr="008B35A5" w:rsidRDefault="00195F8C" w:rsidP="008E7FAE">
            <w:pPr>
              <w:keepNext/>
              <w:keepLines/>
              <w:spacing w:after="0"/>
              <w:rPr>
                <w:rFonts w:ascii="Arial" w:hAnsi="Arial"/>
                <w:sz w:val="18"/>
              </w:rPr>
            </w:pPr>
            <w:r w:rsidRPr="008B35A5">
              <w:rPr>
                <w:rFonts w:ascii="Arial" w:hAnsi="Arial" w:hint="eastAsia"/>
                <w:sz w:val="18"/>
              </w:rPr>
              <w:t>6≥ΔRSRPP</w:t>
            </w:r>
            <w:r w:rsidRPr="008B35A5">
              <w:rPr>
                <w:rFonts w:ascii="Arial" w:hAnsi="Arial"/>
                <w:sz w:val="18"/>
              </w:rPr>
              <w:t>&gt;5</w:t>
            </w:r>
          </w:p>
        </w:tc>
        <w:tc>
          <w:tcPr>
            <w:tcW w:w="713" w:type="dxa"/>
            <w:shd w:val="clear" w:color="auto" w:fill="auto"/>
            <w:noWrap/>
          </w:tcPr>
          <w:p w14:paraId="2711DCB0"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8E7FAE">
            <w:pPr>
              <w:keepNext/>
              <w:keepLines/>
              <w:spacing w:after="0"/>
              <w:rPr>
                <w:rFonts w:ascii="Arial" w:hAnsi="Arial"/>
                <w:sz w:val="18"/>
              </w:rPr>
            </w:pPr>
            <w:r w:rsidRPr="008B35A5">
              <w:rPr>
                <w:rFonts w:ascii="Arial" w:hAnsi="Arial"/>
                <w:sz w:val="18"/>
              </w:rPr>
              <w:t>…</w:t>
            </w:r>
          </w:p>
        </w:tc>
        <w:tc>
          <w:tcPr>
            <w:tcW w:w="3204" w:type="dxa"/>
          </w:tcPr>
          <w:p w14:paraId="6014C8D5" w14:textId="77777777" w:rsidR="00195F8C" w:rsidRPr="008B35A5" w:rsidRDefault="00195F8C" w:rsidP="008E7FAE">
            <w:pPr>
              <w:keepNext/>
              <w:keepLines/>
              <w:spacing w:after="0"/>
              <w:rPr>
                <w:rFonts w:ascii="Arial" w:hAnsi="Arial"/>
                <w:sz w:val="18"/>
              </w:rPr>
            </w:pPr>
            <w:r w:rsidRPr="008B35A5">
              <w:rPr>
                <w:rFonts w:ascii="Arial" w:hAnsi="Arial"/>
                <w:sz w:val="18"/>
              </w:rPr>
              <w:t>…</w:t>
            </w:r>
          </w:p>
        </w:tc>
        <w:tc>
          <w:tcPr>
            <w:tcW w:w="713" w:type="dxa"/>
            <w:shd w:val="clear" w:color="auto" w:fill="auto"/>
            <w:noWrap/>
          </w:tcPr>
          <w:p w14:paraId="1869710B" w14:textId="77777777" w:rsidR="00195F8C" w:rsidRPr="008B35A5" w:rsidRDefault="00195F8C" w:rsidP="008E7FAE">
            <w:pPr>
              <w:keepNext/>
              <w:keepLines/>
              <w:spacing w:after="0"/>
              <w:rPr>
                <w:rFonts w:ascii="Arial" w:hAnsi="Arial"/>
                <w:sz w:val="18"/>
              </w:rPr>
            </w:pPr>
            <w:r w:rsidRPr="008B35A5">
              <w:rPr>
                <w:rFonts w:ascii="Arial" w:hAnsi="Arial"/>
                <w:sz w:val="18"/>
              </w:rPr>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47</w:t>
            </w:r>
          </w:p>
        </w:tc>
        <w:tc>
          <w:tcPr>
            <w:tcW w:w="3204" w:type="dxa"/>
          </w:tcPr>
          <w:p w14:paraId="7AEC1808" w14:textId="77777777" w:rsidR="00195F8C" w:rsidRPr="008B35A5" w:rsidRDefault="00195F8C" w:rsidP="008E7FAE">
            <w:pPr>
              <w:keepNext/>
              <w:keepLines/>
              <w:spacing w:after="0"/>
              <w:rPr>
                <w:rFonts w:ascii="Arial" w:hAnsi="Arial"/>
                <w:sz w:val="18"/>
              </w:rPr>
            </w:pPr>
            <w:r w:rsidRPr="008B35A5">
              <w:rPr>
                <w:rFonts w:ascii="Arial" w:hAnsi="Arial" w:hint="eastAsia"/>
                <w:sz w:val="18"/>
              </w:rPr>
              <w:t>17≥ΔRSRPP</w:t>
            </w:r>
            <w:r w:rsidRPr="008B35A5">
              <w:rPr>
                <w:rFonts w:ascii="Arial" w:hAnsi="Arial"/>
                <w:sz w:val="18"/>
              </w:rPr>
              <w:t>&gt;</w:t>
            </w:r>
            <w:r w:rsidRPr="008B35A5">
              <w:rPr>
                <w:rFonts w:ascii="Arial" w:hAnsi="Arial" w:hint="eastAsia"/>
                <w:sz w:val="18"/>
              </w:rPr>
              <w:t>16</w:t>
            </w:r>
          </w:p>
        </w:tc>
        <w:tc>
          <w:tcPr>
            <w:tcW w:w="713" w:type="dxa"/>
            <w:shd w:val="clear" w:color="auto" w:fill="auto"/>
            <w:noWrap/>
          </w:tcPr>
          <w:p w14:paraId="4E62E93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48</w:t>
            </w:r>
          </w:p>
        </w:tc>
        <w:tc>
          <w:tcPr>
            <w:tcW w:w="3204" w:type="dxa"/>
          </w:tcPr>
          <w:p w14:paraId="47F6B1DC" w14:textId="77777777" w:rsidR="00195F8C" w:rsidRPr="008B35A5" w:rsidRDefault="00195F8C" w:rsidP="008E7FAE">
            <w:pPr>
              <w:keepNext/>
              <w:keepLines/>
              <w:spacing w:after="0"/>
              <w:rPr>
                <w:rFonts w:ascii="Arial" w:hAnsi="Arial"/>
                <w:sz w:val="18"/>
              </w:rPr>
            </w:pPr>
            <w:r w:rsidRPr="008B35A5">
              <w:rPr>
                <w:rFonts w:ascii="Arial" w:hAnsi="Arial" w:hint="eastAsia"/>
                <w:sz w:val="18"/>
              </w:rPr>
              <w:t>18≥ΔRSRPP</w:t>
            </w:r>
            <w:r w:rsidRPr="008B35A5">
              <w:rPr>
                <w:rFonts w:ascii="Arial" w:hAnsi="Arial"/>
                <w:sz w:val="18"/>
              </w:rPr>
              <w:t>&gt;</w:t>
            </w:r>
            <w:r w:rsidRPr="008B35A5">
              <w:rPr>
                <w:rFonts w:ascii="Arial" w:hAnsi="Arial" w:hint="eastAsia"/>
                <w:sz w:val="18"/>
              </w:rPr>
              <w:t>17</w:t>
            </w:r>
          </w:p>
        </w:tc>
        <w:tc>
          <w:tcPr>
            <w:tcW w:w="713" w:type="dxa"/>
            <w:shd w:val="clear" w:color="auto" w:fill="auto"/>
            <w:noWrap/>
          </w:tcPr>
          <w:p w14:paraId="5E121CB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49</w:t>
            </w:r>
          </w:p>
        </w:tc>
        <w:tc>
          <w:tcPr>
            <w:tcW w:w="3204" w:type="dxa"/>
          </w:tcPr>
          <w:p w14:paraId="7A3CB815" w14:textId="77777777" w:rsidR="00195F8C" w:rsidRPr="008B35A5" w:rsidRDefault="00195F8C" w:rsidP="008E7FAE">
            <w:pPr>
              <w:keepNext/>
              <w:keepLines/>
              <w:spacing w:after="0"/>
              <w:rPr>
                <w:rFonts w:ascii="Arial" w:hAnsi="Arial"/>
                <w:sz w:val="18"/>
              </w:rPr>
            </w:pPr>
            <w:r w:rsidRPr="008B35A5">
              <w:rPr>
                <w:rFonts w:ascii="Arial" w:hAnsi="Arial" w:hint="eastAsia"/>
                <w:sz w:val="18"/>
              </w:rPr>
              <w:t>19≥ΔRSRPP</w:t>
            </w:r>
            <w:r w:rsidRPr="008B35A5">
              <w:rPr>
                <w:rFonts w:ascii="Arial" w:hAnsi="Arial"/>
                <w:sz w:val="18"/>
              </w:rPr>
              <w:t>&gt;</w:t>
            </w:r>
            <w:r w:rsidRPr="008B35A5">
              <w:rPr>
                <w:rFonts w:ascii="Arial" w:hAnsi="Arial" w:hint="eastAsia"/>
                <w:sz w:val="18"/>
              </w:rPr>
              <w:t>18</w:t>
            </w:r>
          </w:p>
        </w:tc>
        <w:tc>
          <w:tcPr>
            <w:tcW w:w="713" w:type="dxa"/>
            <w:shd w:val="clear" w:color="auto" w:fill="auto"/>
            <w:noWrap/>
          </w:tcPr>
          <w:p w14:paraId="066EE9AE"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50</w:t>
            </w:r>
          </w:p>
        </w:tc>
        <w:tc>
          <w:tcPr>
            <w:tcW w:w="3204" w:type="dxa"/>
          </w:tcPr>
          <w:p w14:paraId="449225FF" w14:textId="77777777" w:rsidR="00195F8C" w:rsidRPr="008B35A5" w:rsidRDefault="00195F8C" w:rsidP="008E7FAE">
            <w:pPr>
              <w:keepNext/>
              <w:keepLines/>
              <w:spacing w:after="0"/>
              <w:rPr>
                <w:rFonts w:ascii="Arial" w:hAnsi="Arial"/>
                <w:sz w:val="18"/>
              </w:rPr>
            </w:pPr>
            <w:r w:rsidRPr="008B35A5">
              <w:rPr>
                <w:rFonts w:ascii="Arial" w:hAnsi="Arial" w:hint="eastAsia"/>
                <w:sz w:val="18"/>
              </w:rPr>
              <w:t>20≥ΔRSRPP</w:t>
            </w:r>
            <w:r w:rsidRPr="008B35A5">
              <w:rPr>
                <w:rFonts w:ascii="Arial" w:hAnsi="Arial"/>
                <w:sz w:val="18"/>
              </w:rPr>
              <w:t>&gt;</w:t>
            </w:r>
            <w:r w:rsidRPr="008B35A5">
              <w:rPr>
                <w:rFonts w:ascii="Arial" w:hAnsi="Arial" w:hint="eastAsia"/>
                <w:sz w:val="18"/>
              </w:rPr>
              <w:t>19</w:t>
            </w:r>
          </w:p>
        </w:tc>
        <w:tc>
          <w:tcPr>
            <w:tcW w:w="713" w:type="dxa"/>
            <w:shd w:val="clear" w:color="auto" w:fill="auto"/>
            <w:noWrap/>
          </w:tcPr>
          <w:p w14:paraId="35C88ED0"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8E7FAE">
            <w:pPr>
              <w:keepNext/>
              <w:keepLines/>
              <w:spacing w:after="0"/>
              <w:rPr>
                <w:rFonts w:ascii="Arial" w:hAnsi="Arial"/>
                <w:sz w:val="18"/>
              </w:rPr>
            </w:pPr>
            <w:r w:rsidRPr="008B35A5">
              <w:rPr>
                <w:rFonts w:ascii="Arial" w:hAnsi="Arial"/>
                <w:sz w:val="18"/>
              </w:rPr>
              <w:t>DIFFRSRPP_5</w:t>
            </w:r>
            <w:r w:rsidRPr="008B35A5">
              <w:rPr>
                <w:rFonts w:ascii="Arial" w:hAnsi="Arial" w:hint="eastAsia"/>
                <w:sz w:val="18"/>
              </w:rPr>
              <w:t>1</w:t>
            </w:r>
          </w:p>
        </w:tc>
        <w:tc>
          <w:tcPr>
            <w:tcW w:w="3204" w:type="dxa"/>
          </w:tcPr>
          <w:p w14:paraId="42DCD713" w14:textId="77777777" w:rsidR="00195F8C" w:rsidRPr="008B35A5" w:rsidRDefault="00195F8C" w:rsidP="008E7FAE">
            <w:pPr>
              <w:keepNext/>
              <w:keepLines/>
              <w:spacing w:after="0"/>
              <w:rPr>
                <w:rFonts w:ascii="Arial" w:hAnsi="Arial"/>
                <w:sz w:val="18"/>
              </w:rPr>
            </w:pPr>
            <w:r w:rsidRPr="008B35A5">
              <w:rPr>
                <w:rFonts w:ascii="Arial" w:hAnsi="Arial" w:hint="eastAsia"/>
                <w:sz w:val="18"/>
              </w:rPr>
              <w:t>21≥ΔRSRPP</w:t>
            </w:r>
            <w:r w:rsidRPr="008B35A5">
              <w:rPr>
                <w:rFonts w:ascii="Arial" w:hAnsi="Arial"/>
                <w:sz w:val="18"/>
              </w:rPr>
              <w:t>&gt;</w:t>
            </w:r>
            <w:r w:rsidRPr="008B35A5">
              <w:rPr>
                <w:rFonts w:ascii="Arial" w:hAnsi="Arial" w:hint="eastAsia"/>
                <w:sz w:val="18"/>
              </w:rPr>
              <w:t>20</w:t>
            </w:r>
          </w:p>
        </w:tc>
        <w:tc>
          <w:tcPr>
            <w:tcW w:w="713" w:type="dxa"/>
            <w:shd w:val="clear" w:color="auto" w:fill="auto"/>
            <w:noWrap/>
          </w:tcPr>
          <w:p w14:paraId="2D33D8FB"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52</w:t>
            </w:r>
          </w:p>
        </w:tc>
        <w:tc>
          <w:tcPr>
            <w:tcW w:w="3204" w:type="dxa"/>
          </w:tcPr>
          <w:p w14:paraId="1B3DAEBB" w14:textId="77777777" w:rsidR="00195F8C" w:rsidRPr="008B35A5" w:rsidRDefault="00195F8C" w:rsidP="008E7FAE">
            <w:pPr>
              <w:keepNext/>
              <w:keepLines/>
              <w:spacing w:after="0"/>
              <w:rPr>
                <w:rFonts w:ascii="Arial" w:hAnsi="Arial"/>
                <w:sz w:val="18"/>
              </w:rPr>
            </w:pPr>
            <w:r w:rsidRPr="008B35A5">
              <w:rPr>
                <w:rFonts w:ascii="Arial" w:hAnsi="Arial" w:hint="eastAsia"/>
                <w:sz w:val="18"/>
              </w:rPr>
              <w:t>22≥ΔRSRPP</w:t>
            </w:r>
            <w:r w:rsidRPr="008B35A5">
              <w:rPr>
                <w:rFonts w:ascii="Arial" w:hAnsi="Arial"/>
                <w:sz w:val="18"/>
              </w:rPr>
              <w:t>&gt;</w:t>
            </w:r>
            <w:r w:rsidRPr="008B35A5">
              <w:rPr>
                <w:rFonts w:ascii="Arial" w:hAnsi="Arial" w:hint="eastAsia"/>
                <w:sz w:val="18"/>
              </w:rPr>
              <w:t>21</w:t>
            </w:r>
          </w:p>
        </w:tc>
        <w:tc>
          <w:tcPr>
            <w:tcW w:w="713" w:type="dxa"/>
            <w:shd w:val="clear" w:color="auto" w:fill="auto"/>
            <w:noWrap/>
          </w:tcPr>
          <w:p w14:paraId="2864EA2B"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53</w:t>
            </w:r>
          </w:p>
        </w:tc>
        <w:tc>
          <w:tcPr>
            <w:tcW w:w="3204" w:type="dxa"/>
          </w:tcPr>
          <w:p w14:paraId="53DD0275" w14:textId="77777777" w:rsidR="00195F8C" w:rsidRPr="008B35A5" w:rsidRDefault="00195F8C" w:rsidP="008E7FAE">
            <w:pPr>
              <w:keepNext/>
              <w:keepLines/>
              <w:spacing w:after="0"/>
              <w:rPr>
                <w:rFonts w:ascii="Arial" w:hAnsi="Arial"/>
                <w:sz w:val="18"/>
              </w:rPr>
            </w:pPr>
            <w:r w:rsidRPr="008B35A5">
              <w:rPr>
                <w:rFonts w:ascii="Arial" w:hAnsi="Arial" w:hint="eastAsia"/>
                <w:sz w:val="18"/>
              </w:rPr>
              <w:t>23≥ΔRSRPP</w:t>
            </w:r>
            <w:r w:rsidRPr="008B35A5">
              <w:rPr>
                <w:rFonts w:ascii="Arial" w:hAnsi="Arial"/>
                <w:sz w:val="18"/>
              </w:rPr>
              <w:t>&gt;-</w:t>
            </w:r>
            <w:r w:rsidRPr="008B35A5">
              <w:rPr>
                <w:rFonts w:ascii="Arial" w:hAnsi="Arial" w:hint="eastAsia"/>
                <w:sz w:val="18"/>
              </w:rPr>
              <w:t>22</w:t>
            </w:r>
          </w:p>
        </w:tc>
        <w:tc>
          <w:tcPr>
            <w:tcW w:w="713" w:type="dxa"/>
            <w:shd w:val="clear" w:color="auto" w:fill="auto"/>
            <w:noWrap/>
          </w:tcPr>
          <w:p w14:paraId="60B41E97"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54</w:t>
            </w:r>
          </w:p>
        </w:tc>
        <w:tc>
          <w:tcPr>
            <w:tcW w:w="3204" w:type="dxa"/>
          </w:tcPr>
          <w:p w14:paraId="4F4FEF7A" w14:textId="77777777" w:rsidR="00195F8C" w:rsidRPr="008B35A5" w:rsidRDefault="00195F8C" w:rsidP="008E7FAE">
            <w:pPr>
              <w:keepNext/>
              <w:keepLines/>
              <w:spacing w:after="0"/>
              <w:rPr>
                <w:rFonts w:ascii="Arial" w:hAnsi="Arial"/>
                <w:sz w:val="18"/>
              </w:rPr>
            </w:pPr>
            <w:r w:rsidRPr="008B35A5">
              <w:rPr>
                <w:rFonts w:ascii="Arial" w:hAnsi="Arial" w:hint="eastAsia"/>
                <w:sz w:val="18"/>
              </w:rPr>
              <w:t>24≥ΔRSRPP</w:t>
            </w:r>
            <w:r w:rsidRPr="008B35A5">
              <w:rPr>
                <w:rFonts w:ascii="Arial" w:hAnsi="Arial"/>
                <w:sz w:val="18"/>
              </w:rPr>
              <w:t>&gt;</w:t>
            </w:r>
            <w:r w:rsidRPr="008B35A5">
              <w:rPr>
                <w:rFonts w:ascii="Arial" w:hAnsi="Arial" w:hint="eastAsia"/>
                <w:sz w:val="18"/>
              </w:rPr>
              <w:t>23</w:t>
            </w:r>
          </w:p>
        </w:tc>
        <w:tc>
          <w:tcPr>
            <w:tcW w:w="713" w:type="dxa"/>
            <w:shd w:val="clear" w:color="auto" w:fill="auto"/>
            <w:noWrap/>
          </w:tcPr>
          <w:p w14:paraId="48A2F77B"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55</w:t>
            </w:r>
          </w:p>
        </w:tc>
        <w:tc>
          <w:tcPr>
            <w:tcW w:w="3204" w:type="dxa"/>
          </w:tcPr>
          <w:p w14:paraId="73ECC3AF" w14:textId="77777777" w:rsidR="00195F8C" w:rsidRPr="008B35A5" w:rsidRDefault="00195F8C" w:rsidP="008E7FAE">
            <w:pPr>
              <w:keepNext/>
              <w:keepLines/>
              <w:spacing w:after="0"/>
              <w:rPr>
                <w:rFonts w:ascii="Arial" w:hAnsi="Arial"/>
                <w:sz w:val="18"/>
              </w:rPr>
            </w:pPr>
            <w:r w:rsidRPr="008B35A5">
              <w:rPr>
                <w:rFonts w:ascii="Arial" w:hAnsi="Arial" w:hint="eastAsia"/>
                <w:sz w:val="18"/>
              </w:rPr>
              <w:t>25≥ΔRSRPP</w:t>
            </w:r>
            <w:r w:rsidRPr="008B35A5">
              <w:rPr>
                <w:rFonts w:ascii="Arial" w:hAnsi="Arial"/>
                <w:sz w:val="18"/>
              </w:rPr>
              <w:t>&gt;</w:t>
            </w:r>
            <w:r w:rsidRPr="008B35A5">
              <w:rPr>
                <w:rFonts w:ascii="Arial" w:hAnsi="Arial" w:hint="eastAsia"/>
                <w:sz w:val="18"/>
              </w:rPr>
              <w:t>24</w:t>
            </w:r>
          </w:p>
        </w:tc>
        <w:tc>
          <w:tcPr>
            <w:tcW w:w="713" w:type="dxa"/>
            <w:shd w:val="clear" w:color="auto" w:fill="auto"/>
            <w:noWrap/>
          </w:tcPr>
          <w:p w14:paraId="5D1C089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56</w:t>
            </w:r>
          </w:p>
        </w:tc>
        <w:tc>
          <w:tcPr>
            <w:tcW w:w="3204" w:type="dxa"/>
          </w:tcPr>
          <w:p w14:paraId="31E8B52B" w14:textId="77777777" w:rsidR="00195F8C" w:rsidRPr="008B35A5" w:rsidRDefault="00195F8C" w:rsidP="008E7FAE">
            <w:pPr>
              <w:keepNext/>
              <w:keepLines/>
              <w:spacing w:after="0"/>
              <w:rPr>
                <w:rFonts w:ascii="Arial" w:hAnsi="Arial"/>
                <w:sz w:val="18"/>
              </w:rPr>
            </w:pPr>
            <w:r w:rsidRPr="008B35A5">
              <w:rPr>
                <w:rFonts w:ascii="Arial" w:hAnsi="Arial" w:hint="eastAsia"/>
                <w:sz w:val="18"/>
              </w:rPr>
              <w:t>26≥ΔRSRPP</w:t>
            </w:r>
            <w:r w:rsidRPr="008B35A5">
              <w:rPr>
                <w:rFonts w:ascii="Arial" w:hAnsi="Arial"/>
                <w:sz w:val="18"/>
              </w:rPr>
              <w:t>&gt;</w:t>
            </w:r>
            <w:r w:rsidRPr="008B35A5">
              <w:rPr>
                <w:rFonts w:ascii="Arial" w:hAnsi="Arial" w:hint="eastAsia"/>
                <w:sz w:val="18"/>
              </w:rPr>
              <w:t>25</w:t>
            </w:r>
          </w:p>
        </w:tc>
        <w:tc>
          <w:tcPr>
            <w:tcW w:w="713" w:type="dxa"/>
            <w:shd w:val="clear" w:color="auto" w:fill="auto"/>
            <w:noWrap/>
          </w:tcPr>
          <w:p w14:paraId="477AFF59"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57</w:t>
            </w:r>
          </w:p>
        </w:tc>
        <w:tc>
          <w:tcPr>
            <w:tcW w:w="3204" w:type="dxa"/>
          </w:tcPr>
          <w:p w14:paraId="6967D66B" w14:textId="77777777" w:rsidR="00195F8C" w:rsidRPr="008B35A5" w:rsidRDefault="00195F8C" w:rsidP="008E7FAE">
            <w:pPr>
              <w:keepNext/>
              <w:keepLines/>
              <w:spacing w:after="0"/>
              <w:rPr>
                <w:rFonts w:ascii="Arial" w:hAnsi="Arial"/>
                <w:sz w:val="18"/>
              </w:rPr>
            </w:pPr>
            <w:r w:rsidRPr="008B35A5">
              <w:rPr>
                <w:rFonts w:ascii="Arial" w:hAnsi="Arial" w:hint="eastAsia"/>
                <w:sz w:val="18"/>
              </w:rPr>
              <w:t>27≥ΔRSRPP</w:t>
            </w:r>
            <w:r w:rsidRPr="008B35A5">
              <w:rPr>
                <w:rFonts w:ascii="Arial" w:hAnsi="Arial"/>
                <w:sz w:val="18"/>
              </w:rPr>
              <w:t>&gt;</w:t>
            </w:r>
            <w:r w:rsidRPr="008B35A5">
              <w:rPr>
                <w:rFonts w:ascii="Arial" w:hAnsi="Arial" w:hint="eastAsia"/>
                <w:sz w:val="18"/>
              </w:rPr>
              <w:t>26</w:t>
            </w:r>
          </w:p>
        </w:tc>
        <w:tc>
          <w:tcPr>
            <w:tcW w:w="713" w:type="dxa"/>
            <w:shd w:val="clear" w:color="auto" w:fill="auto"/>
            <w:noWrap/>
          </w:tcPr>
          <w:p w14:paraId="4F99BB75"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58</w:t>
            </w:r>
          </w:p>
        </w:tc>
        <w:tc>
          <w:tcPr>
            <w:tcW w:w="3204" w:type="dxa"/>
          </w:tcPr>
          <w:p w14:paraId="0129678C" w14:textId="77777777" w:rsidR="00195F8C" w:rsidRPr="008B35A5" w:rsidRDefault="00195F8C" w:rsidP="008E7FAE">
            <w:pPr>
              <w:keepNext/>
              <w:keepLines/>
              <w:spacing w:after="0"/>
              <w:rPr>
                <w:rFonts w:ascii="Arial" w:hAnsi="Arial"/>
                <w:sz w:val="18"/>
              </w:rPr>
            </w:pPr>
            <w:r w:rsidRPr="008B35A5">
              <w:rPr>
                <w:rFonts w:ascii="Arial" w:hAnsi="Arial" w:hint="eastAsia"/>
                <w:sz w:val="18"/>
              </w:rPr>
              <w:t>28≥ΔRSRPP</w:t>
            </w:r>
            <w:r w:rsidRPr="008B35A5">
              <w:rPr>
                <w:rFonts w:ascii="Arial" w:hAnsi="Arial"/>
                <w:sz w:val="18"/>
              </w:rPr>
              <w:t>&gt;</w:t>
            </w:r>
            <w:r w:rsidRPr="008B35A5">
              <w:rPr>
                <w:rFonts w:ascii="Arial" w:hAnsi="Arial" w:hint="eastAsia"/>
                <w:sz w:val="18"/>
              </w:rPr>
              <w:t>27</w:t>
            </w:r>
          </w:p>
        </w:tc>
        <w:tc>
          <w:tcPr>
            <w:tcW w:w="713" w:type="dxa"/>
            <w:shd w:val="clear" w:color="auto" w:fill="auto"/>
            <w:noWrap/>
          </w:tcPr>
          <w:p w14:paraId="2C761417"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59</w:t>
            </w:r>
          </w:p>
        </w:tc>
        <w:tc>
          <w:tcPr>
            <w:tcW w:w="3204" w:type="dxa"/>
          </w:tcPr>
          <w:p w14:paraId="7D043845" w14:textId="77777777" w:rsidR="00195F8C" w:rsidRPr="008B35A5" w:rsidRDefault="00195F8C" w:rsidP="008E7FAE">
            <w:pPr>
              <w:keepNext/>
              <w:keepLines/>
              <w:spacing w:after="0"/>
              <w:rPr>
                <w:rFonts w:ascii="Arial" w:hAnsi="Arial"/>
                <w:sz w:val="18"/>
              </w:rPr>
            </w:pPr>
            <w:r w:rsidRPr="008B35A5">
              <w:rPr>
                <w:rFonts w:ascii="Arial" w:hAnsi="Arial" w:hint="eastAsia"/>
                <w:sz w:val="18"/>
              </w:rPr>
              <w:t>29≥ΔRSRPP</w:t>
            </w:r>
            <w:r w:rsidRPr="008B35A5">
              <w:rPr>
                <w:rFonts w:ascii="Arial" w:hAnsi="Arial"/>
                <w:sz w:val="18"/>
              </w:rPr>
              <w:t>&gt;</w:t>
            </w:r>
            <w:r w:rsidRPr="008B35A5">
              <w:rPr>
                <w:rFonts w:ascii="Arial" w:hAnsi="Arial" w:hint="eastAsia"/>
                <w:sz w:val="18"/>
              </w:rPr>
              <w:t>28</w:t>
            </w:r>
          </w:p>
        </w:tc>
        <w:tc>
          <w:tcPr>
            <w:tcW w:w="713" w:type="dxa"/>
            <w:shd w:val="clear" w:color="auto" w:fill="auto"/>
            <w:noWrap/>
          </w:tcPr>
          <w:p w14:paraId="25EFA23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60</w:t>
            </w:r>
          </w:p>
        </w:tc>
        <w:tc>
          <w:tcPr>
            <w:tcW w:w="3204" w:type="dxa"/>
          </w:tcPr>
          <w:p w14:paraId="3710768F" w14:textId="77777777" w:rsidR="00195F8C" w:rsidRPr="008B35A5" w:rsidRDefault="00195F8C" w:rsidP="008E7FAE">
            <w:pPr>
              <w:keepNext/>
              <w:keepLines/>
              <w:spacing w:after="0"/>
              <w:rPr>
                <w:rFonts w:ascii="Arial" w:hAnsi="Arial"/>
                <w:sz w:val="18"/>
              </w:rPr>
            </w:pPr>
            <w:r w:rsidRPr="008B35A5">
              <w:rPr>
                <w:rFonts w:ascii="Arial" w:hAnsi="Arial" w:hint="eastAsia"/>
                <w:sz w:val="18"/>
              </w:rPr>
              <w:t>30≥ΔRSRPP</w:t>
            </w:r>
            <w:r w:rsidRPr="008B35A5">
              <w:rPr>
                <w:rFonts w:ascii="Arial" w:hAnsi="Arial"/>
                <w:sz w:val="18"/>
              </w:rPr>
              <w:t>&gt;</w:t>
            </w:r>
            <w:r w:rsidRPr="008B35A5">
              <w:rPr>
                <w:rFonts w:ascii="Arial" w:hAnsi="Arial" w:hint="eastAsia"/>
                <w:sz w:val="18"/>
              </w:rPr>
              <w:t>29</w:t>
            </w:r>
          </w:p>
        </w:tc>
        <w:tc>
          <w:tcPr>
            <w:tcW w:w="713" w:type="dxa"/>
            <w:shd w:val="clear" w:color="auto" w:fill="auto"/>
            <w:noWrap/>
          </w:tcPr>
          <w:p w14:paraId="0DA11708"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8E7FAE">
            <w:pPr>
              <w:keepNext/>
              <w:keepLines/>
              <w:spacing w:after="0"/>
              <w:rPr>
                <w:rFonts w:ascii="Arial" w:hAnsi="Arial"/>
                <w:sz w:val="18"/>
              </w:rPr>
            </w:pPr>
            <w:r w:rsidRPr="008B35A5">
              <w:rPr>
                <w:rFonts w:ascii="Arial" w:hAnsi="Arial"/>
                <w:sz w:val="18"/>
              </w:rPr>
              <w:t>DIFFRSRPP_</w:t>
            </w:r>
            <w:r w:rsidRPr="008B35A5">
              <w:rPr>
                <w:rFonts w:ascii="Arial" w:hAnsi="Arial" w:hint="eastAsia"/>
                <w:sz w:val="18"/>
              </w:rPr>
              <w:t>61</w:t>
            </w:r>
          </w:p>
        </w:tc>
        <w:tc>
          <w:tcPr>
            <w:tcW w:w="3204" w:type="dxa"/>
          </w:tcPr>
          <w:p w14:paraId="139D109A" w14:textId="77777777" w:rsidR="00195F8C" w:rsidRPr="008B35A5" w:rsidRDefault="00195F8C" w:rsidP="008E7FAE">
            <w:pPr>
              <w:keepNext/>
              <w:keepLines/>
              <w:spacing w:after="0"/>
              <w:rPr>
                <w:rFonts w:ascii="Arial" w:hAnsi="Arial"/>
                <w:sz w:val="18"/>
              </w:rPr>
            </w:pPr>
            <w:r w:rsidRPr="008B35A5">
              <w:rPr>
                <w:rFonts w:ascii="Arial" w:hAnsi="Arial" w:hint="eastAsia"/>
                <w:sz w:val="18"/>
              </w:rPr>
              <w:t>ΔRSRPP</w:t>
            </w:r>
            <w:r w:rsidRPr="008B35A5">
              <w:rPr>
                <w:rFonts w:ascii="Arial" w:hAnsi="Arial"/>
                <w:sz w:val="18"/>
              </w:rPr>
              <w:t>&gt;</w:t>
            </w:r>
            <w:r w:rsidRPr="008B35A5">
              <w:rPr>
                <w:rFonts w:ascii="Arial" w:hAnsi="Arial" w:hint="eastAsia"/>
                <w:sz w:val="18"/>
              </w:rPr>
              <w:t>30</w:t>
            </w:r>
          </w:p>
        </w:tc>
        <w:tc>
          <w:tcPr>
            <w:tcW w:w="713" w:type="dxa"/>
            <w:shd w:val="clear" w:color="auto" w:fill="auto"/>
            <w:noWrap/>
          </w:tcPr>
          <w:p w14:paraId="0B92B2EC" w14:textId="77777777" w:rsidR="00195F8C" w:rsidRPr="008B35A5" w:rsidRDefault="00195F8C" w:rsidP="008E7FAE">
            <w:pPr>
              <w:keepNext/>
              <w:keepLines/>
              <w:spacing w:after="0"/>
              <w:rPr>
                <w:rFonts w:ascii="Arial" w:hAnsi="Arial"/>
                <w:sz w:val="18"/>
              </w:rPr>
            </w:pPr>
            <w:r w:rsidRPr="008B35A5">
              <w:rPr>
                <w:rFonts w:ascii="Arial" w:hAnsi="Arial"/>
                <w:sz w:val="18"/>
              </w:rPr>
              <w:t>dB</w:t>
            </w:r>
          </w:p>
        </w:tc>
      </w:tr>
    </w:tbl>
    <w:p w14:paraId="038CD185" w14:textId="523DFA8B" w:rsidR="00BB469D" w:rsidRPr="00956E6E" w:rsidRDefault="00BB469D" w:rsidP="00D5072C">
      <w:pPr>
        <w:pStyle w:val="TH"/>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lastRenderedPageBreak/>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(PCell)</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lastRenderedPageBreak/>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lastRenderedPageBreak/>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(PCell)</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lastRenderedPageBreak/>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lastRenderedPageBreak/>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lastRenderedPageBreak/>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14:paraId="4BAF2C01" w14:textId="77777777" w:rsidR="00524B77" w:rsidRPr="00DB707E" w:rsidRDefault="00524B77" w:rsidP="00524B77">
      <w:pPr>
        <w:pStyle w:val="B10"/>
        <w:rPr>
          <w:rFonts w:cs="v4.2.0"/>
        </w:rPr>
      </w:pPr>
      <w:r w:rsidRPr="00DB707E">
        <w:t>-</w:t>
      </w:r>
      <w:r w:rsidRPr="00DB707E">
        <w:tab/>
        <w:t>Conditions defined in clause 7.3 of TS 38.101-1 [18] for reference sensitivity are fulfilled.</w:t>
      </w:r>
    </w:p>
    <w:p w14:paraId="1A3807D2" w14:textId="77777777" w:rsidR="00524B77" w:rsidRPr="00DB707E" w:rsidRDefault="00524B77" w:rsidP="00524B77">
      <w:pPr>
        <w:pStyle w:val="B10"/>
      </w:pPr>
      <w:r w:rsidRPr="00DB707E">
        <w:t>-</w:t>
      </w:r>
      <w:r w:rsidRPr="00DB707E">
        <w:tab/>
        <w:t xml:space="preserve">Conditions for intra-frequency measurements are fulfilled according to Annex B.2.2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lastRenderedPageBreak/>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pPr>
            <w:r w:rsidRPr="00DB707E">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pPr>
            <w:r w:rsidRPr="00DB707E">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14:paraId="252CCABD" w14:textId="77777777" w:rsidR="00524B77" w:rsidRPr="00DB707E" w:rsidRDefault="00524B77" w:rsidP="00524B77">
      <w:pPr>
        <w:pStyle w:val="B10"/>
      </w:pPr>
      <w:r w:rsidRPr="00DB707E">
        <w:t>-</w:t>
      </w:r>
      <w:r w:rsidRPr="00DB707E">
        <w:tab/>
        <w:t>Conditions defined in clause 7.3 of TS 38.101-1 [18] for reference sensitivity are fulfilled.</w:t>
      </w:r>
    </w:p>
    <w:p w14:paraId="426A6BE2" w14:textId="77777777" w:rsidR="00524B77" w:rsidRPr="00DB707E" w:rsidRDefault="00524B77" w:rsidP="00524B77">
      <w:pPr>
        <w:pStyle w:val="B10"/>
      </w:pPr>
      <w:r w:rsidRPr="00DB707E">
        <w:t>-</w:t>
      </w:r>
      <w:r w:rsidRPr="00DB707E">
        <w:tab/>
        <w:t>Conditions for intra-frequency measurements are fulfilled according to Annex B.2.2 for a corresponding Band for each relevant SSB.</w:t>
      </w:r>
    </w:p>
    <w:p w14:paraId="07B991ED" w14:textId="77777777" w:rsidR="00524B77" w:rsidRPr="00DB707E" w:rsidRDefault="00524B77" w:rsidP="00524B77">
      <w:pPr>
        <w:pStyle w:val="TH"/>
      </w:pPr>
      <w:r w:rsidRPr="00DB707E">
        <w:lastRenderedPageBreak/>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77777777" w:rsidR="00524B77" w:rsidRPr="00DB707E" w:rsidRDefault="00524B77" w:rsidP="00524B77">
      <w:pPr>
        <w:pStyle w:val="B10"/>
      </w:pPr>
      <w:r w:rsidRPr="00DB707E">
        <w:t>-</w:t>
      </w:r>
      <w:r w:rsidRPr="00DB707E">
        <w:tab/>
        <w:t>Conditions defined in clause 7.3 of TS 38.101-1 [18] for reference sensitivity are fulfilled.</w:t>
      </w:r>
    </w:p>
    <w:p w14:paraId="4B051676" w14:textId="77777777" w:rsidR="00524B77" w:rsidRPr="00DB707E" w:rsidRDefault="00524B77" w:rsidP="00524B77">
      <w:pPr>
        <w:pStyle w:val="B10"/>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lastRenderedPageBreak/>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7777777" w:rsidR="00524B77" w:rsidRPr="00DB707E" w:rsidRDefault="00524B77" w:rsidP="00524B77">
      <w:pPr>
        <w:pStyle w:val="B10"/>
      </w:pPr>
      <w:r w:rsidRPr="00DB707E">
        <w:t>-</w:t>
      </w:r>
      <w:r w:rsidRPr="00DB707E">
        <w:tab/>
        <w:t>Conditions defined in clause 7.3 of TS 38.101-1 [18] Clause 7.3 for reference sensitivity are fulfilled.</w:t>
      </w:r>
    </w:p>
    <w:p w14:paraId="203BDD78" w14:textId="77777777" w:rsidR="00524B77" w:rsidRPr="00DB707E" w:rsidRDefault="00524B77" w:rsidP="00524B77">
      <w:pPr>
        <w:pStyle w:val="B10"/>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lastRenderedPageBreak/>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pPr>
            <w:r w:rsidRPr="00DB707E">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pPr>
            <w:r w:rsidRPr="00DB707E">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7777777" w:rsidR="00524B77" w:rsidRPr="00DB707E" w:rsidRDefault="00524B77" w:rsidP="00524B77">
      <w:pPr>
        <w:pStyle w:val="B10"/>
      </w:pPr>
      <w:r w:rsidRPr="00DB707E">
        <w:t>-</w:t>
      </w:r>
      <w:r w:rsidRPr="00DB707E">
        <w:tab/>
        <w:t>Conditions defined in clause 7.3 of TS 38.101-1 [18] for reference sensitivity are fulfilled.</w:t>
      </w:r>
    </w:p>
    <w:p w14:paraId="1AF824EF"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intra-frequency measurements are fulfilled according to Annex B.2.2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lastRenderedPageBreak/>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pPr>
            <w:r w:rsidRPr="00DB707E">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pPr>
            <w:r w:rsidRPr="00DB707E">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77777777"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 of TS 38.101-1 [18] for reference sensitivity are fulfilled.</w:t>
      </w:r>
    </w:p>
    <w:p w14:paraId="2C6427F3"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pPr>
      <w:r w:rsidRPr="00DB707E">
        <w:lastRenderedPageBreak/>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77777777"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26C306D1"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lastRenderedPageBreak/>
        <w:t>Table 10.1A.8.1.2-1: SS-RSRQ Inter frequency relative accuracy for 1Rx RedCap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2BD5618" w14:textId="77777777"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B.2.2 for a corresponding Band.</w:t>
      </w:r>
    </w:p>
    <w:p w14:paraId="349C8879" w14:textId="77777777" w:rsidR="00524B77" w:rsidRPr="00DB707E" w:rsidRDefault="00524B77" w:rsidP="00524B77">
      <w:pPr>
        <w:pStyle w:val="TH"/>
      </w:pPr>
      <w:r w:rsidRPr="00DB707E">
        <w:lastRenderedPageBreak/>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E62670F"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701857C7" w14:textId="77777777" w:rsidR="00524B77" w:rsidRPr="00DB707E" w:rsidRDefault="00524B77" w:rsidP="00524B77">
      <w:pPr>
        <w:pStyle w:val="TH"/>
      </w:pPr>
      <w:r w:rsidRPr="00DB707E">
        <w:lastRenderedPageBreak/>
        <w:t xml:space="preserve">Table </w:t>
      </w:r>
      <w:r w:rsidRPr="00DB707E">
        <w:rPr>
          <w:lang w:val="en-US"/>
        </w:rPr>
        <w:t>10.1A.12.1.1</w:t>
      </w:r>
      <w:r w:rsidRPr="00DB707E">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62BAD5F0"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lastRenderedPageBreak/>
        <w:t>Table 10.1A.12.1.2-1: SS-SINR Inter frequency relative accuracy</w:t>
      </w:r>
      <w:r w:rsidRPr="00DB707E">
        <w:rPr>
          <w:sz w:val="22"/>
          <w:szCs w:val="22"/>
        </w:rPr>
        <w:t xml:space="preserve"> </w:t>
      </w:r>
      <w:r w:rsidRPr="00DB707E">
        <w:t>for 1Rx RedCap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pPr>
            <w:r w:rsidRPr="00DB707E">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pPr>
            <w:r w:rsidRPr="00DB707E">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r w:rsidRPr="00DB707E">
        <w:t>Aboslute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lastRenderedPageBreak/>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pPr>
            <w:r w:rsidRPr="00DB707E">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pPr>
            <w:r w:rsidRPr="00DB707E">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lastRenderedPageBreak/>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lastRenderedPageBreak/>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pPr>
            <w:r w:rsidRPr="00DB707E">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pPr>
            <w:r w:rsidRPr="00DB707E">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2B7F6256" w14:textId="77777777" w:rsidR="00524B77" w:rsidRPr="00DB707E" w:rsidRDefault="00524B77" w:rsidP="00430B21">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lastRenderedPageBreak/>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pPr>
            <w:r w:rsidRPr="00DB707E">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pPr>
            <w:r w:rsidRPr="00DB707E">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lastRenderedPageBreak/>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2" w:name="_Toc5952727"/>
      <w:r w:rsidRPr="009C5807">
        <w:rPr>
          <w:lang w:val="en-US" w:eastAsia="ko-KR"/>
        </w:rPr>
        <w:t>10.2.1</w:t>
      </w:r>
      <w:r w:rsidRPr="009C5807">
        <w:rPr>
          <w:lang w:val="en-US" w:eastAsia="ko-KR"/>
        </w:rPr>
        <w:tab/>
        <w:t>Introduction</w:t>
      </w:r>
      <w:bookmarkEnd w:id="22"/>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3" w:name="_Toc5952728"/>
      <w:r w:rsidRPr="009C5807">
        <w:rPr>
          <w:lang w:val="en-US" w:eastAsia="ko-KR"/>
        </w:rPr>
        <w:t>10.2.2</w:t>
      </w:r>
      <w:r w:rsidR="008B6AFC" w:rsidRPr="009C5807">
        <w:rPr>
          <w:lang w:val="en-US" w:eastAsia="ko-KR"/>
        </w:rPr>
        <w:tab/>
      </w:r>
      <w:r w:rsidRPr="009C5807">
        <w:rPr>
          <w:lang w:val="en-US" w:eastAsia="ko-KR"/>
        </w:rPr>
        <w:t>E-UTRAN RSRP measurements</w:t>
      </w:r>
      <w:bookmarkEnd w:id="23"/>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4" w:name="_Toc5952729"/>
      <w:r w:rsidRPr="009C5807">
        <w:rPr>
          <w:lang w:val="en-US" w:eastAsia="ko-KR"/>
        </w:rPr>
        <w:t>10.2.3</w:t>
      </w:r>
      <w:r w:rsidRPr="009C5807">
        <w:rPr>
          <w:lang w:val="en-US" w:eastAsia="ko-KR"/>
        </w:rPr>
        <w:tab/>
        <w:t>E-UTRAN RSRQ measurements</w:t>
      </w:r>
      <w:bookmarkEnd w:id="24"/>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5" w:name="_Toc5952730"/>
      <w:r w:rsidRPr="009C5807">
        <w:rPr>
          <w:lang w:val="en-US" w:eastAsia="ko-KR"/>
        </w:rPr>
        <w:t>10.2.4</w:t>
      </w:r>
      <w:r w:rsidRPr="009C5807">
        <w:rPr>
          <w:lang w:val="en-US" w:eastAsia="ko-KR"/>
        </w:rPr>
        <w:tab/>
        <w:t>E-UTRAN RSTD measurements</w:t>
      </w:r>
      <w:bookmarkEnd w:id="25"/>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lastRenderedPageBreak/>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6" w:name="_Toc5952731"/>
      <w:r w:rsidRPr="009C5807">
        <w:rPr>
          <w:lang w:val="en-US" w:eastAsia="ko-KR"/>
        </w:rPr>
        <w:t>10.2.5</w:t>
      </w:r>
      <w:r w:rsidRPr="009C5807">
        <w:rPr>
          <w:lang w:val="en-US" w:eastAsia="ko-KR"/>
        </w:rPr>
        <w:tab/>
        <w:t>E-UTRAN RS-SINR measurements</w:t>
      </w:r>
      <w:bookmarkEnd w:id="26"/>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lastRenderedPageBreak/>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lastRenderedPageBreak/>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7" w:name="_Toc383690905"/>
      <w:r w:rsidRPr="009C5807">
        <w:t>10.3.1</w:t>
      </w:r>
      <w:r w:rsidRPr="009C5807">
        <w:rPr>
          <w:rFonts w:eastAsia="Batang"/>
          <w:szCs w:val="24"/>
        </w:rPr>
        <w:tab/>
      </w:r>
      <w:r w:rsidRPr="009C5807">
        <w:t>UTRAN FDD CPICH RSCP</w:t>
      </w:r>
      <w:bookmarkEnd w:id="27"/>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lastRenderedPageBreak/>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8" w:name="_Toc383690907"/>
      <w:r w:rsidRPr="009C5807">
        <w:t>10.3.2</w:t>
      </w:r>
      <w:r w:rsidRPr="009C5807">
        <w:rPr>
          <w:rFonts w:eastAsia="Batang"/>
          <w:szCs w:val="24"/>
        </w:rPr>
        <w:tab/>
      </w:r>
      <w:r w:rsidRPr="009C5807">
        <w:t>UTRAN FDD CPICH Ec/No</w:t>
      </w:r>
      <w:bookmarkEnd w:id="28"/>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29"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lastRenderedPageBreak/>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rPr>
            </w:pPr>
            <w:r w:rsidRPr="00CD31AF">
              <w:rPr>
                <w:rFonts w:ascii="Arial" w:hAnsi="Arial"/>
                <w:sz w:val="18"/>
              </w:rPr>
              <w:t>NR_TDD_FR1_</w:t>
            </w:r>
            <w:r>
              <w:rPr>
                <w:rFonts w:ascii="Arial" w:hAnsi="Arial"/>
                <w:sz w:val="18"/>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rPr>
            </w:pPr>
            <w:r w:rsidRPr="00CD31AF">
              <w:rPr>
                <w:rFonts w:ascii="Arial" w:hAnsi="Arial"/>
                <w:sz w:val="18"/>
              </w:rPr>
              <w:t>NR_TDD_FR1_</w:t>
            </w:r>
            <w:r>
              <w:rPr>
                <w:rFonts w:ascii="Arial" w:hAnsi="Arial"/>
                <w:sz w:val="18"/>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lastRenderedPageBreak/>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lastRenderedPageBreak/>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0" w:name="_Hlk97743669"/>
      <w:r w:rsidRPr="00B443FD">
        <w:t>10.</w:t>
      </w:r>
      <w:r>
        <w:rPr>
          <w:rFonts w:hint="eastAsia"/>
        </w:rPr>
        <w:t>4</w:t>
      </w:r>
      <w:r w:rsidRPr="00B443FD">
        <w:t>.</w:t>
      </w:r>
      <w:r>
        <w:t>5</w:t>
      </w:r>
      <w:r w:rsidRPr="00B443FD">
        <w:tab/>
        <w:t>Intra-Frequency Discovery Signal Measurement Accuracy Requirements</w:t>
      </w:r>
    </w:p>
    <w:bookmarkEnd w:id="30"/>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bookmarkEnd w:id="1"/>
      <w:bookmarkEnd w:id="29"/>
    </w:tbl>
    <w:p w14:paraId="5CB2F970" w14:textId="16D5F8D3" w:rsidR="00DD5704" w:rsidRDefault="00DD5704" w:rsidP="00DD5704"/>
    <w:p w14:paraId="29B761BD" w14:textId="731095EC" w:rsidR="00A605E8" w:rsidRDefault="00A605E8" w:rsidP="00A605E8">
      <w:pPr>
        <w:pStyle w:val="Heading1"/>
      </w:pPr>
      <w:r w:rsidRPr="009C5807">
        <w:lastRenderedPageBreak/>
        <w:t>11</w:t>
      </w:r>
      <w:r w:rsidRPr="009C5807">
        <w:tab/>
        <w:t>Void</w:t>
      </w:r>
    </w:p>
    <w:sectPr w:rsidR="00A605E8" w:rsidSect="007E745C">
      <w:headerReference w:type="default" r:id="rId17"/>
      <w:footerReference w:type="default" r:id="rId18"/>
      <w:footnotePr>
        <w:numRestart w:val="eachSect"/>
      </w:footnotePr>
      <w:pgSz w:w="11907" w:h="16840" w:code="9"/>
      <w:pgMar w:top="1418" w:right="1134" w:bottom="1134" w:left="1134" w:header="851" w:footer="340" w:gutter="0"/>
      <w:pgNumType w:start="87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C2942" w14:textId="77777777" w:rsidR="002D5B93" w:rsidRDefault="002D5B93">
      <w:r>
        <w:separator/>
      </w:r>
    </w:p>
  </w:endnote>
  <w:endnote w:type="continuationSeparator" w:id="0">
    <w:p w14:paraId="7F4BFB86" w14:textId="77777777" w:rsidR="002D5B93" w:rsidRDefault="002D5B93">
      <w:r>
        <w:continuationSeparator/>
      </w:r>
    </w:p>
  </w:endnote>
  <w:endnote w:type="continuationNotice" w:id="1">
    <w:p w14:paraId="30AEB501" w14:textId="77777777" w:rsidR="002D5B93" w:rsidRDefault="002D5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E685F" w14:textId="77777777" w:rsidR="002D5B93" w:rsidRDefault="002D5B93">
      <w:r>
        <w:separator/>
      </w:r>
    </w:p>
  </w:footnote>
  <w:footnote w:type="continuationSeparator" w:id="0">
    <w:p w14:paraId="683AE1BE" w14:textId="77777777" w:rsidR="002D5B93" w:rsidRDefault="002D5B93">
      <w:r>
        <w:continuationSeparator/>
      </w:r>
    </w:p>
  </w:footnote>
  <w:footnote w:type="continuationNotice" w:id="1">
    <w:p w14:paraId="4BB6C04C" w14:textId="77777777" w:rsidR="002D5B93" w:rsidRDefault="002D5B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1210449231"/>
      <w:docPartObj>
        <w:docPartGallery w:val="Page Numbers (Top of Page)"/>
        <w:docPartUnique/>
      </w:docPartObj>
    </w:sdtPr>
    <w:sdtEndPr/>
    <w:sdtContent>
      <w:p w14:paraId="4A4F3FD0" w14:textId="02C85287" w:rsidR="00CB1AD2" w:rsidRPr="00512A44" w:rsidRDefault="00CB1AD2" w:rsidP="00CB1AD2">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7E745C">
          <w:rPr>
            <w:rFonts w:ascii="Arial" w:hAnsi="Arial" w:cs="Arial"/>
            <w:b/>
            <w:sz w:val="18"/>
            <w:szCs w:val="18"/>
            <w:lang w:val="sv-FI"/>
          </w:rPr>
          <w:t>1</w:t>
        </w:r>
        <w:r w:rsidR="007E745C">
          <w:rPr>
            <w:rFonts w:ascii="Arial" w:hAnsi="Arial" w:cs="Arial"/>
            <w:b/>
            <w:sz w:val="18"/>
            <w:szCs w:val="18"/>
            <w:lang w:val="sv-FI"/>
          </w:rPr>
          <w:t>2</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sidR="007E745C">
          <w:rPr>
            <w:rFonts w:ascii="Arial" w:hAnsi="Arial" w:cs="Arial"/>
            <w:b/>
            <w:sz w:val="18"/>
            <w:szCs w:val="18"/>
            <w:lang w:val="sv-FI"/>
          </w:rPr>
          <w:t>12</w:t>
        </w:r>
        <w:r w:rsidRPr="00512A44">
          <w:rPr>
            <w:rFonts w:ascii="Arial" w:hAnsi="Arial" w:cs="Arial"/>
            <w:b/>
            <w:sz w:val="18"/>
            <w:szCs w:val="18"/>
            <w:lang w:val="sv-FI"/>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0CB"/>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B38"/>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37887"/>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BB1"/>
    <w:rsid w:val="008B4CC8"/>
    <w:rsid w:val="008B4CFF"/>
    <w:rsid w:val="008B5183"/>
    <w:rsid w:val="008B5C3E"/>
    <w:rsid w:val="008B5D23"/>
    <w:rsid w:val="008B5E29"/>
    <w:rsid w:val="008B5E5F"/>
    <w:rsid w:val="008B6591"/>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27C1"/>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D88"/>
    <w:rsid w:val="009E3129"/>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D6C"/>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D69"/>
    <w:rsid w:val="00E67E28"/>
    <w:rsid w:val="00E70812"/>
    <w:rsid w:val="00E70A36"/>
    <w:rsid w:val="00E70DF5"/>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45C"/>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E74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E745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E74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E745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E745C"/>
    <w:pPr>
      <w:ind w:left="1701" w:hanging="1701"/>
      <w:outlineLvl w:val="4"/>
    </w:pPr>
    <w:rPr>
      <w:sz w:val="22"/>
    </w:rPr>
  </w:style>
  <w:style w:type="paragraph" w:styleId="Heading6">
    <w:name w:val="heading 6"/>
    <w:aliases w:val="T1,Header 6"/>
    <w:basedOn w:val="H6"/>
    <w:next w:val="Normal"/>
    <w:link w:val="Heading6Char"/>
    <w:qFormat/>
    <w:rsid w:val="007E745C"/>
    <w:pPr>
      <w:outlineLvl w:val="5"/>
    </w:pPr>
  </w:style>
  <w:style w:type="paragraph" w:styleId="Heading7">
    <w:name w:val="heading 7"/>
    <w:aliases w:val="L7,Header 7"/>
    <w:basedOn w:val="H6"/>
    <w:next w:val="Normal"/>
    <w:link w:val="Heading7Char"/>
    <w:qFormat/>
    <w:rsid w:val="007E745C"/>
    <w:pPr>
      <w:outlineLvl w:val="6"/>
    </w:pPr>
  </w:style>
  <w:style w:type="paragraph" w:styleId="Heading8">
    <w:name w:val="heading 8"/>
    <w:basedOn w:val="Heading1"/>
    <w:next w:val="Normal"/>
    <w:link w:val="Heading8Char"/>
    <w:qFormat/>
    <w:rsid w:val="007E745C"/>
    <w:pPr>
      <w:ind w:left="0" w:firstLine="0"/>
      <w:outlineLvl w:val="7"/>
    </w:pPr>
  </w:style>
  <w:style w:type="paragraph" w:styleId="Heading9">
    <w:name w:val="heading 9"/>
    <w:aliases w:val="Figure Heading,FH"/>
    <w:basedOn w:val="Heading8"/>
    <w:next w:val="Normal"/>
    <w:link w:val="Heading9Char"/>
    <w:qFormat/>
    <w:rsid w:val="007E745C"/>
    <w:pPr>
      <w:outlineLvl w:val="8"/>
    </w:pPr>
  </w:style>
  <w:style w:type="character" w:default="1" w:styleId="DefaultParagraphFont">
    <w:name w:val="Default Paragraph Font"/>
    <w:semiHidden/>
    <w:rsid w:val="007E74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745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7E745C"/>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7E745C"/>
    <w:pPr>
      <w:ind w:left="1418" w:hanging="1418"/>
    </w:pPr>
  </w:style>
  <w:style w:type="paragraph" w:styleId="TOC8">
    <w:name w:val="toc 8"/>
    <w:basedOn w:val="TOC1"/>
    <w:rsid w:val="007E745C"/>
    <w:pPr>
      <w:spacing w:before="180"/>
      <w:ind w:left="2693" w:hanging="2693"/>
    </w:pPr>
    <w:rPr>
      <w:b/>
    </w:rPr>
  </w:style>
  <w:style w:type="paragraph" w:styleId="TOC1">
    <w:name w:val="toc 1"/>
    <w:rsid w:val="007E74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CN"/>
    </w:rPr>
  </w:style>
  <w:style w:type="paragraph" w:customStyle="1" w:styleId="EQ">
    <w:name w:val="EQ"/>
    <w:basedOn w:val="Normal"/>
    <w:next w:val="Normal"/>
    <w:link w:val="EQChar"/>
    <w:rsid w:val="007E745C"/>
    <w:pPr>
      <w:keepLines/>
      <w:tabs>
        <w:tab w:val="center" w:pos="4536"/>
        <w:tab w:val="right" w:pos="9072"/>
      </w:tabs>
    </w:pPr>
    <w:rPr>
      <w:noProof/>
    </w:rPr>
  </w:style>
  <w:style w:type="character" w:customStyle="1" w:styleId="ZGSM">
    <w:name w:val="ZGSM"/>
    <w:rsid w:val="007E745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745C"/>
    <w:pPr>
      <w:widowControl w:val="0"/>
      <w:overflowPunct w:val="0"/>
      <w:autoSpaceDE w:val="0"/>
      <w:autoSpaceDN w:val="0"/>
      <w:adjustRightInd w:val="0"/>
      <w:textAlignment w:val="baseline"/>
    </w:pPr>
    <w:rPr>
      <w:rFonts w:ascii="Arial" w:eastAsia="Times New Roman" w:hAnsi="Arial"/>
      <w:b/>
      <w:noProof/>
      <w:sz w:val="18"/>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zh-CN"/>
    </w:rPr>
  </w:style>
  <w:style w:type="paragraph" w:customStyle="1" w:styleId="ZD">
    <w:name w:val="ZD"/>
    <w:rsid w:val="007E74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rsid w:val="007E745C"/>
    <w:pPr>
      <w:ind w:left="1701" w:hanging="1701"/>
    </w:pPr>
  </w:style>
  <w:style w:type="paragraph" w:styleId="TOC4">
    <w:name w:val="toc 4"/>
    <w:basedOn w:val="TOC3"/>
    <w:rsid w:val="007E745C"/>
    <w:pPr>
      <w:ind w:left="1418" w:hanging="1418"/>
    </w:pPr>
  </w:style>
  <w:style w:type="paragraph" w:styleId="TOC3">
    <w:name w:val="toc 3"/>
    <w:basedOn w:val="TOC2"/>
    <w:rsid w:val="007E745C"/>
    <w:pPr>
      <w:ind w:left="1134" w:hanging="1134"/>
    </w:pPr>
  </w:style>
  <w:style w:type="paragraph" w:styleId="TOC2">
    <w:name w:val="toc 2"/>
    <w:basedOn w:val="TOC1"/>
    <w:rsid w:val="007E745C"/>
    <w:pPr>
      <w:keepNext w:val="0"/>
      <w:spacing w:before="0"/>
      <w:ind w:left="851" w:hanging="851"/>
    </w:pPr>
    <w:rPr>
      <w:sz w:val="20"/>
    </w:rPr>
  </w:style>
  <w:style w:type="paragraph" w:styleId="Footer">
    <w:name w:val="footer"/>
    <w:aliases w:val="footer odd,footer,fo,pie de página"/>
    <w:basedOn w:val="Header"/>
    <w:link w:val="FooterChar"/>
    <w:rsid w:val="007E745C"/>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val="en-US" w:eastAsia="zh-CN"/>
    </w:rPr>
  </w:style>
  <w:style w:type="paragraph" w:customStyle="1" w:styleId="TT">
    <w:name w:val="TT"/>
    <w:basedOn w:val="Heading1"/>
    <w:next w:val="Normal"/>
    <w:rsid w:val="007E745C"/>
    <w:pPr>
      <w:outlineLvl w:val="9"/>
    </w:pPr>
  </w:style>
  <w:style w:type="paragraph" w:customStyle="1" w:styleId="NF">
    <w:name w:val="NF"/>
    <w:basedOn w:val="NO"/>
    <w:rsid w:val="007E745C"/>
    <w:pPr>
      <w:keepNext/>
      <w:spacing w:after="0"/>
    </w:pPr>
    <w:rPr>
      <w:rFonts w:ascii="Arial" w:hAnsi="Arial"/>
      <w:sz w:val="18"/>
    </w:rPr>
  </w:style>
  <w:style w:type="paragraph" w:customStyle="1" w:styleId="NO">
    <w:name w:val="NO"/>
    <w:basedOn w:val="Normal"/>
    <w:link w:val="NOChar"/>
    <w:rsid w:val="007E745C"/>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7E7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7E745C"/>
    <w:pPr>
      <w:jc w:val="right"/>
    </w:pPr>
  </w:style>
  <w:style w:type="paragraph" w:customStyle="1" w:styleId="TAL">
    <w:name w:val="TAL"/>
    <w:basedOn w:val="Normal"/>
    <w:link w:val="TALCar"/>
    <w:rsid w:val="007E745C"/>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7E745C"/>
    <w:rPr>
      <w:b/>
    </w:rPr>
  </w:style>
  <w:style w:type="paragraph" w:customStyle="1" w:styleId="TAC">
    <w:name w:val="TAC"/>
    <w:basedOn w:val="TAL"/>
    <w:link w:val="TACChar"/>
    <w:rsid w:val="007E745C"/>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7E745C"/>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link w:val="EXChar"/>
    <w:rsid w:val="007E745C"/>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7E745C"/>
    <w:pPr>
      <w:spacing w:after="0"/>
    </w:pPr>
  </w:style>
  <w:style w:type="paragraph" w:customStyle="1" w:styleId="NW">
    <w:name w:val="NW"/>
    <w:basedOn w:val="NO"/>
    <w:rsid w:val="007E745C"/>
    <w:pPr>
      <w:spacing w:after="0"/>
    </w:pPr>
  </w:style>
  <w:style w:type="paragraph" w:customStyle="1" w:styleId="EW">
    <w:name w:val="EW"/>
    <w:basedOn w:val="EX"/>
    <w:rsid w:val="007E745C"/>
    <w:pPr>
      <w:spacing w:after="0"/>
    </w:pPr>
  </w:style>
  <w:style w:type="paragraph" w:customStyle="1" w:styleId="B10">
    <w:name w:val="B1"/>
    <w:basedOn w:val="List"/>
    <w:link w:val="B1Char"/>
    <w:rsid w:val="007E745C"/>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7E745C"/>
    <w:pPr>
      <w:ind w:left="1985" w:hanging="1985"/>
    </w:pPr>
  </w:style>
  <w:style w:type="paragraph" w:styleId="TOC7">
    <w:name w:val="toc 7"/>
    <w:basedOn w:val="TOC6"/>
    <w:next w:val="Normal"/>
    <w:rsid w:val="007E745C"/>
    <w:pPr>
      <w:ind w:left="2268" w:hanging="2268"/>
    </w:pPr>
  </w:style>
  <w:style w:type="paragraph" w:customStyle="1" w:styleId="EditorsNote">
    <w:name w:val="Editor's Note"/>
    <w:aliases w:val="EN,Editor's Noteormal"/>
    <w:basedOn w:val="NO"/>
    <w:link w:val="EditorsNoteChar"/>
    <w:rsid w:val="007E745C"/>
    <w:rPr>
      <w:color w:val="FF0000"/>
    </w:rPr>
  </w:style>
  <w:style w:type="paragraph" w:customStyle="1" w:styleId="TH">
    <w:name w:val="TH"/>
    <w:basedOn w:val="Normal"/>
    <w:link w:val="THChar"/>
    <w:rsid w:val="007E745C"/>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7E74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7E74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7E74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E74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link w:val="TANChar"/>
    <w:rsid w:val="007E745C"/>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7E74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aliases w:val="left"/>
    <w:basedOn w:val="TH"/>
    <w:link w:val="TFChar"/>
    <w:rsid w:val="007E745C"/>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7E74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B20">
    <w:name w:val="B2"/>
    <w:basedOn w:val="List2"/>
    <w:link w:val="B2Char"/>
    <w:rsid w:val="007E745C"/>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7E745C"/>
  </w:style>
  <w:style w:type="paragraph" w:customStyle="1" w:styleId="B4">
    <w:name w:val="B4"/>
    <w:basedOn w:val="List4"/>
    <w:link w:val="B4Char"/>
    <w:rsid w:val="007E745C"/>
  </w:style>
  <w:style w:type="character" w:customStyle="1" w:styleId="B4Char">
    <w:name w:val="B4 Char"/>
    <w:link w:val="B4"/>
    <w:qFormat/>
    <w:rsid w:val="00936A12"/>
    <w:rPr>
      <w:rFonts w:eastAsia="Times New Roman"/>
      <w:lang w:eastAsia="zh-CN"/>
    </w:rPr>
  </w:style>
  <w:style w:type="paragraph" w:customStyle="1" w:styleId="B5">
    <w:name w:val="B5"/>
    <w:basedOn w:val="List5"/>
    <w:rsid w:val="007E745C"/>
  </w:style>
  <w:style w:type="paragraph" w:customStyle="1" w:styleId="ZTD">
    <w:name w:val="ZTD"/>
    <w:basedOn w:val="ZB"/>
    <w:rsid w:val="007E745C"/>
    <w:pPr>
      <w:framePr w:hRule="auto" w:wrap="notBeside" w:y="852"/>
    </w:pPr>
    <w:rPr>
      <w:i w:val="0"/>
      <w:sz w:val="40"/>
    </w:rPr>
  </w:style>
  <w:style w:type="paragraph" w:customStyle="1" w:styleId="ZV">
    <w:name w:val="ZV"/>
    <w:basedOn w:val="ZU"/>
    <w:rsid w:val="007E745C"/>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7E745C"/>
    <w:pPr>
      <w:keepLines/>
      <w:spacing w:after="0"/>
    </w:pPr>
  </w:style>
  <w:style w:type="paragraph" w:styleId="Index2">
    <w:name w:val="index 2"/>
    <w:basedOn w:val="Index1"/>
    <w:rsid w:val="007E745C"/>
    <w:pPr>
      <w:ind w:left="284"/>
    </w:pPr>
  </w:style>
  <w:style w:type="character" w:styleId="FootnoteReference">
    <w:name w:val="footnote reference"/>
    <w:aliases w:val="Appel note de bas de p,Nota,Footnote symbol,Footnote"/>
    <w:basedOn w:val="DefaultParagraphFont"/>
    <w:rsid w:val="007E74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E745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7E745C"/>
    <w:pPr>
      <w:ind w:left="851"/>
    </w:pPr>
  </w:style>
  <w:style w:type="paragraph" w:styleId="ListNumber">
    <w:name w:val="List Number"/>
    <w:basedOn w:val="List"/>
    <w:rsid w:val="007E745C"/>
  </w:style>
  <w:style w:type="paragraph" w:styleId="List">
    <w:name w:val="List"/>
    <w:basedOn w:val="Normal"/>
    <w:link w:val="ListChar"/>
    <w:rsid w:val="007E745C"/>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7E745C"/>
    <w:pPr>
      <w:ind w:left="851"/>
    </w:pPr>
  </w:style>
  <w:style w:type="paragraph" w:styleId="ListBullet">
    <w:name w:val="List Bullet"/>
    <w:aliases w:val="UL"/>
    <w:basedOn w:val="List"/>
    <w:link w:val="ListBulletChar"/>
    <w:rsid w:val="007E745C"/>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7E745C"/>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7E745C"/>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7E745C"/>
    <w:pPr>
      <w:ind w:left="1135"/>
    </w:pPr>
  </w:style>
  <w:style w:type="paragraph" w:styleId="List4">
    <w:name w:val="List 4"/>
    <w:basedOn w:val="List3"/>
    <w:rsid w:val="007E745C"/>
    <w:pPr>
      <w:ind w:left="1418"/>
    </w:pPr>
  </w:style>
  <w:style w:type="paragraph" w:styleId="List5">
    <w:name w:val="List 5"/>
    <w:basedOn w:val="List4"/>
    <w:rsid w:val="007E745C"/>
    <w:pPr>
      <w:ind w:left="1702"/>
    </w:pPr>
  </w:style>
  <w:style w:type="paragraph" w:styleId="ListBullet4">
    <w:name w:val="List Bullet 4"/>
    <w:basedOn w:val="ListBullet3"/>
    <w:rsid w:val="007E745C"/>
    <w:pPr>
      <w:ind w:left="1418"/>
    </w:pPr>
  </w:style>
  <w:style w:type="paragraph" w:styleId="ListBullet5">
    <w:name w:val="List Bullet 5"/>
    <w:basedOn w:val="ListBullet4"/>
    <w:rsid w:val="007E745C"/>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val="en-US"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TotalTime>
  <Pages>179</Pages>
  <Words>54191</Words>
  <Characters>308894</Characters>
  <Application>Microsoft Office Word</Application>
  <DocSecurity>0</DocSecurity>
  <Lines>2574</Lines>
  <Paragraphs>724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362361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3721</cp:lastModifiedBy>
  <cp:revision>504</cp:revision>
  <dcterms:created xsi:type="dcterms:W3CDTF">2022-06-29T14:17:00Z</dcterms:created>
  <dcterms:modified xsi:type="dcterms:W3CDTF">2024-01-19T14:10:00Z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