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88E95" w14:textId="5D7587AC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9A58FE">
        <w:rPr>
          <w:noProof w:val="0"/>
        </w:rPr>
        <w:t>7</w:t>
      </w:r>
      <w:r w:rsidR="0015381F" w:rsidRPr="00AC64D4">
        <w:rPr>
          <w:noProof w:val="0"/>
        </w:rPr>
        <w:t>.</w:t>
      </w:r>
      <w:r w:rsidR="00D90E40">
        <w:rPr>
          <w:noProof w:val="0"/>
        </w:rPr>
        <w:t>3</w:t>
      </w:r>
      <w:r w:rsidRPr="00AC64D4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D5731B">
        <w:rPr>
          <w:noProof w:val="0"/>
          <w:sz w:val="32"/>
        </w:rPr>
        <w:t>3</w:t>
      </w:r>
      <w:r w:rsidR="009D0733" w:rsidRPr="00AC64D4">
        <w:rPr>
          <w:noProof w:val="0"/>
          <w:sz w:val="32"/>
        </w:rPr>
        <w:t>-</w:t>
      </w:r>
      <w:r w:rsidR="00D90E40">
        <w:rPr>
          <w:noProof w:val="0"/>
          <w:sz w:val="32"/>
        </w:rPr>
        <w:t>12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77777777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9A58FE">
        <w:rPr>
          <w:rStyle w:val="ZGSM"/>
        </w:rPr>
        <w:t>7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D90E40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65pt;height:82.4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>
        <w:rPr>
          <w:noProof w:val="0"/>
        </w:rPr>
        <w:pict w14:anchorId="081087FF">
          <v:shape id="_x0000_i1026" type="#_x0000_t75" style="width:128.2pt;height:74.9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 xml:space="preserve">3GPP support office </w:t>
      </w:r>
      <w:proofErr w:type="spellStart"/>
      <w:r w:rsidRPr="00AC64D4">
        <w:rPr>
          <w:lang w:val="fr-FR"/>
        </w:rPr>
        <w:t>address</w:t>
      </w:r>
      <w:proofErr w:type="spellEnd"/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00000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="00896D98"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D5731B">
        <w:rPr>
          <w:sz w:val="18"/>
        </w:rPr>
        <w:t>3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lastRenderedPageBreak/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648D9701" w:rsidR="00A40417" w:rsidRPr="00F56577" w:rsidRDefault="00FA0043" w:rsidP="00F10FF5">
      <w:r>
        <w:fldChar w:fldCharType="begin"/>
      </w:r>
      <w:r>
        <w:instrText xml:space="preserve"> RD "34123-3-</w:instrText>
      </w:r>
      <w:r w:rsidR="009A58FE">
        <w:instrText>h</w:instrText>
      </w:r>
      <w:r w:rsidR="00D90E40">
        <w:instrText>3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9A58FE">
        <w:instrText>h</w:instrText>
      </w:r>
      <w:r w:rsidR="00D90E40">
        <w:instrText>3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DF4FA9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CA0F9" w14:textId="77777777" w:rsidR="0066748A" w:rsidRDefault="0066748A">
      <w:r>
        <w:separator/>
      </w:r>
    </w:p>
  </w:endnote>
  <w:endnote w:type="continuationSeparator" w:id="0">
    <w:p w14:paraId="40543D90" w14:textId="77777777" w:rsidR="0066748A" w:rsidRDefault="0066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9AD4C" w14:textId="77777777" w:rsidR="0066748A" w:rsidRDefault="0066748A">
      <w:r>
        <w:separator/>
      </w:r>
    </w:p>
  </w:footnote>
  <w:footnote w:type="continuationSeparator" w:id="0">
    <w:p w14:paraId="0DCDA1B2" w14:textId="77777777" w:rsidR="0066748A" w:rsidRDefault="00667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53EDC728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0E4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297A0FD9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0E40">
      <w:rPr>
        <w:rFonts w:ascii="Arial" w:hAnsi="Arial" w:cs="Arial"/>
        <w:b/>
        <w:noProof/>
        <w:sz w:val="18"/>
        <w:szCs w:val="18"/>
      </w:rPr>
      <w:t>3GPP TS 34.123-3 V17.3.0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51DE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63F4"/>
    <w:rsid w:val="00410F24"/>
    <w:rsid w:val="00411187"/>
    <w:rsid w:val="00416F0D"/>
    <w:rsid w:val="00420EE9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48A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0E40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14</Pages>
  <Words>4772</Words>
  <Characters>27204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31913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IS</cp:lastModifiedBy>
  <cp:revision>4</cp:revision>
  <cp:lastPrinted>2007-05-23T13:34:00Z</cp:lastPrinted>
  <dcterms:created xsi:type="dcterms:W3CDTF">2023-03-22T15:29:00Z</dcterms:created>
  <dcterms:modified xsi:type="dcterms:W3CDTF">2023-10-29T18:03:00Z</dcterms:modified>
  <cp:category>TS</cp:category>
</cp:coreProperties>
</file>