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0B02A0D5" w14:textId="3F5AABB6" w:rsidR="009C5C19" w:rsidRDefault="009C5C19" w:rsidP="009C5C19">
      <w:pPr>
        <w:pStyle w:val="Heading4"/>
        <w:rPr>
          <w:lang w:val="en-US" w:eastAsia="fr-FR"/>
        </w:rPr>
      </w:pPr>
      <w:r>
        <w:rPr>
          <w:lang w:val="en-US" w:eastAsia="fr-FR"/>
        </w:rPr>
        <w:t>27.22.2D.4</w:t>
      </w:r>
      <w:r>
        <w:rPr>
          <w:lang w:val="en-US" w:eastAsia="fr-FR"/>
        </w:rPr>
        <w:tab/>
        <w:t>Definition of NG-RAN UICC supporting Rel-17 features</w:t>
      </w:r>
    </w:p>
    <w:p w14:paraId="7EE0CD3D" w14:textId="77777777" w:rsidR="009C5C19" w:rsidRDefault="009C5C19" w:rsidP="009C5C19">
      <w:pPr>
        <w:rPr>
          <w:rFonts w:eastAsia="TimesNewRoman"/>
          <w:lang w:val="en-US" w:eastAsia="fr-FR"/>
        </w:rPr>
      </w:pPr>
      <w:r>
        <w:t>For each item, the logical default values and the coding within the Elementary Files (EF) of the USIM follow, as defined in clause 27.22.2D.1 of the present document with the following exceptions:</w:t>
      </w:r>
    </w:p>
    <w:p w14:paraId="112E9067" w14:textId="77777777" w:rsidR="009C5C19" w:rsidRDefault="009C5C19" w:rsidP="009C5C19">
      <w:pPr>
        <w:rPr>
          <w:b/>
        </w:rPr>
      </w:pPr>
      <w:r>
        <w:rPr>
          <w:b/>
        </w:rPr>
        <w:t>EF</w:t>
      </w:r>
      <w:r>
        <w:rPr>
          <w:b/>
          <w:vertAlign w:val="subscript"/>
        </w:rPr>
        <w:t>UST</w:t>
      </w:r>
      <w:r>
        <w:rPr>
          <w:b/>
        </w:rPr>
        <w:t xml:space="preserve"> </w:t>
      </w:r>
      <w:r>
        <w:t>(USIM Service Table)</w:t>
      </w:r>
    </w:p>
    <w:p w14:paraId="426680FB" w14:textId="77777777" w:rsidR="009C5C19" w:rsidRDefault="009C5C19" w:rsidP="009C5C19">
      <w:pPr>
        <w:pStyle w:val="B1"/>
        <w:rPr>
          <w:b/>
        </w:rPr>
      </w:pPr>
      <w:r>
        <w:t>Logically:</w:t>
      </w:r>
    </w:p>
    <w:p w14:paraId="716EF48C" w14:textId="77777777" w:rsidR="009C5C19" w:rsidRDefault="009C5C19" w:rsidP="009C5C19">
      <w:pPr>
        <w:pStyle w:val="B1"/>
      </w:pPr>
      <w:r>
        <w:t>Settings from clause 27.22.2D.1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9C5C19" w14:paraId="78B0BDD9" w14:textId="77777777" w:rsidTr="00340D1F">
        <w:tc>
          <w:tcPr>
            <w:tcW w:w="2091" w:type="dxa"/>
            <w:hideMark/>
          </w:tcPr>
          <w:p w14:paraId="48A8971E" w14:textId="77777777" w:rsidR="009C5C19" w:rsidRDefault="009C5C19" w:rsidP="00340D1F">
            <w:pPr>
              <w:pStyle w:val="NoSpaceNormal"/>
              <w:rPr>
                <w:sz w:val="18"/>
                <w:szCs w:val="18"/>
              </w:rPr>
            </w:pPr>
            <w:r>
              <w:rPr>
                <w:rFonts w:cs="Arial"/>
                <w:sz w:val="18"/>
                <w:szCs w:val="18"/>
                <w:lang w:val="en-US"/>
              </w:rPr>
              <w:t>Service n°147 to n°152</w:t>
            </w:r>
          </w:p>
        </w:tc>
        <w:tc>
          <w:tcPr>
            <w:tcW w:w="236" w:type="dxa"/>
          </w:tcPr>
          <w:p w14:paraId="06BA4846" w14:textId="77777777" w:rsidR="009C5C19" w:rsidRDefault="009C5C19" w:rsidP="00340D1F">
            <w:pPr>
              <w:pStyle w:val="NoSpaceNormal"/>
              <w:rPr>
                <w:sz w:val="18"/>
                <w:szCs w:val="18"/>
              </w:rPr>
            </w:pPr>
          </w:p>
        </w:tc>
        <w:tc>
          <w:tcPr>
            <w:tcW w:w="4584" w:type="dxa"/>
            <w:hideMark/>
          </w:tcPr>
          <w:p w14:paraId="337347E6" w14:textId="77777777" w:rsidR="009C5C19" w:rsidRDefault="009C5C19" w:rsidP="00340D1F">
            <w:pPr>
              <w:pStyle w:val="NoSpaceNormal"/>
              <w:rPr>
                <w:sz w:val="18"/>
                <w:szCs w:val="18"/>
              </w:rPr>
            </w:pPr>
            <w:r>
              <w:rPr>
                <w:rFonts w:cs="Arial"/>
                <w:sz w:val="18"/>
                <w:szCs w:val="18"/>
                <w:lang w:val="en-US"/>
              </w:rPr>
              <w:t>not defined</w:t>
            </w:r>
          </w:p>
        </w:tc>
        <w:tc>
          <w:tcPr>
            <w:tcW w:w="1361" w:type="dxa"/>
            <w:hideMark/>
          </w:tcPr>
          <w:p w14:paraId="689A0B4F" w14:textId="77777777" w:rsidR="009C5C19" w:rsidRDefault="009C5C19" w:rsidP="00340D1F">
            <w:pPr>
              <w:pStyle w:val="NoSpaceNormal"/>
              <w:rPr>
                <w:sz w:val="18"/>
                <w:szCs w:val="18"/>
              </w:rPr>
            </w:pPr>
            <w:r>
              <w:rPr>
                <w:sz w:val="18"/>
                <w:szCs w:val="18"/>
              </w:rPr>
              <w:t>not available</w:t>
            </w:r>
          </w:p>
        </w:tc>
      </w:tr>
    </w:tbl>
    <w:p w14:paraId="2F701A1B" w14:textId="77777777" w:rsidR="009C5C19" w:rsidRDefault="009C5C19" w:rsidP="009C5C19">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9C5C19" w14:paraId="68787268" w14:textId="77777777" w:rsidTr="00340D1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A6436A" w14:textId="77777777" w:rsidR="009C5C19" w:rsidRDefault="009C5C19" w:rsidP="00340D1F">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752FE5"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BB3DBB"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3C0B19"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828199"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B270F1"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3CDC1"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1936DB"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5A7648"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B8</w:t>
            </w:r>
          </w:p>
        </w:tc>
      </w:tr>
      <w:tr w:rsidR="009C5C19" w14:paraId="03350513" w14:textId="77777777" w:rsidTr="00340D1F">
        <w:tc>
          <w:tcPr>
            <w:tcW w:w="907" w:type="dxa"/>
            <w:tcBorders>
              <w:top w:val="single" w:sz="4" w:space="0" w:color="auto"/>
              <w:left w:val="single" w:sz="4" w:space="0" w:color="auto"/>
              <w:bottom w:val="single" w:sz="4" w:space="0" w:color="auto"/>
              <w:right w:val="single" w:sz="4" w:space="0" w:color="auto"/>
            </w:tcBorders>
            <w:hideMark/>
          </w:tcPr>
          <w:p w14:paraId="6FCA0035" w14:textId="77777777" w:rsidR="009C5C19" w:rsidRDefault="009C5C19" w:rsidP="00340D1F">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3376D7D5" w14:textId="77777777" w:rsidR="009C5C19" w:rsidRDefault="009C5C19" w:rsidP="00340D1F">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7142D37A"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BB7EC01" w14:textId="77777777" w:rsidR="009C5C19" w:rsidRDefault="009C5C19" w:rsidP="00340D1F">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49E59F6E" w14:textId="77777777" w:rsidR="009C5C19" w:rsidRDefault="009C5C19" w:rsidP="00340D1F">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09221A3A" w14:textId="77777777" w:rsidR="009C5C19" w:rsidRDefault="009C5C19" w:rsidP="00340D1F">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7C54DFAF"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F163AC0"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2D8D374"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r>
      <w:tr w:rsidR="009C5C19" w14:paraId="0A9AAECC" w14:textId="77777777" w:rsidTr="00340D1F">
        <w:tc>
          <w:tcPr>
            <w:tcW w:w="907" w:type="dxa"/>
            <w:tcBorders>
              <w:top w:val="single" w:sz="4" w:space="0" w:color="auto"/>
              <w:left w:val="nil"/>
              <w:bottom w:val="nil"/>
              <w:right w:val="single" w:sz="4" w:space="0" w:color="auto"/>
            </w:tcBorders>
          </w:tcPr>
          <w:p w14:paraId="24106E2A" w14:textId="77777777" w:rsidR="009C5C19" w:rsidRDefault="009C5C19" w:rsidP="00340D1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5F06F2"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A398C"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9E7C36"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1000FB"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25D19"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71BA5F98"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15F2506B"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0C03D8A3" w14:textId="77777777" w:rsidR="009C5C19" w:rsidRDefault="009C5C19" w:rsidP="00340D1F">
            <w:pPr>
              <w:keepNext/>
              <w:keepLines/>
              <w:spacing w:after="0"/>
              <w:jc w:val="center"/>
              <w:rPr>
                <w:rFonts w:ascii="Arial" w:hAnsi="Arial"/>
                <w:b/>
                <w:sz w:val="18"/>
                <w:lang w:eastAsia="fr-FR"/>
              </w:rPr>
            </w:pPr>
            <w:r>
              <w:rPr>
                <w:rFonts w:ascii="Arial" w:hAnsi="Arial"/>
                <w:b/>
                <w:sz w:val="18"/>
                <w:lang w:eastAsia="fr-FR"/>
              </w:rPr>
              <w:t>B19</w:t>
            </w:r>
          </w:p>
        </w:tc>
      </w:tr>
      <w:tr w:rsidR="009C5C19" w14:paraId="513F7F3F" w14:textId="77777777" w:rsidTr="00340D1F">
        <w:tc>
          <w:tcPr>
            <w:tcW w:w="907" w:type="dxa"/>
            <w:tcBorders>
              <w:top w:val="nil"/>
              <w:left w:val="nil"/>
              <w:bottom w:val="nil"/>
              <w:right w:val="single" w:sz="4" w:space="0" w:color="auto"/>
            </w:tcBorders>
          </w:tcPr>
          <w:p w14:paraId="6B3089D2" w14:textId="77777777" w:rsidR="009C5C19" w:rsidRDefault="009C5C19" w:rsidP="00340D1F">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40242298"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54FEAE0"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5F25C0F" w14:textId="77777777" w:rsidR="009C5C19" w:rsidRDefault="009C5C19" w:rsidP="00340D1F">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DC26644" w14:textId="77777777" w:rsidR="009C5C19" w:rsidRDefault="009C5C19" w:rsidP="00340D1F">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05DA2F19" w14:textId="77777777" w:rsidR="009C5C19" w:rsidRDefault="009C5C19" w:rsidP="00340D1F">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1E4D973E" w14:textId="77777777" w:rsidR="009C5C19" w:rsidRDefault="009C5C19" w:rsidP="00340D1F">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1AFF21A" w14:textId="77777777" w:rsidR="009C5C19" w:rsidRDefault="009C5C19" w:rsidP="00340D1F">
            <w:pPr>
              <w:keepNext/>
              <w:keepLines/>
              <w:spacing w:after="0"/>
              <w:jc w:val="center"/>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5E79B58" w14:textId="77777777" w:rsidR="009C5C19" w:rsidRDefault="009C5C19" w:rsidP="00340D1F">
            <w:pPr>
              <w:keepNext/>
              <w:keepLines/>
              <w:spacing w:after="0"/>
              <w:jc w:val="center"/>
              <w:rPr>
                <w:rFonts w:ascii="Arial" w:hAnsi="Arial"/>
                <w:sz w:val="18"/>
                <w:lang w:eastAsia="fr-FR"/>
              </w:rPr>
            </w:pPr>
            <w:r>
              <w:rPr>
                <w:rFonts w:ascii="Arial" w:hAnsi="Arial"/>
                <w:sz w:val="18"/>
                <w:lang w:eastAsia="fr-FR"/>
              </w:rPr>
              <w:t>0000 00xx</w:t>
            </w:r>
          </w:p>
        </w:tc>
      </w:tr>
    </w:tbl>
    <w:p w14:paraId="0C016C88" w14:textId="77777777" w:rsidR="009C5C19" w:rsidRDefault="009C5C19" w:rsidP="009C5C19">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4D9B4A07" w14:textId="77777777" w:rsidR="009C5C19" w:rsidRPr="001D1519" w:rsidRDefault="009C5C19" w:rsidP="009C5C19">
      <w:pPr>
        <w:pStyle w:val="B2"/>
      </w:pPr>
      <w:r>
        <w:t xml:space="preserve">CAG-ID range: </w:t>
      </w:r>
      <w:r>
        <w:tab/>
        <w:t>00 00 00 01 – 00 00 00 07</w:t>
      </w:r>
    </w:p>
    <w:p w14:paraId="5973C828" w14:textId="77777777" w:rsidR="009C5C19" w:rsidRPr="001D1519" w:rsidRDefault="009C5C19" w:rsidP="009C5C19">
      <w:pPr>
        <w:pStyle w:val="B2"/>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9C5C19" w:rsidRPr="001D1519" w14:paraId="512E07A4" w14:textId="77777777" w:rsidTr="00340D1F">
        <w:tc>
          <w:tcPr>
            <w:tcW w:w="959" w:type="dxa"/>
          </w:tcPr>
          <w:p w14:paraId="49D289A9" w14:textId="77777777" w:rsidR="009C5C19" w:rsidRPr="001D1519" w:rsidRDefault="009C5C19" w:rsidP="00340D1F">
            <w:pPr>
              <w:keepNext/>
              <w:keepLines/>
              <w:spacing w:after="0"/>
              <w:rPr>
                <w:rFonts w:ascii="Arial" w:hAnsi="Arial"/>
                <w:b/>
                <w:sz w:val="18"/>
              </w:rPr>
            </w:pPr>
            <w:r w:rsidRPr="001D1519">
              <w:rPr>
                <w:rFonts w:ascii="Arial" w:hAnsi="Arial"/>
                <w:b/>
                <w:sz w:val="18"/>
              </w:rPr>
              <w:t>Coding:</w:t>
            </w:r>
          </w:p>
        </w:tc>
        <w:tc>
          <w:tcPr>
            <w:tcW w:w="717" w:type="dxa"/>
          </w:tcPr>
          <w:p w14:paraId="2CF7FE26" w14:textId="77777777" w:rsidR="009C5C19" w:rsidRPr="001D1519" w:rsidRDefault="009C5C19" w:rsidP="00340D1F">
            <w:pPr>
              <w:keepNext/>
              <w:keepLines/>
              <w:spacing w:after="0"/>
              <w:rPr>
                <w:rFonts w:ascii="Arial" w:hAnsi="Arial"/>
                <w:b/>
                <w:sz w:val="18"/>
              </w:rPr>
            </w:pPr>
            <w:r w:rsidRPr="001D1519">
              <w:rPr>
                <w:rFonts w:ascii="Arial" w:hAnsi="Arial"/>
                <w:b/>
                <w:sz w:val="18"/>
              </w:rPr>
              <w:t>B1</w:t>
            </w:r>
          </w:p>
        </w:tc>
        <w:tc>
          <w:tcPr>
            <w:tcW w:w="717" w:type="dxa"/>
          </w:tcPr>
          <w:p w14:paraId="40DDC4E8" w14:textId="77777777" w:rsidR="009C5C19" w:rsidRPr="001D1519" w:rsidRDefault="009C5C19" w:rsidP="00340D1F">
            <w:pPr>
              <w:keepNext/>
              <w:keepLines/>
              <w:spacing w:after="0"/>
              <w:rPr>
                <w:rFonts w:ascii="Arial" w:hAnsi="Arial"/>
                <w:b/>
                <w:sz w:val="18"/>
              </w:rPr>
            </w:pPr>
            <w:r w:rsidRPr="001D1519">
              <w:rPr>
                <w:rFonts w:ascii="Arial" w:hAnsi="Arial"/>
                <w:b/>
                <w:sz w:val="18"/>
              </w:rPr>
              <w:t>B2</w:t>
            </w:r>
          </w:p>
        </w:tc>
        <w:tc>
          <w:tcPr>
            <w:tcW w:w="717" w:type="dxa"/>
          </w:tcPr>
          <w:p w14:paraId="16D7CE9A" w14:textId="77777777" w:rsidR="009C5C19" w:rsidRPr="001D1519" w:rsidRDefault="009C5C19" w:rsidP="00340D1F">
            <w:pPr>
              <w:keepNext/>
              <w:keepLines/>
              <w:spacing w:after="0"/>
              <w:rPr>
                <w:rFonts w:ascii="Arial" w:hAnsi="Arial"/>
                <w:b/>
                <w:sz w:val="18"/>
              </w:rPr>
            </w:pPr>
            <w:r w:rsidRPr="001D1519">
              <w:rPr>
                <w:rFonts w:ascii="Arial" w:hAnsi="Arial"/>
                <w:b/>
                <w:sz w:val="18"/>
              </w:rPr>
              <w:t>B3</w:t>
            </w:r>
          </w:p>
        </w:tc>
        <w:tc>
          <w:tcPr>
            <w:tcW w:w="717" w:type="dxa"/>
          </w:tcPr>
          <w:p w14:paraId="701DA702" w14:textId="77777777" w:rsidR="009C5C19" w:rsidRPr="001D1519" w:rsidRDefault="009C5C19" w:rsidP="00340D1F">
            <w:pPr>
              <w:keepNext/>
              <w:keepLines/>
              <w:spacing w:after="0"/>
              <w:rPr>
                <w:rFonts w:ascii="Arial" w:hAnsi="Arial"/>
                <w:b/>
                <w:sz w:val="18"/>
              </w:rPr>
            </w:pPr>
            <w:r w:rsidRPr="001D1519">
              <w:rPr>
                <w:rFonts w:ascii="Arial" w:hAnsi="Arial"/>
                <w:b/>
                <w:sz w:val="18"/>
              </w:rPr>
              <w:t>B4</w:t>
            </w:r>
          </w:p>
        </w:tc>
        <w:tc>
          <w:tcPr>
            <w:tcW w:w="717" w:type="dxa"/>
          </w:tcPr>
          <w:p w14:paraId="3C9CF95A" w14:textId="77777777" w:rsidR="009C5C19" w:rsidRPr="001D1519" w:rsidRDefault="009C5C19" w:rsidP="00340D1F">
            <w:pPr>
              <w:keepNext/>
              <w:keepLines/>
              <w:spacing w:after="0"/>
              <w:rPr>
                <w:rFonts w:ascii="Arial" w:hAnsi="Arial"/>
                <w:b/>
                <w:sz w:val="18"/>
              </w:rPr>
            </w:pPr>
            <w:r w:rsidRPr="001D1519">
              <w:rPr>
                <w:rFonts w:ascii="Arial" w:hAnsi="Arial"/>
                <w:b/>
                <w:sz w:val="18"/>
              </w:rPr>
              <w:t>B5</w:t>
            </w:r>
          </w:p>
        </w:tc>
        <w:tc>
          <w:tcPr>
            <w:tcW w:w="717" w:type="dxa"/>
          </w:tcPr>
          <w:p w14:paraId="6D16D4D3" w14:textId="77777777" w:rsidR="009C5C19" w:rsidRPr="001D1519" w:rsidRDefault="009C5C19" w:rsidP="00340D1F">
            <w:pPr>
              <w:keepNext/>
              <w:keepLines/>
              <w:spacing w:after="0"/>
              <w:rPr>
                <w:rFonts w:ascii="Arial" w:hAnsi="Arial"/>
                <w:b/>
                <w:sz w:val="18"/>
              </w:rPr>
            </w:pPr>
            <w:r w:rsidRPr="001D1519">
              <w:rPr>
                <w:rFonts w:ascii="Arial" w:hAnsi="Arial"/>
                <w:b/>
                <w:sz w:val="18"/>
              </w:rPr>
              <w:t>B6</w:t>
            </w:r>
          </w:p>
        </w:tc>
        <w:tc>
          <w:tcPr>
            <w:tcW w:w="717" w:type="dxa"/>
          </w:tcPr>
          <w:p w14:paraId="1FEF8868" w14:textId="77777777" w:rsidR="009C5C19" w:rsidRPr="001D1519" w:rsidRDefault="009C5C19" w:rsidP="00340D1F">
            <w:pPr>
              <w:keepNext/>
              <w:keepLines/>
              <w:spacing w:after="0"/>
              <w:rPr>
                <w:rFonts w:ascii="Arial" w:hAnsi="Arial"/>
                <w:b/>
                <w:sz w:val="18"/>
              </w:rPr>
            </w:pPr>
            <w:r w:rsidRPr="001D1519">
              <w:rPr>
                <w:rFonts w:ascii="Arial" w:hAnsi="Arial"/>
                <w:b/>
                <w:sz w:val="18"/>
              </w:rPr>
              <w:t>B7</w:t>
            </w:r>
          </w:p>
        </w:tc>
        <w:tc>
          <w:tcPr>
            <w:tcW w:w="717" w:type="dxa"/>
          </w:tcPr>
          <w:p w14:paraId="4350CB08" w14:textId="77777777" w:rsidR="009C5C19" w:rsidRPr="001D1519" w:rsidRDefault="009C5C19" w:rsidP="00340D1F">
            <w:pPr>
              <w:keepNext/>
              <w:keepLines/>
              <w:spacing w:after="0"/>
              <w:rPr>
                <w:rFonts w:ascii="Arial" w:hAnsi="Arial"/>
                <w:b/>
                <w:sz w:val="18"/>
              </w:rPr>
            </w:pPr>
            <w:r w:rsidRPr="001D1519">
              <w:rPr>
                <w:rFonts w:ascii="Arial" w:hAnsi="Arial"/>
                <w:b/>
                <w:sz w:val="18"/>
              </w:rPr>
              <w:t>B8</w:t>
            </w:r>
          </w:p>
        </w:tc>
        <w:tc>
          <w:tcPr>
            <w:tcW w:w="717" w:type="dxa"/>
          </w:tcPr>
          <w:p w14:paraId="0D89D62A" w14:textId="77777777" w:rsidR="009C5C19" w:rsidRPr="001D1519" w:rsidRDefault="009C5C19" w:rsidP="00340D1F">
            <w:pPr>
              <w:spacing w:after="0"/>
            </w:pPr>
            <w:r w:rsidRPr="001D1519">
              <w:rPr>
                <w:rFonts w:ascii="Arial" w:hAnsi="Arial"/>
                <w:b/>
                <w:sz w:val="18"/>
              </w:rPr>
              <w:t>B9</w:t>
            </w:r>
          </w:p>
        </w:tc>
        <w:tc>
          <w:tcPr>
            <w:tcW w:w="717" w:type="dxa"/>
          </w:tcPr>
          <w:p w14:paraId="7BE9BE14" w14:textId="77777777" w:rsidR="009C5C19" w:rsidRPr="001D1519" w:rsidRDefault="009C5C19" w:rsidP="00340D1F">
            <w:pPr>
              <w:spacing w:after="0"/>
            </w:pPr>
            <w:r w:rsidRPr="001D1519">
              <w:rPr>
                <w:rFonts w:ascii="Arial" w:hAnsi="Arial"/>
                <w:b/>
                <w:sz w:val="18"/>
              </w:rPr>
              <w:t>B10</w:t>
            </w:r>
          </w:p>
        </w:tc>
      </w:tr>
      <w:tr w:rsidR="009C5C19" w:rsidRPr="001D1519" w14:paraId="7EA16AE9" w14:textId="77777777" w:rsidTr="00340D1F">
        <w:tc>
          <w:tcPr>
            <w:tcW w:w="959" w:type="dxa"/>
          </w:tcPr>
          <w:p w14:paraId="6DE7FA83" w14:textId="77777777" w:rsidR="009C5C19" w:rsidRPr="001D1519" w:rsidRDefault="009C5C19" w:rsidP="00340D1F">
            <w:pPr>
              <w:keepNext/>
              <w:keepLines/>
              <w:spacing w:after="0"/>
              <w:rPr>
                <w:rFonts w:ascii="Arial" w:hAnsi="Arial"/>
                <w:sz w:val="18"/>
              </w:rPr>
            </w:pPr>
            <w:r w:rsidRPr="001D1519">
              <w:rPr>
                <w:rFonts w:ascii="Arial" w:hAnsi="Arial"/>
                <w:sz w:val="18"/>
              </w:rPr>
              <w:t>Hex</w:t>
            </w:r>
          </w:p>
        </w:tc>
        <w:tc>
          <w:tcPr>
            <w:tcW w:w="717" w:type="dxa"/>
          </w:tcPr>
          <w:p w14:paraId="77826EEB" w14:textId="77777777" w:rsidR="009C5C19" w:rsidRPr="001D1519" w:rsidRDefault="009C5C19" w:rsidP="00340D1F">
            <w:pPr>
              <w:keepNext/>
              <w:keepLines/>
              <w:spacing w:after="0"/>
              <w:rPr>
                <w:rFonts w:ascii="Arial" w:hAnsi="Arial"/>
                <w:sz w:val="18"/>
              </w:rPr>
            </w:pPr>
            <w:r>
              <w:rPr>
                <w:rFonts w:ascii="Arial" w:hAnsi="Arial"/>
                <w:sz w:val="18"/>
              </w:rPr>
              <w:t>00</w:t>
            </w:r>
          </w:p>
        </w:tc>
        <w:tc>
          <w:tcPr>
            <w:tcW w:w="717" w:type="dxa"/>
          </w:tcPr>
          <w:p w14:paraId="61E62CF9" w14:textId="77777777" w:rsidR="009C5C19" w:rsidRPr="001D1519" w:rsidRDefault="009C5C19" w:rsidP="00340D1F">
            <w:pPr>
              <w:keepNext/>
              <w:keepLines/>
              <w:spacing w:after="0"/>
              <w:rPr>
                <w:rFonts w:ascii="Arial" w:hAnsi="Arial"/>
                <w:sz w:val="18"/>
              </w:rPr>
            </w:pPr>
            <w:r>
              <w:rPr>
                <w:rFonts w:ascii="Arial" w:hAnsi="Arial"/>
                <w:sz w:val="18"/>
              </w:rPr>
              <w:t>0D</w:t>
            </w:r>
          </w:p>
        </w:tc>
        <w:tc>
          <w:tcPr>
            <w:tcW w:w="717" w:type="dxa"/>
          </w:tcPr>
          <w:p w14:paraId="5658332F" w14:textId="77777777" w:rsidR="009C5C19" w:rsidRPr="001D1519" w:rsidRDefault="009C5C19" w:rsidP="00340D1F">
            <w:pPr>
              <w:keepNext/>
              <w:keepLines/>
              <w:spacing w:after="0"/>
              <w:rPr>
                <w:rFonts w:ascii="Arial" w:hAnsi="Arial"/>
                <w:sz w:val="18"/>
              </w:rPr>
            </w:pPr>
            <w:r>
              <w:rPr>
                <w:rFonts w:ascii="Arial" w:hAnsi="Arial"/>
                <w:sz w:val="18"/>
              </w:rPr>
              <w:t>0C</w:t>
            </w:r>
          </w:p>
        </w:tc>
        <w:tc>
          <w:tcPr>
            <w:tcW w:w="717" w:type="dxa"/>
          </w:tcPr>
          <w:p w14:paraId="10B06D0A" w14:textId="77777777" w:rsidR="009C5C19" w:rsidRPr="001D1519" w:rsidRDefault="009C5C19" w:rsidP="00340D1F">
            <w:pPr>
              <w:keepNext/>
              <w:keepLines/>
              <w:spacing w:after="0"/>
              <w:rPr>
                <w:rFonts w:ascii="Arial" w:hAnsi="Arial"/>
                <w:sz w:val="18"/>
              </w:rPr>
            </w:pPr>
            <w:r>
              <w:rPr>
                <w:rFonts w:ascii="Arial" w:hAnsi="Arial"/>
                <w:sz w:val="18"/>
              </w:rPr>
              <w:t>42</w:t>
            </w:r>
          </w:p>
        </w:tc>
        <w:tc>
          <w:tcPr>
            <w:tcW w:w="717" w:type="dxa"/>
          </w:tcPr>
          <w:p w14:paraId="5B53DFBD" w14:textId="77777777" w:rsidR="009C5C19" w:rsidRPr="001D1519" w:rsidRDefault="009C5C19" w:rsidP="00340D1F">
            <w:pPr>
              <w:keepNext/>
              <w:keepLines/>
              <w:spacing w:after="0"/>
              <w:rPr>
                <w:rFonts w:ascii="Arial" w:hAnsi="Arial"/>
                <w:sz w:val="18"/>
              </w:rPr>
            </w:pPr>
            <w:r>
              <w:rPr>
                <w:rFonts w:ascii="Arial" w:hAnsi="Arial"/>
                <w:sz w:val="18"/>
              </w:rPr>
              <w:t>34</w:t>
            </w:r>
          </w:p>
        </w:tc>
        <w:tc>
          <w:tcPr>
            <w:tcW w:w="717" w:type="dxa"/>
          </w:tcPr>
          <w:p w14:paraId="3BBB3DF6" w14:textId="77777777" w:rsidR="009C5C19" w:rsidRPr="001D1519" w:rsidRDefault="009C5C19" w:rsidP="00340D1F">
            <w:pPr>
              <w:keepNext/>
              <w:keepLines/>
              <w:spacing w:after="0"/>
              <w:rPr>
                <w:rFonts w:ascii="Arial" w:hAnsi="Arial"/>
                <w:sz w:val="18"/>
              </w:rPr>
            </w:pPr>
            <w:r>
              <w:rPr>
                <w:rFonts w:ascii="Arial" w:hAnsi="Arial"/>
                <w:sz w:val="18"/>
              </w:rPr>
              <w:t>80</w:t>
            </w:r>
          </w:p>
        </w:tc>
        <w:tc>
          <w:tcPr>
            <w:tcW w:w="717" w:type="dxa"/>
          </w:tcPr>
          <w:p w14:paraId="1944DA37" w14:textId="77777777" w:rsidR="009C5C19" w:rsidRPr="001D1519" w:rsidRDefault="009C5C19" w:rsidP="00340D1F">
            <w:pPr>
              <w:keepNext/>
              <w:keepLines/>
              <w:spacing w:after="0"/>
              <w:rPr>
                <w:rFonts w:ascii="Arial" w:hAnsi="Arial"/>
                <w:sz w:val="18"/>
              </w:rPr>
            </w:pPr>
            <w:r>
              <w:rPr>
                <w:rFonts w:ascii="Arial" w:hAnsi="Arial"/>
                <w:sz w:val="18"/>
              </w:rPr>
              <w:t>03</w:t>
            </w:r>
          </w:p>
        </w:tc>
        <w:tc>
          <w:tcPr>
            <w:tcW w:w="717" w:type="dxa"/>
          </w:tcPr>
          <w:p w14:paraId="01742D47" w14:textId="77777777" w:rsidR="009C5C19" w:rsidRPr="001D1519" w:rsidRDefault="009C5C19" w:rsidP="00340D1F">
            <w:pPr>
              <w:keepNext/>
              <w:keepLines/>
              <w:spacing w:after="0"/>
              <w:rPr>
                <w:rFonts w:ascii="Arial" w:hAnsi="Arial"/>
                <w:sz w:val="18"/>
              </w:rPr>
            </w:pPr>
            <w:r>
              <w:rPr>
                <w:rFonts w:ascii="Arial" w:hAnsi="Arial"/>
                <w:sz w:val="18"/>
              </w:rPr>
              <w:t>00</w:t>
            </w:r>
          </w:p>
        </w:tc>
        <w:tc>
          <w:tcPr>
            <w:tcW w:w="717" w:type="dxa"/>
          </w:tcPr>
          <w:p w14:paraId="60F9A03B" w14:textId="77777777" w:rsidR="009C5C19" w:rsidRPr="001D1519" w:rsidRDefault="009C5C19" w:rsidP="00340D1F">
            <w:pPr>
              <w:spacing w:after="0"/>
            </w:pPr>
            <w:r>
              <w:t>00</w:t>
            </w:r>
          </w:p>
        </w:tc>
        <w:tc>
          <w:tcPr>
            <w:tcW w:w="717" w:type="dxa"/>
          </w:tcPr>
          <w:p w14:paraId="6384F46A" w14:textId="77777777" w:rsidR="009C5C19" w:rsidRPr="001D1519" w:rsidRDefault="009C5C19" w:rsidP="00340D1F">
            <w:pPr>
              <w:spacing w:after="0"/>
            </w:pPr>
            <w:r>
              <w:t>00</w:t>
            </w:r>
          </w:p>
        </w:tc>
      </w:tr>
      <w:tr w:rsidR="009C5C19" w:rsidRPr="001D1519" w14:paraId="56404BBD" w14:textId="77777777" w:rsidTr="00340D1F">
        <w:tc>
          <w:tcPr>
            <w:tcW w:w="959" w:type="dxa"/>
          </w:tcPr>
          <w:p w14:paraId="118F55C6" w14:textId="77777777" w:rsidR="009C5C19" w:rsidRPr="001D1519" w:rsidRDefault="009C5C19" w:rsidP="00340D1F">
            <w:pPr>
              <w:keepNext/>
              <w:keepLines/>
              <w:spacing w:after="0"/>
              <w:rPr>
                <w:rFonts w:ascii="Arial" w:hAnsi="Arial"/>
                <w:b/>
                <w:sz w:val="18"/>
              </w:rPr>
            </w:pPr>
          </w:p>
        </w:tc>
        <w:tc>
          <w:tcPr>
            <w:tcW w:w="717" w:type="dxa"/>
          </w:tcPr>
          <w:p w14:paraId="42DA3A69" w14:textId="77777777" w:rsidR="009C5C19" w:rsidRPr="001D1519" w:rsidRDefault="009C5C19" w:rsidP="00340D1F">
            <w:pPr>
              <w:keepNext/>
              <w:keepLines/>
              <w:spacing w:after="0"/>
              <w:rPr>
                <w:rFonts w:ascii="Arial" w:hAnsi="Arial"/>
                <w:b/>
                <w:sz w:val="18"/>
              </w:rPr>
            </w:pPr>
            <w:r w:rsidRPr="001D1519">
              <w:rPr>
                <w:rFonts w:ascii="Arial" w:hAnsi="Arial"/>
                <w:b/>
                <w:sz w:val="18"/>
              </w:rPr>
              <w:t>B11</w:t>
            </w:r>
          </w:p>
        </w:tc>
        <w:tc>
          <w:tcPr>
            <w:tcW w:w="717" w:type="dxa"/>
          </w:tcPr>
          <w:p w14:paraId="48FFB1CD" w14:textId="77777777" w:rsidR="009C5C19" w:rsidRPr="001D1519" w:rsidRDefault="009C5C19" w:rsidP="00340D1F">
            <w:pPr>
              <w:keepNext/>
              <w:keepLines/>
              <w:spacing w:after="0"/>
              <w:rPr>
                <w:rFonts w:ascii="Arial" w:hAnsi="Arial"/>
                <w:b/>
                <w:sz w:val="18"/>
              </w:rPr>
            </w:pPr>
            <w:r w:rsidRPr="001D1519">
              <w:rPr>
                <w:rFonts w:ascii="Arial" w:hAnsi="Arial"/>
                <w:b/>
                <w:sz w:val="18"/>
              </w:rPr>
              <w:t>B12</w:t>
            </w:r>
          </w:p>
        </w:tc>
        <w:tc>
          <w:tcPr>
            <w:tcW w:w="717" w:type="dxa"/>
          </w:tcPr>
          <w:p w14:paraId="1454CF48" w14:textId="77777777" w:rsidR="009C5C19" w:rsidRPr="001D1519" w:rsidRDefault="009C5C19" w:rsidP="00340D1F">
            <w:pPr>
              <w:spacing w:after="0"/>
            </w:pPr>
            <w:r w:rsidRPr="001D1519">
              <w:rPr>
                <w:rFonts w:ascii="Arial" w:hAnsi="Arial"/>
                <w:b/>
                <w:sz w:val="18"/>
              </w:rPr>
              <w:t>B13</w:t>
            </w:r>
          </w:p>
        </w:tc>
        <w:tc>
          <w:tcPr>
            <w:tcW w:w="717" w:type="dxa"/>
          </w:tcPr>
          <w:p w14:paraId="14A0AD6A" w14:textId="77777777" w:rsidR="009C5C19" w:rsidRPr="001D1519" w:rsidRDefault="009C5C19" w:rsidP="00340D1F">
            <w:pPr>
              <w:spacing w:after="0"/>
            </w:pPr>
            <w:r w:rsidRPr="001D1519">
              <w:rPr>
                <w:rFonts w:ascii="Arial" w:hAnsi="Arial"/>
                <w:b/>
                <w:sz w:val="18"/>
              </w:rPr>
              <w:t>B14</w:t>
            </w:r>
          </w:p>
        </w:tc>
        <w:tc>
          <w:tcPr>
            <w:tcW w:w="717" w:type="dxa"/>
          </w:tcPr>
          <w:p w14:paraId="73296E15" w14:textId="77777777" w:rsidR="009C5C19" w:rsidRPr="001D1519" w:rsidRDefault="009C5C19" w:rsidP="00340D1F">
            <w:pPr>
              <w:spacing w:after="0"/>
            </w:pPr>
            <w:r w:rsidRPr="001D1519">
              <w:rPr>
                <w:rFonts w:ascii="Arial" w:hAnsi="Arial"/>
                <w:b/>
                <w:sz w:val="18"/>
              </w:rPr>
              <w:t>B15</w:t>
            </w:r>
          </w:p>
        </w:tc>
        <w:tc>
          <w:tcPr>
            <w:tcW w:w="717" w:type="dxa"/>
          </w:tcPr>
          <w:p w14:paraId="17710CC6" w14:textId="77777777" w:rsidR="009C5C19" w:rsidRPr="001D1519" w:rsidRDefault="009C5C19" w:rsidP="00340D1F">
            <w:pPr>
              <w:spacing w:after="0"/>
            </w:pPr>
            <w:r w:rsidRPr="001D1519">
              <w:rPr>
                <w:rFonts w:ascii="Arial" w:hAnsi="Arial"/>
                <w:b/>
                <w:sz w:val="18"/>
              </w:rPr>
              <w:t>B16</w:t>
            </w:r>
          </w:p>
        </w:tc>
        <w:tc>
          <w:tcPr>
            <w:tcW w:w="717" w:type="dxa"/>
          </w:tcPr>
          <w:p w14:paraId="6703C631" w14:textId="77777777" w:rsidR="009C5C19" w:rsidRPr="001D1519" w:rsidRDefault="009C5C19" w:rsidP="00340D1F">
            <w:pPr>
              <w:spacing w:after="0"/>
            </w:pPr>
            <w:r w:rsidRPr="001D1519">
              <w:rPr>
                <w:rFonts w:ascii="Arial" w:hAnsi="Arial"/>
                <w:b/>
                <w:sz w:val="18"/>
              </w:rPr>
              <w:t>B17</w:t>
            </w:r>
          </w:p>
        </w:tc>
        <w:tc>
          <w:tcPr>
            <w:tcW w:w="717" w:type="dxa"/>
          </w:tcPr>
          <w:p w14:paraId="16D743D5" w14:textId="77777777" w:rsidR="009C5C19" w:rsidRPr="001D1519" w:rsidRDefault="009C5C19" w:rsidP="00340D1F">
            <w:pPr>
              <w:spacing w:after="0"/>
            </w:pPr>
            <w:r w:rsidRPr="001D1519">
              <w:rPr>
                <w:rFonts w:ascii="Arial" w:hAnsi="Arial"/>
                <w:b/>
                <w:sz w:val="18"/>
              </w:rPr>
              <w:t>B18</w:t>
            </w:r>
          </w:p>
        </w:tc>
        <w:tc>
          <w:tcPr>
            <w:tcW w:w="717" w:type="dxa"/>
          </w:tcPr>
          <w:p w14:paraId="5B5209C9" w14:textId="77777777" w:rsidR="009C5C19" w:rsidRPr="001D1519" w:rsidRDefault="009C5C19" w:rsidP="00340D1F">
            <w:pPr>
              <w:spacing w:after="0"/>
            </w:pPr>
            <w:r w:rsidRPr="001D1519">
              <w:rPr>
                <w:rFonts w:ascii="Arial" w:hAnsi="Arial"/>
                <w:b/>
                <w:sz w:val="18"/>
              </w:rPr>
              <w:t>B19</w:t>
            </w:r>
          </w:p>
        </w:tc>
        <w:tc>
          <w:tcPr>
            <w:tcW w:w="717" w:type="dxa"/>
          </w:tcPr>
          <w:p w14:paraId="754E41D4" w14:textId="77777777" w:rsidR="009C5C19" w:rsidRPr="001D1519" w:rsidRDefault="009C5C19" w:rsidP="00340D1F">
            <w:pPr>
              <w:spacing w:after="0"/>
            </w:pPr>
            <w:r w:rsidRPr="001D1519">
              <w:rPr>
                <w:rFonts w:ascii="Arial" w:hAnsi="Arial"/>
                <w:b/>
                <w:sz w:val="18"/>
              </w:rPr>
              <w:t>B20</w:t>
            </w:r>
          </w:p>
        </w:tc>
      </w:tr>
      <w:tr w:rsidR="009C5C19" w:rsidRPr="001D1519" w14:paraId="1235D79E" w14:textId="77777777" w:rsidTr="00340D1F">
        <w:tc>
          <w:tcPr>
            <w:tcW w:w="959" w:type="dxa"/>
            <w:tcBorders>
              <w:top w:val="single" w:sz="4" w:space="0" w:color="auto"/>
              <w:left w:val="single" w:sz="4" w:space="0" w:color="auto"/>
              <w:bottom w:val="single" w:sz="4" w:space="0" w:color="auto"/>
              <w:right w:val="single" w:sz="4" w:space="0" w:color="auto"/>
            </w:tcBorders>
          </w:tcPr>
          <w:p w14:paraId="7BA676E3" w14:textId="77777777" w:rsidR="009C5C19" w:rsidRPr="001D1519" w:rsidRDefault="009C5C19" w:rsidP="00340D1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2BCB84" w14:textId="77777777" w:rsidR="009C5C19" w:rsidRPr="001D1519" w:rsidRDefault="009C5C19" w:rsidP="00340D1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72B53E7" w14:textId="77777777" w:rsidR="009C5C19" w:rsidRPr="001D1519" w:rsidRDefault="009C5C19" w:rsidP="00340D1F">
            <w:pPr>
              <w:keepNext/>
              <w:keepLines/>
              <w:spacing w:after="0"/>
              <w:rPr>
                <w:rFonts w:ascii="Arial" w:hAnsi="Arial"/>
                <w:sz w:val="18"/>
              </w:rPr>
            </w:pPr>
            <w:r>
              <w:rPr>
                <w:rFonts w:ascii="Arial" w:hAnsi="Arial"/>
                <w:sz w:val="18"/>
              </w:rPr>
              <w:t>00</w:t>
            </w:r>
          </w:p>
        </w:tc>
        <w:tc>
          <w:tcPr>
            <w:tcW w:w="717" w:type="dxa"/>
          </w:tcPr>
          <w:p w14:paraId="543EB3A9" w14:textId="77777777" w:rsidR="009C5C19" w:rsidRPr="001D1519" w:rsidRDefault="009C5C19" w:rsidP="00340D1F">
            <w:pPr>
              <w:spacing w:after="0"/>
            </w:pPr>
            <w:r>
              <w:t>00</w:t>
            </w:r>
          </w:p>
        </w:tc>
        <w:tc>
          <w:tcPr>
            <w:tcW w:w="717" w:type="dxa"/>
          </w:tcPr>
          <w:p w14:paraId="047F4638" w14:textId="77777777" w:rsidR="009C5C19" w:rsidRPr="001D1519" w:rsidRDefault="009C5C19" w:rsidP="00340D1F">
            <w:pPr>
              <w:spacing w:after="0"/>
            </w:pPr>
            <w:r>
              <w:t>00</w:t>
            </w:r>
          </w:p>
        </w:tc>
        <w:tc>
          <w:tcPr>
            <w:tcW w:w="717" w:type="dxa"/>
          </w:tcPr>
          <w:p w14:paraId="21B5946F" w14:textId="77777777" w:rsidR="009C5C19" w:rsidRPr="001D1519" w:rsidRDefault="009C5C19" w:rsidP="00340D1F">
            <w:pPr>
              <w:spacing w:after="0"/>
            </w:pPr>
            <w:r>
              <w:t>07</w:t>
            </w:r>
          </w:p>
        </w:tc>
        <w:tc>
          <w:tcPr>
            <w:tcW w:w="717" w:type="dxa"/>
          </w:tcPr>
          <w:p w14:paraId="4E0C21BE" w14:textId="77777777" w:rsidR="009C5C19" w:rsidRPr="001D1519" w:rsidRDefault="009C5C19" w:rsidP="00340D1F">
            <w:pPr>
              <w:spacing w:after="0"/>
            </w:pPr>
            <w:r>
              <w:rPr>
                <w:rFonts w:ascii="Arial" w:hAnsi="Arial"/>
                <w:sz w:val="18"/>
              </w:rPr>
              <w:t>0C</w:t>
            </w:r>
          </w:p>
        </w:tc>
        <w:tc>
          <w:tcPr>
            <w:tcW w:w="717" w:type="dxa"/>
          </w:tcPr>
          <w:p w14:paraId="42775170" w14:textId="77777777" w:rsidR="009C5C19" w:rsidRPr="001D1519" w:rsidRDefault="009C5C19" w:rsidP="00340D1F">
            <w:pPr>
              <w:spacing w:after="0"/>
            </w:pPr>
            <w:r>
              <w:rPr>
                <w:rFonts w:ascii="Arial" w:hAnsi="Arial"/>
                <w:sz w:val="18"/>
              </w:rPr>
              <w:t>42</w:t>
            </w:r>
          </w:p>
        </w:tc>
        <w:tc>
          <w:tcPr>
            <w:tcW w:w="717" w:type="dxa"/>
          </w:tcPr>
          <w:p w14:paraId="767C003D" w14:textId="77777777" w:rsidR="009C5C19" w:rsidRPr="001D1519" w:rsidRDefault="009C5C19" w:rsidP="00340D1F">
            <w:pPr>
              <w:spacing w:after="0"/>
            </w:pPr>
            <w:r>
              <w:rPr>
                <w:rFonts w:ascii="Arial" w:hAnsi="Arial"/>
                <w:sz w:val="18"/>
              </w:rPr>
              <w:t>44</w:t>
            </w:r>
          </w:p>
        </w:tc>
        <w:tc>
          <w:tcPr>
            <w:tcW w:w="717" w:type="dxa"/>
          </w:tcPr>
          <w:p w14:paraId="0E221A1A" w14:textId="77777777" w:rsidR="009C5C19" w:rsidRPr="001D1519" w:rsidRDefault="009C5C19" w:rsidP="00340D1F">
            <w:pPr>
              <w:spacing w:after="0"/>
            </w:pPr>
            <w:r>
              <w:rPr>
                <w:rFonts w:ascii="Arial" w:hAnsi="Arial"/>
                <w:sz w:val="18"/>
              </w:rPr>
              <w:t>80</w:t>
            </w:r>
          </w:p>
        </w:tc>
        <w:tc>
          <w:tcPr>
            <w:tcW w:w="717" w:type="dxa"/>
          </w:tcPr>
          <w:p w14:paraId="4D500753" w14:textId="77777777" w:rsidR="009C5C19" w:rsidRPr="001D1519" w:rsidRDefault="009C5C19" w:rsidP="00340D1F">
            <w:pPr>
              <w:spacing w:after="0"/>
            </w:pPr>
            <w:r>
              <w:rPr>
                <w:rFonts w:ascii="Arial" w:hAnsi="Arial"/>
                <w:sz w:val="18"/>
              </w:rPr>
              <w:t>03</w:t>
            </w:r>
          </w:p>
        </w:tc>
      </w:tr>
      <w:tr w:rsidR="009C5C19" w:rsidRPr="0013239E" w14:paraId="71921C5B" w14:textId="77777777" w:rsidTr="00340D1F">
        <w:tc>
          <w:tcPr>
            <w:tcW w:w="959" w:type="dxa"/>
            <w:tcBorders>
              <w:top w:val="single" w:sz="4" w:space="0" w:color="auto"/>
              <w:left w:val="single" w:sz="4" w:space="0" w:color="auto"/>
              <w:bottom w:val="single" w:sz="4" w:space="0" w:color="auto"/>
              <w:right w:val="single" w:sz="4" w:space="0" w:color="auto"/>
            </w:tcBorders>
          </w:tcPr>
          <w:p w14:paraId="369D816B" w14:textId="77777777" w:rsidR="009C5C19" w:rsidRPr="0013239E" w:rsidRDefault="009C5C19" w:rsidP="00340D1F">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tcPr>
          <w:p w14:paraId="537AC87A" w14:textId="77777777" w:rsidR="009C5C19" w:rsidRPr="0013239E" w:rsidRDefault="009C5C19" w:rsidP="00340D1F">
            <w:pPr>
              <w:keepNext/>
              <w:keepLines/>
              <w:spacing w:after="0"/>
              <w:rPr>
                <w:rFonts w:ascii="Arial" w:hAnsi="Arial"/>
                <w:b/>
                <w:bCs/>
                <w:sz w:val="18"/>
              </w:rPr>
            </w:pPr>
            <w:r w:rsidRPr="0013239E">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2869CBA9" w14:textId="77777777" w:rsidR="009C5C19" w:rsidRPr="0013239E" w:rsidRDefault="009C5C19" w:rsidP="00340D1F">
            <w:pPr>
              <w:keepNext/>
              <w:keepLines/>
              <w:spacing w:after="0"/>
              <w:rPr>
                <w:rFonts w:ascii="Arial" w:hAnsi="Arial"/>
                <w:b/>
                <w:bCs/>
                <w:sz w:val="18"/>
              </w:rPr>
            </w:pPr>
            <w:r w:rsidRPr="0013239E">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7DB6D5FA" w14:textId="77777777" w:rsidR="009C5C19" w:rsidRPr="0013239E" w:rsidRDefault="009C5C19" w:rsidP="00340D1F">
            <w:pPr>
              <w:spacing w:after="0"/>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tcPr>
          <w:p w14:paraId="6A3BD1E0" w14:textId="77777777" w:rsidR="009C5C19" w:rsidRPr="0013239E" w:rsidRDefault="009C5C19" w:rsidP="00340D1F">
            <w:pPr>
              <w:spacing w:after="0"/>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tcPr>
          <w:p w14:paraId="13EF7A89" w14:textId="77777777" w:rsidR="009C5C19" w:rsidRPr="0013239E" w:rsidRDefault="009C5C19" w:rsidP="00340D1F">
            <w:pPr>
              <w:spacing w:after="0"/>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tcPr>
          <w:p w14:paraId="653C8C6B" w14:textId="77777777" w:rsidR="009C5C19" w:rsidRPr="0013239E" w:rsidRDefault="009C5C19" w:rsidP="00340D1F">
            <w:pPr>
              <w:spacing w:after="0"/>
              <w:rPr>
                <w:rFonts w:ascii="Arial" w:hAnsi="Arial"/>
                <w:b/>
                <w:bCs/>
                <w:sz w:val="18"/>
              </w:rPr>
            </w:pPr>
            <w:r w:rsidRPr="0013239E">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5EE3DCFB" w14:textId="77777777" w:rsidR="009C5C19" w:rsidRPr="0013239E" w:rsidRDefault="009C5C19" w:rsidP="00340D1F">
            <w:pPr>
              <w:spacing w:after="0"/>
              <w:rPr>
                <w:rFonts w:ascii="Arial" w:hAnsi="Arial"/>
                <w:b/>
                <w:bCs/>
                <w:sz w:val="18"/>
              </w:rPr>
            </w:pPr>
            <w:r w:rsidRPr="0013239E">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66A1698A" w14:textId="77777777" w:rsidR="009C5C19" w:rsidRPr="0013239E" w:rsidRDefault="009C5C19" w:rsidP="00340D1F">
            <w:pPr>
              <w:spacing w:after="0"/>
              <w:rPr>
                <w:rFonts w:ascii="Arial" w:hAnsi="Arial"/>
                <w:b/>
                <w:bCs/>
                <w:sz w:val="18"/>
              </w:rPr>
            </w:pPr>
            <w:r w:rsidRPr="0013239E">
              <w:rPr>
                <w:rFonts w:ascii="Arial" w:hAnsi="Arial"/>
                <w:b/>
                <w:bCs/>
                <w:sz w:val="18"/>
              </w:rPr>
              <w:t>B28</w:t>
            </w:r>
          </w:p>
        </w:tc>
        <w:tc>
          <w:tcPr>
            <w:tcW w:w="717" w:type="dxa"/>
            <w:tcBorders>
              <w:top w:val="single" w:sz="4" w:space="0" w:color="auto"/>
              <w:left w:val="single" w:sz="4" w:space="0" w:color="auto"/>
              <w:bottom w:val="single" w:sz="4" w:space="0" w:color="auto"/>
              <w:right w:val="single" w:sz="4" w:space="0" w:color="auto"/>
            </w:tcBorders>
          </w:tcPr>
          <w:p w14:paraId="595AC399" w14:textId="77777777" w:rsidR="009C5C19" w:rsidRPr="0013239E" w:rsidRDefault="009C5C19" w:rsidP="00340D1F">
            <w:pPr>
              <w:spacing w:after="0"/>
              <w:rPr>
                <w:rFonts w:ascii="Arial" w:hAnsi="Arial"/>
                <w:b/>
                <w:bCs/>
                <w:sz w:val="18"/>
              </w:rPr>
            </w:pPr>
            <w:r w:rsidRPr="0013239E">
              <w:rPr>
                <w:rFonts w:ascii="Arial" w:hAnsi="Arial"/>
                <w:b/>
                <w:bCs/>
                <w:sz w:val="18"/>
              </w:rPr>
              <w:t>B29</w:t>
            </w:r>
          </w:p>
        </w:tc>
        <w:tc>
          <w:tcPr>
            <w:tcW w:w="717" w:type="dxa"/>
            <w:tcBorders>
              <w:top w:val="single" w:sz="4" w:space="0" w:color="auto"/>
              <w:left w:val="single" w:sz="4" w:space="0" w:color="auto"/>
              <w:bottom w:val="single" w:sz="4" w:space="0" w:color="auto"/>
              <w:right w:val="single" w:sz="4" w:space="0" w:color="auto"/>
            </w:tcBorders>
          </w:tcPr>
          <w:p w14:paraId="0A0EB713" w14:textId="77777777" w:rsidR="009C5C19" w:rsidRPr="0013239E" w:rsidRDefault="009C5C19" w:rsidP="00340D1F">
            <w:pPr>
              <w:spacing w:after="0"/>
              <w:rPr>
                <w:rFonts w:ascii="Arial" w:hAnsi="Arial"/>
                <w:b/>
                <w:bCs/>
                <w:sz w:val="18"/>
              </w:rPr>
            </w:pPr>
            <w:r w:rsidRPr="0013239E">
              <w:rPr>
                <w:rFonts w:ascii="Arial" w:hAnsi="Arial"/>
                <w:b/>
                <w:bCs/>
                <w:sz w:val="18"/>
              </w:rPr>
              <w:t>B30</w:t>
            </w:r>
          </w:p>
        </w:tc>
      </w:tr>
      <w:tr w:rsidR="009C5C19" w:rsidRPr="001D1519" w14:paraId="65C9849E" w14:textId="77777777" w:rsidTr="00340D1F">
        <w:tc>
          <w:tcPr>
            <w:tcW w:w="959" w:type="dxa"/>
            <w:tcBorders>
              <w:top w:val="single" w:sz="4" w:space="0" w:color="auto"/>
              <w:left w:val="single" w:sz="4" w:space="0" w:color="auto"/>
              <w:bottom w:val="single" w:sz="4" w:space="0" w:color="auto"/>
              <w:right w:val="single" w:sz="4" w:space="0" w:color="auto"/>
            </w:tcBorders>
          </w:tcPr>
          <w:p w14:paraId="0D56C1B4" w14:textId="77777777" w:rsidR="009C5C19" w:rsidRPr="001D1519" w:rsidRDefault="009C5C19" w:rsidP="00340D1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51C692" w14:textId="77777777" w:rsidR="009C5C19" w:rsidRPr="001D1519" w:rsidRDefault="009C5C19" w:rsidP="00340D1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603BA102" w14:textId="77777777" w:rsidR="009C5C19" w:rsidRPr="001D1519" w:rsidRDefault="009C5C19" w:rsidP="00340D1F">
            <w:pPr>
              <w:keepNext/>
              <w:keepLines/>
              <w:spacing w:after="0"/>
              <w:rPr>
                <w:rFonts w:ascii="Arial" w:hAnsi="Arial"/>
                <w:sz w:val="18"/>
              </w:rPr>
            </w:pPr>
            <w:r>
              <w:t>00</w:t>
            </w:r>
          </w:p>
        </w:tc>
        <w:tc>
          <w:tcPr>
            <w:tcW w:w="717" w:type="dxa"/>
            <w:tcBorders>
              <w:top w:val="single" w:sz="4" w:space="0" w:color="auto"/>
              <w:left w:val="single" w:sz="4" w:space="0" w:color="auto"/>
              <w:bottom w:val="single" w:sz="4" w:space="0" w:color="auto"/>
              <w:right w:val="single" w:sz="4" w:space="0" w:color="auto"/>
            </w:tcBorders>
          </w:tcPr>
          <w:p w14:paraId="6A9CBEFD" w14:textId="77777777" w:rsidR="009C5C19" w:rsidRPr="001D1519" w:rsidRDefault="009C5C19" w:rsidP="00340D1F">
            <w:pPr>
              <w:spacing w:after="0"/>
            </w:pPr>
            <w:r>
              <w:t>00</w:t>
            </w:r>
          </w:p>
        </w:tc>
        <w:tc>
          <w:tcPr>
            <w:tcW w:w="717" w:type="dxa"/>
            <w:tcBorders>
              <w:top w:val="single" w:sz="4" w:space="0" w:color="auto"/>
              <w:left w:val="single" w:sz="4" w:space="0" w:color="auto"/>
              <w:bottom w:val="single" w:sz="4" w:space="0" w:color="auto"/>
              <w:right w:val="single" w:sz="4" w:space="0" w:color="auto"/>
            </w:tcBorders>
          </w:tcPr>
          <w:p w14:paraId="1A57D404" w14:textId="77777777" w:rsidR="009C5C19" w:rsidRPr="001D1519" w:rsidRDefault="009C5C19" w:rsidP="00340D1F">
            <w:pPr>
              <w:spacing w:after="0"/>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66D6AB5" w14:textId="77777777" w:rsidR="009C5C19" w:rsidRPr="001D1519" w:rsidRDefault="009C5C19" w:rsidP="00340D1F">
            <w:pPr>
              <w:spacing w:after="0"/>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EA35FA6" w14:textId="77777777" w:rsidR="009C5C19" w:rsidRPr="0013239E" w:rsidRDefault="009C5C19" w:rsidP="00340D1F">
            <w:pPr>
              <w:spacing w:after="0"/>
              <w:rPr>
                <w:rFonts w:ascii="Arial" w:hAnsi="Arial"/>
                <w:sz w:val="18"/>
              </w:rPr>
            </w:pPr>
            <w:r>
              <w:t>00</w:t>
            </w:r>
          </w:p>
        </w:tc>
        <w:tc>
          <w:tcPr>
            <w:tcW w:w="717" w:type="dxa"/>
            <w:tcBorders>
              <w:top w:val="single" w:sz="4" w:space="0" w:color="auto"/>
              <w:left w:val="single" w:sz="4" w:space="0" w:color="auto"/>
              <w:bottom w:val="single" w:sz="4" w:space="0" w:color="auto"/>
              <w:right w:val="single" w:sz="4" w:space="0" w:color="auto"/>
            </w:tcBorders>
          </w:tcPr>
          <w:p w14:paraId="7C991820" w14:textId="77777777" w:rsidR="009C5C19" w:rsidRPr="0013239E" w:rsidRDefault="009C5C19" w:rsidP="00340D1F">
            <w:pPr>
              <w:spacing w:after="0"/>
              <w:rPr>
                <w:rFonts w:ascii="Arial" w:hAnsi="Arial"/>
                <w:sz w:val="18"/>
              </w:rPr>
            </w:pPr>
            <w:r>
              <w:t>00</w:t>
            </w:r>
          </w:p>
        </w:tc>
        <w:tc>
          <w:tcPr>
            <w:tcW w:w="717" w:type="dxa"/>
            <w:tcBorders>
              <w:top w:val="single" w:sz="4" w:space="0" w:color="auto"/>
              <w:left w:val="single" w:sz="4" w:space="0" w:color="auto"/>
              <w:bottom w:val="single" w:sz="4" w:space="0" w:color="auto"/>
              <w:right w:val="single" w:sz="4" w:space="0" w:color="auto"/>
            </w:tcBorders>
          </w:tcPr>
          <w:p w14:paraId="183F8601" w14:textId="77777777" w:rsidR="009C5C19" w:rsidRPr="0013239E" w:rsidRDefault="009C5C19" w:rsidP="00340D1F">
            <w:pPr>
              <w:spacing w:after="0"/>
              <w:rPr>
                <w:rFonts w:ascii="Arial" w:hAnsi="Arial"/>
                <w:sz w:val="18"/>
              </w:rPr>
            </w:pPr>
            <w:r>
              <w:t>07</w:t>
            </w:r>
          </w:p>
        </w:tc>
        <w:tc>
          <w:tcPr>
            <w:tcW w:w="717" w:type="dxa"/>
            <w:tcBorders>
              <w:top w:val="single" w:sz="4" w:space="0" w:color="auto"/>
              <w:left w:val="single" w:sz="4" w:space="0" w:color="auto"/>
              <w:bottom w:val="single" w:sz="4" w:space="0" w:color="auto"/>
              <w:right w:val="single" w:sz="4" w:space="0" w:color="auto"/>
            </w:tcBorders>
          </w:tcPr>
          <w:p w14:paraId="580489F0" w14:textId="77777777" w:rsidR="009C5C19" w:rsidRPr="0013239E" w:rsidRDefault="009C5C19" w:rsidP="00340D1F">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2C9128" w14:textId="77777777" w:rsidR="009C5C19" w:rsidRPr="0013239E" w:rsidRDefault="009C5C19" w:rsidP="00340D1F">
            <w:pPr>
              <w:spacing w:after="0"/>
              <w:rPr>
                <w:rFonts w:ascii="Arial" w:hAnsi="Arial"/>
                <w:sz w:val="18"/>
              </w:rPr>
            </w:pPr>
          </w:p>
        </w:tc>
      </w:tr>
    </w:tbl>
    <w:p w14:paraId="7383312E" w14:textId="77777777" w:rsidR="009C5C19" w:rsidRDefault="009C5C19" w:rsidP="00E2245F">
      <w:pPr>
        <w:rPr>
          <w:lang w:val="en-US" w:eastAsia="fr-FR"/>
        </w:rPr>
      </w:pPr>
    </w:p>
    <w:p w14:paraId="71E511BE" w14:textId="77777777" w:rsidR="008925C8" w:rsidRPr="0041528A" w:rsidRDefault="008925C8" w:rsidP="008925C8">
      <w:pPr>
        <w:pStyle w:val="Heading3"/>
        <w:ind w:left="1560" w:hanging="1560"/>
      </w:pPr>
      <w:bookmarkStart w:id="29" w:name="_Toc146312849"/>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lastRenderedPageBreak/>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lastRenderedPageBreak/>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lastRenderedPageBreak/>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lastRenderedPageBreak/>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lastRenderedPageBreak/>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lastRenderedPageBreak/>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009AE6CE" w14:textId="77777777" w:rsidR="00BF46E1" w:rsidRPr="0041528A" w:rsidRDefault="00BF46E1" w:rsidP="00BF46E1">
      <w:r w:rsidRPr="0041528A">
        <w:t>The ME shall support the REFRESH command as defined in:</w:t>
      </w:r>
    </w:p>
    <w:p w14:paraId="51952DB9" w14:textId="77777777" w:rsidR="00BF46E1" w:rsidRPr="0041528A" w:rsidRDefault="00BF46E1" w:rsidP="00BF46E1">
      <w:pPr>
        <w:pStyle w:val="B1"/>
      </w:pPr>
      <w:r w:rsidRPr="0041528A">
        <w:t>-</w:t>
      </w:r>
      <w:r w:rsidRPr="0041528A">
        <w:tab/>
        <w:t>TS 31.111 [15] clause 6.1, clause 6.4.7, clause 6.4.7.1, clause 6, clause 6.6.13, clause 5.2, clause 8.6, clause 8.7 and clause 8.18.</w:t>
      </w:r>
    </w:p>
    <w:p w14:paraId="6307F796" w14:textId="77777777" w:rsidR="00BF46E1" w:rsidRPr="0041528A" w:rsidRDefault="00BF46E1" w:rsidP="00BF46E1">
      <w:pPr>
        <w:keepNext/>
        <w:keepLines/>
      </w:pPr>
      <w:r w:rsidRPr="0041528A">
        <w:t>Additionally the ME shall support the USIM Initialization and USIM application closure procedure as defined in:</w:t>
      </w:r>
    </w:p>
    <w:p w14:paraId="43B21194" w14:textId="77777777" w:rsidR="00BF46E1" w:rsidRPr="0041528A" w:rsidRDefault="00BF46E1" w:rsidP="00BF46E1">
      <w:pPr>
        <w:pStyle w:val="B1"/>
      </w:pPr>
      <w:r w:rsidRPr="0041528A">
        <w:t>-</w:t>
      </w:r>
      <w:r w:rsidRPr="0041528A">
        <w:tab/>
        <w:t>TS 31.102 [14] clause 5.1.2 and Annex I.</w:t>
      </w:r>
    </w:p>
    <w:p w14:paraId="21593DAC" w14:textId="77777777" w:rsidR="00BF46E1" w:rsidRPr="0041528A" w:rsidRDefault="00BF46E1" w:rsidP="00BF46E1">
      <w:pPr>
        <w:pStyle w:val="H6"/>
      </w:pPr>
      <w:r w:rsidRPr="0041528A">
        <w:t>27.22.4.7.2.3</w:t>
      </w:r>
      <w:r w:rsidRPr="0041528A">
        <w:tab/>
        <w:t>Test purpose</w:t>
      </w:r>
    </w:p>
    <w:p w14:paraId="779FC054"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46A25658" w14:textId="5F780FE8" w:rsidR="00BF46E1" w:rsidRPr="0041528A" w:rsidRDefault="00BF46E1" w:rsidP="00BF46E1">
      <w:pPr>
        <w:pStyle w:val="B1"/>
      </w:pPr>
      <w:r w:rsidRPr="0041528A">
        <w:t>-</w:t>
      </w:r>
      <w:r w:rsidRPr="0041528A">
        <w:tab/>
        <w:t>the USIM initialization</w:t>
      </w:r>
    </w:p>
    <w:p w14:paraId="5CD74350" w14:textId="77777777" w:rsidR="00BF46E1" w:rsidRPr="0041528A" w:rsidRDefault="00BF46E1" w:rsidP="00BF46E1">
      <w:pPr>
        <w:pStyle w:val="B1"/>
      </w:pPr>
      <w:r w:rsidRPr="0041528A">
        <w:t>-</w:t>
      </w:r>
      <w:r w:rsidRPr="0041528A">
        <w:tab/>
        <w:t>a re-read of the contents and structure of the IMSI on the USIM</w:t>
      </w:r>
    </w:p>
    <w:p w14:paraId="493E29A1" w14:textId="77777777" w:rsidR="00BF46E1" w:rsidRPr="0041528A" w:rsidRDefault="00BF46E1" w:rsidP="00BF46E1">
      <w:pPr>
        <w:pStyle w:val="B1"/>
      </w:pPr>
      <w:r w:rsidRPr="0041528A">
        <w:t>-</w:t>
      </w:r>
      <w:r w:rsidRPr="0041528A">
        <w:tab/>
        <w:t>a restart of the card session</w:t>
      </w:r>
    </w:p>
    <w:p w14:paraId="70CFEFF5"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039AC05B" w14:textId="77777777" w:rsidR="00BF46E1" w:rsidRPr="0041528A" w:rsidRDefault="00BF46E1" w:rsidP="00BF46E1">
      <w:r w:rsidRPr="0041528A">
        <w:t>The elementary files are coded as Toolkit default with the following exceptions:</w:t>
      </w:r>
    </w:p>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5AA193D3" w14:textId="77777777" w:rsidR="00BF46E1" w:rsidRPr="0041528A" w:rsidRDefault="00BF46E1" w:rsidP="00BF46E1">
      <w:r w:rsidRPr="0041528A">
        <w:lastRenderedPageBreak/>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094BB979" w14:textId="0785A6A9" w:rsidR="005C2FBF" w:rsidRPr="0041528A" w:rsidRDefault="005C2FBF" w:rsidP="005C2FBF">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C2FBF" w:rsidRPr="0041528A" w14:paraId="20EF9180" w14:textId="77777777" w:rsidTr="00774E9D">
        <w:trPr>
          <w:cantSplit/>
          <w:jc w:val="center"/>
        </w:trPr>
        <w:tc>
          <w:tcPr>
            <w:tcW w:w="737" w:type="dxa"/>
            <w:tcBorders>
              <w:top w:val="single" w:sz="6" w:space="0" w:color="auto"/>
              <w:left w:val="single" w:sz="6" w:space="0" w:color="auto"/>
              <w:bottom w:val="single" w:sz="4" w:space="0" w:color="auto"/>
              <w:right w:val="single" w:sz="6" w:space="0" w:color="auto"/>
            </w:tcBorders>
          </w:tcPr>
          <w:p w14:paraId="39171AEB" w14:textId="77777777" w:rsidR="005C2FBF" w:rsidRPr="0041528A" w:rsidRDefault="005C2FBF" w:rsidP="00774E9D">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4670798B" w14:textId="77777777" w:rsidR="005C2FBF" w:rsidRPr="0041528A" w:rsidRDefault="005C2FBF" w:rsidP="00774E9D">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3F3B0F8" w14:textId="77777777" w:rsidR="005C2FBF" w:rsidRPr="0041528A" w:rsidRDefault="005C2FBF" w:rsidP="00774E9D">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16D91461" w14:textId="77777777" w:rsidR="005C2FBF" w:rsidRPr="0041528A" w:rsidRDefault="005C2FBF" w:rsidP="00774E9D">
            <w:pPr>
              <w:pStyle w:val="TAH"/>
            </w:pPr>
            <w:r w:rsidRPr="0041528A">
              <w:t>Comments</w:t>
            </w:r>
          </w:p>
        </w:tc>
      </w:tr>
      <w:tr w:rsidR="005C2FBF" w:rsidRPr="0041528A" w14:paraId="34EC9F7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1ADA12F" w14:textId="77777777" w:rsidR="005C2FBF" w:rsidRPr="0041528A" w:rsidRDefault="005C2FBF" w:rsidP="00774E9D">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D0D5F12" w14:textId="77777777" w:rsidR="005C2FBF" w:rsidRPr="0041528A" w:rsidRDefault="005C2FBF" w:rsidP="00774E9D">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504E499" w14:textId="77777777" w:rsidR="005C2FBF" w:rsidRPr="0041528A" w:rsidRDefault="005C2FBF" w:rsidP="00774E9D">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7C277C1" w14:textId="77777777" w:rsidR="005C2FBF" w:rsidRPr="0041528A" w:rsidRDefault="005C2FBF" w:rsidP="00774E9D">
            <w:pPr>
              <w:pStyle w:val="TAL"/>
            </w:pPr>
            <w:r w:rsidRPr="0041528A">
              <w:t>-</w:t>
            </w:r>
            <w:r w:rsidRPr="0041528A">
              <w:tab/>
              <w:t>Attach/detach:</w:t>
            </w:r>
            <w:r w:rsidRPr="0041528A">
              <w:tab/>
              <w:t xml:space="preserve">          disabled.</w:t>
            </w:r>
          </w:p>
          <w:p w14:paraId="0A790D78" w14:textId="77777777" w:rsidR="005C2FBF" w:rsidRPr="0041528A" w:rsidRDefault="005C2FBF" w:rsidP="00774E9D">
            <w:pPr>
              <w:pStyle w:val="TAL"/>
            </w:pPr>
            <w:r w:rsidRPr="0041528A">
              <w:t>-</w:t>
            </w:r>
            <w:r w:rsidRPr="0041528A">
              <w:tab/>
              <w:t>TAI (MCC/MNC/</w:t>
            </w:r>
            <w:r w:rsidRPr="00D4096D">
              <w:t>TAC):</w:t>
            </w:r>
            <w:r w:rsidRPr="00D4096D">
              <w:tab/>
              <w:t>254/001/000001</w:t>
            </w:r>
            <w:r w:rsidRPr="0041528A">
              <w:t>.</w:t>
            </w:r>
          </w:p>
          <w:p w14:paraId="61066CB7" w14:textId="77777777" w:rsidR="005C2FBF" w:rsidRPr="0041528A" w:rsidRDefault="005C2FBF" w:rsidP="00774E9D">
            <w:pPr>
              <w:pStyle w:val="TAL"/>
            </w:pPr>
            <w:r w:rsidRPr="0041528A">
              <w:t>-</w:t>
            </w:r>
            <w:r w:rsidRPr="0041528A">
              <w:tab/>
              <w:t>Access control:</w:t>
            </w:r>
            <w:r w:rsidRPr="0041528A">
              <w:tab/>
              <w:t xml:space="preserve">          unrestricted.</w:t>
            </w:r>
          </w:p>
          <w:p w14:paraId="4E858431" w14:textId="77777777" w:rsidR="005C2FBF" w:rsidRPr="0041528A" w:rsidRDefault="005C2FBF" w:rsidP="00774E9D">
            <w:pPr>
              <w:pStyle w:val="TAL"/>
            </w:pPr>
            <w:r w:rsidRPr="0041528A">
              <w:t xml:space="preserve">The second </w:t>
            </w:r>
            <w:r w:rsidRPr="00111C5A">
              <w:t>NG-SS transmits</w:t>
            </w:r>
            <w:r w:rsidRPr="0041528A">
              <w:t xml:space="preserve"> on BCCH, with the following network parameters:</w:t>
            </w:r>
          </w:p>
          <w:p w14:paraId="732D323A" w14:textId="77777777" w:rsidR="005C2FBF" w:rsidRPr="0041528A" w:rsidRDefault="005C2FBF" w:rsidP="00774E9D">
            <w:pPr>
              <w:pStyle w:val="TAL"/>
            </w:pPr>
            <w:r w:rsidRPr="0041528A">
              <w:t>-</w:t>
            </w:r>
            <w:r w:rsidRPr="0041528A">
              <w:tab/>
              <w:t>Attach/detach:</w:t>
            </w:r>
            <w:r w:rsidRPr="0041528A">
              <w:tab/>
              <w:t xml:space="preserve">          disabled.</w:t>
            </w:r>
          </w:p>
          <w:p w14:paraId="27ECC086" w14:textId="77777777" w:rsidR="005C2FBF" w:rsidRPr="0041528A" w:rsidRDefault="005C2FBF" w:rsidP="00774E9D">
            <w:pPr>
              <w:pStyle w:val="TAL"/>
            </w:pPr>
            <w:r w:rsidRPr="0041528A">
              <w:t>-</w:t>
            </w:r>
            <w:r w:rsidRPr="0041528A">
              <w:tab/>
              <w:t>TAI (MCC/MNC/TAC):</w:t>
            </w:r>
            <w:r w:rsidRPr="0041528A">
              <w:tab/>
              <w:t>254/002/00</w:t>
            </w:r>
            <w:r>
              <w:t>00</w:t>
            </w:r>
            <w:r w:rsidRPr="0041528A">
              <w:t>01.</w:t>
            </w:r>
          </w:p>
          <w:p w14:paraId="40A2AC6C" w14:textId="77777777" w:rsidR="005C2FBF" w:rsidRPr="0041528A" w:rsidRDefault="005C2FBF" w:rsidP="00774E9D">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BBD799C" w14:textId="77777777" w:rsidR="005C2FBF" w:rsidRPr="0041528A" w:rsidRDefault="005C2FBF" w:rsidP="00774E9D">
            <w:pPr>
              <w:pStyle w:val="TAL"/>
            </w:pPr>
          </w:p>
          <w:p w14:paraId="6EEF2F5C" w14:textId="77777777" w:rsidR="005C2FBF" w:rsidRPr="0041528A" w:rsidRDefault="005C2FBF" w:rsidP="00774E9D">
            <w:pPr>
              <w:pStyle w:val="TAL"/>
            </w:pPr>
          </w:p>
          <w:p w14:paraId="68F8C685" w14:textId="77777777" w:rsidR="005C2FBF" w:rsidRPr="0041528A" w:rsidRDefault="005C2FBF" w:rsidP="00774E9D">
            <w:pPr>
              <w:pStyle w:val="TAL"/>
            </w:pPr>
          </w:p>
          <w:p w14:paraId="2AE4BDF3" w14:textId="77777777" w:rsidR="005C2FBF" w:rsidRPr="0041528A" w:rsidRDefault="005C2FBF" w:rsidP="00774E9D">
            <w:pPr>
              <w:pStyle w:val="TAL"/>
            </w:pPr>
          </w:p>
          <w:p w14:paraId="2457E0C1" w14:textId="77777777" w:rsidR="005C2FBF" w:rsidRPr="0041528A" w:rsidRDefault="005C2FBF" w:rsidP="00774E9D">
            <w:pPr>
              <w:pStyle w:val="TAL"/>
            </w:pPr>
          </w:p>
          <w:p w14:paraId="5A561EE8" w14:textId="77777777" w:rsidR="005C2FBF" w:rsidRPr="0041528A" w:rsidRDefault="005C2FBF" w:rsidP="00774E9D">
            <w:pPr>
              <w:pStyle w:val="TAL"/>
            </w:pPr>
          </w:p>
        </w:tc>
      </w:tr>
      <w:tr w:rsidR="005C2FBF" w:rsidRPr="0041528A" w14:paraId="4FC5425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4AE9BBA" w14:textId="77777777" w:rsidR="005C2FBF" w:rsidRPr="0041528A" w:rsidRDefault="005C2FBF" w:rsidP="00774E9D">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6999264E" w14:textId="77777777" w:rsidR="005C2FBF" w:rsidRPr="00BA7253" w:rsidRDefault="005C2FBF" w:rsidP="00774E9D">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35F625E" w14:textId="77777777" w:rsidR="005C2FBF" w:rsidRPr="00BA7253" w:rsidRDefault="005C2FBF" w:rsidP="00774E9D">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6D4D766E" w14:textId="77777777" w:rsidR="005C2FBF" w:rsidRPr="0041528A" w:rsidRDefault="005C2FBF" w:rsidP="00774E9D">
            <w:pPr>
              <w:pStyle w:val="TAL"/>
            </w:pPr>
          </w:p>
        </w:tc>
      </w:tr>
      <w:tr w:rsidR="005C2FBF" w:rsidRPr="0041528A" w14:paraId="2F6D0102"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8EB821" w14:textId="77777777" w:rsidR="005C2FBF" w:rsidRPr="0041528A" w:rsidRDefault="005C2FBF" w:rsidP="00774E9D">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73AB07D" w14:textId="77777777" w:rsidR="005C2FBF" w:rsidRPr="0041528A" w:rsidRDefault="005C2FBF" w:rsidP="00774E9D">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9197D5" w14:textId="77777777" w:rsidR="005C2FBF" w:rsidRPr="0041528A" w:rsidRDefault="005C2FBF" w:rsidP="00774E9D">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97A99DA" w14:textId="77777777" w:rsidR="005C2FBF" w:rsidRPr="0041528A" w:rsidRDefault="005C2FBF" w:rsidP="00774E9D">
            <w:pPr>
              <w:pStyle w:val="TAL"/>
            </w:pPr>
            <w:r w:rsidRPr="0041528A">
              <w:t>[Setting up LOCATION STATUS Event]</w:t>
            </w:r>
          </w:p>
        </w:tc>
      </w:tr>
      <w:tr w:rsidR="005C2FBF" w:rsidRPr="0041528A" w14:paraId="6A2E609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3CC8824" w14:textId="77777777" w:rsidR="005C2FBF" w:rsidRPr="0041528A" w:rsidRDefault="005C2FBF" w:rsidP="00774E9D">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8F7B75"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80220E"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A731CD" w14:textId="77777777" w:rsidR="005C2FBF" w:rsidRPr="0041528A" w:rsidRDefault="005C2FBF" w:rsidP="00774E9D">
            <w:pPr>
              <w:pStyle w:val="TAL"/>
            </w:pPr>
          </w:p>
        </w:tc>
      </w:tr>
      <w:tr w:rsidR="005C2FBF" w:rsidRPr="0041528A" w14:paraId="1F76435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03C2F8A" w14:textId="77777777" w:rsidR="005C2FBF" w:rsidRPr="0041528A" w:rsidRDefault="005C2FBF" w:rsidP="00774E9D">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FF87AD3" w14:textId="77777777" w:rsidR="005C2FBF" w:rsidRPr="0041528A" w:rsidRDefault="005C2FBF" w:rsidP="00774E9D">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A8CEB9C" w14:textId="77777777" w:rsidR="005C2FBF" w:rsidRPr="0041528A" w:rsidRDefault="005C2FBF" w:rsidP="00774E9D">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B379C5B" w14:textId="77777777" w:rsidR="005C2FBF" w:rsidRPr="0041528A" w:rsidRDefault="005C2FBF" w:rsidP="00774E9D">
            <w:pPr>
              <w:pStyle w:val="TAL"/>
            </w:pPr>
          </w:p>
        </w:tc>
      </w:tr>
      <w:tr w:rsidR="005C2FBF" w:rsidRPr="0041528A" w14:paraId="4B1EFBE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7028394" w14:textId="77777777" w:rsidR="005C2FBF" w:rsidRPr="0041528A" w:rsidRDefault="005C2FBF" w:rsidP="00774E9D">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67E7ADD"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D3C4FAB" w14:textId="77777777" w:rsidR="005C2FBF" w:rsidRPr="0041528A" w:rsidRDefault="005C2FBF" w:rsidP="00774E9D">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1DC935BB" w14:textId="38D47C8D" w:rsidR="005C2FBF" w:rsidRPr="0041528A" w:rsidRDefault="005C2FBF" w:rsidP="00774E9D">
            <w:pPr>
              <w:pStyle w:val="TAL"/>
            </w:pPr>
            <w:r w:rsidRPr="0041528A">
              <w:rPr>
                <w:rFonts w:cs="Arial"/>
              </w:rPr>
              <w:t xml:space="preserve">IF A.1/171 THEN ME sends a ENVELOPE: EVENT DOWNLOAD - Location Status </w:t>
            </w:r>
            <w:r>
              <w:rPr>
                <w:rFonts w:cs="Arial"/>
              </w:rPr>
              <w:t>3.4</w:t>
            </w:r>
            <w:r w:rsidRPr="0041528A">
              <w:rPr>
                <w:rFonts w:cs="Arial"/>
              </w:rPr>
              <w:t>.3</w:t>
            </w:r>
          </w:p>
        </w:tc>
      </w:tr>
      <w:tr w:rsidR="005C2FBF" w:rsidRPr="0041528A" w14:paraId="1B90883C"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EB2DD3A" w14:textId="77777777" w:rsidR="005C2FBF" w:rsidRPr="0041528A" w:rsidRDefault="005C2FBF" w:rsidP="00774E9D">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EDDF421"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B6BC9" w14:textId="3E771275" w:rsidR="005C2FBF" w:rsidRPr="0041528A" w:rsidRDefault="005C2FBF" w:rsidP="00774E9D">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992B0AC" w14:textId="77777777" w:rsidR="005C2FBF" w:rsidRPr="0041528A" w:rsidRDefault="005C2FBF" w:rsidP="00774E9D">
            <w:pPr>
              <w:pStyle w:val="TAL"/>
            </w:pPr>
          </w:p>
        </w:tc>
      </w:tr>
      <w:tr w:rsidR="005C2FBF" w:rsidRPr="0041528A" w14:paraId="2C744BF3"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2C71FCB" w14:textId="77777777" w:rsidR="005C2FBF" w:rsidRPr="0041528A" w:rsidRDefault="005C2FBF" w:rsidP="00774E9D">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7C1B78D9"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F80F53"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70AB9B" w14:textId="77777777" w:rsidR="005C2FBF" w:rsidRPr="0041528A" w:rsidRDefault="005C2FBF" w:rsidP="00774E9D">
            <w:pPr>
              <w:pStyle w:val="TAL"/>
            </w:pPr>
          </w:p>
        </w:tc>
      </w:tr>
      <w:tr w:rsidR="005C2FBF" w:rsidRPr="0041528A" w14:paraId="6DCD7EF2"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4927FD3" w14:textId="77777777" w:rsidR="005C2FBF" w:rsidRPr="0041528A" w:rsidRDefault="005C2FBF" w:rsidP="00774E9D">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33E6D44"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F2723E" w14:textId="0674AD38" w:rsidR="005C2FBF" w:rsidRPr="0041528A" w:rsidRDefault="005C2FBF" w:rsidP="00774E9D">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C157244" w14:textId="77777777" w:rsidR="005C2FBF" w:rsidRPr="0041528A" w:rsidRDefault="005C2FBF" w:rsidP="00774E9D">
            <w:pPr>
              <w:pStyle w:val="TAL"/>
            </w:pPr>
            <w:r w:rsidRPr="0041528A">
              <w:t>Note: Step 11 can occur at any time during execution of steps 10a to 10</w:t>
            </w:r>
            <w:r>
              <w:t>c</w:t>
            </w:r>
          </w:p>
        </w:tc>
      </w:tr>
      <w:tr w:rsidR="005C2FBF" w:rsidRPr="0041528A" w14:paraId="5D30E2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F8BFC2D" w14:textId="77777777" w:rsidR="005C2FBF" w:rsidRPr="0041528A" w:rsidRDefault="005C2FBF" w:rsidP="00774E9D">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38564AB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7C94B6" w14:textId="77777777" w:rsidR="005C2FBF" w:rsidRPr="0041528A" w:rsidRDefault="005C2FBF" w:rsidP="00774E9D">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0361E23D" w14:textId="77777777" w:rsidR="005C2FBF" w:rsidRPr="0041528A" w:rsidRDefault="005C2FBF" w:rsidP="00774E9D">
            <w:pPr>
              <w:pStyle w:val="TAL"/>
            </w:pPr>
            <w:r w:rsidRPr="0041528A">
              <w:t>[Deletion of the entries with PLMN  254/003 and PLMN  254/004]</w:t>
            </w:r>
          </w:p>
        </w:tc>
      </w:tr>
      <w:tr w:rsidR="005C2FBF" w:rsidRPr="0041528A" w14:paraId="2505179F"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773E5C1" w14:textId="77777777" w:rsidR="005C2FBF" w:rsidRPr="0041528A" w:rsidRDefault="005C2FBF" w:rsidP="00774E9D">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7441E2B8" w14:textId="77777777" w:rsidR="005C2FBF" w:rsidRPr="0041528A" w:rsidRDefault="005C2FBF" w:rsidP="00774E9D">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A3A33C" w14:textId="77777777" w:rsidR="005C2FBF" w:rsidRPr="0041528A" w:rsidRDefault="005C2FBF" w:rsidP="00774E9D">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6B9E7FA" w14:textId="77777777" w:rsidR="005C2FBF" w:rsidRPr="0041528A" w:rsidRDefault="005C2FBF" w:rsidP="00774E9D">
            <w:pPr>
              <w:pStyle w:val="TAL"/>
            </w:pPr>
            <w:r w:rsidRPr="0041528A">
              <w:t>[Not explicitly verified:  Deletion of the FPLMN entries with PLMN  254/003 and PLMN  254/004]</w:t>
            </w:r>
          </w:p>
        </w:tc>
      </w:tr>
      <w:tr w:rsidR="005C2FBF" w:rsidRPr="0041528A" w14:paraId="729F217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F67F246" w14:textId="77777777" w:rsidR="005C2FBF" w:rsidRPr="0041528A" w:rsidRDefault="005C2FBF" w:rsidP="00774E9D">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61C63428" w14:textId="77777777" w:rsidR="005C2FBF" w:rsidRPr="00BA7253" w:rsidRDefault="005C2FBF" w:rsidP="00774E9D">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BCBBC60" w14:textId="77777777" w:rsidR="005C2FBF" w:rsidRPr="00BA7253" w:rsidRDefault="005C2FBF" w:rsidP="00774E9D">
            <w:pPr>
              <w:pStyle w:val="TAL"/>
            </w:pPr>
            <w:r w:rsidRPr="00BA7253">
              <w:t>From steps 9-13:</w:t>
            </w:r>
          </w:p>
          <w:p w14:paraId="22065A30" w14:textId="77777777" w:rsidR="005C2FBF" w:rsidRPr="00BA7253" w:rsidRDefault="005C2FBF" w:rsidP="00774E9D">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8BE9676" w14:textId="77777777" w:rsidR="005C2FBF" w:rsidRPr="0041528A" w:rsidRDefault="005C2FBF" w:rsidP="00774E9D">
            <w:pPr>
              <w:pStyle w:val="TAL"/>
            </w:pPr>
          </w:p>
        </w:tc>
      </w:tr>
      <w:tr w:rsidR="005C2FBF" w:rsidRPr="0041528A" w14:paraId="756A6E4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D35141" w14:textId="77777777" w:rsidR="005C2FBF" w:rsidRPr="0041528A" w:rsidRDefault="005C2FBF" w:rsidP="00774E9D">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0EE11D0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37D64" w14:textId="62F42C01" w:rsidR="005C2FBF" w:rsidRPr="0041528A" w:rsidRDefault="005C2FBF" w:rsidP="00774E9D">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58E5C18" w14:textId="77777777" w:rsidR="005C2FBF" w:rsidRPr="0041528A" w:rsidRDefault="005C2FBF" w:rsidP="00774E9D">
            <w:pPr>
              <w:pStyle w:val="TAL"/>
            </w:pPr>
            <w:r w:rsidRPr="0041528A">
              <w:t>[normal ending]</w:t>
            </w:r>
          </w:p>
          <w:p w14:paraId="416FB473" w14:textId="77777777" w:rsidR="005C2FBF" w:rsidRPr="0041528A" w:rsidRDefault="005C2FBF" w:rsidP="00774E9D">
            <w:pPr>
              <w:pStyle w:val="TAL"/>
            </w:pPr>
            <w:r w:rsidRPr="0041528A">
              <w:t>Note: For a pre-release 11 ME, the UICC simulator does not need to evaluate the response</w:t>
            </w:r>
          </w:p>
        </w:tc>
      </w:tr>
      <w:tr w:rsidR="005C2FBF" w:rsidRPr="0041528A" w14:paraId="589D6D9B"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F16679A" w14:textId="77777777" w:rsidR="005C2FBF" w:rsidRPr="0041528A" w:rsidRDefault="005C2FBF" w:rsidP="00774E9D">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913A8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7E9CF1"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B578BDD" w14:textId="77777777" w:rsidR="005C2FBF" w:rsidRPr="0041528A" w:rsidRDefault="005C2FBF" w:rsidP="00774E9D">
            <w:pPr>
              <w:pStyle w:val="TAL"/>
            </w:pPr>
          </w:p>
        </w:tc>
      </w:tr>
      <w:tr w:rsidR="005C2FBF" w:rsidRPr="0041528A" w14:paraId="0698C0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A82C8B9" w14:textId="77777777" w:rsidR="005C2FBF" w:rsidRPr="0041528A" w:rsidRDefault="005C2FBF" w:rsidP="00774E9D">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65B2CE2" w14:textId="77777777" w:rsidR="005C2FBF" w:rsidRPr="0041528A" w:rsidRDefault="005C2FBF" w:rsidP="00774E9D">
            <w:pPr>
              <w:pStyle w:val="TAC"/>
            </w:pPr>
          </w:p>
        </w:tc>
        <w:tc>
          <w:tcPr>
            <w:tcW w:w="3767" w:type="dxa"/>
            <w:tcBorders>
              <w:top w:val="single" w:sz="4" w:space="0" w:color="auto"/>
              <w:left w:val="single" w:sz="4" w:space="0" w:color="auto"/>
              <w:bottom w:val="single" w:sz="4" w:space="0" w:color="auto"/>
              <w:right w:val="single" w:sz="4" w:space="0" w:color="auto"/>
            </w:tcBorders>
          </w:tcPr>
          <w:p w14:paraId="22D5C57A" w14:textId="77777777" w:rsidR="005C2FBF" w:rsidRPr="0041528A" w:rsidRDefault="005C2FBF" w:rsidP="00774E9D">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E059808" w14:textId="77777777" w:rsidR="005C2FBF" w:rsidRPr="0041528A" w:rsidRDefault="005C2FBF" w:rsidP="00774E9D">
            <w:pPr>
              <w:pStyle w:val="TAL"/>
            </w:pPr>
            <w:r w:rsidRPr="0041528A">
              <w:t xml:space="preserve">[The ME does not register to another </w:t>
            </w:r>
            <w:r w:rsidRPr="00063D0E">
              <w:t>NG-SS</w:t>
            </w:r>
            <w:r w:rsidRPr="0041528A">
              <w:t xml:space="preserve"> than the currently selected.]</w:t>
            </w:r>
          </w:p>
          <w:p w14:paraId="37A66C62" w14:textId="77777777" w:rsidR="005C2FBF" w:rsidRPr="0041528A" w:rsidRDefault="005C2FBF" w:rsidP="00774E9D">
            <w:pPr>
              <w:pStyle w:val="TAL"/>
            </w:pPr>
          </w:p>
        </w:tc>
      </w:tr>
      <w:tr w:rsidR="005C2FBF" w:rsidRPr="0041528A" w14:paraId="7407009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D235A00" w14:textId="77777777" w:rsidR="005C2FBF" w:rsidRPr="0041528A" w:rsidRDefault="005C2FBF" w:rsidP="00774E9D">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0408698"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67851D5" w14:textId="19604E1D" w:rsidR="005C2FBF" w:rsidRPr="0041528A" w:rsidRDefault="005C2FBF" w:rsidP="00774E9D">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0E81F56" w14:textId="77777777" w:rsidR="005C2FBF" w:rsidRPr="0041528A" w:rsidRDefault="005C2FBF" w:rsidP="00774E9D">
            <w:pPr>
              <w:pStyle w:val="TAL"/>
            </w:pPr>
          </w:p>
        </w:tc>
      </w:tr>
      <w:tr w:rsidR="005C2FBF" w:rsidRPr="0041528A" w14:paraId="4D4498FE"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BAF1665" w14:textId="77777777" w:rsidR="005C2FBF" w:rsidRPr="0041528A" w:rsidRDefault="005C2FBF" w:rsidP="00774E9D">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6FB03A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6C8B54D"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CE02051" w14:textId="77777777" w:rsidR="005C2FBF" w:rsidRPr="0041528A" w:rsidRDefault="005C2FBF" w:rsidP="00774E9D">
            <w:pPr>
              <w:pStyle w:val="TAL"/>
            </w:pPr>
          </w:p>
        </w:tc>
      </w:tr>
      <w:tr w:rsidR="005C2FBF" w:rsidRPr="0041528A" w14:paraId="52D2974A"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BAE32BF" w14:textId="77777777" w:rsidR="005C2FBF" w:rsidRPr="0041528A" w:rsidRDefault="005C2FBF" w:rsidP="00774E9D">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4DDA77F"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66F9260" w14:textId="5FE9A30E" w:rsidR="005C2FBF" w:rsidRPr="0041528A" w:rsidRDefault="005C2FBF" w:rsidP="00774E9D">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14F1B2F" w14:textId="77777777" w:rsidR="005C2FBF" w:rsidRPr="0041528A" w:rsidRDefault="005C2FBF" w:rsidP="00774E9D">
            <w:pPr>
              <w:pStyle w:val="TAL"/>
            </w:pPr>
            <w:r w:rsidRPr="0041528A">
              <w:t>Note: Step 18 can occur at any time during execution of steps 17a to 17</w:t>
            </w:r>
            <w:r>
              <w:t>b</w:t>
            </w:r>
          </w:p>
        </w:tc>
      </w:tr>
      <w:tr w:rsidR="005C2FBF" w:rsidRPr="0041528A" w14:paraId="699C756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402DB15" w14:textId="77777777" w:rsidR="005C2FBF" w:rsidRPr="0041528A" w:rsidRDefault="005C2FBF" w:rsidP="00774E9D">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C9B9AD5"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88FADED" w14:textId="77777777" w:rsidR="005C2FBF" w:rsidRPr="0041528A" w:rsidRDefault="005C2FBF" w:rsidP="00774E9D">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B10410D" w14:textId="77777777" w:rsidR="005C2FBF" w:rsidRPr="0041528A" w:rsidRDefault="005C2FBF" w:rsidP="00774E9D">
            <w:pPr>
              <w:pStyle w:val="TAL"/>
            </w:pPr>
            <w:r w:rsidRPr="0041528A">
              <w:t>[Deletion of the entry with PLMN  254/002]</w:t>
            </w:r>
          </w:p>
        </w:tc>
      </w:tr>
      <w:tr w:rsidR="005C2FBF" w:rsidRPr="0041528A" w14:paraId="064D91E8"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250B6A0" w14:textId="77777777" w:rsidR="005C2FBF" w:rsidRPr="0041528A" w:rsidRDefault="005C2FBF" w:rsidP="00774E9D">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5D7AF988" w14:textId="77777777" w:rsidR="005C2FBF" w:rsidRPr="0041528A" w:rsidRDefault="005C2FBF" w:rsidP="00774E9D">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1C3B557" w14:textId="77777777" w:rsidR="005C2FBF" w:rsidRPr="0041528A" w:rsidRDefault="005C2FBF" w:rsidP="00774E9D">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5C10A9C3" w14:textId="77777777" w:rsidR="005C2FBF" w:rsidRPr="0041528A" w:rsidRDefault="005C2FBF" w:rsidP="00774E9D">
            <w:pPr>
              <w:pStyle w:val="TAL"/>
            </w:pPr>
            <w:r w:rsidRPr="0041528A">
              <w:t>[Not explicitly verified: Deletion of the FPLMN entry with PLMN  254/002]</w:t>
            </w:r>
          </w:p>
        </w:tc>
      </w:tr>
      <w:tr w:rsidR="005C2FBF" w:rsidRPr="0041528A" w14:paraId="1910C217"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8E3329E" w14:textId="77777777" w:rsidR="005C2FBF" w:rsidRPr="0041528A" w:rsidRDefault="005C2FBF" w:rsidP="00774E9D">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F19C03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9F028F7" w14:textId="21521660" w:rsidR="005C2FBF" w:rsidRPr="0041528A" w:rsidRDefault="005C2FBF" w:rsidP="00774E9D">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1D60790E" w14:textId="77777777" w:rsidR="005C2FBF" w:rsidRPr="0041528A" w:rsidRDefault="005C2FBF" w:rsidP="00774E9D">
            <w:pPr>
              <w:pStyle w:val="TAL"/>
            </w:pPr>
            <w:r w:rsidRPr="0041528A">
              <w:t>[normal ending]</w:t>
            </w:r>
          </w:p>
        </w:tc>
      </w:tr>
      <w:tr w:rsidR="005C2FBF" w:rsidRPr="0041528A" w14:paraId="7AB0BBA9"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32F2A215" w14:textId="77777777" w:rsidR="005C2FBF" w:rsidRPr="0041528A" w:rsidRDefault="005C2FBF" w:rsidP="00774E9D">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2140BC2C"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7FB4D5"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D4928D7" w14:textId="77777777" w:rsidR="005C2FBF" w:rsidRPr="0041528A" w:rsidRDefault="005C2FBF" w:rsidP="00774E9D">
            <w:pPr>
              <w:pStyle w:val="TAL"/>
            </w:pPr>
          </w:p>
        </w:tc>
      </w:tr>
      <w:tr w:rsidR="005C2FBF" w:rsidRPr="0041528A" w14:paraId="0612F58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91C3076"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797C189F" w14:textId="77777777" w:rsidR="005C2FBF" w:rsidRPr="00063D0E" w:rsidRDefault="005C2FBF" w:rsidP="00774E9D">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063D0E">
              <w:t>NG-SS</w:t>
            </w:r>
          </w:p>
        </w:tc>
        <w:tc>
          <w:tcPr>
            <w:tcW w:w="3767" w:type="dxa"/>
            <w:tcBorders>
              <w:top w:val="single" w:sz="4" w:space="0" w:color="auto"/>
              <w:left w:val="single" w:sz="4" w:space="0" w:color="auto"/>
              <w:bottom w:val="single" w:sz="4" w:space="0" w:color="auto"/>
              <w:right w:val="single" w:sz="4" w:space="0" w:color="auto"/>
            </w:tcBorders>
          </w:tcPr>
          <w:p w14:paraId="28C99256" w14:textId="77777777" w:rsidR="005C2FBF" w:rsidRPr="00063D0E" w:rsidRDefault="005C2FBF" w:rsidP="00774E9D">
            <w:pPr>
              <w:keepNext/>
              <w:keepLines/>
              <w:spacing w:after="0"/>
              <w:rPr>
                <w:rFonts w:ascii="Arial" w:hAnsi="Arial"/>
                <w:sz w:val="18"/>
              </w:rPr>
            </w:pPr>
            <w:r w:rsidRPr="00063D0E">
              <w:rPr>
                <w:rFonts w:ascii="Arial" w:hAnsi="Arial"/>
                <w:sz w:val="18"/>
              </w:rPr>
              <w:t xml:space="preserve">The ME registers to the second </w:t>
            </w:r>
            <w:r w:rsidRPr="00063D0E">
              <w:t>NG-SS</w:t>
            </w:r>
          </w:p>
        </w:tc>
        <w:tc>
          <w:tcPr>
            <w:tcW w:w="2901" w:type="dxa"/>
            <w:tcBorders>
              <w:top w:val="single" w:sz="4" w:space="0" w:color="auto"/>
              <w:left w:val="single" w:sz="4" w:space="0" w:color="auto"/>
              <w:bottom w:val="single" w:sz="4" w:space="0" w:color="auto"/>
              <w:right w:val="single" w:sz="4" w:space="0" w:color="auto"/>
            </w:tcBorders>
          </w:tcPr>
          <w:p w14:paraId="57FFA969" w14:textId="77777777" w:rsidR="005C2FBF" w:rsidRPr="00063D0E" w:rsidRDefault="005C2FBF" w:rsidP="00774E9D">
            <w:pPr>
              <w:keepNext/>
              <w:keepLines/>
              <w:spacing w:after="0"/>
              <w:rPr>
                <w:rFonts w:ascii="Arial" w:hAnsi="Arial"/>
                <w:sz w:val="18"/>
              </w:rPr>
            </w:pPr>
            <w:r w:rsidRPr="00063D0E">
              <w:rPr>
                <w:rFonts w:ascii="Arial" w:hAnsi="Arial"/>
                <w:sz w:val="18"/>
              </w:rPr>
              <w:t xml:space="preserve">Note: The ME might have registered to the second </w:t>
            </w:r>
            <w:r w:rsidRPr="00063D0E">
              <w:t>NG-SS</w:t>
            </w:r>
            <w:r w:rsidRPr="00063D0E" w:rsidDel="004267BC">
              <w:rPr>
                <w:rFonts w:ascii="Arial" w:hAnsi="Arial"/>
                <w:sz w:val="18"/>
              </w:rPr>
              <w:t xml:space="preserve"> </w:t>
            </w:r>
            <w:r w:rsidRPr="00063D0E">
              <w:rPr>
                <w:rFonts w:ascii="Arial" w:hAnsi="Arial"/>
                <w:sz w:val="18"/>
              </w:rPr>
              <w:t xml:space="preserve"> also before steps 18/19.</w:t>
            </w:r>
          </w:p>
        </w:tc>
      </w:tr>
      <w:tr w:rsidR="005C2FBF" w:rsidRPr="0041528A" w14:paraId="4B9B7F9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06190A9" w14:textId="77777777" w:rsidR="005C2FBF" w:rsidRPr="0041528A" w:rsidRDefault="005C2FBF" w:rsidP="00774E9D">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59F776B7" w14:textId="77777777" w:rsidR="005C2FBF" w:rsidRPr="0041528A" w:rsidRDefault="005C2FBF" w:rsidP="00774E9D">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59223B9" w14:textId="060E52A9" w:rsidR="005C2FBF" w:rsidRPr="0041528A" w:rsidRDefault="005C2FBF" w:rsidP="00774E9D">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271307F" w14:textId="77777777" w:rsidR="005C2FBF" w:rsidRPr="0041528A" w:rsidRDefault="005C2FBF" w:rsidP="00774E9D">
            <w:pPr>
              <w:pStyle w:val="TAL"/>
            </w:pPr>
            <w:r w:rsidRPr="0041528A">
              <w:t>PLMN MCC/MNC: 254/002</w:t>
            </w:r>
          </w:p>
          <w:p w14:paraId="5B5E4C21" w14:textId="77777777" w:rsidR="005C2FBF" w:rsidRPr="0041528A" w:rsidRDefault="005C2FBF" w:rsidP="00774E9D">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5C2FBF" w:rsidRPr="0041528A" w14:paraId="09339D9E"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77A38B1" w14:textId="77777777" w:rsidR="005C2FBF" w:rsidRPr="0041528A" w:rsidRDefault="005C2FBF" w:rsidP="00774E9D">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16DDB5AC"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28F3304" w14:textId="460025AB" w:rsidR="005C2FBF" w:rsidRPr="0041528A" w:rsidRDefault="005C2FBF" w:rsidP="00774E9D">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5AA50EBF" w14:textId="77777777" w:rsidR="005C2FBF" w:rsidRPr="0041528A" w:rsidRDefault="005C2FBF" w:rsidP="00774E9D">
            <w:pPr>
              <w:pStyle w:val="TAL"/>
            </w:pPr>
          </w:p>
        </w:tc>
      </w:tr>
      <w:tr w:rsidR="005C2FBF" w:rsidRPr="0041528A" w14:paraId="1F6453B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C325CEA" w14:textId="77777777" w:rsidR="005C2FBF" w:rsidRPr="0041528A" w:rsidRDefault="005C2FBF" w:rsidP="00774E9D">
            <w:pPr>
              <w:pStyle w:val="TAC"/>
            </w:pPr>
            <w:r w:rsidRPr="0041528A">
              <w:lastRenderedPageBreak/>
              <w:t>23</w:t>
            </w:r>
          </w:p>
        </w:tc>
        <w:tc>
          <w:tcPr>
            <w:tcW w:w="1232" w:type="dxa"/>
            <w:tcBorders>
              <w:top w:val="single" w:sz="4" w:space="0" w:color="auto"/>
              <w:left w:val="single" w:sz="4" w:space="0" w:color="auto"/>
              <w:bottom w:val="single" w:sz="4" w:space="0" w:color="auto"/>
              <w:right w:val="single" w:sz="4" w:space="0" w:color="auto"/>
            </w:tcBorders>
          </w:tcPr>
          <w:p w14:paraId="53233E6B"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1E7EAB"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EEE19E5" w14:textId="77777777" w:rsidR="005C2FBF" w:rsidRPr="0041528A" w:rsidRDefault="005C2FBF" w:rsidP="00774E9D">
            <w:pPr>
              <w:pStyle w:val="TAL"/>
            </w:pPr>
          </w:p>
        </w:tc>
      </w:tr>
      <w:tr w:rsidR="005C2FBF" w:rsidRPr="0041528A" w14:paraId="7AAFD8CD"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6ED4290" w14:textId="77777777" w:rsidR="005C2FBF" w:rsidRPr="0041528A" w:rsidRDefault="005C2FBF" w:rsidP="00774E9D">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371F8466"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272115" w14:textId="032738B4" w:rsidR="005C2FBF" w:rsidRPr="0041528A" w:rsidRDefault="005C2FBF" w:rsidP="00774E9D">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B2D0F47" w14:textId="77777777" w:rsidR="005C2FBF" w:rsidRPr="0041528A" w:rsidRDefault="005C2FBF" w:rsidP="00774E9D">
            <w:pPr>
              <w:pStyle w:val="TAL"/>
            </w:pPr>
            <w:r w:rsidRPr="0041528A">
              <w:t>Note: Step 26 can occur at any time during execution of steps 25a to 25</w:t>
            </w:r>
            <w:r>
              <w:t>b</w:t>
            </w:r>
          </w:p>
        </w:tc>
      </w:tr>
      <w:tr w:rsidR="005C2FBF" w:rsidRPr="0041528A" w14:paraId="680996BB"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71D31A6" w14:textId="77777777" w:rsidR="005C2FBF" w:rsidRPr="0041528A" w:rsidRDefault="005C2FBF" w:rsidP="00774E9D">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46068CD7" w14:textId="77777777" w:rsidR="005C2FBF" w:rsidRPr="0041528A" w:rsidRDefault="005C2FBF" w:rsidP="00774E9D">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455DE4A" w14:textId="77777777" w:rsidR="005C2FBF" w:rsidRPr="0041528A" w:rsidRDefault="005C2FBF" w:rsidP="00774E9D">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6D3D699D" w14:textId="77777777" w:rsidR="005C2FBF" w:rsidRPr="0041528A" w:rsidRDefault="005C2FBF" w:rsidP="00774E9D">
            <w:pPr>
              <w:pStyle w:val="TAL"/>
            </w:pPr>
            <w:r w:rsidRPr="0041528A">
              <w:t>[PLMN  entries 254/003 and PLMN  254/001 not existent in EF FPLMN]</w:t>
            </w:r>
          </w:p>
        </w:tc>
      </w:tr>
      <w:tr w:rsidR="005C2FBF" w:rsidRPr="0041528A" w14:paraId="2C9E335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2E876F3" w14:textId="77777777" w:rsidR="005C2FBF" w:rsidRPr="0041528A" w:rsidRDefault="005C2FBF" w:rsidP="00774E9D">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3B281B26" w14:textId="77777777" w:rsidR="005C2FBF" w:rsidRPr="0041528A" w:rsidRDefault="005C2FBF" w:rsidP="00774E9D">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CA6569A" w14:textId="77777777" w:rsidR="005C2FBF" w:rsidRPr="0041528A" w:rsidRDefault="005C2FBF" w:rsidP="00774E9D">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64550498" w14:textId="77777777" w:rsidR="005C2FBF" w:rsidRPr="0041528A" w:rsidRDefault="005C2FBF" w:rsidP="00774E9D">
            <w:pPr>
              <w:pStyle w:val="TAL"/>
            </w:pPr>
            <w:r w:rsidRPr="0041528A">
              <w:t>[Not explicitly verified:  PLMN  entries 254/003 and PLMN  254/001 not existent in FPLMN list]</w:t>
            </w:r>
          </w:p>
        </w:tc>
      </w:tr>
      <w:tr w:rsidR="005C2FBF" w:rsidRPr="0041528A" w14:paraId="23C00E2C"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4C23FDDF" w14:textId="77777777" w:rsidR="005C2FBF" w:rsidRPr="0041528A" w:rsidRDefault="005C2FBF" w:rsidP="00774E9D">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1BCF447B"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82EECF" w14:textId="7A3E8871" w:rsidR="005C2FBF" w:rsidRPr="0041528A" w:rsidRDefault="005C2FBF" w:rsidP="00774E9D">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2F106A05" w14:textId="77777777" w:rsidR="005C2FBF" w:rsidRPr="0041528A" w:rsidRDefault="005C2FBF" w:rsidP="00774E9D">
            <w:pPr>
              <w:pStyle w:val="TAL"/>
            </w:pPr>
            <w:r w:rsidRPr="0041528A">
              <w:t>[normal ending]</w:t>
            </w:r>
          </w:p>
        </w:tc>
      </w:tr>
      <w:tr w:rsidR="005C2FBF" w:rsidRPr="0041528A" w14:paraId="16CDE474"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19EC64FC" w14:textId="77777777" w:rsidR="005C2FBF" w:rsidRPr="0041528A" w:rsidRDefault="005C2FBF" w:rsidP="00774E9D">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CEAD777"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58A161" w14:textId="77777777" w:rsidR="005C2FBF" w:rsidRPr="0041528A" w:rsidRDefault="005C2FBF" w:rsidP="00774E9D">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B340C6E" w14:textId="77777777" w:rsidR="005C2FBF" w:rsidRPr="0041528A" w:rsidRDefault="005C2FBF" w:rsidP="00774E9D">
            <w:pPr>
              <w:pStyle w:val="TAL"/>
            </w:pPr>
          </w:p>
        </w:tc>
      </w:tr>
      <w:tr w:rsidR="005C2FBF" w:rsidRPr="0041528A" w14:paraId="7FEB5390"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73C1FFCB"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747EFDC9" w14:textId="77777777" w:rsidR="005C2FBF" w:rsidRPr="0041528A" w:rsidRDefault="005C2FBF" w:rsidP="00774E9D">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746D81">
              <w:t>NG-SS</w:t>
            </w:r>
          </w:p>
        </w:tc>
        <w:tc>
          <w:tcPr>
            <w:tcW w:w="3767" w:type="dxa"/>
            <w:tcBorders>
              <w:top w:val="single" w:sz="4" w:space="0" w:color="auto"/>
              <w:left w:val="single" w:sz="4" w:space="0" w:color="auto"/>
              <w:bottom w:val="single" w:sz="4" w:space="0" w:color="auto"/>
              <w:right w:val="single" w:sz="4" w:space="0" w:color="auto"/>
            </w:tcBorders>
          </w:tcPr>
          <w:p w14:paraId="46DB0FB7"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The ME registers to the first </w:t>
            </w:r>
            <w:r w:rsidRPr="00746D81">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5CF6B785"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746D81">
              <w:t>NG-SS</w:t>
            </w:r>
            <w:r w:rsidRPr="0041528A" w:rsidDel="004267BC">
              <w:rPr>
                <w:rFonts w:ascii="Arial" w:hAnsi="Arial"/>
                <w:sz w:val="18"/>
              </w:rPr>
              <w:t xml:space="preserve"> </w:t>
            </w:r>
            <w:r w:rsidRPr="0041528A">
              <w:rPr>
                <w:rFonts w:ascii="Arial" w:hAnsi="Arial"/>
                <w:sz w:val="18"/>
              </w:rPr>
              <w:t xml:space="preserve"> also before steps 26/27.</w:t>
            </w:r>
          </w:p>
        </w:tc>
      </w:tr>
      <w:tr w:rsidR="005C2FBF" w:rsidRPr="0041528A" w14:paraId="61496700"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01F1AAE3" w14:textId="77777777" w:rsidR="005C2FBF" w:rsidRPr="0041528A" w:rsidRDefault="005C2FBF" w:rsidP="00774E9D">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2F356569" w14:textId="77777777" w:rsidR="005C2FBF" w:rsidRPr="0041528A" w:rsidRDefault="005C2FBF" w:rsidP="00774E9D">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2E8047A9" w14:textId="2F7242F6" w:rsidR="005C2FBF" w:rsidRPr="0041528A" w:rsidRDefault="005C2FBF" w:rsidP="00774E9D">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A49F910" w14:textId="77777777" w:rsidR="005C2FBF" w:rsidRPr="0041528A" w:rsidRDefault="005C2FBF" w:rsidP="00774E9D">
            <w:pPr>
              <w:keepNext/>
              <w:keepLines/>
              <w:spacing w:after="0"/>
              <w:rPr>
                <w:rFonts w:ascii="Arial" w:hAnsi="Arial"/>
                <w:sz w:val="18"/>
              </w:rPr>
            </w:pPr>
            <w:r w:rsidRPr="0041528A">
              <w:rPr>
                <w:rFonts w:ascii="Arial" w:hAnsi="Arial"/>
                <w:sz w:val="18"/>
              </w:rPr>
              <w:t>PLMN MCC/MNC: 254/001</w:t>
            </w:r>
          </w:p>
          <w:p w14:paraId="52E4860C" w14:textId="77777777" w:rsidR="005C2FBF" w:rsidRPr="0041528A" w:rsidRDefault="005C2FBF" w:rsidP="00774E9D">
            <w:pPr>
              <w:keepNext/>
              <w:keepLines/>
              <w:spacing w:after="0"/>
              <w:rPr>
                <w:rFonts w:ascii="Arial" w:hAnsi="Arial"/>
                <w:sz w:val="18"/>
              </w:rPr>
            </w:pPr>
          </w:p>
          <w:p w14:paraId="23F74CC8" w14:textId="77777777" w:rsidR="005C2FBF" w:rsidRPr="0041528A" w:rsidRDefault="005C2FBF" w:rsidP="00774E9D">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746D81">
              <w:t>NG-SS</w:t>
            </w:r>
            <w:r w:rsidRPr="00746D81">
              <w:rPr>
                <w:rFonts w:ascii="Arial" w:hAnsi="Arial"/>
                <w:sz w:val="18"/>
              </w:rPr>
              <w:t>, thus might have sent the Envelope also before steps</w:t>
            </w:r>
            <w:r w:rsidRPr="0041528A">
              <w:rPr>
                <w:rFonts w:ascii="Arial" w:hAnsi="Arial"/>
                <w:sz w:val="18"/>
              </w:rPr>
              <w:t xml:space="preserve"> 26/27.</w:t>
            </w:r>
          </w:p>
        </w:tc>
      </w:tr>
      <w:tr w:rsidR="005C2FBF" w:rsidRPr="0041528A" w14:paraId="6CDC61EF"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8015CBD" w14:textId="77777777" w:rsidR="005C2FBF" w:rsidRPr="0041528A" w:rsidRDefault="005C2FBF" w:rsidP="00774E9D">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474FB486"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CD47CE" w14:textId="77777777" w:rsidR="005C2FBF" w:rsidRPr="0041528A" w:rsidRDefault="005C2FBF" w:rsidP="00774E9D">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79487C7B" w14:textId="77777777" w:rsidR="005C2FBF" w:rsidRPr="0041528A" w:rsidRDefault="005C2FBF" w:rsidP="00774E9D">
            <w:pPr>
              <w:pStyle w:val="TAL"/>
            </w:pPr>
          </w:p>
        </w:tc>
      </w:tr>
      <w:tr w:rsidR="005C2FBF" w:rsidRPr="0041528A" w14:paraId="1C8B6441"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DA5F35A" w14:textId="77777777" w:rsidR="005C2FBF" w:rsidRPr="0041528A" w:rsidRDefault="005C2FBF" w:rsidP="00774E9D">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4275A254"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5E15A2A" w14:textId="77777777" w:rsidR="005C2FBF" w:rsidRPr="0041528A" w:rsidRDefault="005C2FBF" w:rsidP="00774E9D">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14CDB72" w14:textId="77777777" w:rsidR="005C2FBF" w:rsidRPr="0041528A" w:rsidRDefault="005C2FBF" w:rsidP="00774E9D">
            <w:pPr>
              <w:pStyle w:val="TAL"/>
            </w:pPr>
          </w:p>
        </w:tc>
      </w:tr>
      <w:tr w:rsidR="005C2FBF" w:rsidRPr="0041528A" w14:paraId="69C8E2A5"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2A91E22A" w14:textId="77777777" w:rsidR="005C2FBF" w:rsidRPr="0041528A" w:rsidRDefault="005C2FBF" w:rsidP="00774E9D">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99E22D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2ABC484" w14:textId="77777777" w:rsidR="005C2FBF" w:rsidRPr="0041528A" w:rsidRDefault="005C2FBF" w:rsidP="00774E9D">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9E9BBA" w14:textId="77777777" w:rsidR="005C2FBF" w:rsidRPr="0041528A" w:rsidRDefault="005C2FBF" w:rsidP="00774E9D">
            <w:pPr>
              <w:pStyle w:val="TAL"/>
            </w:pPr>
            <w:r w:rsidRPr="0041528A">
              <w:t>[Event LOCATION STATUS download removed]</w:t>
            </w:r>
          </w:p>
        </w:tc>
      </w:tr>
      <w:tr w:rsidR="005C2FBF" w:rsidRPr="0041528A" w14:paraId="389267A6"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5AABCE00" w14:textId="77777777" w:rsidR="005C2FBF" w:rsidRPr="0041528A" w:rsidRDefault="005C2FBF" w:rsidP="00774E9D">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C0AABB9"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6A83E5" w14:textId="77777777" w:rsidR="005C2FBF" w:rsidRPr="0041528A" w:rsidRDefault="005C2FBF" w:rsidP="00774E9D">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615297B2" w14:textId="77777777" w:rsidR="005C2FBF" w:rsidRPr="0041528A" w:rsidRDefault="005C2FBF" w:rsidP="00774E9D">
            <w:pPr>
              <w:pStyle w:val="TAL"/>
            </w:pPr>
            <w:r w:rsidRPr="0041528A">
              <w:t>The content of the Terminal Response is not part of the evaluation of the test case</w:t>
            </w:r>
          </w:p>
        </w:tc>
      </w:tr>
      <w:tr w:rsidR="005C2FBF" w:rsidRPr="0041528A" w14:paraId="73EA63C1" w14:textId="77777777" w:rsidTr="00774E9D">
        <w:trPr>
          <w:cantSplit/>
          <w:jc w:val="center"/>
        </w:trPr>
        <w:tc>
          <w:tcPr>
            <w:tcW w:w="737" w:type="dxa"/>
            <w:tcBorders>
              <w:top w:val="single" w:sz="4" w:space="0" w:color="auto"/>
              <w:left w:val="single" w:sz="4" w:space="0" w:color="auto"/>
              <w:bottom w:val="single" w:sz="4" w:space="0" w:color="auto"/>
              <w:right w:val="single" w:sz="4" w:space="0" w:color="auto"/>
            </w:tcBorders>
          </w:tcPr>
          <w:p w14:paraId="639F18EE" w14:textId="77777777" w:rsidR="005C2FBF" w:rsidRPr="0041528A" w:rsidRDefault="005C2FBF" w:rsidP="00774E9D">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98C4331" w14:textId="77777777" w:rsidR="005C2FBF" w:rsidRPr="0041528A" w:rsidRDefault="005C2FBF" w:rsidP="00774E9D">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4FA9BBF" w14:textId="77777777" w:rsidR="005C2FBF" w:rsidRPr="0041528A" w:rsidRDefault="005C2FBF" w:rsidP="00774E9D">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D35CC45" w14:textId="77777777" w:rsidR="005C2FBF" w:rsidRPr="0041528A" w:rsidRDefault="005C2FBF" w:rsidP="00774E9D">
            <w:pPr>
              <w:pStyle w:val="TAL"/>
            </w:pPr>
          </w:p>
        </w:tc>
      </w:tr>
    </w:tbl>
    <w:p w14:paraId="0201EA83" w14:textId="77777777" w:rsidR="005C2FBF" w:rsidRPr="0041528A" w:rsidRDefault="005C2FBF" w:rsidP="005C2FBF"/>
    <w:p w14:paraId="1E8E5FC2" w14:textId="72C3F23D" w:rsidR="005C2FBF" w:rsidRPr="0041528A" w:rsidRDefault="005C2FBF" w:rsidP="005C2FBF">
      <w:r>
        <w:t xml:space="preserve">PROACTIVE COMMAND: REFRESH </w:t>
      </w:r>
      <w:r w:rsidR="004E6566">
        <w:t>3.4.1</w:t>
      </w:r>
      <w:r w:rsidR="004E6566" w:rsidRPr="004E6566">
        <w:rPr>
          <w:bCs/>
          <w:snapToGrid w:val="0"/>
          <w:sz w:val="14"/>
          <w:szCs w:val="14"/>
        </w:rPr>
        <w:t xml:space="preserve"> </w:t>
      </w:r>
      <w:r w:rsidR="004E6566" w:rsidRPr="000A458B">
        <w:rPr>
          <w:bCs/>
          <w:snapToGrid w:val="0"/>
          <w:sz w:val="14"/>
          <w:szCs w:val="14"/>
        </w:rPr>
        <w:t>Slices Information</w:t>
      </w:r>
      <w:r w:rsidR="004E6566">
        <w:rPr>
          <w:bCs/>
          <w:snapToGrid w:val="0"/>
          <w:sz w:val="14"/>
          <w:szCs w:val="14"/>
        </w:rPr>
        <w:t>, no served Slice</w:t>
      </w:r>
    </w:p>
    <w:p w14:paraId="56FC69D9" w14:textId="77777777" w:rsidR="005C2FBF" w:rsidRPr="0041528A" w:rsidRDefault="005C2FBF" w:rsidP="005C2FBF">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lastRenderedPageBreak/>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223F173C" w:rsidR="005C2FBF" w:rsidRPr="0041528A" w:rsidRDefault="005C2FBF" w:rsidP="005C2FBF">
      <w:r w:rsidRPr="0041528A">
        <w:t>EVE</w:t>
      </w:r>
      <w:r>
        <w:t>NT DOWNLOAD - LOCATION STATUS 3.4</w:t>
      </w:r>
      <w:r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41528A" w:rsidRDefault="005C2FBF" w:rsidP="005C2FBF">
      <w:pPr>
        <w:keepLines/>
        <w:tabs>
          <w:tab w:val="left" w:pos="851"/>
        </w:tabs>
        <w:spacing w:after="0"/>
        <w:ind w:left="2835" w:hanging="2551"/>
      </w:pPr>
      <w:r w:rsidRPr="0041528A">
        <w:tab/>
        <w:t>TAC</w:t>
      </w:r>
      <w:r w:rsidRPr="0041528A">
        <w:tab/>
        <w:t>0</w:t>
      </w:r>
      <w:r w:rsidRPr="00093EA2">
        <w:t>0</w:t>
      </w:r>
      <w:r w:rsidRPr="000972A6">
        <w:rPr>
          <w:u w:val="single"/>
        </w:rPr>
        <w:t>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2E7D4104" w14:textId="2E12075C" w:rsidR="005C2FBF" w:rsidRPr="0041528A" w:rsidRDefault="005C2FBF" w:rsidP="005C2FBF">
      <w:r w:rsidRPr="0041528A">
        <w:t xml:space="preserve">EVENT DOWNLOAD - LOCATION STATUS </w:t>
      </w:r>
      <w:r>
        <w:t>3.4</w:t>
      </w:r>
      <w:r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BF46E1"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BF46E1" w:rsidRPr="0041528A" w:rsidRDefault="00BF46E1" w:rsidP="00195D76">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BF46E1" w:rsidRPr="0041528A" w:rsidRDefault="00BF46E1" w:rsidP="00195D76">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70BFD937" w14:textId="77777777" w:rsidR="00BF46E1" w:rsidRPr="0041528A" w:rsidRDefault="00BF46E1" w:rsidP="00195D76">
            <w:pPr>
              <w:pStyle w:val="TAH"/>
              <w:rPr>
                <w:b w:val="0"/>
              </w:rPr>
            </w:pPr>
            <w:r w:rsidRPr="0041528A">
              <w:rPr>
                <w:b w:val="0"/>
              </w:rPr>
              <w:t>Continue with steps 1 – 4 of the "Expected Sequence" of test 8.15 of TS 34.229-1 with the following parameters:</w:t>
            </w:r>
          </w:p>
          <w:p w14:paraId="0AFD0AF2" w14:textId="473F66C2"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2899920C"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684AFAD"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hyperlink r:id="rId9" w:history="1">
              <w:r w:rsidRPr="0041528A">
                <w:rPr>
                  <w:rStyle w:val="Hyperlink"/>
                  <w:b w:val="0"/>
                </w:rPr>
                <w:t>00101555666@test.3gpp.com</w:t>
              </w:r>
            </w:hyperlink>
          </w:p>
          <w:p w14:paraId="4B54471B"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BF46E1" w:rsidRPr="0041528A" w:rsidRDefault="00BF46E1" w:rsidP="00195D76">
            <w:pPr>
              <w:pStyle w:val="TAH"/>
              <w:rPr>
                <w:b w:val="0"/>
              </w:rPr>
            </w:pPr>
            <w:r w:rsidRPr="0041528A">
              <w:rPr>
                <w:b w:val="0"/>
              </w:rPr>
              <w:t>The following requirements shall be verified:</w:t>
            </w:r>
          </w:p>
          <w:p w14:paraId="475F532D" w14:textId="66560374"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77777777"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.2.</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lastRenderedPageBreak/>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lastRenderedPageBreak/>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6B9EC64D" w14:textId="70FC9895" w:rsidR="008925C8" w:rsidRPr="007C431F" w:rsidRDefault="008925C8" w:rsidP="00AF56C0">
      <w:pPr>
        <w:pStyle w:val="B1"/>
        <w:rPr>
          <w:lang w:val="de-DE"/>
        </w:rPr>
      </w:pPr>
      <w:r w:rsidRPr="007C431F">
        <w:rPr>
          <w:lang w:val="de-DE"/>
        </w:rPr>
        <w:t>Logically:</w:t>
      </w:r>
      <w:r w:rsidRPr="007C431F">
        <w:rPr>
          <w:lang w:val="de-DE"/>
        </w:rPr>
        <w:tab/>
      </w:r>
      <w:hyperlink r:id="rId10" w:history="1">
        <w:r w:rsidRPr="007C431F">
          <w:rPr>
            <w:rStyle w:val="Hyperlink"/>
            <w:color w:val="800080"/>
            <w:lang w:val="de-DE"/>
          </w:rPr>
          <w:t>userid18@example.com</w:t>
        </w:r>
      </w:hyperlink>
    </w:p>
    <w:p w14:paraId="452A6225" w14:textId="77777777" w:rsidR="008925C8" w:rsidRPr="007C431F" w:rsidRDefault="008925C8" w:rsidP="00AF56C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lastRenderedPageBreak/>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4E87EA1B"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.2.</w:t>
      </w:r>
    </w:p>
    <w:p w14:paraId="10A425D9" w14:textId="77777777" w:rsidR="00BF46E1" w:rsidRPr="0041528A" w:rsidRDefault="00BF46E1" w:rsidP="00BF46E1">
      <w:pPr>
        <w:pStyle w:val="Heading4"/>
      </w:pPr>
      <w:bookmarkStart w:id="132" w:name="_Toc146312942"/>
      <w:r w:rsidRPr="0041528A">
        <w:lastRenderedPageBreak/>
        <w:t>27.22.4.8</w:t>
      </w:r>
      <w:r w:rsidRPr="0041528A">
        <w:tab/>
        <w:t>SET UP MENU and ENVELOPE MENU SELECTION</w:t>
      </w:r>
      <w:bookmarkEnd w:id="132"/>
    </w:p>
    <w:p w14:paraId="044CAFD5" w14:textId="77777777" w:rsidR="00BF46E1" w:rsidRPr="0041528A" w:rsidRDefault="00BF46E1" w:rsidP="00BF46E1">
      <w:pPr>
        <w:pStyle w:val="Heading5"/>
      </w:pPr>
      <w:bookmarkStart w:id="133" w:name="_Toc146312943"/>
      <w:r w:rsidRPr="0041528A">
        <w:t>27.22.4.8.1</w:t>
      </w:r>
      <w:r w:rsidRPr="0041528A">
        <w:tab/>
        <w:t>SET UP MENU (normal) and ENVELOPE MENU SELECTION</w:t>
      </w:r>
      <w:bookmarkEnd w:id="133"/>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34" w:name="_Toc146312944"/>
      <w:r w:rsidRPr="0041528A">
        <w:t>27.22.4.8.2</w:t>
      </w:r>
      <w:r w:rsidRPr="0041528A">
        <w:tab/>
        <w:t>SET UP MENU (help request support) and ENVELOPE MENU SELECTION</w:t>
      </w:r>
      <w:bookmarkEnd w:id="134"/>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35" w:name="_Toc146312945"/>
      <w:r w:rsidRPr="0041528A">
        <w:lastRenderedPageBreak/>
        <w:t>27.22.4.8.3</w:t>
      </w:r>
      <w:r w:rsidRPr="0041528A">
        <w:tab/>
        <w:t>SET UP MENU (next action support) and ENVELOPE MENU SELECTION</w:t>
      </w:r>
      <w:bookmarkEnd w:id="135"/>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36" w:name="_Toc146312946"/>
      <w:r w:rsidRPr="0041528A">
        <w:t>27.22.4.8.4</w:t>
      </w:r>
      <w:r w:rsidRPr="0041528A">
        <w:tab/>
        <w:t>SET UP MENU (display of icons) and ENVELOPE MENU SELECTION</w:t>
      </w:r>
      <w:bookmarkEnd w:id="136"/>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lastRenderedPageBreak/>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37" w:name="_Toc146312947"/>
      <w:r w:rsidRPr="0041528A">
        <w:t>27.22.4.8.5</w:t>
      </w:r>
      <w:r w:rsidRPr="0041528A">
        <w:tab/>
        <w:t>SET UP MENU (soft keys support) and ENVELOPE MENU SELECTION</w:t>
      </w:r>
      <w:bookmarkEnd w:id="137"/>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lastRenderedPageBreak/>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38" w:name="_Toc146312948"/>
      <w:r w:rsidRPr="0041528A">
        <w:t>27.22.4.8.6</w:t>
      </w:r>
      <w:r w:rsidRPr="0041528A">
        <w:tab/>
        <w:t>SET UP MENU (support of Text Attribute) and ENVELOPE MENU SELECTION</w:t>
      </w:r>
      <w:bookmarkEnd w:id="138"/>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lastRenderedPageBreak/>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lastRenderedPageBreak/>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lastRenderedPageBreak/>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lastRenderedPageBreak/>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lastRenderedPageBreak/>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lastRenderedPageBreak/>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lastRenderedPageBreak/>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39" w:name="_Toc146312949"/>
      <w:r w:rsidRPr="0041528A">
        <w:t>27.22.4.8.7</w:t>
      </w:r>
      <w:r w:rsidRPr="0041528A">
        <w:tab/>
        <w:t>SET UP MENU (UCS2 display in Cyrillic) and ENVELOPE MENU SELECTION</w:t>
      </w:r>
      <w:bookmarkEnd w:id="139"/>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lastRenderedPageBreak/>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0" w:name="_Toc146312950"/>
      <w:r w:rsidRPr="0041528A">
        <w:t>27.22.4.8.8</w:t>
      </w:r>
      <w:r w:rsidRPr="0041528A">
        <w:tab/>
        <w:t>SET UP MENU (UCS2 display in Chinese) and ENVELOPE MENU SELECTION</w:t>
      </w:r>
      <w:bookmarkEnd w:id="140"/>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lastRenderedPageBreak/>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1" w:name="_Toc146312951"/>
      <w:r w:rsidRPr="0041528A">
        <w:t>27.22.4.8.9</w:t>
      </w:r>
      <w:r w:rsidRPr="0041528A">
        <w:tab/>
        <w:t>SET UP MENU (UCS2 display in Katakana) and ENVELOPE MENU SELECTION</w:t>
      </w:r>
      <w:bookmarkEnd w:id="141"/>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lastRenderedPageBreak/>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2" w:name="_Toc146312952"/>
      <w:r w:rsidRPr="0041528A">
        <w:t>27.22.4.9</w:t>
      </w:r>
      <w:r w:rsidRPr="0041528A">
        <w:tab/>
        <w:t>SELECT ITEM</w:t>
      </w:r>
      <w:bookmarkEnd w:id="142"/>
    </w:p>
    <w:p w14:paraId="44243C72" w14:textId="77777777" w:rsidR="00BF46E1" w:rsidRPr="0041528A" w:rsidRDefault="00BF46E1" w:rsidP="00BF46E1">
      <w:pPr>
        <w:pStyle w:val="Heading5"/>
      </w:pPr>
      <w:bookmarkStart w:id="143" w:name="_Toc146312953"/>
      <w:r w:rsidRPr="0041528A">
        <w:t>27.22.4.9.1</w:t>
      </w:r>
      <w:r w:rsidRPr="0041528A">
        <w:tab/>
        <w:t>SELECT ITEM (mandatory features for ME supporting SELECT ITEM)</w:t>
      </w:r>
      <w:bookmarkEnd w:id="143"/>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lastRenderedPageBreak/>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lastRenderedPageBreak/>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44" w:name="_Toc146312954"/>
      <w:r w:rsidRPr="0041528A">
        <w:t>27.22.4.9.2</w:t>
      </w:r>
      <w:r w:rsidRPr="0041528A">
        <w:tab/>
        <w:t>SELECT ITEM (next action support)</w:t>
      </w:r>
      <w:bookmarkEnd w:id="144"/>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45" w:name="_Toc146312955"/>
      <w:r w:rsidRPr="0041528A">
        <w:t>27.22.4.9.3</w:t>
      </w:r>
      <w:r w:rsidRPr="0041528A">
        <w:tab/>
        <w:t>SELECT ITEM (default item support)</w:t>
      </w:r>
      <w:bookmarkEnd w:id="145"/>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lastRenderedPageBreak/>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46" w:name="_Toc146312956"/>
      <w:r w:rsidRPr="0041528A">
        <w:t>27.22.4.9.4</w:t>
      </w:r>
      <w:r w:rsidRPr="0041528A">
        <w:tab/>
        <w:t>SELECT ITEM (help request support)</w:t>
      </w:r>
      <w:bookmarkEnd w:id="146"/>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47" w:name="_Toc146312957"/>
      <w:r w:rsidRPr="0041528A">
        <w:t>27.22.4.9.5</w:t>
      </w:r>
      <w:r w:rsidRPr="0041528A">
        <w:tab/>
        <w:t>SELECT ITEM (icons support)</w:t>
      </w:r>
      <w:bookmarkEnd w:id="147"/>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lastRenderedPageBreak/>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48" w:name="_Toc146312958"/>
      <w:r w:rsidRPr="0041528A">
        <w:t>27.22.4.9.6</w:t>
      </w:r>
      <w:r w:rsidRPr="0041528A">
        <w:tab/>
        <w:t>SELECT ITEM (presentation style)</w:t>
      </w:r>
      <w:bookmarkEnd w:id="148"/>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lastRenderedPageBreak/>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49" w:name="_Toc146312959"/>
      <w:r w:rsidRPr="0041528A">
        <w:t>27.22.4.9.7</w:t>
      </w:r>
      <w:r w:rsidRPr="0041528A">
        <w:tab/>
        <w:t>SELECT ITEM (soft keys support)</w:t>
      </w:r>
      <w:bookmarkEnd w:id="149"/>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0" w:name="_Toc146312960"/>
      <w:r w:rsidRPr="0041528A">
        <w:t>27.22.4.9.8</w:t>
      </w:r>
      <w:r w:rsidRPr="0041528A">
        <w:tab/>
        <w:t>SELECT ITEM (Support of "No response from user")</w:t>
      </w:r>
      <w:bookmarkEnd w:id="150"/>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lastRenderedPageBreak/>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1" w:name="_Toc146312961"/>
      <w:r w:rsidRPr="0041528A">
        <w:t>27.22.4.9.9</w:t>
      </w:r>
      <w:r w:rsidRPr="0041528A">
        <w:tab/>
        <w:t>SELECT ITEM (Support of Text Attribute)</w:t>
      </w:r>
      <w:bookmarkEnd w:id="151"/>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lastRenderedPageBreak/>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lastRenderedPageBreak/>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lastRenderedPageBreak/>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lastRenderedPageBreak/>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lastRenderedPageBreak/>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lastRenderedPageBreak/>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2" w:name="_Toc146312962"/>
      <w:r w:rsidRPr="0041528A">
        <w:t>27.22.4.9.10</w:t>
      </w:r>
      <w:r w:rsidRPr="0041528A">
        <w:tab/>
        <w:t>SELECT ITEM (UCS2 display in Cyrillic)</w:t>
      </w:r>
      <w:bookmarkEnd w:id="152"/>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53" w:name="_Toc146312963"/>
      <w:r w:rsidRPr="0041528A">
        <w:t>27.22.4.9.11</w:t>
      </w:r>
      <w:r w:rsidRPr="0041528A">
        <w:tab/>
        <w:t>SELECT ITEM (UCS2 display in Chinese)</w:t>
      </w:r>
      <w:bookmarkEnd w:id="153"/>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54" w:name="_Toc146312964"/>
      <w:r w:rsidRPr="0041528A">
        <w:t>27.22.4.9.12</w:t>
      </w:r>
      <w:r w:rsidRPr="0041528A">
        <w:tab/>
        <w:t>SELECT ITEM (UCS2 display in Katakana)</w:t>
      </w:r>
      <w:bookmarkEnd w:id="154"/>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lastRenderedPageBreak/>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995B8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8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EDFF" w14:textId="77777777" w:rsidR="001D55FA" w:rsidRDefault="001D55FA">
      <w:r>
        <w:separator/>
      </w:r>
    </w:p>
  </w:endnote>
  <w:endnote w:type="continuationSeparator" w:id="0">
    <w:p w14:paraId="3F089654" w14:textId="77777777" w:rsidR="001D55FA" w:rsidRDefault="001D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C0DB" w14:textId="77777777" w:rsidR="00995B8D" w:rsidRDefault="00995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639B506" w:rsidR="00597B11" w:rsidRDefault="00995B8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1806F" w14:textId="77777777" w:rsidR="00995B8D" w:rsidRDefault="00995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62B82" w14:textId="77777777" w:rsidR="001D55FA" w:rsidRDefault="001D55FA">
      <w:r>
        <w:separator/>
      </w:r>
    </w:p>
  </w:footnote>
  <w:footnote w:type="continuationSeparator" w:id="0">
    <w:p w14:paraId="7236282F" w14:textId="77777777" w:rsidR="001D55FA" w:rsidRDefault="001D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429CB" w14:textId="77777777" w:rsidR="00995B8D" w:rsidRDefault="00995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128CD32" w:rsidR="00597B11" w:rsidRDefault="00995B8D">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45868B7" w:rsidR="00597B11" w:rsidRDefault="00995B8D">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7120" w14:textId="77777777" w:rsidR="00995B8D" w:rsidRDefault="0099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5EF1"/>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5072"/>
    <w:rsid w:val="001B6637"/>
    <w:rsid w:val="001C21C3"/>
    <w:rsid w:val="001D02C2"/>
    <w:rsid w:val="001D55FA"/>
    <w:rsid w:val="001F0C1D"/>
    <w:rsid w:val="001F1132"/>
    <w:rsid w:val="001F168B"/>
    <w:rsid w:val="00200BBF"/>
    <w:rsid w:val="00213EA6"/>
    <w:rsid w:val="0021575D"/>
    <w:rsid w:val="002347A2"/>
    <w:rsid w:val="002675F0"/>
    <w:rsid w:val="002727DD"/>
    <w:rsid w:val="002A2C2C"/>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16FB"/>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userid18@example.com" TargetMode="External"/><Relationship Id="rId4" Type="http://schemas.openxmlformats.org/officeDocument/2006/relationships/styles" Target="styles.xml"/><Relationship Id="rId9" Type="http://schemas.openxmlformats.org/officeDocument/2006/relationships/hyperlink" Target="mailto:00101555666@test.3gpp.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172</Pages>
  <Words>43340</Words>
  <Characters>247039</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289800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6</cp:revision>
  <cp:lastPrinted>2019-02-25T14:05:00Z</cp:lastPrinted>
  <dcterms:created xsi:type="dcterms:W3CDTF">2023-09-25T09:30:00Z</dcterms:created>
  <dcterms:modified xsi:type="dcterms:W3CDTF">2024-01-08T16:05:00Z</dcterms:modified>
</cp:coreProperties>
</file>