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962AE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6BB3BBD" w:rsidR="00597B11" w:rsidRDefault="00962A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A56F78B" w:rsidR="00597B11" w:rsidRDefault="00962AE3">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9E814D5" w:rsidR="00597B11" w:rsidRDefault="00962AE3">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D31239"/>
    <w:rsid w:val="00D57972"/>
    <w:rsid w:val="00D675A9"/>
    <w:rsid w:val="00D71C95"/>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7</cp:revision>
  <cp:lastPrinted>2019-02-25T14:05:00Z</cp:lastPrinted>
  <dcterms:created xsi:type="dcterms:W3CDTF">2023-09-25T09:23:00Z</dcterms:created>
  <dcterms:modified xsi:type="dcterms:W3CDTF">2024-01-08T16:05:00Z</dcterms:modified>
</cp:coreProperties>
</file>