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0931"/>
    <w:bookmarkEnd w:id="991"/>
    <w:bookmarkStart w:id="992" w:name="_MON_1093771210"/>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546.05pt" o:ole="" fillcolor="window">
            <v:imagedata r:id="rId9" o:title=""/>
          </v:shape>
          <o:OLEObject Type="Embed" ProgID="Word.Picture.8" ShapeID="_x0000_i1025" DrawAspect="Content" ObjectID="_1768109645"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6.35pt;height:569.1pt" o:ole="">
            <v:imagedata r:id="rId11" o:title=""/>
          </v:shape>
          <o:OLEObject Type="Embed" ProgID="Visio.Drawing.15" ShapeID="_x0000_i1026" DrawAspect="Content" ObjectID="_1768109646"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lastRenderedPageBreak/>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lastRenderedPageBreak/>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lastRenderedPageBreak/>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77777777" w:rsidR="003754B2" w:rsidRPr="00550733" w:rsidRDefault="003754B2" w:rsidP="003754B2">
      <w:pPr>
        <w:pStyle w:val="B1"/>
      </w:pPr>
      <w:r>
        <w:t>f)</w:t>
      </w:r>
      <w:r>
        <w:tab/>
      </w:r>
      <w:r>
        <w:rPr>
          <w:lang w:val="en-US"/>
        </w:rPr>
        <w:t xml:space="preserve">The cell activated in step d) responds with a </w:t>
      </w:r>
      <w:r w:rsidRPr="00CE1A69">
        <w:rPr>
          <w:i/>
        </w:rPr>
        <w:t>REGISTRATION ACCEPT</w:t>
      </w:r>
      <w:r w:rsidRPr="001C67B6">
        <w:t xml:space="preserve"> message with</w:t>
      </w:r>
      <w:r>
        <w:t>out</w:t>
      </w:r>
      <w:r w:rsidRPr="001C67B6">
        <w:t xml:space="preserve"> </w:t>
      </w:r>
      <w:r>
        <w:t>5GS network feature support IE</w:t>
      </w:r>
      <w:r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77777777"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with</w:t>
      </w:r>
      <w:r w:rsidRPr="00816E2A">
        <w:rPr>
          <w:lang w:val="en-US"/>
        </w:rPr>
        <w:t>out</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lastRenderedPageBreak/>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8403F1D" w:rsidR="00C16EDE" w:rsidRPr="00550733" w:rsidRDefault="00C16EDE" w:rsidP="00C16EDE">
      <w:pPr>
        <w:pStyle w:val="B1"/>
      </w:pPr>
      <w:r>
        <w:t>f)</w:t>
      </w:r>
      <w:r>
        <w:tab/>
      </w:r>
      <w:r>
        <w:rPr>
          <w:lang w:val="en-US"/>
        </w:rPr>
        <w:t xml:space="preserve">Cell A or B (as specified in the table) responds with a </w:t>
      </w:r>
      <w:r w:rsidRPr="001C67B6">
        <w:t>REGISTRATION ACCEPT message with</w:t>
      </w:r>
      <w:r w:rsidRPr="00816E2A">
        <w:rPr>
          <w:lang w:val="en-US"/>
        </w:rPr>
        <w:t>out</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lastRenderedPageBreak/>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77777777"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REGISTRATION ACCEPT message with</w:t>
      </w:r>
      <w:r>
        <w:rPr>
          <w:lang w:val="en-US"/>
        </w:rPr>
        <w:t>out</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lastRenderedPageBreak/>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lastRenderedPageBreak/>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lastRenderedPageBreak/>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lastRenderedPageBreak/>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lastRenderedPageBreak/>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lastRenderedPageBreak/>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lastRenderedPageBreak/>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lastRenderedPageBreak/>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lastRenderedPageBreak/>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lastRenderedPageBreak/>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C3187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9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AF3B2" w14:textId="77777777" w:rsidR="009657A5" w:rsidRDefault="009657A5">
      <w:r>
        <w:separator/>
      </w:r>
    </w:p>
  </w:endnote>
  <w:endnote w:type="continuationSeparator" w:id="0">
    <w:p w14:paraId="6ED2858E" w14:textId="77777777" w:rsidR="009657A5" w:rsidRDefault="0096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411C" w14:textId="77777777" w:rsidR="00FC15BC" w:rsidRDefault="00FC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AE2D07D" w:rsidR="00FC15BC" w:rsidRDefault="00CB74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C9F4" w14:textId="77777777" w:rsidR="00FC15BC" w:rsidRDefault="00FC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0F06" w14:textId="77777777" w:rsidR="009657A5" w:rsidRDefault="009657A5">
      <w:r>
        <w:separator/>
      </w:r>
    </w:p>
  </w:footnote>
  <w:footnote w:type="continuationSeparator" w:id="0">
    <w:p w14:paraId="20866210" w14:textId="77777777" w:rsidR="009657A5" w:rsidRDefault="0096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2A8C" w14:textId="77777777" w:rsidR="00FC15BC" w:rsidRDefault="00FC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6D5F682C" w:rsidR="00FC15BC" w:rsidRDefault="00CB74B6">
    <w:pPr>
      <w:framePr w:h="284" w:hRule="exact" w:wrap="around" w:vAnchor="text" w:hAnchor="margin" w:xAlign="right" w:y="1"/>
      <w:rPr>
        <w:rFonts w:ascii="Arial" w:hAnsi="Arial" w:cs="Arial"/>
        <w:b/>
        <w:sz w:val="18"/>
        <w:szCs w:val="18"/>
      </w:rPr>
    </w:pPr>
    <w:r>
      <w:rPr>
        <w:rFonts w:ascii="Arial" w:hAnsi="Arial" w:cs="Arial"/>
        <w:b/>
        <w:sz w:val="18"/>
        <w:szCs w:val="18"/>
      </w:rPr>
      <w:t>3GPP TS 31.121 V17.1.1 (2024-01)</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FC69687" w:rsidR="00FC15BC" w:rsidRDefault="00CB74B6">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B83F" w14:textId="77777777" w:rsidR="00FC15BC" w:rsidRDefault="00FC1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F8D"/>
    <w:rsid w:val="009C07C6"/>
    <w:rsid w:val="009D06F4"/>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74C5"/>
    <w:rsid w:val="00CB15F9"/>
    <w:rsid w:val="00CB74B6"/>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172</Pages>
  <Words>50516</Words>
  <Characters>287944</Characters>
  <Application>Microsoft Office Word</Application>
  <DocSecurity>0</DocSecurity>
  <Lines>2399</Lines>
  <Paragraphs>675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6</cp:revision>
  <cp:lastPrinted>2019-02-25T14:05:00Z</cp:lastPrinted>
  <dcterms:created xsi:type="dcterms:W3CDTF">2023-09-26T06:27:00Z</dcterms:created>
  <dcterms:modified xsi:type="dcterms:W3CDTF">2024-01-30T07:47:00Z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