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Pr="00943D4C" w:rsidRDefault="00BD7469" w:rsidP="00BD7469">
      <w:r w:rsidRPr="00943D4C">
        <w:t>The applicability to terminal equipment supporting the USIM is specified in table B.1, unless otherwise specified in the specific clause.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proofErr w:type="spellStart"/>
      <w:r w:rsidRPr="00943D4C">
        <w:t>O.i</w:t>
      </w:r>
      <w:proofErr w:type="spellEnd"/>
      <w:r w:rsidRPr="00943D4C">
        <w:tab/>
        <w:t>qualified optional – for mutually exclusive or selectable options from a set. "</w:t>
      </w:r>
      <w:proofErr w:type="spellStart"/>
      <w:r w:rsidRPr="00943D4C">
        <w:t>i</w:t>
      </w:r>
      <w:proofErr w:type="spellEnd"/>
      <w:r w:rsidRPr="00943D4C">
        <w:t>"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w:t>
      </w:r>
      <w:proofErr w:type="spellStart"/>
      <w:r w:rsidRPr="00943D4C">
        <w:t>Rxx</w:t>
      </w:r>
      <w:proofErr w:type="spellEnd"/>
      <w:r w:rsidRPr="00943D4C">
        <w:t xml:space="preserve">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proofErr w:type="spellStart"/>
            <w:r w:rsidRPr="00943D4C">
              <w:t>O_AoCC</w:t>
            </w:r>
            <w:proofErr w:type="spellEnd"/>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proofErr w:type="spellStart"/>
            <w:r w:rsidRPr="00943D4C">
              <w:t>O_HPLMNwACT</w:t>
            </w:r>
            <w:proofErr w:type="spellEnd"/>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proofErr w:type="spellStart"/>
            <w:r w:rsidRPr="00943D4C">
              <w:rPr>
                <w:bCs/>
              </w:rPr>
              <w:t>O_Local_PB</w:t>
            </w:r>
            <w:proofErr w:type="spellEnd"/>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proofErr w:type="spellStart"/>
            <w:r w:rsidRPr="00943D4C">
              <w:rPr>
                <w:bCs/>
              </w:rPr>
              <w:t>O_Global_PB</w:t>
            </w:r>
            <w:proofErr w:type="spellEnd"/>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proofErr w:type="spellStart"/>
            <w:r w:rsidRPr="00943D4C">
              <w:t>O_Store_Received_SMS</w:t>
            </w:r>
            <w:proofErr w:type="spellEnd"/>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proofErr w:type="spellStart"/>
            <w:r w:rsidRPr="00943D4C">
              <w:t>O_EFPLMNwACT_numerical</w:t>
            </w:r>
            <w:proofErr w:type="spellEnd"/>
            <w:r w:rsidRPr="00943D4C">
              <w:t xml:space="preserve">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proofErr w:type="spellStart"/>
            <w:r w:rsidRPr="00943D4C">
              <w:t>O_Speech_Calls</w:t>
            </w:r>
            <w:proofErr w:type="spellEnd"/>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proofErr w:type="spellStart"/>
            <w:r w:rsidRPr="00943D4C">
              <w:t>O_PIN_MMI_Strings</w:t>
            </w:r>
            <w:proofErr w:type="spellEnd"/>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proofErr w:type="spellStart"/>
            <w:r w:rsidRPr="00943D4C">
              <w:t>pc_eFDD</w:t>
            </w:r>
            <w:proofErr w:type="spellEnd"/>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proofErr w:type="spellStart"/>
            <w:r w:rsidRPr="00943D4C">
              <w:t>pc_eTDD</w:t>
            </w:r>
            <w:proofErr w:type="spellEnd"/>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proofErr w:type="spellStart"/>
            <w:r w:rsidRPr="00943D4C">
              <w:t>pc_Allowed_CSG_list</w:t>
            </w:r>
            <w:proofErr w:type="spellEnd"/>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proofErr w:type="spellStart"/>
            <w:r w:rsidRPr="00943D4C">
              <w:t>pc_SM</w:t>
            </w:r>
            <w:proofErr w:type="spellEnd"/>
            <w:r w:rsidRPr="00943D4C">
              <w:t>-over-IP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proofErr w:type="spellStart"/>
            <w:r w:rsidRPr="00943D4C">
              <w:t>pc_USIM_EF_SMS_reading_support_if_USIM_ISIM</w:t>
            </w:r>
            <w:proofErr w:type="spellEnd"/>
            <w:r w:rsidRPr="00943D4C">
              <w:t xml:space="preserve">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proofErr w:type="spellStart"/>
            <w:r w:rsidRPr="00943D4C">
              <w:t>pc_ISIM_EF_SMS_reading_support_if_USIM_ISIM</w:t>
            </w:r>
            <w:proofErr w:type="spellEnd"/>
            <w:r w:rsidRPr="00943D4C">
              <w:t xml:space="preserve">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proofErr w:type="spellStart"/>
            <w:r w:rsidRPr="00943D4C">
              <w:rPr>
                <w:rFonts w:cs="Arial"/>
                <w:szCs w:val="18"/>
                <w:lang w:eastAsia="en-GB"/>
              </w:rPr>
              <w:t>pc_Multiple_PDN</w:t>
            </w:r>
            <w:proofErr w:type="spellEnd"/>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pc_CSG</w:t>
            </w:r>
            <w:proofErr w:type="spellEnd"/>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O_Display</w:t>
            </w:r>
            <w:proofErr w:type="spellEnd"/>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O_Keypad</w:t>
            </w:r>
            <w:proofErr w:type="spellEnd"/>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proofErr w:type="spellStart"/>
            <w:r w:rsidRPr="00943D4C">
              <w:rPr>
                <w:rFonts w:cs="Arial"/>
                <w:szCs w:val="18"/>
                <w:lang w:eastAsia="en-GB"/>
              </w:rPr>
              <w:t>O_Override_EAB</w:t>
            </w:r>
            <w:proofErr w:type="spellEnd"/>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proofErr w:type="spellStart"/>
            <w:r>
              <w:rPr>
                <w:b w:val="0"/>
              </w:rPr>
              <w:t>pc_NR</w:t>
            </w:r>
            <w:proofErr w:type="spellEnd"/>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proofErr w:type="spellStart"/>
            <w:r>
              <w:rPr>
                <w:b w:val="0"/>
                <w:lang w:val="fr-FR"/>
              </w:rPr>
              <w:t>O_URSP_by_USIM</w:t>
            </w:r>
            <w:proofErr w:type="spellEnd"/>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proofErr w:type="spellStart"/>
            <w:r w:rsidRPr="001137C9">
              <w:rPr>
                <w:b w:val="0"/>
                <w:lang w:val="en-US"/>
              </w:rPr>
              <w:t>pc_inactiveState</w:t>
            </w:r>
            <w:proofErr w:type="spellEnd"/>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proofErr w:type="spellStart"/>
            <w:r>
              <w:rPr>
                <w:b w:val="0"/>
                <w:lang w:val="fr-FR"/>
              </w:rPr>
              <w:t>O_multregs_by_USIM</w:t>
            </w:r>
            <w:proofErr w:type="spellEnd"/>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proofErr w:type="spellStart"/>
            <w:r>
              <w:rPr>
                <w:b w:val="0"/>
              </w:rPr>
              <w:t>pc_CAG</w:t>
            </w:r>
            <w:proofErr w:type="spellEnd"/>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0B7F3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xml:space="preserve">Fixed </w:t>
            </w:r>
            <w:proofErr w:type="spellStart"/>
            <w:r w:rsidRPr="002C1B58">
              <w:rPr>
                <w:rFonts w:ascii="Arial" w:hAnsi="Arial" w:cs="Arial"/>
                <w:sz w:val="18"/>
                <w:szCs w:val="18"/>
                <w:lang w:val="en-US" w:eastAsia="de-DE"/>
              </w:rPr>
              <w:t>Dialling</w:t>
            </w:r>
            <w:proofErr w:type="spellEnd"/>
            <w:r w:rsidRPr="002C1B58">
              <w:rPr>
                <w:rFonts w:ascii="Arial" w:hAnsi="Arial" w:cs="Arial"/>
                <w:sz w:val="18"/>
                <w:szCs w:val="18"/>
                <w:lang w:val="en-US" w:eastAsia="de-DE"/>
              </w:rPr>
              <w:t xml:space="preserve">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395AEA32"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w:t>
            </w:r>
            <w:proofErr w:type="spellStart"/>
            <w:r w:rsidRPr="00F5446D">
              <w:rPr>
                <w:rFonts w:ascii="Arial" w:hAnsi="Arial" w:cs="Arial"/>
                <w:color w:val="000000"/>
                <w:sz w:val="18"/>
                <w:szCs w:val="18"/>
                <w:lang w:val="en-US" w:eastAsia="de-DE"/>
              </w:rPr>
              <w:t>Behaviour</w:t>
            </w:r>
            <w:proofErr w:type="spellEnd"/>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w:t>
            </w:r>
            <w:proofErr w:type="spellStart"/>
            <w:r w:rsidRPr="00F5446D">
              <w:rPr>
                <w:rFonts w:ascii="Arial" w:hAnsi="Arial" w:cs="Arial"/>
                <w:color w:val="000000"/>
                <w:sz w:val="18"/>
                <w:szCs w:val="18"/>
                <w:lang w:val="en-US" w:eastAsia="de-DE"/>
              </w:rPr>
              <w:t>signalling</w:t>
            </w:r>
            <w:proofErr w:type="spellEnd"/>
            <w:r w:rsidRPr="00F5446D">
              <w:rPr>
                <w:rFonts w:ascii="Arial" w:hAnsi="Arial" w:cs="Arial"/>
                <w:color w:val="000000"/>
                <w:sz w:val="18"/>
                <w:szCs w:val="18"/>
                <w:lang w:val="en-US" w:eastAsia="de-DE"/>
              </w:rPr>
              <w:t xml:space="preserve">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xml:space="preserve">UICC interface during </w:t>
            </w:r>
            <w:proofErr w:type="spellStart"/>
            <w:r w:rsidRPr="00FF5373">
              <w:rPr>
                <w:rFonts w:ascii="Arial" w:hAnsi="Arial" w:cs="Arial"/>
                <w:sz w:val="18"/>
                <w:szCs w:val="18"/>
                <w:lang w:eastAsia="de-DE"/>
              </w:rPr>
              <w:t>eDRX</w:t>
            </w:r>
            <w:proofErr w:type="spellEnd"/>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 xml:space="preserve">UTRAN – UICC deactivation during </w:t>
            </w:r>
            <w:proofErr w:type="spellStart"/>
            <w:r w:rsidRPr="00F5446D">
              <w:rPr>
                <w:rFonts w:ascii="Arial" w:hAnsi="Arial" w:cs="Arial"/>
                <w:color w:val="000000"/>
                <w:sz w:val="18"/>
                <w:szCs w:val="18"/>
                <w:lang w:val="en-US" w:eastAsia="de-DE"/>
              </w:rPr>
              <w:t>eDRX</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UICC interface during </w:t>
            </w:r>
            <w:proofErr w:type="spellStart"/>
            <w:r w:rsidRPr="00F5446D">
              <w:rPr>
                <w:rFonts w:ascii="Arial" w:hAnsi="Arial" w:cs="Arial"/>
                <w:color w:val="000000"/>
                <w:sz w:val="18"/>
                <w:szCs w:val="18"/>
                <w:lang w:val="en-US" w:eastAsia="de-DE"/>
              </w:rPr>
              <w:t>eDRX</w:t>
            </w:r>
            <w:proofErr w:type="spellEnd"/>
            <w:r w:rsidRPr="00F5446D">
              <w:rPr>
                <w:rFonts w:ascii="Arial" w:hAnsi="Arial" w:cs="Arial"/>
                <w:color w:val="000000"/>
                <w:sz w:val="18"/>
                <w:szCs w:val="18"/>
                <w:lang w:val="en-US" w:eastAsia="de-DE"/>
              </w:rPr>
              <w:t xml:space="preserve">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53BEC" w:rsidRPr="00F5446D" w14:paraId="3BA074A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153BEC" w:rsidRPr="00F5446D" w:rsidRDefault="00153BEC" w:rsidP="00153BEC">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5BD3C197" w:rsidR="00153BEC" w:rsidRPr="00F5446D" w:rsidRDefault="00153BEC" w:rsidP="00153BEC">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multiple registrations 3GPP </w:t>
            </w:r>
            <w:r w:rsidRPr="00B0770D">
              <w:rPr>
                <w:rFonts w:ascii="Arial" w:hAnsi="Arial" w:cs="Arial"/>
                <w:bCs/>
                <w:snapToGrid w:val="0"/>
                <w:color w:val="000000"/>
                <w:sz w:val="18"/>
                <w:szCs w:val="18"/>
                <w:lang w:val="en-US" w:eastAsia="fr-FR"/>
              </w:rPr>
              <w:t>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C061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153BEC" w:rsidRPr="00F5446D" w:rsidRDefault="00153BEC" w:rsidP="00153BE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153BEC" w:rsidRPr="00F5446D" w:rsidRDefault="00153BEC" w:rsidP="00153BEC">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lang w:eastAsia="en-GB"/>
              </w:rPr>
              <w:t>pc_Multiple_PDN</w:t>
            </w:r>
            <w:proofErr w:type="spellEnd"/>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w:t>
            </w:r>
            <w:proofErr w:type="spellStart"/>
            <w:r w:rsidRPr="009B2F8D">
              <w:rPr>
                <w:rFonts w:cs="Arial"/>
                <w:bCs/>
                <w:szCs w:val="18"/>
              </w:rPr>
              <w:t>pc_eTDD</w:t>
            </w:r>
            <w:proofErr w:type="spellEnd"/>
            <w:r w:rsidRPr="009B2F8D">
              <w:rPr>
                <w:rFonts w:cs="Arial"/>
                <w:bCs/>
                <w:szCs w:val="18"/>
              </w:rPr>
              <w:t xml:space="preserve">) AND </w:t>
            </w:r>
            <w:proofErr w:type="spellStart"/>
            <w:r w:rsidRPr="009B2F8D">
              <w:rPr>
                <w:rFonts w:cs="Arial"/>
                <w:bCs/>
                <w:szCs w:val="18"/>
              </w:rPr>
              <w:t>pc_Allowed_CSG_list</w:t>
            </w:r>
            <w:proofErr w:type="spellEnd"/>
            <w:r w:rsidRPr="009B2F8D">
              <w:rPr>
                <w:rFonts w:cs="Arial"/>
                <w:bCs/>
                <w:szCs w:val="18"/>
              </w:rPr>
              <w: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w:t>
            </w:r>
            <w:proofErr w:type="spellStart"/>
            <w:r w:rsidRPr="009B2F8D">
              <w:rPr>
                <w:rFonts w:cs="Arial"/>
                <w:b w:val="0"/>
                <w:bCs/>
                <w:szCs w:val="18"/>
              </w:rPr>
              <w:t>pc_eTDD</w:t>
            </w:r>
            <w:proofErr w:type="spellEnd"/>
            <w:r w:rsidRPr="009B2F8D">
              <w:rPr>
                <w:rFonts w:cs="Arial"/>
                <w:b w:val="0"/>
                <w:bCs/>
                <w:szCs w:val="18"/>
              </w:rPr>
              <w:t xml:space="preserve">)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w:t>
            </w:r>
            <w:proofErr w:type="spellStart"/>
            <w:r w:rsidRPr="009B2F8D">
              <w:rPr>
                <w:rFonts w:cs="Arial"/>
                <w:b w:val="0"/>
                <w:bCs/>
                <w:sz w:val="18"/>
                <w:szCs w:val="18"/>
              </w:rPr>
              <w:t>pc_eTDD</w:t>
            </w:r>
            <w:proofErr w:type="spellEnd"/>
            <w:r w:rsidRPr="009B2F8D">
              <w:rPr>
                <w:rFonts w:cs="Arial"/>
                <w:b w:val="0"/>
                <w:bCs/>
                <w:sz w:val="18"/>
                <w:szCs w:val="18"/>
              </w:rPr>
              <w:t xml:space="preserve">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w:t>
            </w:r>
            <w:proofErr w:type="spellStart"/>
            <w:r>
              <w:rPr>
                <w:rFonts w:cs="Arial"/>
                <w:b w:val="0"/>
                <w:bCs/>
                <w:sz w:val="18"/>
                <w:szCs w:val="18"/>
              </w:rPr>
              <w:t>pc_eTDD</w:t>
            </w:r>
            <w:proofErr w:type="spellEnd"/>
            <w:r>
              <w:rPr>
                <w:rFonts w:cs="Arial"/>
                <w:b w:val="0"/>
                <w:bCs/>
                <w:sz w:val="18"/>
                <w:szCs w:val="18"/>
              </w:rPr>
              <w:t xml:space="preserve">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915E9B" w14:paraId="230DCE82" w14:textId="77777777" w:rsidTr="00653720">
        <w:tc>
          <w:tcPr>
            <w:tcW w:w="897" w:type="dxa"/>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1CAF2453" w14:textId="55BCAC78"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915E9B" w14:paraId="047C8D10" w14:textId="77777777" w:rsidTr="00653720">
        <w:tc>
          <w:tcPr>
            <w:tcW w:w="897" w:type="dxa"/>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915E9B" w14:paraId="0F3C82C6" w14:textId="77777777" w:rsidTr="00653720">
        <w:tc>
          <w:tcPr>
            <w:tcW w:w="897" w:type="dxa"/>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lastRenderedPageBreak/>
              <w:t>AER006</w:t>
            </w:r>
          </w:p>
        </w:tc>
        <w:tc>
          <w:tcPr>
            <w:tcW w:w="2193" w:type="dxa"/>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915E9B" w14:paraId="550419B3" w14:textId="77777777" w:rsidTr="00653720">
        <w:tc>
          <w:tcPr>
            <w:tcW w:w="897" w:type="dxa"/>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3"/>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50235" w14:textId="77777777" w:rsidR="00A13B2A" w:rsidRDefault="00A13B2A">
      <w:r>
        <w:separator/>
      </w:r>
    </w:p>
  </w:endnote>
  <w:endnote w:type="continuationSeparator" w:id="0">
    <w:p w14:paraId="1AA636CB" w14:textId="77777777" w:rsidR="00A13B2A" w:rsidRDefault="00A1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5E45" w14:textId="77777777" w:rsidR="000B7F35" w:rsidRDefault="000B7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0650F358" w:rsidR="00D9613C" w:rsidRDefault="00687B4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3BDC" w14:textId="77777777" w:rsidR="000B7F35" w:rsidRDefault="000B7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9529" w14:textId="77777777" w:rsidR="00A13B2A" w:rsidRDefault="00A13B2A">
      <w:r>
        <w:separator/>
      </w:r>
    </w:p>
  </w:footnote>
  <w:footnote w:type="continuationSeparator" w:id="0">
    <w:p w14:paraId="1F57D979" w14:textId="77777777" w:rsidR="00A13B2A" w:rsidRDefault="00A1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6756" w14:textId="77777777" w:rsidR="000B7F35" w:rsidRDefault="000B7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2F208460" w:rsidR="00D9613C" w:rsidRDefault="00687B4E">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7A10CF42" w:rsidR="00D9613C" w:rsidRDefault="00687B4E">
    <w:pPr>
      <w:pStyle w:val="Header"/>
      <w:framePr w:wrap="auto" w:vAnchor="text" w:hAnchor="margin" w:xAlign="right" w:y="1"/>
      <w:widowControl/>
    </w:pPr>
    <w:r>
      <w:t>3GPP TS 31.121 V17.1.1 (2024-01)</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409D0" w14:textId="77777777" w:rsidR="000B7F35" w:rsidRDefault="000B7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B7F35"/>
    <w:rsid w:val="000C47C3"/>
    <w:rsid w:val="000D58AB"/>
    <w:rsid w:val="000D66A4"/>
    <w:rsid w:val="000F096C"/>
    <w:rsid w:val="001022B9"/>
    <w:rsid w:val="00105EFA"/>
    <w:rsid w:val="001137C9"/>
    <w:rsid w:val="00133525"/>
    <w:rsid w:val="00133B57"/>
    <w:rsid w:val="00153BEC"/>
    <w:rsid w:val="00161D62"/>
    <w:rsid w:val="0016612E"/>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B6339"/>
    <w:rsid w:val="002C3CA8"/>
    <w:rsid w:val="002E00EE"/>
    <w:rsid w:val="0030210F"/>
    <w:rsid w:val="0030455D"/>
    <w:rsid w:val="003172DC"/>
    <w:rsid w:val="00340207"/>
    <w:rsid w:val="00341726"/>
    <w:rsid w:val="0035462D"/>
    <w:rsid w:val="0035637F"/>
    <w:rsid w:val="00362EC7"/>
    <w:rsid w:val="00367AE0"/>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4F5A56"/>
    <w:rsid w:val="00500A88"/>
    <w:rsid w:val="00517741"/>
    <w:rsid w:val="005332CC"/>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C16"/>
    <w:rsid w:val="00687B4E"/>
    <w:rsid w:val="0069014B"/>
    <w:rsid w:val="006974E5"/>
    <w:rsid w:val="006A2F13"/>
    <w:rsid w:val="006A323F"/>
    <w:rsid w:val="006B30D0"/>
    <w:rsid w:val="006B3706"/>
    <w:rsid w:val="006B5D8F"/>
    <w:rsid w:val="006C3D95"/>
    <w:rsid w:val="006D15BF"/>
    <w:rsid w:val="006D2D7B"/>
    <w:rsid w:val="006E15B2"/>
    <w:rsid w:val="006E2C96"/>
    <w:rsid w:val="006E3A79"/>
    <w:rsid w:val="006E5B22"/>
    <w:rsid w:val="006E5C86"/>
    <w:rsid w:val="006F06ED"/>
    <w:rsid w:val="00701116"/>
    <w:rsid w:val="00702E92"/>
    <w:rsid w:val="00706EE1"/>
    <w:rsid w:val="00712113"/>
    <w:rsid w:val="00713B5F"/>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51D9E"/>
    <w:rsid w:val="00861161"/>
    <w:rsid w:val="00870FBA"/>
    <w:rsid w:val="008768CA"/>
    <w:rsid w:val="008809E4"/>
    <w:rsid w:val="00896716"/>
    <w:rsid w:val="008A3BC9"/>
    <w:rsid w:val="008B4894"/>
    <w:rsid w:val="008C384C"/>
    <w:rsid w:val="008C3AC0"/>
    <w:rsid w:val="0090271F"/>
    <w:rsid w:val="00902E23"/>
    <w:rsid w:val="009114D7"/>
    <w:rsid w:val="0091348E"/>
    <w:rsid w:val="00915E9B"/>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3B2A"/>
    <w:rsid w:val="00A164B4"/>
    <w:rsid w:val="00A26956"/>
    <w:rsid w:val="00A27486"/>
    <w:rsid w:val="00A30ECF"/>
    <w:rsid w:val="00A53724"/>
    <w:rsid w:val="00A56066"/>
    <w:rsid w:val="00A73129"/>
    <w:rsid w:val="00A7603F"/>
    <w:rsid w:val="00A82346"/>
    <w:rsid w:val="00A92BA1"/>
    <w:rsid w:val="00A97FC1"/>
    <w:rsid w:val="00AB26B0"/>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459"/>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9613C"/>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80092"/>
    <w:rsid w:val="00F9008D"/>
    <w:rsid w:val="00F958E9"/>
    <w:rsid w:val="00FA1266"/>
    <w:rsid w:val="00FA5AA4"/>
    <w:rsid w:val="00FA7306"/>
    <w:rsid w:val="00FB3FAA"/>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5751</Words>
  <Characters>32783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13</cp:revision>
  <cp:lastPrinted>2019-02-25T14:05:00Z</cp:lastPrinted>
  <dcterms:created xsi:type="dcterms:W3CDTF">2023-09-25T06:46:00Z</dcterms:created>
  <dcterms:modified xsi:type="dcterms:W3CDTF">2024-01-30T07:47:00Z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