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6CC934BF"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653720" w:rsidRPr="006A5A48">
              <w:t>7</w:t>
            </w:r>
            <w:r w:rsidRPr="006A5A48">
              <w:t>.</w:t>
            </w:r>
            <w:r w:rsidR="005506DD">
              <w:t>1</w:t>
            </w:r>
            <w:r w:rsidRPr="006A5A48">
              <w:t>.</w:t>
            </w:r>
            <w:r w:rsidR="00D72CB6">
              <w:t>1</w:t>
            </w:r>
            <w:r w:rsidRPr="006A5A48">
              <w:t xml:space="preserve"> </w:t>
            </w:r>
            <w:r w:rsidRPr="006A5A48">
              <w:rPr>
                <w:sz w:val="32"/>
              </w:rPr>
              <w:t>(202</w:t>
            </w:r>
            <w:r w:rsidR="00D72CB6">
              <w:rPr>
                <w:sz w:val="32"/>
              </w:rPr>
              <w:t>4</w:t>
            </w:r>
            <w:r w:rsidRPr="006A5A48">
              <w:rPr>
                <w:sz w:val="32"/>
              </w:rPr>
              <w:t>-</w:t>
            </w:r>
            <w:r w:rsidR="00D72CB6">
              <w:rPr>
                <w:sz w:val="32"/>
              </w:rPr>
              <w:t>01</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2DCFA424" w:rsidR="00BD7469" w:rsidRPr="006A5A48" w:rsidRDefault="00BD7469" w:rsidP="00BD7469">
            <w:pPr>
              <w:pStyle w:val="ZT"/>
              <w:framePr w:wrap="auto" w:hAnchor="text" w:yAlign="inline"/>
            </w:pPr>
            <w:r w:rsidRPr="006A5A48">
              <w:t>(</w:t>
            </w:r>
            <w:r w:rsidRPr="006A5A48">
              <w:rPr>
                <w:rStyle w:val="ZGSM"/>
              </w:rPr>
              <w:t>Release 1</w:t>
            </w:r>
            <w:r w:rsidR="00653720" w:rsidRPr="006A5A48">
              <w:rPr>
                <w:rStyle w:val="ZGSM"/>
              </w:rPr>
              <w:t>7</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25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7.3pt;height:74.9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713BF500" w14:textId="5DAFAF52" w:rsidR="00BF3B96" w:rsidRDefault="0046266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F3B96">
        <w:rPr>
          <w:noProof/>
        </w:rPr>
        <w:t>Foreword</w:t>
      </w:r>
      <w:r w:rsidR="00BF3B96">
        <w:rPr>
          <w:noProof/>
        </w:rPr>
        <w:tab/>
      </w:r>
      <w:r w:rsidR="00BF3B96">
        <w:rPr>
          <w:noProof/>
        </w:rPr>
        <w:fldChar w:fldCharType="begin" w:fldLock="1"/>
      </w:r>
      <w:r w:rsidR="00BF3B96">
        <w:rPr>
          <w:noProof/>
        </w:rPr>
        <w:instrText xml:space="preserve"> PAGEREF _Toc157496760 \h </w:instrText>
      </w:r>
      <w:r w:rsidR="00BF3B96">
        <w:rPr>
          <w:noProof/>
        </w:rPr>
      </w:r>
      <w:r w:rsidR="00BF3B96">
        <w:rPr>
          <w:noProof/>
        </w:rPr>
        <w:fldChar w:fldCharType="separate"/>
      </w:r>
      <w:r w:rsidR="00BF3B96">
        <w:rPr>
          <w:noProof/>
        </w:rPr>
        <w:t>30</w:t>
      </w:r>
      <w:r w:rsidR="00BF3B96">
        <w:rPr>
          <w:noProof/>
        </w:rPr>
        <w:fldChar w:fldCharType="end"/>
      </w:r>
    </w:p>
    <w:p w14:paraId="2432F4EB" w14:textId="07A3D63A"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_Toc157496761 \h </w:instrText>
      </w:r>
      <w:r>
        <w:rPr>
          <w:noProof/>
        </w:rPr>
      </w:r>
      <w:r>
        <w:rPr>
          <w:noProof/>
        </w:rPr>
        <w:fldChar w:fldCharType="separate"/>
      </w:r>
      <w:r>
        <w:rPr>
          <w:noProof/>
        </w:rPr>
        <w:t>31</w:t>
      </w:r>
      <w:r>
        <w:rPr>
          <w:noProof/>
        </w:rPr>
        <w:fldChar w:fldCharType="end"/>
      </w:r>
    </w:p>
    <w:p w14:paraId="51EA8ED9"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t>32</w:t>
      </w:r>
    </w:p>
    <w:p w14:paraId="2E76EC81"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t>32</w:t>
      </w:r>
    </w:p>
    <w:p w14:paraId="235BEA41"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t>35</w:t>
      </w:r>
    </w:p>
    <w:p w14:paraId="18368DD7"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t>35</w:t>
      </w:r>
    </w:p>
    <w:p w14:paraId="7FEC3CD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t>36</w:t>
      </w:r>
    </w:p>
    <w:p w14:paraId="24E78FE7"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t>36</w:t>
      </w:r>
    </w:p>
    <w:p w14:paraId="62884B96"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Coding Conventions</w:t>
      </w:r>
      <w:r>
        <w:rPr>
          <w:noProof/>
        </w:rPr>
        <w:tab/>
        <w:t>38</w:t>
      </w:r>
    </w:p>
    <w:p w14:paraId="21C89BF3"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Generic procedures for E-UTRAN/UTRAN/GERAN/IMS/NB-IoT/5G-NR</w:t>
      </w:r>
      <w:r>
        <w:rPr>
          <w:noProof/>
        </w:rPr>
        <w:tab/>
        <w:t>38</w:t>
      </w:r>
    </w:p>
    <w:p w14:paraId="281386AE"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t>39</w:t>
      </w:r>
    </w:p>
    <w:p w14:paraId="10228D0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Applicability of the present document</w:t>
      </w:r>
      <w:r>
        <w:rPr>
          <w:noProof/>
        </w:rPr>
        <w:tab/>
        <w:t>39</w:t>
      </w:r>
    </w:p>
    <w:p w14:paraId="18898B9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Applicability to terminal equipment</w:t>
      </w:r>
      <w:r>
        <w:rPr>
          <w:noProof/>
        </w:rPr>
        <w:tab/>
        <w:t>39</w:t>
      </w:r>
    </w:p>
    <w:p w14:paraId="6FBC898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3.6.3</w:t>
      </w:r>
      <w:r>
        <w:rPr>
          <w:rFonts w:asciiTheme="minorHAnsi" w:eastAsiaTheme="minorEastAsia" w:hAnsiTheme="minorHAnsi" w:cstheme="minorBidi"/>
          <w:noProof/>
          <w:kern w:val="2"/>
          <w:sz w:val="22"/>
          <w:szCs w:val="22"/>
          <w:lang w:eastAsia="en-GB"/>
          <w14:ligatures w14:val="standardContextual"/>
        </w:rPr>
        <w:tab/>
      </w:r>
      <w:r>
        <w:rPr>
          <w:noProof/>
        </w:rPr>
        <w:t>Applicability of the individual tests</w:t>
      </w:r>
      <w:r>
        <w:rPr>
          <w:noProof/>
        </w:rPr>
        <w:tab/>
        <w:t>39</w:t>
      </w:r>
    </w:p>
    <w:p w14:paraId="2EF4D4F0"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Table of optional features</w:t>
      </w:r>
      <w:r>
        <w:rPr>
          <w:noProof/>
        </w:rPr>
        <w:tab/>
        <w:t>40</w:t>
      </w:r>
    </w:p>
    <w:p w14:paraId="0199CD63"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Applicability table</w:t>
      </w:r>
      <w:r>
        <w:rPr>
          <w:noProof/>
        </w:rPr>
        <w:tab/>
        <w:t>44</w:t>
      </w:r>
    </w:p>
    <w:p w14:paraId="04690C69"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Default Values</w:t>
      </w:r>
      <w:r>
        <w:rPr>
          <w:noProof/>
        </w:rPr>
        <w:tab/>
        <w:t>59</w:t>
      </w:r>
    </w:p>
    <w:p w14:paraId="4D0DC986"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USIM-Terminal interface testing (Default UICC)</w:t>
      </w:r>
      <w:r>
        <w:rPr>
          <w:noProof/>
        </w:rPr>
        <w:tab/>
        <w:t>59</w:t>
      </w:r>
    </w:p>
    <w:p w14:paraId="24F8F38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Values of the EF's (Default UICC)</w:t>
      </w:r>
      <w:r>
        <w:rPr>
          <w:noProof/>
        </w:rPr>
        <w:tab/>
        <w:t>59</w:t>
      </w:r>
    </w:p>
    <w:p w14:paraId="7DA448F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IMSI</w:t>
      </w:r>
      <w:r>
        <w:rPr>
          <w:noProof/>
        </w:rPr>
        <w:t xml:space="preserve"> (IMSI)</w:t>
      </w:r>
      <w:r>
        <w:rPr>
          <w:noProof/>
        </w:rPr>
        <w:tab/>
        <w:t>59</w:t>
      </w:r>
    </w:p>
    <w:p w14:paraId="228FA59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sidRPr="00806053">
        <w:rPr>
          <w:noProof/>
          <w:lang w:val="fr-FR"/>
        </w:rPr>
        <w:t>EF</w:t>
      </w:r>
      <w:r w:rsidRPr="00806053">
        <w:rPr>
          <w:noProof/>
          <w:vertAlign w:val="subscript"/>
          <w:lang w:val="fr-FR"/>
        </w:rPr>
        <w:t>LOCI</w:t>
      </w:r>
      <w:r w:rsidRPr="00806053">
        <w:rPr>
          <w:noProof/>
          <w:lang w:val="fr-FR"/>
        </w:rPr>
        <w:t xml:space="preserve"> (Location Information)</w:t>
      </w:r>
      <w:r>
        <w:rPr>
          <w:noProof/>
        </w:rPr>
        <w:tab/>
        <w:t>60</w:t>
      </w:r>
    </w:p>
    <w:p w14:paraId="7BD0498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Keys</w:t>
      </w:r>
      <w:r>
        <w:rPr>
          <w:noProof/>
        </w:rPr>
        <w:t xml:space="preserve"> (Ciphering and Integrity Keys)</w:t>
      </w:r>
      <w:r>
        <w:rPr>
          <w:noProof/>
        </w:rPr>
        <w:tab/>
        <w:t>60</w:t>
      </w:r>
    </w:p>
    <w:p w14:paraId="00A1985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4.1.1.5</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KeysPS</w:t>
      </w:r>
      <w:r>
        <w:rPr>
          <w:noProof/>
        </w:rPr>
        <w:t xml:space="preserve"> (Ciphering and Integrity Keys for Packet Switched domain)</w:t>
      </w:r>
      <w:r>
        <w:rPr>
          <w:noProof/>
        </w:rPr>
        <w:tab/>
        <w:t>60</w:t>
      </w:r>
    </w:p>
    <w:p w14:paraId="525CE7A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4.1.1.6</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ACC</w:t>
      </w:r>
      <w:r>
        <w:rPr>
          <w:noProof/>
        </w:rPr>
        <w:t xml:space="preserve"> (Access Control Class)</w:t>
      </w:r>
      <w:r>
        <w:rPr>
          <w:noProof/>
        </w:rPr>
        <w:tab/>
        <w:t>60</w:t>
      </w:r>
    </w:p>
    <w:p w14:paraId="512F495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4.1.1.7</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FPLMN</w:t>
      </w:r>
      <w:r>
        <w:rPr>
          <w:noProof/>
        </w:rPr>
        <w:t xml:space="preserve"> (Forbidden PLMNs)</w:t>
      </w:r>
      <w:r>
        <w:rPr>
          <w:noProof/>
        </w:rPr>
        <w:tab/>
        <w:t>60</w:t>
      </w:r>
    </w:p>
    <w:p w14:paraId="1E1E180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4.1.1.8</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UST</w:t>
      </w:r>
      <w:r>
        <w:rPr>
          <w:noProof/>
        </w:rPr>
        <w:t xml:space="preserve"> (USIM Service Table)</w:t>
      </w:r>
      <w:r>
        <w:rPr>
          <w:noProof/>
        </w:rPr>
        <w:tab/>
        <w:t>60</w:t>
      </w:r>
    </w:p>
    <w:p w14:paraId="038BA01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4.1.1.9</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EST</w:t>
      </w:r>
      <w:r>
        <w:rPr>
          <w:noProof/>
        </w:rPr>
        <w:t xml:space="preserve"> (Enable Service Table)</w:t>
      </w:r>
      <w:r>
        <w:rPr>
          <w:noProof/>
        </w:rPr>
        <w:tab/>
        <w:t>61</w:t>
      </w:r>
    </w:p>
    <w:p w14:paraId="1E88DE3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4.1.1.10</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ADN</w:t>
      </w:r>
      <w:r>
        <w:rPr>
          <w:noProof/>
        </w:rPr>
        <w:t xml:space="preserve"> (Abbreviated Dialling Number)</w:t>
      </w:r>
      <w:r>
        <w:rPr>
          <w:noProof/>
        </w:rPr>
        <w:tab/>
        <w:t>61</w:t>
      </w:r>
    </w:p>
    <w:p w14:paraId="03C160E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4.1.1.11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PLMNwACT</w:t>
      </w:r>
      <w:r>
        <w:rPr>
          <w:noProof/>
        </w:rPr>
        <w:t xml:space="preserve"> (User Controlled PLMN Selector with Access Technology)</w:t>
      </w:r>
      <w:r>
        <w:rPr>
          <w:noProof/>
        </w:rPr>
        <w:tab/>
        <w:t>61</w:t>
      </w:r>
    </w:p>
    <w:p w14:paraId="2CAF935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4.1.1.12</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OPLMNwACT</w:t>
      </w:r>
      <w:r>
        <w:rPr>
          <w:noProof/>
        </w:rPr>
        <w:t xml:space="preserve"> (Operator Controlled PLMN Selector with Access Technology)</w:t>
      </w:r>
      <w:r>
        <w:rPr>
          <w:noProof/>
        </w:rPr>
        <w:tab/>
        <w:t>62</w:t>
      </w:r>
    </w:p>
    <w:p w14:paraId="66B3B855" w14:textId="77777777" w:rsidR="00BF3B96" w:rsidRPr="00BF3B96" w:rsidRDefault="00BF3B96">
      <w:pPr>
        <w:pStyle w:val="TOC4"/>
        <w:rPr>
          <w:rFonts w:asciiTheme="minorHAnsi" w:eastAsiaTheme="minorEastAsia" w:hAnsiTheme="minorHAnsi" w:cstheme="minorBidi"/>
          <w:noProof/>
          <w:kern w:val="2"/>
          <w:sz w:val="22"/>
          <w:szCs w:val="22"/>
          <w:lang w:val="fi-FI" w:eastAsia="en-GB"/>
          <w14:ligatures w14:val="standardContextual"/>
        </w:rPr>
      </w:pPr>
      <w:r w:rsidRPr="00BF3B96">
        <w:rPr>
          <w:noProof/>
          <w:lang w:val="fi-FI"/>
        </w:rPr>
        <w:t>4.1.1.13</w:t>
      </w:r>
      <w:r w:rsidRPr="00BF3B96">
        <w:rPr>
          <w:rFonts w:asciiTheme="minorHAnsi" w:eastAsiaTheme="minorEastAsia" w:hAnsiTheme="minorHAnsi" w:cstheme="minorBidi"/>
          <w:noProof/>
          <w:kern w:val="2"/>
          <w:sz w:val="22"/>
          <w:szCs w:val="22"/>
          <w:lang w:val="fi-FI" w:eastAsia="en-GB"/>
          <w14:ligatures w14:val="standardContextual"/>
        </w:rPr>
        <w:tab/>
      </w:r>
      <w:r w:rsidRPr="00BF3B96">
        <w:rPr>
          <w:noProof/>
          <w:lang w:val="fi-FI"/>
        </w:rPr>
        <w:t>Void</w:t>
      </w:r>
      <w:r w:rsidRPr="00BF3B96">
        <w:rPr>
          <w:noProof/>
          <w:lang w:val="fi-FI"/>
        </w:rPr>
        <w:tab/>
        <w:t>63</w:t>
      </w:r>
    </w:p>
    <w:p w14:paraId="17B38546" w14:textId="77777777" w:rsidR="00BF3B96" w:rsidRPr="00BF3B96" w:rsidRDefault="00BF3B96">
      <w:pPr>
        <w:pStyle w:val="TOC4"/>
        <w:rPr>
          <w:rFonts w:asciiTheme="minorHAnsi" w:eastAsiaTheme="minorEastAsia" w:hAnsiTheme="minorHAnsi" w:cstheme="minorBidi"/>
          <w:noProof/>
          <w:kern w:val="2"/>
          <w:sz w:val="22"/>
          <w:szCs w:val="22"/>
          <w:lang w:val="fi-FI" w:eastAsia="en-GB"/>
          <w14:ligatures w14:val="standardContextual"/>
        </w:rPr>
      </w:pPr>
      <w:r w:rsidRPr="00BF3B96">
        <w:rPr>
          <w:noProof/>
          <w:lang w:val="fi-FI"/>
        </w:rPr>
        <w:t>4.1.1.14</w:t>
      </w:r>
      <w:r w:rsidRPr="00BF3B96">
        <w:rPr>
          <w:rFonts w:asciiTheme="minorHAnsi" w:eastAsiaTheme="minorEastAsia" w:hAnsiTheme="minorHAnsi" w:cstheme="minorBidi"/>
          <w:noProof/>
          <w:kern w:val="2"/>
          <w:sz w:val="22"/>
          <w:szCs w:val="22"/>
          <w:lang w:val="fi-FI" w:eastAsia="en-GB"/>
          <w14:ligatures w14:val="standardContextual"/>
        </w:rPr>
        <w:tab/>
      </w:r>
      <w:r w:rsidRPr="00BF3B96">
        <w:rPr>
          <w:noProof/>
          <w:lang w:val="fi-FI"/>
        </w:rPr>
        <w:t>PIN</w:t>
      </w:r>
      <w:r w:rsidRPr="00BF3B96">
        <w:rPr>
          <w:noProof/>
          <w:lang w:val="fi-FI"/>
        </w:rPr>
        <w:tab/>
        <w:t>63</w:t>
      </w:r>
    </w:p>
    <w:p w14:paraId="5D0C9396" w14:textId="77777777" w:rsidR="00BF3B96" w:rsidRPr="00BF3B96" w:rsidRDefault="00BF3B96">
      <w:pPr>
        <w:pStyle w:val="TOC4"/>
        <w:rPr>
          <w:rFonts w:asciiTheme="minorHAnsi" w:eastAsiaTheme="minorEastAsia" w:hAnsiTheme="minorHAnsi" w:cstheme="minorBidi"/>
          <w:noProof/>
          <w:kern w:val="2"/>
          <w:sz w:val="22"/>
          <w:szCs w:val="22"/>
          <w:lang w:val="fi-FI" w:eastAsia="en-GB"/>
          <w14:ligatures w14:val="standardContextual"/>
        </w:rPr>
      </w:pPr>
      <w:r w:rsidRPr="00BF3B96">
        <w:rPr>
          <w:noProof/>
          <w:lang w:val="fi-FI"/>
        </w:rPr>
        <w:t>4.1.1.15</w:t>
      </w:r>
      <w:r w:rsidRPr="00BF3B96">
        <w:rPr>
          <w:rFonts w:asciiTheme="minorHAnsi" w:eastAsiaTheme="minorEastAsia" w:hAnsiTheme="minorHAnsi" w:cstheme="minorBidi"/>
          <w:noProof/>
          <w:kern w:val="2"/>
          <w:sz w:val="22"/>
          <w:szCs w:val="22"/>
          <w:lang w:val="fi-FI" w:eastAsia="en-GB"/>
          <w14:ligatures w14:val="standardContextual"/>
        </w:rPr>
        <w:tab/>
      </w:r>
      <w:r w:rsidRPr="00BF3B96">
        <w:rPr>
          <w:noProof/>
          <w:lang w:val="fi-FI"/>
        </w:rPr>
        <w:t>PIN2</w:t>
      </w:r>
      <w:r w:rsidRPr="00BF3B96">
        <w:rPr>
          <w:noProof/>
          <w:lang w:val="fi-FI"/>
        </w:rPr>
        <w:tab/>
        <w:t>63</w:t>
      </w:r>
    </w:p>
    <w:p w14:paraId="4686D46F" w14:textId="77777777" w:rsidR="00BF3B96" w:rsidRPr="00BF3B96" w:rsidRDefault="00BF3B96">
      <w:pPr>
        <w:pStyle w:val="TOC4"/>
        <w:rPr>
          <w:rFonts w:asciiTheme="minorHAnsi" w:eastAsiaTheme="minorEastAsia" w:hAnsiTheme="minorHAnsi" w:cstheme="minorBidi"/>
          <w:noProof/>
          <w:kern w:val="2"/>
          <w:sz w:val="22"/>
          <w:szCs w:val="22"/>
          <w:lang w:val="fi-FI" w:eastAsia="en-GB"/>
          <w14:ligatures w14:val="standardContextual"/>
        </w:rPr>
      </w:pPr>
      <w:r w:rsidRPr="00BF3B96">
        <w:rPr>
          <w:noProof/>
          <w:lang w:val="fi-FI"/>
        </w:rPr>
        <w:t>4.1.1.16</w:t>
      </w:r>
      <w:r w:rsidRPr="00BF3B96">
        <w:rPr>
          <w:rFonts w:asciiTheme="minorHAnsi" w:eastAsiaTheme="minorEastAsia" w:hAnsiTheme="minorHAnsi" w:cstheme="minorBidi"/>
          <w:noProof/>
          <w:kern w:val="2"/>
          <w:sz w:val="22"/>
          <w:szCs w:val="22"/>
          <w:lang w:val="fi-FI" w:eastAsia="en-GB"/>
          <w14:ligatures w14:val="standardContextual"/>
        </w:rPr>
        <w:tab/>
      </w:r>
      <w:r w:rsidRPr="00BF3B96">
        <w:rPr>
          <w:noProof/>
          <w:lang w:val="fi-FI"/>
        </w:rPr>
        <w:t>Unblock PIN</w:t>
      </w:r>
      <w:r w:rsidRPr="00BF3B96">
        <w:rPr>
          <w:noProof/>
          <w:lang w:val="fi-FI"/>
        </w:rPr>
        <w:tab/>
        <w:t>63</w:t>
      </w:r>
    </w:p>
    <w:p w14:paraId="3D90723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4.1.1.17</w:t>
      </w:r>
      <w:r>
        <w:rPr>
          <w:rFonts w:asciiTheme="minorHAnsi" w:eastAsiaTheme="minorEastAsia" w:hAnsiTheme="minorHAnsi" w:cstheme="minorBidi"/>
          <w:noProof/>
          <w:kern w:val="2"/>
          <w:sz w:val="22"/>
          <w:szCs w:val="22"/>
          <w:lang w:eastAsia="en-GB"/>
          <w14:ligatures w14:val="standardContextual"/>
        </w:rPr>
        <w:tab/>
      </w:r>
      <w:r>
        <w:rPr>
          <w:noProof/>
        </w:rPr>
        <w:t>Unblock PIN2</w:t>
      </w:r>
      <w:r>
        <w:rPr>
          <w:noProof/>
        </w:rPr>
        <w:tab/>
        <w:t>63</w:t>
      </w:r>
    </w:p>
    <w:p w14:paraId="697AF4F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4.1.1.18</w:t>
      </w:r>
      <w:r>
        <w:rPr>
          <w:rFonts w:asciiTheme="minorHAnsi" w:eastAsiaTheme="minorEastAsia" w:hAnsiTheme="minorHAnsi" w:cstheme="minorBidi"/>
          <w:noProof/>
          <w:kern w:val="2"/>
          <w:sz w:val="22"/>
          <w:szCs w:val="22"/>
          <w:lang w:eastAsia="en-GB"/>
          <w14:ligatures w14:val="standardContextual"/>
        </w:rPr>
        <w:tab/>
      </w:r>
      <w:r>
        <w:rPr>
          <w:noProof/>
        </w:rPr>
        <w:t>Other Values of the USIM</w:t>
      </w:r>
      <w:r>
        <w:rPr>
          <w:noProof/>
        </w:rPr>
        <w:tab/>
        <w:t>63</w:t>
      </w:r>
    </w:p>
    <w:p w14:paraId="2D15403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4.1.1.19</w:t>
      </w:r>
      <w:r>
        <w:rPr>
          <w:rFonts w:asciiTheme="minorHAnsi" w:eastAsiaTheme="minorEastAsia" w:hAnsiTheme="minorHAnsi" w:cstheme="minorBidi"/>
          <w:noProof/>
          <w:kern w:val="2"/>
          <w:sz w:val="22"/>
          <w:szCs w:val="22"/>
          <w:lang w:eastAsia="en-GB"/>
          <w14:ligatures w14:val="standardContextual"/>
        </w:rPr>
        <w:tab/>
      </w:r>
      <w:r w:rsidRPr="00806053">
        <w:rPr>
          <w:noProof/>
          <w:lang w:val="en-US"/>
        </w:rPr>
        <w:t>EF</w:t>
      </w:r>
      <w:r w:rsidRPr="00806053">
        <w:rPr>
          <w:noProof/>
          <w:vertAlign w:val="subscript"/>
          <w:lang w:val="en-US"/>
        </w:rPr>
        <w:t>PSLOCI</w:t>
      </w:r>
      <w:r w:rsidRPr="00806053">
        <w:rPr>
          <w:noProof/>
          <w:lang w:val="en-US"/>
        </w:rPr>
        <w:t xml:space="preserve"> (Packet Switch Location Information)</w:t>
      </w:r>
      <w:r>
        <w:rPr>
          <w:noProof/>
        </w:rPr>
        <w:tab/>
        <w:t>63</w:t>
      </w:r>
    </w:p>
    <w:p w14:paraId="234C46B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4.1.1.20</w:t>
      </w:r>
      <w:r>
        <w:rPr>
          <w:rFonts w:asciiTheme="minorHAnsi" w:eastAsiaTheme="minorEastAsia" w:hAnsiTheme="minorHAnsi" w:cstheme="minorBidi"/>
          <w:noProof/>
          <w:kern w:val="2"/>
          <w:sz w:val="22"/>
          <w:szCs w:val="22"/>
          <w:lang w:eastAsia="en-GB"/>
          <w14:ligatures w14:val="standardContextual"/>
        </w:rPr>
        <w:tab/>
      </w:r>
      <w:r>
        <w:rPr>
          <w:noProof/>
        </w:rPr>
        <w:t>Universal PIN</w:t>
      </w:r>
      <w:r>
        <w:rPr>
          <w:noProof/>
        </w:rPr>
        <w:tab/>
        <w:t>64</w:t>
      </w:r>
    </w:p>
    <w:p w14:paraId="40415C5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4.1.1.21</w:t>
      </w:r>
      <w:r>
        <w:rPr>
          <w:rFonts w:asciiTheme="minorHAnsi" w:eastAsiaTheme="minorEastAsia" w:hAnsiTheme="minorHAnsi" w:cstheme="minorBidi"/>
          <w:noProof/>
          <w:kern w:val="2"/>
          <w:sz w:val="22"/>
          <w:szCs w:val="22"/>
          <w:lang w:eastAsia="en-GB"/>
          <w14:ligatures w14:val="standardContextual"/>
        </w:rPr>
        <w:tab/>
      </w:r>
      <w:r>
        <w:rPr>
          <w:noProof/>
        </w:rPr>
        <w:t>Unblock Universal PIN</w:t>
      </w:r>
      <w:r>
        <w:rPr>
          <w:noProof/>
        </w:rPr>
        <w:tab/>
        <w:t>64</w:t>
      </w:r>
    </w:p>
    <w:p w14:paraId="2680D74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Definition of FDN UICC</w:t>
      </w:r>
      <w:r>
        <w:rPr>
          <w:noProof/>
        </w:rPr>
        <w:tab/>
        <w:t>64</w:t>
      </w:r>
    </w:p>
    <w:p w14:paraId="37D00F9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Values of the EF's (FDN UICC)</w:t>
      </w:r>
      <w:r>
        <w:rPr>
          <w:noProof/>
        </w:rPr>
        <w:tab/>
        <w:t>64</w:t>
      </w:r>
    </w:p>
    <w:p w14:paraId="43F4032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FDN</w:t>
      </w:r>
      <w:r>
        <w:rPr>
          <w:noProof/>
        </w:rPr>
        <w:t xml:space="preserve"> (Fixed Dialling Numbers)</w:t>
      </w:r>
      <w:r>
        <w:rPr>
          <w:noProof/>
        </w:rPr>
        <w:tab/>
        <w:t>64</w:t>
      </w:r>
    </w:p>
    <w:p w14:paraId="0329D87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4.2.1.4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ECC</w:t>
      </w:r>
      <w:r>
        <w:rPr>
          <w:noProof/>
        </w:rPr>
        <w:t xml:space="preserve"> (Emergency Call Codes)</w:t>
      </w:r>
      <w:r>
        <w:rPr>
          <w:noProof/>
        </w:rPr>
        <w:tab/>
        <w:t>65</w:t>
      </w:r>
    </w:p>
    <w:p w14:paraId="776148C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4.2.1.5</w:t>
      </w:r>
      <w:r>
        <w:rPr>
          <w:rFonts w:asciiTheme="minorHAnsi" w:eastAsiaTheme="minorEastAsia" w:hAnsiTheme="minorHAnsi" w:cstheme="minorBidi"/>
          <w:noProof/>
          <w:kern w:val="2"/>
          <w:sz w:val="22"/>
          <w:szCs w:val="22"/>
          <w:lang w:eastAsia="en-GB"/>
          <w14:ligatures w14:val="standardContextual"/>
        </w:rPr>
        <w:tab/>
      </w:r>
      <w:r>
        <w:rPr>
          <w:noProof/>
        </w:rPr>
        <w:t>Other Values of the USIM</w:t>
      </w:r>
      <w:r>
        <w:rPr>
          <w:noProof/>
        </w:rPr>
        <w:tab/>
        <w:t>65</w:t>
      </w:r>
    </w:p>
    <w:p w14:paraId="6A310EEC"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66</w:t>
      </w:r>
    </w:p>
    <w:p w14:paraId="77165969"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Definition of E-UTRAN/EPC UICC</w:t>
      </w:r>
      <w:r>
        <w:rPr>
          <w:noProof/>
        </w:rPr>
        <w:tab/>
        <w:t>66</w:t>
      </w:r>
    </w:p>
    <w:p w14:paraId="2F70FDA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UST</w:t>
      </w:r>
      <w:r>
        <w:rPr>
          <w:noProof/>
        </w:rPr>
        <w:t xml:space="preserve"> (USIM Service Table)</w:t>
      </w:r>
      <w:r>
        <w:rPr>
          <w:noProof/>
        </w:rPr>
        <w:tab/>
        <w:t>66</w:t>
      </w:r>
    </w:p>
    <w:p w14:paraId="1CBF570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sidRPr="00806053">
        <w:rPr>
          <w:noProof/>
          <w:lang w:val="en-US"/>
        </w:rPr>
        <w:t>EF</w:t>
      </w:r>
      <w:r w:rsidRPr="00806053">
        <w:rPr>
          <w:noProof/>
          <w:vertAlign w:val="subscript"/>
          <w:lang w:val="en-US"/>
        </w:rPr>
        <w:t>EPSLOCI</w:t>
      </w:r>
      <w:r w:rsidRPr="00806053">
        <w:rPr>
          <w:noProof/>
          <w:lang w:val="en-US"/>
        </w:rPr>
        <w:t xml:space="preserve"> (EPS Information)</w:t>
      </w:r>
      <w:r>
        <w:rPr>
          <w:noProof/>
        </w:rPr>
        <w:tab/>
        <w:t>66</w:t>
      </w:r>
    </w:p>
    <w:p w14:paraId="737A178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PLMNwACT</w:t>
      </w:r>
      <w:r>
        <w:rPr>
          <w:noProof/>
        </w:rPr>
        <w:t xml:space="preserve"> (User Controlled PLMN Selector with Access Technology)</w:t>
      </w:r>
      <w:r>
        <w:rPr>
          <w:noProof/>
        </w:rPr>
        <w:tab/>
        <w:t>66</w:t>
      </w:r>
    </w:p>
    <w:p w14:paraId="2DE4B50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OPLMNwACT</w:t>
      </w:r>
      <w:r>
        <w:rPr>
          <w:noProof/>
        </w:rPr>
        <w:t xml:space="preserve"> (Operator Controlled PLMN Selector with Access Technology)</w:t>
      </w:r>
      <w:r>
        <w:rPr>
          <w:noProof/>
        </w:rPr>
        <w:tab/>
        <w:t>67</w:t>
      </w:r>
    </w:p>
    <w:p w14:paraId="3A01056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ACSGL</w:t>
      </w:r>
      <w:r>
        <w:rPr>
          <w:noProof/>
        </w:rPr>
        <w:t xml:space="preserve"> (Allowed CSG Lists)</w:t>
      </w:r>
      <w:r>
        <w:rPr>
          <w:noProof/>
        </w:rPr>
        <w:tab/>
        <w:t>67</w:t>
      </w:r>
    </w:p>
    <w:p w14:paraId="543883E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CSGT</w:t>
      </w:r>
      <w:r>
        <w:rPr>
          <w:noProof/>
        </w:rPr>
        <w:t xml:space="preserve"> (CSG Type)</w:t>
      </w:r>
      <w:r>
        <w:rPr>
          <w:noProof/>
        </w:rPr>
        <w:tab/>
        <w:t>68</w:t>
      </w:r>
    </w:p>
    <w:p w14:paraId="17280B3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noProof/>
          <w:lang w:val="en-US"/>
        </w:rPr>
        <w:t>4.4.7</w:t>
      </w:r>
      <w:r>
        <w:rPr>
          <w:rFonts w:asciiTheme="minorHAnsi" w:eastAsiaTheme="minorEastAsia" w:hAnsiTheme="minorHAnsi" w:cstheme="minorBidi"/>
          <w:noProof/>
          <w:kern w:val="2"/>
          <w:sz w:val="22"/>
          <w:szCs w:val="22"/>
          <w:lang w:eastAsia="en-GB"/>
          <w14:ligatures w14:val="standardContextual"/>
        </w:rPr>
        <w:tab/>
      </w:r>
      <w:r w:rsidRPr="00806053">
        <w:rPr>
          <w:noProof/>
          <w:lang w:val="en-US"/>
        </w:rPr>
        <w:t>EF</w:t>
      </w:r>
      <w:r w:rsidRPr="00806053">
        <w:rPr>
          <w:noProof/>
          <w:vertAlign w:val="subscript"/>
          <w:lang w:val="en-US"/>
        </w:rPr>
        <w:t>HNBN</w:t>
      </w:r>
      <w:r w:rsidRPr="00806053">
        <w:rPr>
          <w:noProof/>
          <w:lang w:val="en-US"/>
        </w:rPr>
        <w:t xml:space="preserve"> (Home (e)NodeB Name)</w:t>
      </w:r>
      <w:r>
        <w:rPr>
          <w:noProof/>
        </w:rPr>
        <w:tab/>
        <w:t>70</w:t>
      </w:r>
    </w:p>
    <w:p w14:paraId="7642BA2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4.4.8</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EPSNSC</w:t>
      </w:r>
      <w:r>
        <w:rPr>
          <w:noProof/>
        </w:rPr>
        <w:t xml:space="preserve"> (EPS NAS Security Context)</w:t>
      </w:r>
      <w:r>
        <w:rPr>
          <w:noProof/>
        </w:rPr>
        <w:tab/>
        <w:t>72</w:t>
      </w:r>
    </w:p>
    <w:p w14:paraId="78EB87EF"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Definition of E-UTRAN/EPC ISIM-UICC</w:t>
      </w:r>
      <w:r>
        <w:rPr>
          <w:noProof/>
        </w:rPr>
        <w:tab/>
        <w:t>72</w:t>
      </w:r>
    </w:p>
    <w:p w14:paraId="7ECAD71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4.5.1</w:t>
      </w:r>
      <w:r>
        <w:rPr>
          <w:rFonts w:asciiTheme="minorHAnsi" w:eastAsiaTheme="minorEastAsia" w:hAnsiTheme="minorHAnsi" w:cstheme="minorBidi"/>
          <w:noProof/>
          <w:kern w:val="2"/>
          <w:sz w:val="22"/>
          <w:szCs w:val="22"/>
          <w:lang w:eastAsia="en-GB"/>
          <w14:ligatures w14:val="standardContextual"/>
        </w:rPr>
        <w:tab/>
      </w:r>
      <w:r>
        <w:rPr>
          <w:noProof/>
        </w:rPr>
        <w:t>Applications on the E-UTRAN/EPC ISIM-UICC</w:t>
      </w:r>
      <w:r>
        <w:rPr>
          <w:noProof/>
        </w:rPr>
        <w:tab/>
        <w:t>72</w:t>
      </w:r>
    </w:p>
    <w:p w14:paraId="46AA12D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Default USIM values on E-UTRAN/EPC ISIM-UICC</w:t>
      </w:r>
      <w:r>
        <w:rPr>
          <w:noProof/>
        </w:rPr>
        <w:tab/>
        <w:t>72</w:t>
      </w:r>
    </w:p>
    <w:p w14:paraId="05A10C8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Default ISIM values on E-UTRAN/EPC ISIM-UICC</w:t>
      </w:r>
      <w:r>
        <w:rPr>
          <w:noProof/>
        </w:rPr>
        <w:tab/>
        <w:t>72</w:t>
      </w:r>
    </w:p>
    <w:p w14:paraId="0E6A9C1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4.5.3.1</w:t>
      </w:r>
      <w:r>
        <w:rPr>
          <w:rFonts w:asciiTheme="minorHAnsi" w:eastAsiaTheme="minorEastAsia" w:hAnsiTheme="minorHAnsi" w:cstheme="minorBidi"/>
          <w:noProof/>
          <w:kern w:val="2"/>
          <w:sz w:val="22"/>
          <w:szCs w:val="22"/>
          <w:lang w:eastAsia="en-GB"/>
          <w14:ligatures w14:val="standardContextual"/>
        </w:rPr>
        <w:tab/>
      </w:r>
      <w:r w:rsidRPr="00806053">
        <w:rPr>
          <w:noProof/>
          <w:lang w:val="it-IT"/>
        </w:rPr>
        <w:t>EF</w:t>
      </w:r>
      <w:r w:rsidRPr="00806053">
        <w:rPr>
          <w:noProof/>
          <w:vertAlign w:val="subscript"/>
          <w:lang w:val="it-IT"/>
        </w:rPr>
        <w:t>AD</w:t>
      </w:r>
      <w:r w:rsidRPr="00806053">
        <w:rPr>
          <w:noProof/>
          <w:lang w:val="it-IT"/>
        </w:rPr>
        <w:t xml:space="preserve"> (Administrative Data</w:t>
      </w:r>
      <w:r w:rsidRPr="00806053">
        <w:rPr>
          <w:b/>
          <w:bCs/>
          <w:noProof/>
        </w:rPr>
        <w:t>)</w:t>
      </w:r>
      <w:r>
        <w:rPr>
          <w:noProof/>
        </w:rPr>
        <w:tab/>
        <w:t>72</w:t>
      </w:r>
    </w:p>
    <w:p w14:paraId="2AF3F52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4.5.3.3</w:t>
      </w:r>
      <w:r>
        <w:rPr>
          <w:rFonts w:asciiTheme="minorHAnsi" w:eastAsiaTheme="minorEastAsia" w:hAnsiTheme="minorHAnsi" w:cstheme="minorBidi"/>
          <w:noProof/>
          <w:kern w:val="2"/>
          <w:sz w:val="22"/>
          <w:szCs w:val="22"/>
          <w:lang w:eastAsia="en-GB"/>
          <w14:ligatures w14:val="standardContextual"/>
        </w:rPr>
        <w:tab/>
      </w:r>
      <w:r w:rsidRPr="00806053">
        <w:rPr>
          <w:noProof/>
          <w:lang w:val="it-IT"/>
        </w:rPr>
        <w:t>EF</w:t>
      </w:r>
      <w:r w:rsidRPr="00806053">
        <w:rPr>
          <w:noProof/>
          <w:vertAlign w:val="subscript"/>
          <w:lang w:val="it-IT"/>
        </w:rPr>
        <w:t>IMPI</w:t>
      </w:r>
      <w:r w:rsidRPr="00806053">
        <w:rPr>
          <w:noProof/>
          <w:lang w:val="it-IT"/>
        </w:rPr>
        <w:t xml:space="preserve"> (IMS private user identity)</w:t>
      </w:r>
      <w:r>
        <w:rPr>
          <w:noProof/>
        </w:rPr>
        <w:tab/>
        <w:t>73</w:t>
      </w:r>
    </w:p>
    <w:p w14:paraId="6C10B33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4.5.3.4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DOMAIN</w:t>
      </w:r>
      <w:r>
        <w:rPr>
          <w:noProof/>
        </w:rPr>
        <w:t xml:space="preserve"> (Home Network Domain Name)</w:t>
      </w:r>
      <w:r>
        <w:rPr>
          <w:noProof/>
        </w:rPr>
        <w:tab/>
        <w:t>73</w:t>
      </w:r>
    </w:p>
    <w:p w14:paraId="57B8C50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sidRPr="00806053">
        <w:rPr>
          <w:noProof/>
          <w:lang w:val="fr-FR"/>
        </w:rPr>
        <w:t>4.5.3.5</w:t>
      </w:r>
      <w:r>
        <w:rPr>
          <w:rFonts w:asciiTheme="minorHAnsi" w:eastAsiaTheme="minorEastAsia" w:hAnsiTheme="minorHAnsi" w:cstheme="minorBidi"/>
          <w:noProof/>
          <w:kern w:val="2"/>
          <w:sz w:val="22"/>
          <w:szCs w:val="22"/>
          <w:lang w:eastAsia="en-GB"/>
          <w14:ligatures w14:val="standardContextual"/>
        </w:rPr>
        <w:tab/>
      </w:r>
      <w:r w:rsidRPr="00806053">
        <w:rPr>
          <w:noProof/>
          <w:lang w:val="fr-FR"/>
        </w:rPr>
        <w:t>EF</w:t>
      </w:r>
      <w:r w:rsidRPr="00806053">
        <w:rPr>
          <w:noProof/>
          <w:vertAlign w:val="subscript"/>
          <w:lang w:val="fr-FR"/>
        </w:rPr>
        <w:t>IMPU</w:t>
      </w:r>
      <w:r w:rsidRPr="00806053">
        <w:rPr>
          <w:noProof/>
          <w:lang w:val="fr-FR"/>
        </w:rPr>
        <w:t xml:space="preserve"> (IMS public user identity)</w:t>
      </w:r>
      <w:r>
        <w:rPr>
          <w:noProof/>
        </w:rPr>
        <w:tab/>
        <w:t>73</w:t>
      </w:r>
    </w:p>
    <w:p w14:paraId="666AD13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4.5.3.6</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P-CSCF</w:t>
      </w:r>
      <w:r>
        <w:rPr>
          <w:noProof/>
        </w:rPr>
        <w:t xml:space="preserve"> (P-CSCF ADDRESS)</w:t>
      </w:r>
      <w:r>
        <w:rPr>
          <w:noProof/>
        </w:rPr>
        <w:tab/>
        <w:t>74</w:t>
      </w:r>
    </w:p>
    <w:p w14:paraId="2AE81B1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4.5.3.7</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SMS</w:t>
      </w:r>
      <w:r>
        <w:rPr>
          <w:noProof/>
        </w:rPr>
        <w:t xml:space="preserve"> (Short Message Service)</w:t>
      </w:r>
      <w:r>
        <w:rPr>
          <w:noProof/>
        </w:rPr>
        <w:tab/>
        <w:t>74</w:t>
      </w:r>
    </w:p>
    <w:p w14:paraId="2565315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4.5.3.8</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SMSR</w:t>
      </w:r>
      <w:r>
        <w:rPr>
          <w:noProof/>
        </w:rPr>
        <w:t xml:space="preserve"> (Short message status reports)</w:t>
      </w:r>
      <w:r>
        <w:rPr>
          <w:noProof/>
        </w:rPr>
        <w:tab/>
        <w:t>75</w:t>
      </w:r>
    </w:p>
    <w:p w14:paraId="36223EC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4.5.3.9</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SMSP</w:t>
      </w:r>
      <w:r>
        <w:rPr>
          <w:noProof/>
        </w:rPr>
        <w:t xml:space="preserve"> (Short message service parameters)</w:t>
      </w:r>
      <w:r>
        <w:rPr>
          <w:noProof/>
        </w:rPr>
        <w:tab/>
        <w:t>75</w:t>
      </w:r>
    </w:p>
    <w:p w14:paraId="5ACF3B4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4.5.3.10</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SMSS</w:t>
      </w:r>
      <w:r>
        <w:rPr>
          <w:noProof/>
        </w:rPr>
        <w:t xml:space="preserve"> (SMS Status)</w:t>
      </w:r>
      <w:r>
        <w:rPr>
          <w:noProof/>
        </w:rPr>
        <w:tab/>
        <w:t>75</w:t>
      </w:r>
    </w:p>
    <w:p w14:paraId="5B21C43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Default values at DF_TELECOM</w:t>
      </w:r>
      <w:r>
        <w:rPr>
          <w:noProof/>
        </w:rPr>
        <w:tab/>
        <w:t>75</w:t>
      </w:r>
    </w:p>
    <w:p w14:paraId="39727A3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4.5.4.1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lang w:val="en-US"/>
        </w:rPr>
        <w:t>PSISMSC</w:t>
      </w:r>
      <w:r w:rsidRPr="00806053">
        <w:rPr>
          <w:noProof/>
          <w:lang w:val="en-US"/>
        </w:rPr>
        <w:t xml:space="preserve"> (Public Service Identity of the SM-SC)</w:t>
      </w:r>
      <w:r>
        <w:rPr>
          <w:noProof/>
        </w:rPr>
        <w:tab/>
        <w:t>75</w:t>
      </w:r>
    </w:p>
    <w:p w14:paraId="77C7FF00"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Definition of ACSGL/OCSGL E-UTRAN/EPC UICC</w:t>
      </w:r>
      <w:r>
        <w:rPr>
          <w:noProof/>
        </w:rPr>
        <w:tab/>
        <w:t>76</w:t>
      </w:r>
    </w:p>
    <w:p w14:paraId="4E8E8D7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UST</w:t>
      </w:r>
      <w:r>
        <w:rPr>
          <w:noProof/>
        </w:rPr>
        <w:t xml:space="preserve"> (USIM Service Table)</w:t>
      </w:r>
      <w:r>
        <w:rPr>
          <w:noProof/>
        </w:rPr>
        <w:tab/>
        <w:t>76</w:t>
      </w:r>
    </w:p>
    <w:p w14:paraId="4DD6392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AD</w:t>
      </w:r>
      <w:r>
        <w:rPr>
          <w:noProof/>
        </w:rPr>
        <w:t xml:space="preserve"> (Administrative Data)</w:t>
      </w:r>
      <w:r>
        <w:rPr>
          <w:noProof/>
        </w:rPr>
        <w:tab/>
        <w:t>76</w:t>
      </w:r>
    </w:p>
    <w:p w14:paraId="2E5B004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4.6.3</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OCSGL</w:t>
      </w:r>
      <w:r>
        <w:rPr>
          <w:noProof/>
        </w:rPr>
        <w:t xml:space="preserve"> (Operator CSG Lists)</w:t>
      </w:r>
      <w:r>
        <w:rPr>
          <w:noProof/>
        </w:rPr>
        <w:tab/>
        <w:t>76</w:t>
      </w:r>
    </w:p>
    <w:p w14:paraId="74269AB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4.6.4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OCSGT</w:t>
      </w:r>
      <w:r>
        <w:rPr>
          <w:noProof/>
        </w:rPr>
        <w:t xml:space="preserve"> (Operator CSG Type)</w:t>
      </w:r>
      <w:r>
        <w:rPr>
          <w:noProof/>
        </w:rPr>
        <w:tab/>
        <w:t>77</w:t>
      </w:r>
    </w:p>
    <w:p w14:paraId="0809CF5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noProof/>
          <w:lang w:val="en-US"/>
        </w:rPr>
        <w:t>4.6.5</w:t>
      </w:r>
      <w:r>
        <w:rPr>
          <w:rFonts w:asciiTheme="minorHAnsi" w:eastAsiaTheme="minorEastAsia" w:hAnsiTheme="minorHAnsi" w:cstheme="minorBidi"/>
          <w:noProof/>
          <w:kern w:val="2"/>
          <w:sz w:val="22"/>
          <w:szCs w:val="22"/>
          <w:lang w:eastAsia="en-GB"/>
          <w14:ligatures w14:val="standardContextual"/>
        </w:rPr>
        <w:tab/>
      </w:r>
      <w:r w:rsidRPr="00806053">
        <w:rPr>
          <w:noProof/>
          <w:lang w:val="en-US"/>
        </w:rPr>
        <w:t>EF</w:t>
      </w:r>
      <w:r w:rsidRPr="00806053">
        <w:rPr>
          <w:noProof/>
          <w:vertAlign w:val="subscript"/>
          <w:lang w:val="en-US"/>
        </w:rPr>
        <w:t>OHNBN</w:t>
      </w:r>
      <w:r w:rsidRPr="00806053">
        <w:rPr>
          <w:noProof/>
          <w:lang w:val="en-US"/>
        </w:rPr>
        <w:t xml:space="preserve"> (Operator Home (e)NodeB Name)</w:t>
      </w:r>
      <w:r>
        <w:rPr>
          <w:noProof/>
        </w:rPr>
        <w:tab/>
        <w:t>79</w:t>
      </w:r>
    </w:p>
    <w:p w14:paraId="7B6448C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Definition of Non Access Stratum Configuration UICC</w:t>
      </w:r>
      <w:r>
        <w:rPr>
          <w:noProof/>
        </w:rPr>
        <w:tab/>
        <w:t>80</w:t>
      </w:r>
    </w:p>
    <w:p w14:paraId="51498E2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Values of the EFs</w:t>
      </w:r>
      <w:r>
        <w:rPr>
          <w:noProof/>
        </w:rPr>
        <w:tab/>
        <w:t>80</w:t>
      </w:r>
    </w:p>
    <w:p w14:paraId="0DE04D0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4.7.1.2</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(Non Access Stratum Configuration)</w:t>
      </w:r>
      <w:r>
        <w:rPr>
          <w:noProof/>
        </w:rPr>
        <w:tab/>
        <w:t>80</w:t>
      </w:r>
    </w:p>
    <w:p w14:paraId="70F903D3"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Definition of Non Access Stratum Configuration of E</w:t>
      </w:r>
      <w:r w:rsidRPr="00806053">
        <w:rPr>
          <w:b/>
          <w:noProof/>
        </w:rPr>
        <w:noBreakHyphen/>
      </w:r>
      <w:r>
        <w:rPr>
          <w:noProof/>
        </w:rPr>
        <w:t>UTRAN/EPC UICC</w:t>
      </w:r>
      <w:r>
        <w:rPr>
          <w:noProof/>
        </w:rPr>
        <w:tab/>
        <w:t>81</w:t>
      </w:r>
    </w:p>
    <w:p w14:paraId="1C14AB8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4.8.1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UST</w:t>
      </w:r>
      <w:r>
        <w:rPr>
          <w:noProof/>
        </w:rPr>
        <w:t xml:space="preserve"> (USIM Service Table)</w:t>
      </w:r>
      <w:r>
        <w:rPr>
          <w:noProof/>
        </w:rPr>
        <w:tab/>
        <w:t>81</w:t>
      </w:r>
    </w:p>
    <w:p w14:paraId="6004B62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4.8.2</w:t>
      </w:r>
      <w:r>
        <w:rPr>
          <w:rFonts w:asciiTheme="minorHAnsi" w:eastAsiaTheme="minorEastAsia" w:hAnsiTheme="minorHAnsi" w:cstheme="minorBidi"/>
          <w:noProof/>
          <w:kern w:val="2"/>
          <w:sz w:val="22"/>
          <w:szCs w:val="22"/>
          <w:lang w:eastAsia="en-GB"/>
          <w14:ligatures w14:val="standardContextual"/>
        </w:rPr>
        <w:tab/>
      </w:r>
      <w:r w:rsidRPr="00806053">
        <w:rPr>
          <w:noProof/>
          <w:lang w:val="en-US"/>
        </w:rPr>
        <w:t>EF</w:t>
      </w:r>
      <w:r w:rsidRPr="00806053">
        <w:rPr>
          <w:noProof/>
          <w:vertAlign w:val="subscript"/>
          <w:lang w:val="en-US"/>
        </w:rPr>
        <w:t>EPSLOCI</w:t>
      </w:r>
      <w:r w:rsidRPr="00806053">
        <w:rPr>
          <w:noProof/>
          <w:lang w:val="en-US"/>
        </w:rPr>
        <w:t xml:space="preserve"> (EPS Information)</w:t>
      </w:r>
      <w:r>
        <w:rPr>
          <w:noProof/>
        </w:rPr>
        <w:tab/>
        <w:t>81</w:t>
      </w:r>
    </w:p>
    <w:p w14:paraId="2FCCCFC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4.8.3</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PLMNwACT</w:t>
      </w:r>
      <w:r>
        <w:rPr>
          <w:noProof/>
        </w:rPr>
        <w:t xml:space="preserve"> (User Controlled PLMN Selector with Access Technology)</w:t>
      </w:r>
      <w:r>
        <w:rPr>
          <w:noProof/>
        </w:rPr>
        <w:tab/>
        <w:t>81</w:t>
      </w:r>
    </w:p>
    <w:p w14:paraId="5F4C0EC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4.8.4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OPLMNwACT</w:t>
      </w:r>
      <w:r>
        <w:rPr>
          <w:noProof/>
        </w:rPr>
        <w:t xml:space="preserve"> (Operator Controlled PLMN Selector with Access Technology)</w:t>
      </w:r>
      <w:r>
        <w:rPr>
          <w:noProof/>
        </w:rPr>
        <w:tab/>
        <w:t>82</w:t>
      </w:r>
    </w:p>
    <w:p w14:paraId="03E01AC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4.8.5</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ACSGL</w:t>
      </w:r>
      <w:r>
        <w:rPr>
          <w:noProof/>
        </w:rPr>
        <w:t xml:space="preserve"> (Allowed CSG Lists)</w:t>
      </w:r>
      <w:r>
        <w:rPr>
          <w:noProof/>
        </w:rPr>
        <w:tab/>
        <w:t>82</w:t>
      </w:r>
    </w:p>
    <w:p w14:paraId="476FEB0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4.8.6</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CSGT</w:t>
      </w:r>
      <w:r>
        <w:rPr>
          <w:noProof/>
        </w:rPr>
        <w:t xml:space="preserve"> (CSG Type)</w:t>
      </w:r>
      <w:r>
        <w:rPr>
          <w:noProof/>
        </w:rPr>
        <w:tab/>
        <w:t>83</w:t>
      </w:r>
    </w:p>
    <w:p w14:paraId="2B98683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noProof/>
          <w:lang w:val="en-US"/>
        </w:rPr>
        <w:t>4.8.7</w:t>
      </w:r>
      <w:r>
        <w:rPr>
          <w:rFonts w:asciiTheme="minorHAnsi" w:eastAsiaTheme="minorEastAsia" w:hAnsiTheme="minorHAnsi" w:cstheme="minorBidi"/>
          <w:noProof/>
          <w:kern w:val="2"/>
          <w:sz w:val="22"/>
          <w:szCs w:val="22"/>
          <w:lang w:eastAsia="en-GB"/>
          <w14:ligatures w14:val="standardContextual"/>
        </w:rPr>
        <w:tab/>
      </w:r>
      <w:r w:rsidRPr="00806053">
        <w:rPr>
          <w:noProof/>
          <w:lang w:val="en-US"/>
        </w:rPr>
        <w:t>EF</w:t>
      </w:r>
      <w:r w:rsidRPr="00806053">
        <w:rPr>
          <w:noProof/>
          <w:vertAlign w:val="subscript"/>
          <w:lang w:val="en-US"/>
        </w:rPr>
        <w:t>HNBN</w:t>
      </w:r>
      <w:r w:rsidRPr="00806053">
        <w:rPr>
          <w:noProof/>
          <w:lang w:val="en-US"/>
        </w:rPr>
        <w:t xml:space="preserve"> (Home (e)NodeB Name)</w:t>
      </w:r>
      <w:r>
        <w:rPr>
          <w:noProof/>
        </w:rPr>
        <w:tab/>
        <w:t>85</w:t>
      </w:r>
    </w:p>
    <w:p w14:paraId="10E3362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4.8.8</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EPSNSC</w:t>
      </w:r>
      <w:r>
        <w:rPr>
          <w:noProof/>
        </w:rPr>
        <w:t xml:space="preserve"> (EPS NAS Security Context)</w:t>
      </w:r>
      <w:r>
        <w:rPr>
          <w:noProof/>
        </w:rPr>
        <w:tab/>
        <w:t>86</w:t>
      </w:r>
    </w:p>
    <w:p w14:paraId="77A0B7F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4.8.9</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(Non Access Stratum Configuration)</w:t>
      </w:r>
      <w:r>
        <w:rPr>
          <w:noProof/>
        </w:rPr>
        <w:tab/>
        <w:t>86</w:t>
      </w:r>
    </w:p>
    <w:p w14:paraId="6BBED4CC"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Definition of 5G-NR UICC</w:t>
      </w:r>
      <w:r>
        <w:rPr>
          <w:noProof/>
        </w:rPr>
        <w:tab/>
        <w:t>87</w:t>
      </w:r>
    </w:p>
    <w:p w14:paraId="12F6945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4.9.0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t>87</w:t>
      </w:r>
    </w:p>
    <w:p w14:paraId="18A6902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IMSI</w:t>
      </w:r>
      <w:r>
        <w:rPr>
          <w:noProof/>
        </w:rPr>
        <w:t xml:space="preserve"> (IMSI)</w:t>
      </w:r>
      <w:r>
        <w:rPr>
          <w:noProof/>
        </w:rPr>
        <w:tab/>
        <w:t>87</w:t>
      </w:r>
    </w:p>
    <w:p w14:paraId="48F5C06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5GS3GPPLOCI</w:t>
      </w:r>
      <w:r>
        <w:rPr>
          <w:noProof/>
        </w:rPr>
        <w:t xml:space="preserve"> (5GS 3GPP location information)</w:t>
      </w:r>
      <w:r>
        <w:rPr>
          <w:noProof/>
        </w:rPr>
        <w:tab/>
        <w:t>87</w:t>
      </w:r>
    </w:p>
    <w:p w14:paraId="16E2EFC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 xml:space="preserve">SUCI_Calc_Info </w:t>
      </w:r>
      <w:r>
        <w:rPr>
          <w:noProof/>
        </w:rPr>
        <w:t>(Subscription Concealed Identifier Calculation Information EF)</w:t>
      </w:r>
      <w:r>
        <w:rPr>
          <w:noProof/>
        </w:rPr>
        <w:tab/>
        <w:t>88</w:t>
      </w:r>
    </w:p>
    <w:p w14:paraId="1B15A69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4.9.5</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 xml:space="preserve">Routing_Indicator </w:t>
      </w:r>
      <w:r>
        <w:rPr>
          <w:noProof/>
        </w:rPr>
        <w:t>(Routing Indicator EF)</w:t>
      </w:r>
      <w:r>
        <w:rPr>
          <w:noProof/>
        </w:rPr>
        <w:tab/>
        <w:t>89</w:t>
      </w:r>
    </w:p>
    <w:p w14:paraId="28A5E8D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4.9.6</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5GS3GPPNSC</w:t>
      </w:r>
      <w:r>
        <w:rPr>
          <w:noProof/>
        </w:rPr>
        <w:t xml:space="preserve"> (5GS 3GPP Access NAS Security Context)</w:t>
      </w:r>
      <w:r>
        <w:rPr>
          <w:noProof/>
        </w:rPr>
        <w:tab/>
        <w:t>89</w:t>
      </w:r>
    </w:p>
    <w:p w14:paraId="7FE374F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4.9.7</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5GSN3GPPNSC</w:t>
      </w:r>
      <w:r>
        <w:rPr>
          <w:noProof/>
        </w:rPr>
        <w:t xml:space="preserve"> (5GS non-3GPP Access NAS Security Context)</w:t>
      </w:r>
      <w:r>
        <w:rPr>
          <w:noProof/>
        </w:rPr>
        <w:tab/>
        <w:t>89</w:t>
      </w:r>
    </w:p>
    <w:p w14:paraId="540A621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4.9.8</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PLMNwACT</w:t>
      </w:r>
      <w:r>
        <w:rPr>
          <w:noProof/>
        </w:rPr>
        <w:t xml:space="preserve"> (User Controlled PLMN Selector with Access Technology)</w:t>
      </w:r>
      <w:r>
        <w:rPr>
          <w:noProof/>
        </w:rPr>
        <w:tab/>
        <w:t>90</w:t>
      </w:r>
    </w:p>
    <w:p w14:paraId="2D6322FE"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Definition of 5G-NR UICC – non-IMSI SUPI Type</w:t>
      </w:r>
      <w:r>
        <w:rPr>
          <w:noProof/>
        </w:rPr>
        <w:tab/>
        <w:t>91</w:t>
      </w:r>
    </w:p>
    <w:p w14:paraId="4F423B0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4.10.1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UST</w:t>
      </w:r>
      <w:r>
        <w:rPr>
          <w:noProof/>
        </w:rPr>
        <w:t xml:space="preserve"> (USIM Service Table)</w:t>
      </w:r>
      <w:r>
        <w:rPr>
          <w:noProof/>
        </w:rPr>
        <w:tab/>
        <w:t>91</w:t>
      </w:r>
    </w:p>
    <w:p w14:paraId="3AE00DD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4.10.2</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IMSI</w:t>
      </w:r>
      <w:r>
        <w:rPr>
          <w:noProof/>
        </w:rPr>
        <w:t xml:space="preserve"> (IMSI)</w:t>
      </w:r>
      <w:r>
        <w:rPr>
          <w:noProof/>
        </w:rPr>
        <w:tab/>
        <w:t>91</w:t>
      </w:r>
    </w:p>
    <w:p w14:paraId="408063E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4.10.3</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 xml:space="preserve">SUPI_NAI </w:t>
      </w:r>
      <w:r>
        <w:rPr>
          <w:noProof/>
        </w:rPr>
        <w:t>(SUPI as Network Access Identifier)</w:t>
      </w:r>
      <w:r>
        <w:rPr>
          <w:noProof/>
        </w:rPr>
        <w:tab/>
        <w:t>91</w:t>
      </w:r>
    </w:p>
    <w:p w14:paraId="18844FA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4.10.4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5GS3GPPLOCI</w:t>
      </w:r>
      <w:r>
        <w:rPr>
          <w:noProof/>
        </w:rPr>
        <w:t xml:space="preserve"> (5GS 3GPP location information)</w:t>
      </w:r>
      <w:r>
        <w:rPr>
          <w:noProof/>
        </w:rPr>
        <w:tab/>
        <w:t>91</w:t>
      </w:r>
    </w:p>
    <w:p w14:paraId="26EFC9B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4.10.5</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 xml:space="preserve">SUCI_Calc_Info </w:t>
      </w:r>
      <w:r>
        <w:rPr>
          <w:noProof/>
        </w:rPr>
        <w:t>(Subscription Concealed Identifier Calculation Information EF)</w:t>
      </w:r>
      <w:r>
        <w:rPr>
          <w:noProof/>
        </w:rPr>
        <w:tab/>
        <w:t>92</w:t>
      </w:r>
    </w:p>
    <w:p w14:paraId="581AB02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4.10.6</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Routing_Indicator</w:t>
      </w:r>
      <w:r>
        <w:rPr>
          <w:noProof/>
        </w:rPr>
        <w:t xml:space="preserve"> (Routing Indicator EF)</w:t>
      </w:r>
      <w:r>
        <w:rPr>
          <w:noProof/>
        </w:rPr>
        <w:tab/>
        <w:t>93</w:t>
      </w:r>
    </w:p>
    <w:p w14:paraId="12E56C6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4.10.7</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AD</w:t>
      </w:r>
      <w:r>
        <w:rPr>
          <w:noProof/>
        </w:rPr>
        <w:t xml:space="preserve"> (Administrative Data)</w:t>
      </w:r>
      <w:r>
        <w:rPr>
          <w:noProof/>
        </w:rPr>
        <w:tab/>
        <w:t>93</w:t>
      </w:r>
    </w:p>
    <w:p w14:paraId="067BFB18"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sidRPr="00806053">
        <w:rPr>
          <w:noProof/>
          <w:lang w:val="en-US" w:eastAsia="fr-FR"/>
        </w:rPr>
        <w:t>4.11</w:t>
      </w:r>
      <w:r>
        <w:rPr>
          <w:rFonts w:asciiTheme="minorHAnsi" w:eastAsiaTheme="minorEastAsia" w:hAnsiTheme="minorHAnsi" w:cstheme="minorBidi"/>
          <w:noProof/>
          <w:kern w:val="2"/>
          <w:sz w:val="22"/>
          <w:szCs w:val="22"/>
          <w:lang w:eastAsia="en-GB"/>
          <w14:ligatures w14:val="standardContextual"/>
        </w:rPr>
        <w:tab/>
      </w:r>
      <w:r w:rsidRPr="00806053">
        <w:rPr>
          <w:noProof/>
          <w:lang w:val="en-US" w:eastAsia="fr-FR"/>
        </w:rPr>
        <w:t>5G-NR UICC – support of Rel-16 features</w:t>
      </w:r>
      <w:r>
        <w:rPr>
          <w:noProof/>
        </w:rPr>
        <w:tab/>
        <w:t>93</w:t>
      </w:r>
    </w:p>
    <w:p w14:paraId="5D5C752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noProof/>
          <w:lang w:val="en-US" w:eastAsia="fr-FR"/>
        </w:rPr>
        <w:t>4.11.1</w:t>
      </w:r>
      <w:r>
        <w:rPr>
          <w:rFonts w:asciiTheme="minorHAnsi" w:eastAsiaTheme="minorEastAsia" w:hAnsiTheme="minorHAnsi" w:cstheme="minorBidi"/>
          <w:noProof/>
          <w:kern w:val="2"/>
          <w:sz w:val="22"/>
          <w:szCs w:val="22"/>
          <w:lang w:eastAsia="en-GB"/>
          <w14:ligatures w14:val="standardContextual"/>
        </w:rPr>
        <w:tab/>
      </w:r>
      <w:r w:rsidRPr="00806053">
        <w:rPr>
          <w:noProof/>
          <w:lang w:val="en-US" w:eastAsia="fr-FR"/>
        </w:rPr>
        <w:t>Introduction</w:t>
      </w:r>
      <w:r>
        <w:rPr>
          <w:noProof/>
        </w:rPr>
        <w:tab/>
        <w:t>93</w:t>
      </w:r>
    </w:p>
    <w:p w14:paraId="3F06295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noProof/>
          <w:lang w:val="en-US" w:eastAsia="fr-FR"/>
        </w:rPr>
        <w:t>4.11.2</w:t>
      </w:r>
      <w:r>
        <w:rPr>
          <w:rFonts w:asciiTheme="minorHAnsi" w:eastAsiaTheme="minorEastAsia" w:hAnsiTheme="minorHAnsi" w:cstheme="minorBidi"/>
          <w:noProof/>
          <w:kern w:val="2"/>
          <w:sz w:val="22"/>
          <w:szCs w:val="22"/>
          <w:lang w:eastAsia="en-GB"/>
          <w14:ligatures w14:val="standardContextual"/>
        </w:rPr>
        <w:tab/>
      </w:r>
      <w:r w:rsidRPr="00806053">
        <w:rPr>
          <w:noProof/>
          <w:lang w:val="en-US" w:eastAsia="fr-FR"/>
        </w:rPr>
        <w:t>EFUST (USIM Service Table)</w:t>
      </w:r>
      <w:r>
        <w:rPr>
          <w:noProof/>
        </w:rPr>
        <w:tab/>
        <w:t>93</w:t>
      </w:r>
    </w:p>
    <w:p w14:paraId="6A6BAFF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5GS3GPPNSC</w:t>
      </w:r>
      <w:r>
        <w:rPr>
          <w:noProof/>
        </w:rPr>
        <w:t xml:space="preserve"> (5GS 3GPP Access NAS Security Context)</w:t>
      </w:r>
      <w:r>
        <w:rPr>
          <w:noProof/>
        </w:rPr>
        <w:tab/>
        <w:t>93</w:t>
      </w:r>
    </w:p>
    <w:p w14:paraId="404B532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4.11.4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5GSN3GPPNSC</w:t>
      </w:r>
      <w:r>
        <w:rPr>
          <w:noProof/>
        </w:rPr>
        <w:t xml:space="preserve"> (5GS non-3GPP Access NAS Security Context)</w:t>
      </w:r>
      <w:r>
        <w:rPr>
          <w:noProof/>
        </w:rPr>
        <w:tab/>
        <w:t>94</w:t>
      </w:r>
    </w:p>
    <w:p w14:paraId="24C1DBA2"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Definition of CAG 5G-NR UICC</w:t>
      </w:r>
      <w:r>
        <w:rPr>
          <w:noProof/>
        </w:rPr>
        <w:tab/>
        <w:t>95</w:t>
      </w:r>
    </w:p>
    <w:p w14:paraId="3C138ED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4.12.1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UST</w:t>
      </w:r>
      <w:r>
        <w:rPr>
          <w:noProof/>
        </w:rPr>
        <w:t xml:space="preserve"> (USIM Service Table)</w:t>
      </w:r>
      <w:r>
        <w:rPr>
          <w:noProof/>
        </w:rPr>
        <w:tab/>
        <w:t>95</w:t>
      </w:r>
    </w:p>
    <w:p w14:paraId="555CE39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CAG</w:t>
      </w:r>
      <w:r>
        <w:rPr>
          <w:noProof/>
        </w:rPr>
        <w:t xml:space="preserve"> (Pre-configured CAG information list)</w:t>
      </w:r>
      <w:r>
        <w:rPr>
          <w:noProof/>
        </w:rPr>
        <w:tab/>
        <w:t>95</w:t>
      </w:r>
    </w:p>
    <w:p w14:paraId="6794FFBC"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Subscription related tests</w:t>
      </w:r>
      <w:r>
        <w:rPr>
          <w:noProof/>
        </w:rPr>
        <w:tab/>
        <w:t>96</w:t>
      </w:r>
    </w:p>
    <w:p w14:paraId="5A23B93F"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IMSI / TMSI handling</w:t>
      </w:r>
      <w:r>
        <w:rPr>
          <w:noProof/>
        </w:rPr>
        <w:tab/>
        <w:t>96</w:t>
      </w:r>
    </w:p>
    <w:p w14:paraId="2786799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w:t>
      </w:r>
      <w:r>
        <w:rPr>
          <w:noProof/>
        </w:rPr>
        <w:tab/>
        <w:t>96</w:t>
      </w:r>
    </w:p>
    <w:p w14:paraId="6CF31ED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96</w:t>
      </w:r>
    </w:p>
    <w:p w14:paraId="45F33CE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96</w:t>
      </w:r>
    </w:p>
    <w:p w14:paraId="1F7359A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96</w:t>
      </w:r>
    </w:p>
    <w:p w14:paraId="27444F2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96</w:t>
      </w:r>
    </w:p>
    <w:p w14:paraId="029DC7C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96</w:t>
      </w:r>
    </w:p>
    <w:p w14:paraId="7A0564F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96</w:t>
      </w:r>
    </w:p>
    <w:p w14:paraId="3BFE815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97</w:t>
      </w:r>
    </w:p>
    <w:p w14:paraId="2DB4C6E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using a 2 digit MNC</w:t>
      </w:r>
      <w:r>
        <w:rPr>
          <w:noProof/>
        </w:rPr>
        <w:tab/>
        <w:t>97</w:t>
      </w:r>
    </w:p>
    <w:p w14:paraId="0B3EDBF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97</w:t>
      </w:r>
    </w:p>
    <w:p w14:paraId="058962F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97</w:t>
      </w:r>
    </w:p>
    <w:p w14:paraId="02A6FF4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97</w:t>
      </w:r>
    </w:p>
    <w:p w14:paraId="5B9BA38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97</w:t>
      </w:r>
    </w:p>
    <w:p w14:paraId="7CDC507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97</w:t>
      </w:r>
    </w:p>
    <w:p w14:paraId="2B0917A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98</w:t>
      </w:r>
    </w:p>
    <w:p w14:paraId="16DDB49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98</w:t>
      </w:r>
    </w:p>
    <w:p w14:paraId="5265EAE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UE identification by "short" TMSI</w:t>
      </w:r>
      <w:r>
        <w:rPr>
          <w:noProof/>
        </w:rPr>
        <w:tab/>
        <w:t>99</w:t>
      </w:r>
    </w:p>
    <w:p w14:paraId="2AF1AF4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99</w:t>
      </w:r>
    </w:p>
    <w:p w14:paraId="14DD3CD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99</w:t>
      </w:r>
    </w:p>
    <w:p w14:paraId="0672B62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99</w:t>
      </w:r>
    </w:p>
    <w:p w14:paraId="79C1DD2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99</w:t>
      </w:r>
    </w:p>
    <w:p w14:paraId="1D4E718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99</w:t>
      </w:r>
    </w:p>
    <w:p w14:paraId="6566C0E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100</w:t>
      </w:r>
    </w:p>
    <w:p w14:paraId="32025A5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100</w:t>
      </w:r>
    </w:p>
    <w:p w14:paraId="1F50BD4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UE identification by "long" TMSI</w:t>
      </w:r>
      <w:r>
        <w:rPr>
          <w:noProof/>
        </w:rPr>
        <w:tab/>
        <w:t>100</w:t>
      </w:r>
    </w:p>
    <w:p w14:paraId="777B434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100</w:t>
      </w:r>
    </w:p>
    <w:p w14:paraId="4ED11B3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100</w:t>
      </w:r>
    </w:p>
    <w:p w14:paraId="470DE2C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100</w:t>
      </w:r>
    </w:p>
    <w:p w14:paraId="7AC19EF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101</w:t>
      </w:r>
    </w:p>
    <w:p w14:paraId="70FB7BA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101</w:t>
      </w:r>
    </w:p>
    <w:p w14:paraId="7AC3E2D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101</w:t>
      </w:r>
    </w:p>
    <w:p w14:paraId="47E1B02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101</w:t>
      </w:r>
    </w:p>
    <w:p w14:paraId="38300A4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UE identification by long IMSI, TMSI updating and key set identifier assignment</w:t>
      </w:r>
      <w:r>
        <w:rPr>
          <w:noProof/>
        </w:rPr>
        <w:tab/>
        <w:t>102</w:t>
      </w:r>
    </w:p>
    <w:p w14:paraId="2608446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102</w:t>
      </w:r>
    </w:p>
    <w:p w14:paraId="2634024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102</w:t>
      </w:r>
    </w:p>
    <w:p w14:paraId="34470FE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102</w:t>
      </w:r>
    </w:p>
    <w:p w14:paraId="253971F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103</w:t>
      </w:r>
    </w:p>
    <w:p w14:paraId="27D636A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103</w:t>
      </w:r>
    </w:p>
    <w:p w14:paraId="5FFA517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103</w:t>
      </w:r>
    </w:p>
    <w:p w14:paraId="21135A8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104</w:t>
      </w:r>
    </w:p>
    <w:p w14:paraId="7E84DE4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when accessing E-UTRAN/EPC</w:t>
      </w:r>
      <w:r>
        <w:rPr>
          <w:noProof/>
        </w:rPr>
        <w:tab/>
        <w:t>105</w:t>
      </w:r>
    </w:p>
    <w:p w14:paraId="4A4F756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105</w:t>
      </w:r>
    </w:p>
    <w:p w14:paraId="65589C5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105</w:t>
      </w:r>
    </w:p>
    <w:p w14:paraId="13732D0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105</w:t>
      </w:r>
    </w:p>
    <w:p w14:paraId="4492EA1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105</w:t>
      </w:r>
    </w:p>
    <w:p w14:paraId="532C377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105</w:t>
      </w:r>
    </w:p>
    <w:p w14:paraId="6257F33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105</w:t>
      </w:r>
    </w:p>
    <w:p w14:paraId="631B81C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106</w:t>
      </w:r>
    </w:p>
    <w:p w14:paraId="314E19C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using a 2 digit MNC when accessing E-UTRAN/EPC</w:t>
      </w:r>
      <w:r>
        <w:rPr>
          <w:noProof/>
        </w:rPr>
        <w:tab/>
        <w:t>106</w:t>
      </w:r>
    </w:p>
    <w:p w14:paraId="1C402F3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106</w:t>
      </w:r>
    </w:p>
    <w:p w14:paraId="655FA90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106</w:t>
      </w:r>
    </w:p>
    <w:p w14:paraId="21E4EBF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106</w:t>
      </w:r>
    </w:p>
    <w:p w14:paraId="663CCB2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106</w:t>
      </w:r>
    </w:p>
    <w:p w14:paraId="4549828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106</w:t>
      </w:r>
    </w:p>
    <w:p w14:paraId="3020A70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107</w:t>
      </w:r>
    </w:p>
    <w:p w14:paraId="6FB5277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107</w:t>
      </w:r>
    </w:p>
    <w:p w14:paraId="13B7CB3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UE identification after changed IMSI with service "EMM Information" not available</w:t>
      </w:r>
      <w:r>
        <w:rPr>
          <w:noProof/>
        </w:rPr>
        <w:tab/>
        <w:t>107</w:t>
      </w:r>
    </w:p>
    <w:p w14:paraId="0CFC8FE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107</w:t>
      </w:r>
    </w:p>
    <w:p w14:paraId="5029088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108</w:t>
      </w:r>
    </w:p>
    <w:p w14:paraId="5138EFB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108</w:t>
      </w:r>
    </w:p>
    <w:p w14:paraId="1050528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108</w:t>
      </w:r>
    </w:p>
    <w:p w14:paraId="747B278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108</w:t>
      </w:r>
    </w:p>
    <w:p w14:paraId="33A9985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108</w:t>
      </w:r>
    </w:p>
    <w:p w14:paraId="0C45A04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109</w:t>
      </w:r>
    </w:p>
    <w:p w14:paraId="66220AB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sidRPr="00806053">
        <w:rPr>
          <w:noProof/>
          <w:snapToGrid w:val="0"/>
          <w:color w:val="000000"/>
        </w:rPr>
        <w:t>UE identification by GUTI when using USIM with service "</w:t>
      </w:r>
      <w:r>
        <w:rPr>
          <w:noProof/>
        </w:rPr>
        <w:t>EMM Information" not available</w:t>
      </w:r>
      <w:r>
        <w:rPr>
          <w:noProof/>
        </w:rPr>
        <w:tab/>
        <w:t>109</w:t>
      </w:r>
    </w:p>
    <w:p w14:paraId="43013F2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109</w:t>
      </w:r>
    </w:p>
    <w:p w14:paraId="21DFC77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109</w:t>
      </w:r>
    </w:p>
    <w:p w14:paraId="20F4822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109</w:t>
      </w:r>
    </w:p>
    <w:p w14:paraId="5F316B5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109</w:t>
      </w:r>
    </w:p>
    <w:p w14:paraId="05F0587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110</w:t>
      </w:r>
    </w:p>
    <w:p w14:paraId="707E1E2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110</w:t>
      </w:r>
    </w:p>
    <w:p w14:paraId="31587B7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sidRPr="00806053">
        <w:rPr>
          <w:noProof/>
          <w:snapToGrid w:val="0"/>
          <w:color w:val="000000"/>
        </w:rPr>
        <w:t>UE identification by GUTI when using USIM with service "</w:t>
      </w:r>
      <w:r>
        <w:rPr>
          <w:noProof/>
        </w:rPr>
        <w:t>EMM Information" available</w:t>
      </w:r>
      <w:r>
        <w:rPr>
          <w:noProof/>
        </w:rPr>
        <w:tab/>
        <w:t>110</w:t>
      </w:r>
    </w:p>
    <w:p w14:paraId="2A864DD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110</w:t>
      </w:r>
    </w:p>
    <w:p w14:paraId="7D650C5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110</w:t>
      </w:r>
    </w:p>
    <w:p w14:paraId="2898552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111</w:t>
      </w:r>
    </w:p>
    <w:p w14:paraId="7706AAE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111</w:t>
      </w:r>
    </w:p>
    <w:p w14:paraId="55D6560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111</w:t>
      </w:r>
    </w:p>
    <w:p w14:paraId="1AB0022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111</w:t>
      </w:r>
    </w:p>
    <w:p w14:paraId="6D50167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111</w:t>
      </w:r>
    </w:p>
    <w:p w14:paraId="347AD42F"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Control handling</w:t>
      </w:r>
      <w:r>
        <w:rPr>
          <w:noProof/>
        </w:rPr>
        <w:tab/>
        <w:t>112</w:t>
      </w:r>
    </w:p>
    <w:p w14:paraId="672AD9C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w:t>
      </w:r>
      <w:r>
        <w:rPr>
          <w:noProof/>
        </w:rPr>
        <w:tab/>
        <w:t>112</w:t>
      </w:r>
    </w:p>
    <w:p w14:paraId="71F184C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112</w:t>
      </w:r>
    </w:p>
    <w:p w14:paraId="5980A0A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112</w:t>
      </w:r>
    </w:p>
    <w:p w14:paraId="36A14F4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113</w:t>
      </w:r>
    </w:p>
    <w:p w14:paraId="656B8B1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113</w:t>
      </w:r>
    </w:p>
    <w:p w14:paraId="69C30C6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113</w:t>
      </w:r>
    </w:p>
    <w:p w14:paraId="7AC0981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113</w:t>
      </w:r>
    </w:p>
    <w:p w14:paraId="4997E38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5.2.1.4.3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114</w:t>
      </w:r>
    </w:p>
    <w:p w14:paraId="62FF9F6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114</w:t>
      </w:r>
    </w:p>
    <w:p w14:paraId="039346E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 for E-UTRAN/EPC</w:t>
      </w:r>
      <w:r>
        <w:rPr>
          <w:noProof/>
        </w:rPr>
        <w:tab/>
        <w:t>126</w:t>
      </w:r>
    </w:p>
    <w:p w14:paraId="4414CC6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126</w:t>
      </w:r>
    </w:p>
    <w:p w14:paraId="6CF1C71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126</w:t>
      </w:r>
    </w:p>
    <w:p w14:paraId="126F57A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126</w:t>
      </w:r>
    </w:p>
    <w:p w14:paraId="5482989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127</w:t>
      </w:r>
    </w:p>
    <w:p w14:paraId="312449B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127</w:t>
      </w:r>
    </w:p>
    <w:p w14:paraId="582CFD8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127</w:t>
      </w:r>
    </w:p>
    <w:p w14:paraId="5106C3D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127</w:t>
      </w:r>
    </w:p>
    <w:p w14:paraId="0B92DD0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127</w:t>
      </w:r>
    </w:p>
    <w:p w14:paraId="1C352C0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 for NB-IoT</w:t>
      </w:r>
      <w:r>
        <w:rPr>
          <w:noProof/>
        </w:rPr>
        <w:tab/>
        <w:t>138</w:t>
      </w:r>
    </w:p>
    <w:p w14:paraId="3EE7F3D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138</w:t>
      </w:r>
    </w:p>
    <w:p w14:paraId="6383833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138</w:t>
      </w:r>
    </w:p>
    <w:p w14:paraId="474E6AB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138</w:t>
      </w:r>
    </w:p>
    <w:p w14:paraId="2661BB9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139</w:t>
      </w:r>
    </w:p>
    <w:p w14:paraId="0E673F8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139</w:t>
      </w:r>
    </w:p>
    <w:p w14:paraId="29FD723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5.2.3.4.2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139</w:t>
      </w:r>
    </w:p>
    <w:p w14:paraId="7B14779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5.2.3.4.3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139</w:t>
      </w:r>
    </w:p>
    <w:p w14:paraId="5B3C7EC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139</w:t>
      </w:r>
    </w:p>
    <w:p w14:paraId="3AD83E48"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Handling subscription identifier privacy for 5G</w:t>
      </w:r>
      <w:r>
        <w:rPr>
          <w:noProof/>
        </w:rPr>
        <w:tab/>
        <w:t>151</w:t>
      </w:r>
    </w:p>
    <w:p w14:paraId="14DA2D8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null scheme</w:t>
      </w:r>
      <w:r>
        <w:rPr>
          <w:noProof/>
        </w:rPr>
        <w:tab/>
        <w:t>151</w:t>
      </w:r>
    </w:p>
    <w:p w14:paraId="1111073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151</w:t>
      </w:r>
    </w:p>
    <w:p w14:paraId="554F39F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151</w:t>
      </w:r>
    </w:p>
    <w:p w14:paraId="5B6EFF1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151</w:t>
      </w:r>
    </w:p>
    <w:p w14:paraId="4C3DBB3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152</w:t>
      </w:r>
    </w:p>
    <w:p w14:paraId="774462A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152</w:t>
      </w:r>
    </w:p>
    <w:p w14:paraId="158A996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153</w:t>
      </w:r>
    </w:p>
    <w:p w14:paraId="012C0FB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153</w:t>
      </w:r>
    </w:p>
    <w:p w14:paraId="1263864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B</w:t>
      </w:r>
      <w:r>
        <w:rPr>
          <w:noProof/>
        </w:rPr>
        <w:tab/>
        <w:t>154</w:t>
      </w:r>
    </w:p>
    <w:p w14:paraId="0F23C88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154</w:t>
      </w:r>
    </w:p>
    <w:p w14:paraId="6AD0F43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154</w:t>
      </w:r>
    </w:p>
    <w:p w14:paraId="6D35CC4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154</w:t>
      </w:r>
    </w:p>
    <w:p w14:paraId="43EA2CB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154</w:t>
      </w:r>
    </w:p>
    <w:p w14:paraId="09C129A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154</w:t>
      </w:r>
    </w:p>
    <w:p w14:paraId="526739E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155</w:t>
      </w:r>
    </w:p>
    <w:p w14:paraId="5D25AED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155</w:t>
      </w:r>
    </w:p>
    <w:p w14:paraId="09B0FFA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w:t>
      </w:r>
      <w:r w:rsidRPr="00806053">
        <w:rPr>
          <w:rFonts w:eastAsia="SimSun"/>
          <w:noProof/>
          <w:lang w:val="en-US" w:eastAsia="zh-CN"/>
        </w:rPr>
        <w:t xml:space="preserve"> using profile B</w:t>
      </w:r>
      <w:r>
        <w:rPr>
          <w:noProof/>
        </w:rPr>
        <w:tab/>
        <w:t>155</w:t>
      </w:r>
    </w:p>
    <w:p w14:paraId="664BFD6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155</w:t>
      </w:r>
    </w:p>
    <w:p w14:paraId="0C448B6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155</w:t>
      </w:r>
    </w:p>
    <w:p w14:paraId="3CA45FA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155</w:t>
      </w:r>
    </w:p>
    <w:p w14:paraId="08F6923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156</w:t>
      </w:r>
    </w:p>
    <w:p w14:paraId="7653135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156</w:t>
      </w:r>
    </w:p>
    <w:p w14:paraId="6C1959D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w:t>
      </w:r>
      <w:r w:rsidRPr="00806053">
        <w:rPr>
          <w:noProof/>
          <w:lang w:val="en-US"/>
        </w:rPr>
        <w:t>3</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157</w:t>
      </w:r>
    </w:p>
    <w:p w14:paraId="2397EB7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157</w:t>
      </w:r>
    </w:p>
    <w:p w14:paraId="1630F8C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w:t>
      </w:r>
      <w:r>
        <w:rPr>
          <w:noProof/>
        </w:rPr>
        <w:tab/>
        <w:t>157</w:t>
      </w:r>
    </w:p>
    <w:p w14:paraId="6FC53EF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157</w:t>
      </w:r>
    </w:p>
    <w:p w14:paraId="7D0C6A0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158</w:t>
      </w:r>
    </w:p>
    <w:p w14:paraId="604D987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158</w:t>
      </w:r>
    </w:p>
    <w:p w14:paraId="1BDDFC8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158</w:t>
      </w:r>
    </w:p>
    <w:p w14:paraId="2E2E440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158</w:t>
      </w:r>
    </w:p>
    <w:p w14:paraId="3FF3963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159</w:t>
      </w:r>
    </w:p>
    <w:p w14:paraId="7ED7344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159</w:t>
      </w:r>
    </w:p>
    <w:p w14:paraId="20FDF97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 with T3519 timer expiry</w:t>
      </w:r>
      <w:r>
        <w:rPr>
          <w:noProof/>
        </w:rPr>
        <w:tab/>
        <w:t>160</w:t>
      </w:r>
    </w:p>
    <w:p w14:paraId="4A570F9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160</w:t>
      </w:r>
    </w:p>
    <w:p w14:paraId="08FDB56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160</w:t>
      </w:r>
    </w:p>
    <w:p w14:paraId="0825D87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160</w:t>
      </w:r>
    </w:p>
    <w:p w14:paraId="2EEDF3B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161</w:t>
      </w:r>
    </w:p>
    <w:p w14:paraId="79ACA7C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161</w:t>
      </w:r>
    </w:p>
    <w:p w14:paraId="6FAE2CE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161</w:t>
      </w:r>
    </w:p>
    <w:p w14:paraId="07FD740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162</w:t>
      </w:r>
    </w:p>
    <w:p w14:paraId="215A2AB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 and AUTHENTICATION REJECT</w:t>
      </w:r>
      <w:r>
        <w:rPr>
          <w:noProof/>
        </w:rPr>
        <w:tab/>
        <w:t>162</w:t>
      </w:r>
    </w:p>
    <w:p w14:paraId="1B2531A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162</w:t>
      </w:r>
    </w:p>
    <w:p w14:paraId="7CEDB91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162</w:t>
      </w:r>
    </w:p>
    <w:p w14:paraId="46E28BC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163</w:t>
      </w:r>
    </w:p>
    <w:p w14:paraId="7C187A9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163</w:t>
      </w:r>
    </w:p>
    <w:p w14:paraId="522439B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163</w:t>
      </w:r>
    </w:p>
    <w:p w14:paraId="52C6FE5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163</w:t>
      </w:r>
    </w:p>
    <w:p w14:paraId="3717454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164</w:t>
      </w:r>
    </w:p>
    <w:p w14:paraId="12C9F5E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5.3.7</w:t>
      </w:r>
      <w:r>
        <w:rPr>
          <w:rFonts w:asciiTheme="minorHAnsi" w:eastAsiaTheme="minorEastAsia" w:hAnsiTheme="minorHAnsi" w:cstheme="minorBidi"/>
          <w:noProof/>
          <w:kern w:val="2"/>
          <w:sz w:val="22"/>
          <w:szCs w:val="22"/>
          <w:lang w:eastAsia="en-GB"/>
          <w14:ligatures w14:val="standardContextual"/>
        </w:rPr>
        <w:tab/>
      </w:r>
      <w:r>
        <w:rPr>
          <w:noProof/>
        </w:rPr>
        <w:t>SUCI calculation by the ME using null scheme – missing parameters for subscription identifier privacy support by the USIM</w:t>
      </w:r>
      <w:r>
        <w:rPr>
          <w:noProof/>
        </w:rPr>
        <w:tab/>
        <w:t>164</w:t>
      </w:r>
    </w:p>
    <w:p w14:paraId="68EABC4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164</w:t>
      </w:r>
    </w:p>
    <w:p w14:paraId="1047216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164</w:t>
      </w:r>
    </w:p>
    <w:p w14:paraId="13D94C2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165</w:t>
      </w:r>
    </w:p>
    <w:p w14:paraId="124C396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165</w:t>
      </w:r>
    </w:p>
    <w:p w14:paraId="11441E0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165</w:t>
      </w:r>
    </w:p>
    <w:p w14:paraId="7D41EAE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165</w:t>
      </w:r>
    </w:p>
    <w:p w14:paraId="64DDAEB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165</w:t>
      </w:r>
    </w:p>
    <w:p w14:paraId="27851DD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5.3.8</w:t>
      </w:r>
      <w:r>
        <w:rPr>
          <w:rFonts w:asciiTheme="minorHAnsi" w:eastAsiaTheme="minorEastAsia" w:hAnsiTheme="minorHAnsi" w:cstheme="minorBidi"/>
          <w:noProof/>
          <w:kern w:val="2"/>
          <w:sz w:val="22"/>
          <w:szCs w:val="22"/>
          <w:lang w:eastAsia="en-GB"/>
          <w14:ligatures w14:val="standardContextual"/>
        </w:rPr>
        <w:tab/>
      </w:r>
      <w:r>
        <w:rPr>
          <w:noProof/>
        </w:rPr>
        <w:t>UE identification by 5G-GUTI – Last Registered TAI stored on USIM</w:t>
      </w:r>
      <w:r>
        <w:rPr>
          <w:noProof/>
        </w:rPr>
        <w:tab/>
        <w:t>166</w:t>
      </w:r>
    </w:p>
    <w:p w14:paraId="38D790A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166</w:t>
      </w:r>
    </w:p>
    <w:p w14:paraId="40D47F8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166</w:t>
      </w:r>
    </w:p>
    <w:p w14:paraId="332D2E5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166</w:t>
      </w:r>
    </w:p>
    <w:p w14:paraId="67589B3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166</w:t>
      </w:r>
    </w:p>
    <w:p w14:paraId="4D46BF3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167</w:t>
      </w:r>
    </w:p>
    <w:p w14:paraId="2E22194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167</w:t>
      </w:r>
    </w:p>
    <w:p w14:paraId="6D30045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5.3.9</w:t>
      </w:r>
      <w:r>
        <w:rPr>
          <w:rFonts w:asciiTheme="minorHAnsi" w:eastAsiaTheme="minorEastAsia" w:hAnsiTheme="minorHAnsi" w:cstheme="minorBidi"/>
          <w:noProof/>
          <w:kern w:val="2"/>
          <w:sz w:val="22"/>
          <w:szCs w:val="22"/>
          <w:lang w:eastAsia="en-GB"/>
          <w14:ligatures w14:val="standardContextual"/>
        </w:rPr>
        <w:tab/>
      </w:r>
      <w:r>
        <w:rPr>
          <w:noProof/>
        </w:rPr>
        <w:t>UE identification by 5G-GUTI – Last Registered TAI stored by ME</w:t>
      </w:r>
      <w:r>
        <w:rPr>
          <w:noProof/>
        </w:rPr>
        <w:tab/>
        <w:t>167</w:t>
      </w:r>
    </w:p>
    <w:p w14:paraId="6623781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167</w:t>
      </w:r>
    </w:p>
    <w:p w14:paraId="79C3C9C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167</w:t>
      </w:r>
    </w:p>
    <w:p w14:paraId="6720979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168</w:t>
      </w:r>
    </w:p>
    <w:p w14:paraId="6864034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168</w:t>
      </w:r>
    </w:p>
    <w:p w14:paraId="5FDE6D9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168</w:t>
      </w:r>
    </w:p>
    <w:p w14:paraId="731F3FE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168</w:t>
      </w:r>
    </w:p>
    <w:p w14:paraId="10E3590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5.3.10</w:t>
      </w:r>
      <w:r>
        <w:rPr>
          <w:rFonts w:asciiTheme="minorHAnsi" w:eastAsiaTheme="minorEastAsia" w:hAnsiTheme="minorHAnsi" w:cstheme="minorBidi"/>
          <w:noProof/>
          <w:kern w:val="2"/>
          <w:sz w:val="22"/>
          <w:szCs w:val="22"/>
          <w:lang w:eastAsia="en-GB"/>
          <w14:ligatures w14:val="standardContextual"/>
        </w:rPr>
        <w:tab/>
      </w:r>
      <w:r>
        <w:rPr>
          <w:noProof/>
        </w:rPr>
        <w:t>UE identification after SUPI is changed</w:t>
      </w:r>
      <w:r>
        <w:rPr>
          <w:noProof/>
        </w:rPr>
        <w:tab/>
        <w:t>169</w:t>
      </w:r>
    </w:p>
    <w:p w14:paraId="7CDB791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169</w:t>
      </w:r>
    </w:p>
    <w:p w14:paraId="0AC285B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169</w:t>
      </w:r>
    </w:p>
    <w:p w14:paraId="63905CE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169</w:t>
      </w:r>
    </w:p>
    <w:p w14:paraId="3447DB5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169</w:t>
      </w:r>
    </w:p>
    <w:p w14:paraId="43B6438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169</w:t>
      </w:r>
    </w:p>
    <w:p w14:paraId="4249E20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169</w:t>
      </w:r>
    </w:p>
    <w:p w14:paraId="2771A2D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170</w:t>
      </w:r>
    </w:p>
    <w:p w14:paraId="4D8068E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A</w:t>
      </w:r>
      <w:r>
        <w:rPr>
          <w:noProof/>
        </w:rPr>
        <w:tab/>
        <w:t>170</w:t>
      </w:r>
    </w:p>
    <w:p w14:paraId="5244F6C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170</w:t>
      </w:r>
    </w:p>
    <w:p w14:paraId="3ABC051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170</w:t>
      </w:r>
    </w:p>
    <w:p w14:paraId="5A1CF4B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170</w:t>
      </w:r>
    </w:p>
    <w:p w14:paraId="23E3E4E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170</w:t>
      </w:r>
    </w:p>
    <w:p w14:paraId="78D100A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171</w:t>
      </w:r>
    </w:p>
    <w:p w14:paraId="0513E4B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171</w:t>
      </w:r>
    </w:p>
    <w:p w14:paraId="673ACBB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172</w:t>
      </w:r>
    </w:p>
    <w:p w14:paraId="55A75B3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A</w:t>
      </w:r>
      <w:r>
        <w:rPr>
          <w:noProof/>
        </w:rPr>
        <w:tab/>
        <w:t>172</w:t>
      </w:r>
    </w:p>
    <w:p w14:paraId="10633E5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172</w:t>
      </w:r>
    </w:p>
    <w:p w14:paraId="4A5BAF5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172</w:t>
      </w:r>
    </w:p>
    <w:p w14:paraId="3A62F36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172</w:t>
      </w:r>
    </w:p>
    <w:p w14:paraId="01216D6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173</w:t>
      </w:r>
    </w:p>
    <w:p w14:paraId="7A6DA80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173</w:t>
      </w:r>
    </w:p>
    <w:p w14:paraId="5BD32E0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w:t>
      </w:r>
      <w:r w:rsidRPr="00806053">
        <w:rPr>
          <w:noProof/>
          <w:lang w:val="en-US"/>
        </w:rPr>
        <w:t>12</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174</w:t>
      </w:r>
    </w:p>
    <w:p w14:paraId="4F9A2EC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174</w:t>
      </w:r>
    </w:p>
    <w:p w14:paraId="6901F09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rFonts w:eastAsia="DengXian"/>
          <w:noProof/>
        </w:rPr>
        <w:t>5.3.13</w:t>
      </w:r>
      <w:r>
        <w:rPr>
          <w:rFonts w:asciiTheme="minorHAnsi" w:eastAsiaTheme="minorEastAsia" w:hAnsiTheme="minorHAnsi" w:cstheme="minorBidi"/>
          <w:noProof/>
          <w:kern w:val="2"/>
          <w:sz w:val="22"/>
          <w:szCs w:val="22"/>
          <w:lang w:eastAsia="en-GB"/>
          <w14:ligatures w14:val="standardContextual"/>
        </w:rPr>
        <w:tab/>
      </w:r>
      <w:r w:rsidRPr="00806053">
        <w:rPr>
          <w:rFonts w:eastAsia="DengXian"/>
          <w:noProof/>
        </w:rPr>
        <w:t xml:space="preserve">SUCI calculation by ME </w:t>
      </w:r>
      <w:r w:rsidRPr="00806053">
        <w:rPr>
          <w:rFonts w:eastAsia="DengXian"/>
          <w:noProof/>
          <w:lang w:eastAsia="zh-CN"/>
        </w:rPr>
        <w:t>using null scheme</w:t>
      </w:r>
      <w:r w:rsidRPr="00806053">
        <w:rPr>
          <w:rFonts w:eastAsia="DengXian"/>
          <w:noProof/>
        </w:rPr>
        <w:t>– no Protection Scheme Identifier provisioned in the USIM</w:t>
      </w:r>
      <w:r>
        <w:rPr>
          <w:noProof/>
        </w:rPr>
        <w:tab/>
        <w:t>174</w:t>
      </w:r>
    </w:p>
    <w:p w14:paraId="0A76EE2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174</w:t>
      </w:r>
    </w:p>
    <w:p w14:paraId="0F9C05B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174</w:t>
      </w:r>
    </w:p>
    <w:p w14:paraId="6F9447B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175</w:t>
      </w:r>
    </w:p>
    <w:p w14:paraId="269062E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175</w:t>
      </w:r>
    </w:p>
    <w:p w14:paraId="0C2F9BA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175</w:t>
      </w:r>
    </w:p>
    <w:p w14:paraId="1972233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175</w:t>
      </w:r>
    </w:p>
    <w:p w14:paraId="4ABCCF0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175</w:t>
      </w:r>
    </w:p>
    <w:p w14:paraId="485E997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rFonts w:eastAsia="DengXian"/>
          <w:noProof/>
        </w:rPr>
        <w:t>5.3.14</w:t>
      </w:r>
      <w:r>
        <w:rPr>
          <w:rFonts w:asciiTheme="minorHAnsi" w:eastAsiaTheme="minorEastAsia" w:hAnsiTheme="minorHAnsi" w:cstheme="minorBidi"/>
          <w:noProof/>
          <w:kern w:val="2"/>
          <w:sz w:val="22"/>
          <w:szCs w:val="22"/>
          <w:lang w:eastAsia="en-GB"/>
          <w14:ligatures w14:val="standardContextual"/>
        </w:rPr>
        <w:tab/>
      </w:r>
      <w:r w:rsidRPr="00806053">
        <w:rPr>
          <w:rFonts w:eastAsia="DengXian"/>
          <w:noProof/>
        </w:rPr>
        <w:t>SUCI calculation by ME</w:t>
      </w:r>
      <w:r w:rsidRPr="00806053">
        <w:rPr>
          <w:rFonts w:eastAsia="DengXian"/>
          <w:noProof/>
          <w:lang w:eastAsia="zh-CN"/>
        </w:rPr>
        <w:t xml:space="preserve"> using null scheme</w:t>
      </w:r>
      <w:r w:rsidRPr="00806053">
        <w:rPr>
          <w:rFonts w:eastAsia="DengXian"/>
          <w:noProof/>
        </w:rPr>
        <w:t xml:space="preserve"> – no</w:t>
      </w:r>
      <w:r w:rsidRPr="00806053">
        <w:rPr>
          <w:noProof/>
          <w:lang w:val="en-US"/>
        </w:rPr>
        <w:t xml:space="preserve"> </w:t>
      </w:r>
      <w:r w:rsidRPr="00806053">
        <w:rPr>
          <w:rFonts w:eastAsia="SimSun"/>
          <w:noProof/>
          <w:lang w:eastAsia="zh-CN"/>
        </w:rPr>
        <w:t>Home Network Public Key</w:t>
      </w:r>
      <w:r w:rsidRPr="00806053">
        <w:rPr>
          <w:noProof/>
          <w:lang w:val="en-US" w:eastAsia="zh-CN"/>
        </w:rPr>
        <w:t xml:space="preserve"> for supported </w:t>
      </w:r>
      <w:r w:rsidRPr="00806053">
        <w:rPr>
          <w:noProof/>
          <w:lang w:val="en-US"/>
        </w:rPr>
        <w:t>protection scheme</w:t>
      </w:r>
      <w:r w:rsidRPr="00806053">
        <w:rPr>
          <w:rFonts w:eastAsia="SimSun"/>
          <w:noProof/>
          <w:lang w:eastAsia="zh-CN"/>
        </w:rPr>
        <w:t xml:space="preserve"> </w:t>
      </w:r>
      <w:r>
        <w:rPr>
          <w:noProof/>
        </w:rPr>
        <w:t>provisioned in the USIM</w:t>
      </w:r>
      <w:r>
        <w:rPr>
          <w:noProof/>
        </w:rPr>
        <w:tab/>
        <w:t>176</w:t>
      </w:r>
    </w:p>
    <w:p w14:paraId="7032D30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176</w:t>
      </w:r>
    </w:p>
    <w:p w14:paraId="68D6C17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176</w:t>
      </w:r>
    </w:p>
    <w:p w14:paraId="11C8808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176</w:t>
      </w:r>
    </w:p>
    <w:p w14:paraId="53F8229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176</w:t>
      </w:r>
    </w:p>
    <w:p w14:paraId="71531F3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176</w:t>
      </w:r>
    </w:p>
    <w:p w14:paraId="1CE17B9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177</w:t>
      </w:r>
    </w:p>
    <w:p w14:paraId="114E237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177</w:t>
      </w:r>
    </w:p>
    <w:p w14:paraId="7DB2A7F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rFonts w:eastAsia="DengXian"/>
          <w:noProof/>
        </w:rPr>
        <w:t>5.3.15</w:t>
      </w:r>
      <w:r>
        <w:rPr>
          <w:rFonts w:asciiTheme="minorHAnsi" w:eastAsiaTheme="minorEastAsia" w:hAnsiTheme="minorHAnsi" w:cstheme="minorBidi"/>
          <w:noProof/>
          <w:kern w:val="2"/>
          <w:sz w:val="22"/>
          <w:szCs w:val="22"/>
          <w:lang w:eastAsia="en-GB"/>
          <w14:ligatures w14:val="standardContextual"/>
        </w:rPr>
        <w:tab/>
      </w:r>
      <w:r w:rsidRPr="00806053">
        <w:rPr>
          <w:rFonts w:eastAsia="DengXian"/>
          <w:noProof/>
        </w:rPr>
        <w:t>SUCI calculation by ME using null scheme with the E-UTRAN/EPC UICC</w:t>
      </w:r>
      <w:r>
        <w:rPr>
          <w:noProof/>
        </w:rPr>
        <w:tab/>
        <w:t>177</w:t>
      </w:r>
    </w:p>
    <w:p w14:paraId="49E2FA4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177</w:t>
      </w:r>
    </w:p>
    <w:p w14:paraId="23A9967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177</w:t>
      </w:r>
    </w:p>
    <w:p w14:paraId="3BFE576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177</w:t>
      </w:r>
    </w:p>
    <w:p w14:paraId="276BF42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178</w:t>
      </w:r>
    </w:p>
    <w:p w14:paraId="7381EE3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178</w:t>
      </w:r>
    </w:p>
    <w:p w14:paraId="5A9D2F8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178</w:t>
      </w:r>
    </w:p>
    <w:p w14:paraId="5B34ABF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178</w:t>
      </w:r>
    </w:p>
    <w:p w14:paraId="0EB570A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5.3.16</w:t>
      </w:r>
      <w:r>
        <w:rPr>
          <w:rFonts w:asciiTheme="minorHAnsi" w:eastAsiaTheme="minorEastAsia" w:hAnsiTheme="minorHAnsi" w:cstheme="minorBidi"/>
          <w:noProof/>
          <w:kern w:val="2"/>
          <w:sz w:val="22"/>
          <w:szCs w:val="22"/>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179</w:t>
      </w:r>
    </w:p>
    <w:p w14:paraId="61B0902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179</w:t>
      </w:r>
    </w:p>
    <w:p w14:paraId="4D9763A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179</w:t>
      </w:r>
    </w:p>
    <w:p w14:paraId="43D64FE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179</w:t>
      </w:r>
    </w:p>
    <w:p w14:paraId="0FC391F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179</w:t>
      </w:r>
    </w:p>
    <w:p w14:paraId="5CC40DD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179</w:t>
      </w:r>
    </w:p>
    <w:p w14:paraId="6853F22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180</w:t>
      </w:r>
    </w:p>
    <w:p w14:paraId="777CD3F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181</w:t>
      </w:r>
    </w:p>
    <w:p w14:paraId="0ADBE3B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5.3.17</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B with compressed Home Network Public Key</w:t>
      </w:r>
      <w:r>
        <w:rPr>
          <w:noProof/>
        </w:rPr>
        <w:tab/>
        <w:t>181</w:t>
      </w:r>
    </w:p>
    <w:p w14:paraId="30BB1C6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181</w:t>
      </w:r>
    </w:p>
    <w:p w14:paraId="153C5A4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181</w:t>
      </w:r>
    </w:p>
    <w:p w14:paraId="475F3F1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182</w:t>
      </w:r>
    </w:p>
    <w:p w14:paraId="2C050AA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182</w:t>
      </w:r>
    </w:p>
    <w:p w14:paraId="5876C80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182</w:t>
      </w:r>
    </w:p>
    <w:p w14:paraId="5FE50EE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5.3.17.4.2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183</w:t>
      </w:r>
    </w:p>
    <w:p w14:paraId="7178D97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5.3.17.5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183</w:t>
      </w:r>
    </w:p>
    <w:p w14:paraId="443C144E"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Unified Access Control information handling for 5G-NR</w:t>
      </w:r>
      <w:r>
        <w:rPr>
          <w:noProof/>
        </w:rPr>
        <w:tab/>
        <w:t>184</w:t>
      </w:r>
    </w:p>
    <w:p w14:paraId="4FE3DF4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0, no access identities indicated by USIM</w:t>
      </w:r>
      <w:r>
        <w:rPr>
          <w:noProof/>
        </w:rPr>
        <w:tab/>
        <w:t>184</w:t>
      </w:r>
    </w:p>
    <w:p w14:paraId="73F8C88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184</w:t>
      </w:r>
    </w:p>
    <w:p w14:paraId="2A31F64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184</w:t>
      </w:r>
    </w:p>
    <w:p w14:paraId="59C1D8C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184</w:t>
      </w:r>
    </w:p>
    <w:p w14:paraId="7CA66C6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185</w:t>
      </w:r>
    </w:p>
    <w:p w14:paraId="179AE13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185</w:t>
      </w:r>
    </w:p>
    <w:p w14:paraId="2BBF2E2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185</w:t>
      </w:r>
    </w:p>
    <w:p w14:paraId="6059B3C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186</w:t>
      </w:r>
    </w:p>
    <w:p w14:paraId="6C53BD6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5.4.1A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0, no access identities indicated by USIM, Access Category 8</w:t>
      </w:r>
      <w:r>
        <w:rPr>
          <w:noProof/>
        </w:rPr>
        <w:tab/>
        <w:t>186</w:t>
      </w:r>
    </w:p>
    <w:p w14:paraId="6396E56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186</w:t>
      </w:r>
    </w:p>
    <w:p w14:paraId="2EEB5BF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187</w:t>
      </w:r>
    </w:p>
    <w:p w14:paraId="1634BBE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187</w:t>
      </w:r>
    </w:p>
    <w:p w14:paraId="001928D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187</w:t>
      </w:r>
    </w:p>
    <w:p w14:paraId="60419CF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187</w:t>
      </w:r>
    </w:p>
    <w:p w14:paraId="502FCB8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189</w:t>
      </w:r>
    </w:p>
    <w:p w14:paraId="549F138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189</w:t>
      </w:r>
    </w:p>
    <w:p w14:paraId="75BD82C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MPS indicated by USIM</w:t>
      </w:r>
      <w:r>
        <w:rPr>
          <w:noProof/>
        </w:rPr>
        <w:tab/>
        <w:t>190</w:t>
      </w:r>
    </w:p>
    <w:p w14:paraId="024DF5F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190</w:t>
      </w:r>
    </w:p>
    <w:p w14:paraId="03E2B6A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190</w:t>
      </w:r>
    </w:p>
    <w:p w14:paraId="2B8663B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190</w:t>
      </w:r>
    </w:p>
    <w:p w14:paraId="5DAD1B2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191</w:t>
      </w:r>
    </w:p>
    <w:p w14:paraId="54F8498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191</w:t>
      </w:r>
    </w:p>
    <w:p w14:paraId="542A913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191</w:t>
      </w:r>
    </w:p>
    <w:p w14:paraId="0011F9D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192</w:t>
      </w:r>
    </w:p>
    <w:p w14:paraId="4CABA26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5.4.2A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MPS indicated by USIM, Access Category 8</w:t>
      </w:r>
      <w:r>
        <w:rPr>
          <w:noProof/>
        </w:rPr>
        <w:tab/>
        <w:t>193</w:t>
      </w:r>
    </w:p>
    <w:p w14:paraId="6F81FA5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5.4.2A.1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193</w:t>
      </w:r>
    </w:p>
    <w:p w14:paraId="686E00E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5.4.2A.2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193</w:t>
      </w:r>
    </w:p>
    <w:p w14:paraId="5F25460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5.4.2A.3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194</w:t>
      </w:r>
    </w:p>
    <w:p w14:paraId="33FB750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5.4.2A.4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194</w:t>
      </w:r>
    </w:p>
    <w:p w14:paraId="50C526C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5.4.2A.4.1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194</w:t>
      </w:r>
    </w:p>
    <w:p w14:paraId="366E1BC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5.4.2A.4.2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195</w:t>
      </w:r>
    </w:p>
    <w:p w14:paraId="392B851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5.4.2A.4.3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195</w:t>
      </w:r>
    </w:p>
    <w:p w14:paraId="559CC1B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no MPS indication by USIM and SUPI not changed</w:t>
      </w:r>
      <w:r>
        <w:rPr>
          <w:noProof/>
        </w:rPr>
        <w:tab/>
        <w:t>196</w:t>
      </w:r>
    </w:p>
    <w:p w14:paraId="79C0F3A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196</w:t>
      </w:r>
    </w:p>
    <w:p w14:paraId="7A4F596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196</w:t>
      </w:r>
    </w:p>
    <w:p w14:paraId="5124BBA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197</w:t>
      </w:r>
    </w:p>
    <w:p w14:paraId="0940A2C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197</w:t>
      </w:r>
    </w:p>
    <w:p w14:paraId="0FB2933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197</w:t>
      </w:r>
    </w:p>
    <w:p w14:paraId="50C5E79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199</w:t>
      </w:r>
    </w:p>
    <w:p w14:paraId="535354F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5.4.3.4.3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199</w:t>
      </w:r>
    </w:p>
    <w:p w14:paraId="3EEE726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no MPS indication by USIM and SUPI is changed</w:t>
      </w:r>
      <w:r>
        <w:rPr>
          <w:noProof/>
        </w:rPr>
        <w:tab/>
        <w:t>200</w:t>
      </w:r>
    </w:p>
    <w:p w14:paraId="5CA78C8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200</w:t>
      </w:r>
    </w:p>
    <w:p w14:paraId="22C69F8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200</w:t>
      </w:r>
    </w:p>
    <w:p w14:paraId="38E22C3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201</w:t>
      </w:r>
    </w:p>
    <w:p w14:paraId="57C7530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201</w:t>
      </w:r>
    </w:p>
    <w:p w14:paraId="14CA43D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201</w:t>
      </w:r>
    </w:p>
    <w:p w14:paraId="2E98427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202</w:t>
      </w:r>
    </w:p>
    <w:p w14:paraId="223B19D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203</w:t>
      </w:r>
    </w:p>
    <w:p w14:paraId="505B069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MCS indicated by USIM</w:t>
      </w:r>
      <w:r>
        <w:rPr>
          <w:noProof/>
        </w:rPr>
        <w:tab/>
        <w:t>203</w:t>
      </w:r>
    </w:p>
    <w:p w14:paraId="4F181B7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203</w:t>
      </w:r>
    </w:p>
    <w:p w14:paraId="6AE21A1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204</w:t>
      </w:r>
    </w:p>
    <w:p w14:paraId="7F10B6B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204</w:t>
      </w:r>
    </w:p>
    <w:p w14:paraId="3F3F08D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204</w:t>
      </w:r>
    </w:p>
    <w:p w14:paraId="7043D38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204</w:t>
      </w:r>
    </w:p>
    <w:p w14:paraId="7517130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205</w:t>
      </w:r>
    </w:p>
    <w:p w14:paraId="1141A88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5.4.5.4.3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205</w:t>
      </w:r>
    </w:p>
    <w:p w14:paraId="1EEAB9F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5.4.5A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MCS indicated by USIM</w:t>
      </w:r>
      <w:r>
        <w:rPr>
          <w:noProof/>
        </w:rPr>
        <w:tab/>
        <w:t>206</w:t>
      </w:r>
    </w:p>
    <w:p w14:paraId="2DED867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5.4.5A.1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206</w:t>
      </w:r>
    </w:p>
    <w:p w14:paraId="0C4D14A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5.4.5A.2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207</w:t>
      </w:r>
    </w:p>
    <w:p w14:paraId="041DD05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5.4.5A.3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207</w:t>
      </w:r>
    </w:p>
    <w:p w14:paraId="06CF522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5.4.5A.4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208</w:t>
      </w:r>
    </w:p>
    <w:p w14:paraId="5A8EADB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5.4.5A.4.1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208</w:t>
      </w:r>
    </w:p>
    <w:p w14:paraId="2EABAE6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5.4.5A.4.2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209</w:t>
      </w:r>
    </w:p>
    <w:p w14:paraId="0B4FA77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5.4.5A.4.3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209</w:t>
      </w:r>
    </w:p>
    <w:p w14:paraId="09D7B96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no MCS indication by USIM and SUPI is not changed</w:t>
      </w:r>
      <w:r>
        <w:rPr>
          <w:noProof/>
        </w:rPr>
        <w:tab/>
        <w:t>210</w:t>
      </w:r>
    </w:p>
    <w:p w14:paraId="33F14B7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210</w:t>
      </w:r>
    </w:p>
    <w:p w14:paraId="4AE9B96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210</w:t>
      </w:r>
    </w:p>
    <w:p w14:paraId="037B5B3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211</w:t>
      </w:r>
    </w:p>
    <w:p w14:paraId="2E675E4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211</w:t>
      </w:r>
    </w:p>
    <w:p w14:paraId="4E98384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211</w:t>
      </w:r>
    </w:p>
    <w:p w14:paraId="40B328D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212</w:t>
      </w:r>
    </w:p>
    <w:p w14:paraId="3432E3C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5.4.6.4.3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213</w:t>
      </w:r>
    </w:p>
    <w:p w14:paraId="1F580B3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5.4.7</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no MCS indication by USIM and SUPI is changed</w:t>
      </w:r>
      <w:r>
        <w:rPr>
          <w:noProof/>
        </w:rPr>
        <w:tab/>
        <w:t>213</w:t>
      </w:r>
    </w:p>
    <w:p w14:paraId="0FB2843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213</w:t>
      </w:r>
    </w:p>
    <w:p w14:paraId="4E85E50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214</w:t>
      </w:r>
    </w:p>
    <w:p w14:paraId="01B105B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215</w:t>
      </w:r>
    </w:p>
    <w:p w14:paraId="7F35A0E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215</w:t>
      </w:r>
    </w:p>
    <w:p w14:paraId="476A090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215</w:t>
      </w:r>
    </w:p>
    <w:p w14:paraId="49E8EC9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216</w:t>
      </w:r>
    </w:p>
    <w:p w14:paraId="07C94CA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5.4.7.4.3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217</w:t>
      </w:r>
    </w:p>
    <w:p w14:paraId="508E567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5.4.8</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11 and 15 indicated by USIM</w:t>
      </w:r>
      <w:r>
        <w:rPr>
          <w:noProof/>
        </w:rPr>
        <w:tab/>
        <w:t>217</w:t>
      </w:r>
    </w:p>
    <w:p w14:paraId="7F971A9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217</w:t>
      </w:r>
    </w:p>
    <w:p w14:paraId="62E4287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218</w:t>
      </w:r>
    </w:p>
    <w:p w14:paraId="65F2133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218</w:t>
      </w:r>
    </w:p>
    <w:p w14:paraId="12D7C34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218</w:t>
      </w:r>
    </w:p>
    <w:p w14:paraId="7A6A56C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218</w:t>
      </w:r>
    </w:p>
    <w:p w14:paraId="5C8FD2A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219</w:t>
      </w:r>
    </w:p>
    <w:p w14:paraId="149234A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5.4.8.4.3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219</w:t>
      </w:r>
    </w:p>
    <w:p w14:paraId="47FAC38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5.4.8A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11 and 15 indicated by USIM, Access Category 8</w:t>
      </w:r>
      <w:r>
        <w:rPr>
          <w:noProof/>
        </w:rPr>
        <w:tab/>
        <w:t>220</w:t>
      </w:r>
    </w:p>
    <w:p w14:paraId="7A2C229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5.4.8A.1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220</w:t>
      </w:r>
    </w:p>
    <w:p w14:paraId="0A37705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5.4.8A.2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221</w:t>
      </w:r>
    </w:p>
    <w:p w14:paraId="0BDE8F8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5.4.8A.3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221</w:t>
      </w:r>
    </w:p>
    <w:p w14:paraId="74341B0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5.4.8A.4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221</w:t>
      </w:r>
    </w:p>
    <w:p w14:paraId="0DFDF39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5.4.8A.4.1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221</w:t>
      </w:r>
    </w:p>
    <w:p w14:paraId="6276170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5.4.8A.4.2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222</w:t>
      </w:r>
    </w:p>
    <w:p w14:paraId="675D81F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5.4.8.4.3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223</w:t>
      </w:r>
    </w:p>
    <w:p w14:paraId="094EC8B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5.4.9</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12, 13 and 14 indicated by USIM</w:t>
      </w:r>
      <w:r>
        <w:rPr>
          <w:noProof/>
        </w:rPr>
        <w:tab/>
        <w:t>224</w:t>
      </w:r>
    </w:p>
    <w:p w14:paraId="2E76662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224</w:t>
      </w:r>
    </w:p>
    <w:p w14:paraId="0F3A9C7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224</w:t>
      </w:r>
    </w:p>
    <w:p w14:paraId="5690A1E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224</w:t>
      </w:r>
    </w:p>
    <w:p w14:paraId="05A0B2C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225</w:t>
      </w:r>
    </w:p>
    <w:p w14:paraId="00F7402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225</w:t>
      </w:r>
    </w:p>
    <w:p w14:paraId="2865EDE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225</w:t>
      </w:r>
    </w:p>
    <w:p w14:paraId="6965159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5.4.9.4.3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226</w:t>
      </w:r>
    </w:p>
    <w:p w14:paraId="65FABA5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5.4.9A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12, 13 and 14 indicated by USIM, Access Category 8</w:t>
      </w:r>
      <w:r>
        <w:rPr>
          <w:noProof/>
        </w:rPr>
        <w:tab/>
        <w:t>227</w:t>
      </w:r>
    </w:p>
    <w:p w14:paraId="5ECC0B8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5.4.9A.1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227</w:t>
      </w:r>
    </w:p>
    <w:p w14:paraId="54E3050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5.4.9A.2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227</w:t>
      </w:r>
    </w:p>
    <w:p w14:paraId="2445706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5.4.9A.3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228</w:t>
      </w:r>
    </w:p>
    <w:p w14:paraId="16F51CF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5.4.9A.4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228</w:t>
      </w:r>
    </w:p>
    <w:p w14:paraId="546526D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5.4.9A.4.1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228</w:t>
      </w:r>
    </w:p>
    <w:p w14:paraId="4790E52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5.4.9A.4.2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229</w:t>
      </w:r>
    </w:p>
    <w:p w14:paraId="1CB395C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5.4.9A.4.3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230</w:t>
      </w:r>
    </w:p>
    <w:p w14:paraId="3084FAB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5.4.10</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Category</w:t>
      </w:r>
      <w:r>
        <w:rPr>
          <w:noProof/>
        </w:rPr>
        <w:tab/>
        <w:t>230</w:t>
      </w:r>
    </w:p>
    <w:p w14:paraId="7893CE2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230</w:t>
      </w:r>
    </w:p>
    <w:p w14:paraId="5959399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231</w:t>
      </w:r>
    </w:p>
    <w:p w14:paraId="4F0313F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232</w:t>
      </w:r>
    </w:p>
    <w:p w14:paraId="4422013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232</w:t>
      </w:r>
    </w:p>
    <w:p w14:paraId="67945E1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232</w:t>
      </w:r>
    </w:p>
    <w:p w14:paraId="41EA4F0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234</w:t>
      </w:r>
    </w:p>
    <w:p w14:paraId="54E7967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234</w:t>
      </w:r>
    </w:p>
    <w:p w14:paraId="5385216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Categories, no change in SUPI</w:t>
      </w:r>
      <w:r>
        <w:rPr>
          <w:noProof/>
        </w:rPr>
        <w:tab/>
        <w:t>235</w:t>
      </w:r>
    </w:p>
    <w:p w14:paraId="355F977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235</w:t>
      </w:r>
    </w:p>
    <w:p w14:paraId="2F43177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236</w:t>
      </w:r>
    </w:p>
    <w:p w14:paraId="3BE7D22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237</w:t>
      </w:r>
    </w:p>
    <w:p w14:paraId="4776C6B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237</w:t>
      </w:r>
    </w:p>
    <w:p w14:paraId="32B12C9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237</w:t>
      </w:r>
    </w:p>
    <w:p w14:paraId="5207C6B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239</w:t>
      </w:r>
    </w:p>
    <w:p w14:paraId="0F5E2C2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240</w:t>
      </w:r>
    </w:p>
    <w:p w14:paraId="2ACF877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Categories, SUPI change</w:t>
      </w:r>
      <w:r>
        <w:rPr>
          <w:noProof/>
        </w:rPr>
        <w:tab/>
        <w:t>240</w:t>
      </w:r>
    </w:p>
    <w:p w14:paraId="768CB0C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240</w:t>
      </w:r>
    </w:p>
    <w:p w14:paraId="0E66A64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241</w:t>
      </w:r>
    </w:p>
    <w:p w14:paraId="1304A4B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242</w:t>
      </w:r>
    </w:p>
    <w:p w14:paraId="342FD48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5.4.12.4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242</w:t>
      </w:r>
    </w:p>
    <w:p w14:paraId="29F9F76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242</w:t>
      </w:r>
    </w:p>
    <w:p w14:paraId="7595A7A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244</w:t>
      </w:r>
    </w:p>
    <w:p w14:paraId="094E6F9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5.4.12.4.3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245</w:t>
      </w:r>
    </w:p>
    <w:p w14:paraId="211BC24F"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Handling of operator controlled features</w:t>
      </w:r>
      <w:r>
        <w:rPr>
          <w:noProof/>
        </w:rPr>
        <w:tab/>
        <w:t>246</w:t>
      </w:r>
    </w:p>
    <w:p w14:paraId="40FA0AF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Display of registered 5G PLMN name from USIM</w:t>
      </w:r>
      <w:r>
        <w:rPr>
          <w:noProof/>
        </w:rPr>
        <w:tab/>
        <w:t>246</w:t>
      </w:r>
    </w:p>
    <w:p w14:paraId="5384984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5.5.1.1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246</w:t>
      </w:r>
    </w:p>
    <w:p w14:paraId="20D1B14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5.5.1.2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246</w:t>
      </w:r>
    </w:p>
    <w:p w14:paraId="2789FAE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5.5.1.3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246</w:t>
      </w:r>
    </w:p>
    <w:p w14:paraId="736C610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5.5.1.4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246</w:t>
      </w:r>
    </w:p>
    <w:p w14:paraId="1FD2A72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5.5.1.4.1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246</w:t>
      </w:r>
    </w:p>
    <w:p w14:paraId="6F634EC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5.5.1.4.2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248</w:t>
      </w:r>
    </w:p>
    <w:p w14:paraId="4FD1BFF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5.5.1.4.3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249</w:t>
      </w:r>
    </w:p>
    <w:p w14:paraId="3CBE763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Display of registered 5G PLMN name from ME</w:t>
      </w:r>
      <w:r>
        <w:rPr>
          <w:noProof/>
        </w:rPr>
        <w:tab/>
        <w:t>249</w:t>
      </w:r>
    </w:p>
    <w:p w14:paraId="71CA161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249</w:t>
      </w:r>
    </w:p>
    <w:p w14:paraId="70BF333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249</w:t>
      </w:r>
    </w:p>
    <w:p w14:paraId="721CDFB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249</w:t>
      </w:r>
    </w:p>
    <w:p w14:paraId="58BF000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249</w:t>
      </w:r>
    </w:p>
    <w:p w14:paraId="32715F0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249</w:t>
      </w:r>
    </w:p>
    <w:p w14:paraId="4256FF0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251</w:t>
      </w:r>
    </w:p>
    <w:p w14:paraId="1E83BDC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5.5.2.4.3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252</w:t>
      </w:r>
    </w:p>
    <w:p w14:paraId="3F14B1F8"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Handling subscription identifier privacy for 5G - SUPI type in NAI format</w:t>
      </w:r>
      <w:r>
        <w:rPr>
          <w:noProof/>
        </w:rPr>
        <w:tab/>
        <w:t>252</w:t>
      </w:r>
    </w:p>
    <w:p w14:paraId="17FC4AC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null scheme</w:t>
      </w:r>
      <w:r>
        <w:rPr>
          <w:noProof/>
        </w:rPr>
        <w:tab/>
        <w:t>252</w:t>
      </w:r>
    </w:p>
    <w:p w14:paraId="44CDFD1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252</w:t>
      </w:r>
    </w:p>
    <w:p w14:paraId="2D73A07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252</w:t>
      </w:r>
    </w:p>
    <w:p w14:paraId="47E0D7A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253</w:t>
      </w:r>
    </w:p>
    <w:p w14:paraId="17BD8E9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253</w:t>
      </w:r>
    </w:p>
    <w:p w14:paraId="5E12F7F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253</w:t>
      </w:r>
    </w:p>
    <w:p w14:paraId="18BE92E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254</w:t>
      </w:r>
    </w:p>
    <w:p w14:paraId="62172E5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254</w:t>
      </w:r>
    </w:p>
    <w:p w14:paraId="2E58B75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A</w:t>
      </w:r>
      <w:r>
        <w:rPr>
          <w:noProof/>
        </w:rPr>
        <w:tab/>
        <w:t>255</w:t>
      </w:r>
    </w:p>
    <w:p w14:paraId="1C7D426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255</w:t>
      </w:r>
    </w:p>
    <w:p w14:paraId="0C68D75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255</w:t>
      </w:r>
    </w:p>
    <w:p w14:paraId="2D1AC6E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255</w:t>
      </w:r>
    </w:p>
    <w:p w14:paraId="774C732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256</w:t>
      </w:r>
    </w:p>
    <w:p w14:paraId="4AE9F7E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256</w:t>
      </w:r>
    </w:p>
    <w:p w14:paraId="0CD8523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257</w:t>
      </w:r>
    </w:p>
    <w:p w14:paraId="61D757D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257</w:t>
      </w:r>
    </w:p>
    <w:p w14:paraId="1D515B4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B</w:t>
      </w:r>
      <w:r>
        <w:rPr>
          <w:noProof/>
        </w:rPr>
        <w:tab/>
        <w:t>257</w:t>
      </w:r>
    </w:p>
    <w:p w14:paraId="55275E8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257</w:t>
      </w:r>
    </w:p>
    <w:p w14:paraId="6263240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258</w:t>
      </w:r>
    </w:p>
    <w:p w14:paraId="106B2F5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258</w:t>
      </w:r>
    </w:p>
    <w:p w14:paraId="7B02DE0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258</w:t>
      </w:r>
    </w:p>
    <w:p w14:paraId="380DE90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258</w:t>
      </w:r>
    </w:p>
    <w:p w14:paraId="08B1638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260</w:t>
      </w:r>
    </w:p>
    <w:p w14:paraId="1843C51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260</w:t>
      </w:r>
    </w:p>
    <w:p w14:paraId="7AEC48F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UE identification after SUPI is changed</w:t>
      </w:r>
      <w:r>
        <w:rPr>
          <w:noProof/>
        </w:rPr>
        <w:tab/>
        <w:t>260</w:t>
      </w:r>
    </w:p>
    <w:p w14:paraId="55B8D8A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260</w:t>
      </w:r>
    </w:p>
    <w:p w14:paraId="2F5BF76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261</w:t>
      </w:r>
    </w:p>
    <w:p w14:paraId="762EEC8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261</w:t>
      </w:r>
    </w:p>
    <w:p w14:paraId="0133F2A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261</w:t>
      </w:r>
    </w:p>
    <w:p w14:paraId="40F07F6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261</w:t>
      </w:r>
    </w:p>
    <w:p w14:paraId="6555707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262</w:t>
      </w:r>
    </w:p>
    <w:p w14:paraId="19C91BF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262</w:t>
      </w:r>
    </w:p>
    <w:p w14:paraId="5342A12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5.6.5</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ME using profile A</w:t>
      </w:r>
      <w:r>
        <w:rPr>
          <w:noProof/>
        </w:rPr>
        <w:tab/>
        <w:t>262</w:t>
      </w:r>
    </w:p>
    <w:p w14:paraId="3E2E425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262</w:t>
      </w:r>
    </w:p>
    <w:p w14:paraId="0FB4F62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263</w:t>
      </w:r>
    </w:p>
    <w:p w14:paraId="2C530BA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263</w:t>
      </w:r>
    </w:p>
    <w:p w14:paraId="08F20FC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263</w:t>
      </w:r>
    </w:p>
    <w:p w14:paraId="4955366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263</w:t>
      </w:r>
    </w:p>
    <w:p w14:paraId="65146B0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264</w:t>
      </w:r>
    </w:p>
    <w:p w14:paraId="5B5AB71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265</w:t>
      </w:r>
    </w:p>
    <w:p w14:paraId="422E0AF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5.6.6</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B</w:t>
      </w:r>
      <w:r>
        <w:rPr>
          <w:noProof/>
        </w:rPr>
        <w:tab/>
        <w:t>265</w:t>
      </w:r>
    </w:p>
    <w:p w14:paraId="7B67DFB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265</w:t>
      </w:r>
    </w:p>
    <w:p w14:paraId="5AFDCFC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265</w:t>
      </w:r>
    </w:p>
    <w:p w14:paraId="5619324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266</w:t>
      </w:r>
    </w:p>
    <w:p w14:paraId="1FAB9D7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266</w:t>
      </w:r>
    </w:p>
    <w:p w14:paraId="15C4FB3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266</w:t>
      </w:r>
    </w:p>
    <w:p w14:paraId="40E5E85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5.6.6.4.2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267</w:t>
      </w:r>
    </w:p>
    <w:p w14:paraId="4F0EFB0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5.6.6.5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267</w:t>
      </w:r>
    </w:p>
    <w:p w14:paraId="0CC199A2"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Security related Tests</w:t>
      </w:r>
      <w:r>
        <w:rPr>
          <w:noProof/>
        </w:rPr>
        <w:tab/>
        <w:t>268</w:t>
      </w:r>
    </w:p>
    <w:p w14:paraId="7A2F9E03"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PIN handling</w:t>
      </w:r>
      <w:r>
        <w:rPr>
          <w:noProof/>
        </w:rPr>
        <w:tab/>
        <w:t>268</w:t>
      </w:r>
    </w:p>
    <w:p w14:paraId="0FCDC1D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Entry of PIN</w:t>
      </w:r>
      <w:r>
        <w:rPr>
          <w:noProof/>
        </w:rPr>
        <w:tab/>
        <w:t>268</w:t>
      </w:r>
    </w:p>
    <w:p w14:paraId="63922C8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268</w:t>
      </w:r>
    </w:p>
    <w:p w14:paraId="79C3CFB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268</w:t>
      </w:r>
    </w:p>
    <w:p w14:paraId="6804D66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268</w:t>
      </w:r>
    </w:p>
    <w:p w14:paraId="1CA12FE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268</w:t>
      </w:r>
    </w:p>
    <w:p w14:paraId="6EB7F45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268</w:t>
      </w:r>
    </w:p>
    <w:p w14:paraId="22252FE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268</w:t>
      </w:r>
    </w:p>
    <w:p w14:paraId="07AC893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268</w:t>
      </w:r>
    </w:p>
    <w:p w14:paraId="0118CEF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Change of PIN</w:t>
      </w:r>
      <w:r>
        <w:rPr>
          <w:noProof/>
        </w:rPr>
        <w:tab/>
        <w:t>269</w:t>
      </w:r>
    </w:p>
    <w:p w14:paraId="2FC86DE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269</w:t>
      </w:r>
    </w:p>
    <w:p w14:paraId="372C71F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269</w:t>
      </w:r>
    </w:p>
    <w:p w14:paraId="3F1DB1B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269</w:t>
      </w:r>
    </w:p>
    <w:p w14:paraId="7136AD1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269</w:t>
      </w:r>
    </w:p>
    <w:p w14:paraId="599A2FE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269</w:t>
      </w:r>
    </w:p>
    <w:p w14:paraId="0B2BA85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269</w:t>
      </w:r>
    </w:p>
    <w:p w14:paraId="24E54CF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269</w:t>
      </w:r>
    </w:p>
    <w:p w14:paraId="0BC6B79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Unblock PIN</w:t>
      </w:r>
      <w:r>
        <w:rPr>
          <w:noProof/>
        </w:rPr>
        <w:tab/>
        <w:t>270</w:t>
      </w:r>
    </w:p>
    <w:p w14:paraId="617EBCA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270</w:t>
      </w:r>
    </w:p>
    <w:p w14:paraId="561747F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270</w:t>
      </w:r>
    </w:p>
    <w:p w14:paraId="5631135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270</w:t>
      </w:r>
    </w:p>
    <w:p w14:paraId="33BFE26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270</w:t>
      </w:r>
    </w:p>
    <w:p w14:paraId="635E1FB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270</w:t>
      </w:r>
    </w:p>
    <w:p w14:paraId="2CF3076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270</w:t>
      </w:r>
    </w:p>
    <w:p w14:paraId="026F80B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271</w:t>
      </w:r>
    </w:p>
    <w:p w14:paraId="0AA9A9D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Entry of PIN2</w:t>
      </w:r>
      <w:r>
        <w:rPr>
          <w:noProof/>
        </w:rPr>
        <w:tab/>
        <w:t>271</w:t>
      </w:r>
    </w:p>
    <w:p w14:paraId="29E5BA9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271</w:t>
      </w:r>
    </w:p>
    <w:p w14:paraId="6D34B5C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271</w:t>
      </w:r>
    </w:p>
    <w:p w14:paraId="1A2F3A7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271</w:t>
      </w:r>
    </w:p>
    <w:p w14:paraId="20E310A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271</w:t>
      </w:r>
    </w:p>
    <w:p w14:paraId="420257D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271</w:t>
      </w:r>
    </w:p>
    <w:p w14:paraId="6EF1B5E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272</w:t>
      </w:r>
    </w:p>
    <w:p w14:paraId="49DBC84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272</w:t>
      </w:r>
    </w:p>
    <w:p w14:paraId="0F9F9E6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Change of PIN2</w:t>
      </w:r>
      <w:r>
        <w:rPr>
          <w:noProof/>
        </w:rPr>
        <w:tab/>
        <w:t>272</w:t>
      </w:r>
    </w:p>
    <w:p w14:paraId="798D390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272</w:t>
      </w:r>
    </w:p>
    <w:p w14:paraId="39D27AD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272</w:t>
      </w:r>
    </w:p>
    <w:p w14:paraId="5ABE8EB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272</w:t>
      </w:r>
    </w:p>
    <w:p w14:paraId="5B753CA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272</w:t>
      </w:r>
    </w:p>
    <w:p w14:paraId="3BA47B0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272</w:t>
      </w:r>
    </w:p>
    <w:p w14:paraId="30119E4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272</w:t>
      </w:r>
    </w:p>
    <w:p w14:paraId="2EF0F91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273</w:t>
      </w:r>
    </w:p>
    <w:p w14:paraId="6D91645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Unblock PIN2</w:t>
      </w:r>
      <w:r>
        <w:rPr>
          <w:noProof/>
        </w:rPr>
        <w:tab/>
        <w:t>273</w:t>
      </w:r>
    </w:p>
    <w:p w14:paraId="7DC2334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273</w:t>
      </w:r>
    </w:p>
    <w:p w14:paraId="1E36A32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273</w:t>
      </w:r>
    </w:p>
    <w:p w14:paraId="311EFAF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273</w:t>
      </w:r>
    </w:p>
    <w:p w14:paraId="0C8DEA9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273</w:t>
      </w:r>
    </w:p>
    <w:p w14:paraId="3B6D39B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273</w:t>
      </w:r>
    </w:p>
    <w:p w14:paraId="684BBDF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273</w:t>
      </w:r>
    </w:p>
    <w:p w14:paraId="3CC3146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Acceptance criterias</w:t>
      </w:r>
      <w:r>
        <w:rPr>
          <w:noProof/>
        </w:rPr>
        <w:tab/>
        <w:t>274</w:t>
      </w:r>
    </w:p>
    <w:p w14:paraId="22F1A5C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Replacement of PIN</w:t>
      </w:r>
      <w:r>
        <w:rPr>
          <w:noProof/>
        </w:rPr>
        <w:tab/>
        <w:t>275</w:t>
      </w:r>
    </w:p>
    <w:p w14:paraId="2B729E2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275</w:t>
      </w:r>
    </w:p>
    <w:p w14:paraId="6729776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275</w:t>
      </w:r>
    </w:p>
    <w:p w14:paraId="3CD7CB8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275</w:t>
      </w:r>
    </w:p>
    <w:p w14:paraId="3DA874C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275</w:t>
      </w:r>
    </w:p>
    <w:p w14:paraId="0293E11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275</w:t>
      </w:r>
    </w:p>
    <w:p w14:paraId="7E2FD69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275</w:t>
      </w:r>
    </w:p>
    <w:p w14:paraId="0C47925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275</w:t>
      </w:r>
    </w:p>
    <w:p w14:paraId="30C68C7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Change of Universal PIN</w:t>
      </w:r>
      <w:r>
        <w:rPr>
          <w:noProof/>
        </w:rPr>
        <w:tab/>
        <w:t>276</w:t>
      </w:r>
    </w:p>
    <w:p w14:paraId="4C06ADA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276</w:t>
      </w:r>
    </w:p>
    <w:p w14:paraId="3740E15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276</w:t>
      </w:r>
    </w:p>
    <w:p w14:paraId="4F12BD1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276</w:t>
      </w:r>
    </w:p>
    <w:p w14:paraId="1CED3BC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276</w:t>
      </w:r>
    </w:p>
    <w:p w14:paraId="541B170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276</w:t>
      </w:r>
    </w:p>
    <w:p w14:paraId="2E4EA02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276</w:t>
      </w:r>
    </w:p>
    <w:p w14:paraId="1962349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277</w:t>
      </w:r>
    </w:p>
    <w:p w14:paraId="6788181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Unblock Universal PIN</w:t>
      </w:r>
      <w:r>
        <w:rPr>
          <w:noProof/>
        </w:rPr>
        <w:tab/>
        <w:t>277</w:t>
      </w:r>
    </w:p>
    <w:p w14:paraId="6B11DE2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277</w:t>
      </w:r>
    </w:p>
    <w:p w14:paraId="2784ABA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277</w:t>
      </w:r>
    </w:p>
    <w:p w14:paraId="27B9062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277</w:t>
      </w:r>
    </w:p>
    <w:p w14:paraId="002D9E4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277</w:t>
      </w:r>
    </w:p>
    <w:p w14:paraId="711E8FD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277</w:t>
      </w:r>
    </w:p>
    <w:p w14:paraId="3C80265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277</w:t>
      </w:r>
    </w:p>
    <w:p w14:paraId="1B4B783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278</w:t>
      </w:r>
    </w:p>
    <w:p w14:paraId="394F16E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Entry of PIN on multi-verification capable UICCs</w:t>
      </w:r>
      <w:r>
        <w:rPr>
          <w:noProof/>
        </w:rPr>
        <w:tab/>
        <w:t>278</w:t>
      </w:r>
    </w:p>
    <w:p w14:paraId="2A2E04E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278</w:t>
      </w:r>
    </w:p>
    <w:p w14:paraId="427F67E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278</w:t>
      </w:r>
    </w:p>
    <w:p w14:paraId="2CC24CD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278</w:t>
      </w:r>
    </w:p>
    <w:p w14:paraId="350B470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278</w:t>
      </w:r>
    </w:p>
    <w:p w14:paraId="0CB0866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279</w:t>
      </w:r>
    </w:p>
    <w:p w14:paraId="6B1FD88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279</w:t>
      </w:r>
    </w:p>
    <w:p w14:paraId="3FC1BF9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Change of PIN on multi-verification capable UICCs</w:t>
      </w:r>
      <w:r>
        <w:rPr>
          <w:noProof/>
        </w:rPr>
        <w:tab/>
        <w:t>279</w:t>
      </w:r>
    </w:p>
    <w:p w14:paraId="06DF6E3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279</w:t>
      </w:r>
    </w:p>
    <w:p w14:paraId="449387C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279</w:t>
      </w:r>
    </w:p>
    <w:p w14:paraId="6ACC8A5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280</w:t>
      </w:r>
    </w:p>
    <w:p w14:paraId="43E3725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280</w:t>
      </w:r>
    </w:p>
    <w:p w14:paraId="07A715F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280</w:t>
      </w:r>
    </w:p>
    <w:p w14:paraId="3002060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280</w:t>
      </w:r>
    </w:p>
    <w:p w14:paraId="58AD68C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281</w:t>
      </w:r>
    </w:p>
    <w:p w14:paraId="0F9A2D6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Unblock PIN on multi-verification capable UICCs</w:t>
      </w:r>
      <w:r>
        <w:rPr>
          <w:noProof/>
        </w:rPr>
        <w:tab/>
        <w:t>281</w:t>
      </w:r>
    </w:p>
    <w:p w14:paraId="28CDAE3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281</w:t>
      </w:r>
    </w:p>
    <w:p w14:paraId="75A0C12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281</w:t>
      </w:r>
    </w:p>
    <w:p w14:paraId="331FD5B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281</w:t>
      </w:r>
    </w:p>
    <w:p w14:paraId="67564C0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281</w:t>
      </w:r>
    </w:p>
    <w:p w14:paraId="74B0A3F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281</w:t>
      </w:r>
    </w:p>
    <w:p w14:paraId="378FA76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282</w:t>
      </w:r>
    </w:p>
    <w:p w14:paraId="1D16F94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283</w:t>
      </w:r>
    </w:p>
    <w:p w14:paraId="1567171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Entry of PIN2 on multi-verification capable UICCs</w:t>
      </w:r>
      <w:r>
        <w:rPr>
          <w:noProof/>
        </w:rPr>
        <w:tab/>
        <w:t>283</w:t>
      </w:r>
    </w:p>
    <w:p w14:paraId="2EED29C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283</w:t>
      </w:r>
    </w:p>
    <w:p w14:paraId="5B68135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283</w:t>
      </w:r>
    </w:p>
    <w:p w14:paraId="42BA502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283</w:t>
      </w:r>
    </w:p>
    <w:p w14:paraId="00A21C2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283</w:t>
      </w:r>
    </w:p>
    <w:p w14:paraId="661E9CD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283</w:t>
      </w:r>
    </w:p>
    <w:p w14:paraId="3F72F4E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284</w:t>
      </w:r>
    </w:p>
    <w:p w14:paraId="382A850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284</w:t>
      </w:r>
    </w:p>
    <w:p w14:paraId="523E5D7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Change of PIN2 on multi-verification capable UICCs</w:t>
      </w:r>
      <w:r>
        <w:rPr>
          <w:noProof/>
        </w:rPr>
        <w:tab/>
        <w:t>285</w:t>
      </w:r>
    </w:p>
    <w:p w14:paraId="3D93BA9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285</w:t>
      </w:r>
    </w:p>
    <w:p w14:paraId="6769834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285</w:t>
      </w:r>
    </w:p>
    <w:p w14:paraId="55DE078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285</w:t>
      </w:r>
    </w:p>
    <w:p w14:paraId="41D3532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285</w:t>
      </w:r>
    </w:p>
    <w:p w14:paraId="6329F73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285</w:t>
      </w:r>
    </w:p>
    <w:p w14:paraId="5BFD5F4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286</w:t>
      </w:r>
    </w:p>
    <w:p w14:paraId="223D1B6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286</w:t>
      </w:r>
    </w:p>
    <w:p w14:paraId="1D504A5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Unblock PIN2 on multi-verification capable UICCs</w:t>
      </w:r>
      <w:r>
        <w:rPr>
          <w:noProof/>
        </w:rPr>
        <w:tab/>
        <w:t>286</w:t>
      </w:r>
    </w:p>
    <w:p w14:paraId="2C41510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286</w:t>
      </w:r>
    </w:p>
    <w:p w14:paraId="60CEA72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286</w:t>
      </w:r>
    </w:p>
    <w:p w14:paraId="72EF57A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287</w:t>
      </w:r>
    </w:p>
    <w:p w14:paraId="6303D09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287</w:t>
      </w:r>
    </w:p>
    <w:p w14:paraId="2465AF4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287</w:t>
      </w:r>
    </w:p>
    <w:p w14:paraId="6C023E1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288</w:t>
      </w:r>
    </w:p>
    <w:p w14:paraId="2D15BA0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6.1.15.5</w:t>
      </w:r>
      <w:r>
        <w:rPr>
          <w:rFonts w:asciiTheme="minorHAnsi" w:eastAsiaTheme="minorEastAsia" w:hAnsiTheme="minorHAnsi" w:cstheme="minorBidi"/>
          <w:noProof/>
          <w:kern w:val="2"/>
          <w:sz w:val="22"/>
          <w:szCs w:val="22"/>
          <w:lang w:eastAsia="en-GB"/>
          <w14:ligatures w14:val="standardContextual"/>
        </w:rPr>
        <w:tab/>
      </w:r>
      <w:r>
        <w:rPr>
          <w:noProof/>
        </w:rPr>
        <w:t>Acceptance criterias</w:t>
      </w:r>
      <w:r>
        <w:rPr>
          <w:noProof/>
        </w:rPr>
        <w:tab/>
        <w:t>288</w:t>
      </w:r>
    </w:p>
    <w:p w14:paraId="358E49C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6.1.16</w:t>
      </w:r>
      <w:r>
        <w:rPr>
          <w:rFonts w:asciiTheme="minorHAnsi" w:eastAsiaTheme="minorEastAsia" w:hAnsiTheme="minorHAnsi" w:cstheme="minorBidi"/>
          <w:noProof/>
          <w:kern w:val="2"/>
          <w:sz w:val="22"/>
          <w:szCs w:val="22"/>
          <w:lang w:eastAsia="en-GB"/>
          <w14:ligatures w14:val="standardContextual"/>
        </w:rPr>
        <w:tab/>
      </w:r>
      <w:r>
        <w:rPr>
          <w:noProof/>
        </w:rPr>
        <w:t>Replacement of PIN with key reference "07"</w:t>
      </w:r>
      <w:r>
        <w:rPr>
          <w:noProof/>
        </w:rPr>
        <w:tab/>
        <w:t>289</w:t>
      </w:r>
    </w:p>
    <w:p w14:paraId="2EB129B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289</w:t>
      </w:r>
    </w:p>
    <w:p w14:paraId="5D9A23D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289</w:t>
      </w:r>
    </w:p>
    <w:p w14:paraId="7D5D476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289</w:t>
      </w:r>
    </w:p>
    <w:p w14:paraId="7E88BD3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289</w:t>
      </w:r>
    </w:p>
    <w:p w14:paraId="5ECED00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289</w:t>
      </w:r>
    </w:p>
    <w:p w14:paraId="3F0E69B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6.1.16.4.2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290</w:t>
      </w:r>
    </w:p>
    <w:p w14:paraId="26F96F0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6.1.16.5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290</w:t>
      </w:r>
    </w:p>
    <w:p w14:paraId="4A258DE7"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Fixed Dialling Numbers (FDN) handling</w:t>
      </w:r>
      <w:r>
        <w:rPr>
          <w:noProof/>
        </w:rPr>
        <w:tab/>
        <w:t>291</w:t>
      </w:r>
    </w:p>
    <w:p w14:paraId="1DC1A46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Terminal and USIM with FDN enabled, EF</w:t>
      </w:r>
      <w:r w:rsidRPr="00806053">
        <w:rPr>
          <w:noProof/>
          <w:vertAlign w:val="subscript"/>
        </w:rPr>
        <w:t>ADN</w:t>
      </w:r>
      <w:r>
        <w:rPr>
          <w:noProof/>
        </w:rPr>
        <w:t xml:space="preserve"> readable and updateable</w:t>
      </w:r>
      <w:r>
        <w:rPr>
          <w:noProof/>
        </w:rPr>
        <w:tab/>
        <w:t>291</w:t>
      </w:r>
    </w:p>
    <w:p w14:paraId="28CC897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291</w:t>
      </w:r>
    </w:p>
    <w:p w14:paraId="49C34F3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291</w:t>
      </w:r>
    </w:p>
    <w:p w14:paraId="64C38DE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291</w:t>
      </w:r>
    </w:p>
    <w:p w14:paraId="3D28DB3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292</w:t>
      </w:r>
    </w:p>
    <w:p w14:paraId="636DF10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292</w:t>
      </w:r>
    </w:p>
    <w:p w14:paraId="0BC511B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292</w:t>
      </w:r>
    </w:p>
    <w:p w14:paraId="2245170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292</w:t>
      </w:r>
    </w:p>
    <w:p w14:paraId="4F9081C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Terminal and USIM with FDN disabled</w:t>
      </w:r>
      <w:r>
        <w:rPr>
          <w:noProof/>
        </w:rPr>
        <w:tab/>
        <w:t>293</w:t>
      </w:r>
    </w:p>
    <w:p w14:paraId="75D008F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293</w:t>
      </w:r>
    </w:p>
    <w:p w14:paraId="48F4926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293</w:t>
      </w:r>
    </w:p>
    <w:p w14:paraId="69A0FC0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293</w:t>
      </w:r>
    </w:p>
    <w:p w14:paraId="5FF1F32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293</w:t>
      </w:r>
    </w:p>
    <w:p w14:paraId="600B2CF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293</w:t>
      </w:r>
    </w:p>
    <w:p w14:paraId="27C8BFD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294</w:t>
      </w:r>
    </w:p>
    <w:p w14:paraId="5B75941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294</w:t>
      </w:r>
    </w:p>
    <w:p w14:paraId="48BE4A0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Enabling, disabling and updating of FDN</w:t>
      </w:r>
      <w:r>
        <w:rPr>
          <w:noProof/>
        </w:rPr>
        <w:tab/>
        <w:t>294</w:t>
      </w:r>
    </w:p>
    <w:p w14:paraId="472A15E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294</w:t>
      </w:r>
    </w:p>
    <w:p w14:paraId="34971D5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294</w:t>
      </w:r>
    </w:p>
    <w:p w14:paraId="244CF44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294</w:t>
      </w:r>
    </w:p>
    <w:p w14:paraId="3743728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295</w:t>
      </w:r>
    </w:p>
    <w:p w14:paraId="318D63C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295</w:t>
      </w:r>
    </w:p>
    <w:p w14:paraId="1838E49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295</w:t>
      </w:r>
    </w:p>
    <w:p w14:paraId="59A649E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295</w:t>
      </w:r>
    </w:p>
    <w:p w14:paraId="5B6DDC9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Terminal and USIM with FDN enabled, EF</w:t>
      </w:r>
      <w:r w:rsidRPr="00806053">
        <w:rPr>
          <w:noProof/>
          <w:vertAlign w:val="subscript"/>
        </w:rPr>
        <w:t>ADN</w:t>
      </w:r>
      <w:r>
        <w:rPr>
          <w:noProof/>
        </w:rPr>
        <w:t xml:space="preserve"> readable and updateable (Rel-4 and onwards)</w:t>
      </w:r>
      <w:r>
        <w:rPr>
          <w:noProof/>
        </w:rPr>
        <w:tab/>
        <w:t>295</w:t>
      </w:r>
    </w:p>
    <w:p w14:paraId="20B547A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295</w:t>
      </w:r>
    </w:p>
    <w:p w14:paraId="6589C81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295</w:t>
      </w:r>
    </w:p>
    <w:p w14:paraId="71CE546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296</w:t>
      </w:r>
    </w:p>
    <w:p w14:paraId="1388CDC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296</w:t>
      </w:r>
    </w:p>
    <w:p w14:paraId="024B4DE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296</w:t>
      </w:r>
    </w:p>
    <w:p w14:paraId="1DF814A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296</w:t>
      </w:r>
    </w:p>
    <w:p w14:paraId="513DD31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297</w:t>
      </w:r>
    </w:p>
    <w:p w14:paraId="4BD80A92"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297</w:t>
      </w:r>
    </w:p>
    <w:p w14:paraId="3A1A6E7D"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Advice of charge (AoC) handling</w:t>
      </w:r>
      <w:r>
        <w:rPr>
          <w:noProof/>
        </w:rPr>
        <w:tab/>
        <w:t>297</w:t>
      </w:r>
    </w:p>
    <w:p w14:paraId="230D770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AoC not supported by USIM</w:t>
      </w:r>
      <w:r>
        <w:rPr>
          <w:noProof/>
        </w:rPr>
        <w:tab/>
        <w:t>297</w:t>
      </w:r>
    </w:p>
    <w:p w14:paraId="569BCAD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297</w:t>
      </w:r>
    </w:p>
    <w:p w14:paraId="31C173A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297</w:t>
      </w:r>
    </w:p>
    <w:p w14:paraId="657E5D1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298</w:t>
      </w:r>
    </w:p>
    <w:p w14:paraId="3BC6985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298</w:t>
      </w:r>
    </w:p>
    <w:p w14:paraId="4CCE4E8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298</w:t>
      </w:r>
    </w:p>
    <w:p w14:paraId="21A6F7C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298</w:t>
      </w:r>
    </w:p>
    <w:p w14:paraId="1D7CF86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299</w:t>
      </w:r>
    </w:p>
    <w:p w14:paraId="5E52FA4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Maximum frequency of ACM updating</w:t>
      </w:r>
      <w:r>
        <w:rPr>
          <w:noProof/>
        </w:rPr>
        <w:tab/>
        <w:t>299</w:t>
      </w:r>
    </w:p>
    <w:p w14:paraId="3057AA9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299</w:t>
      </w:r>
    </w:p>
    <w:p w14:paraId="2E37486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299</w:t>
      </w:r>
    </w:p>
    <w:p w14:paraId="19E26FF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299</w:t>
      </w:r>
    </w:p>
    <w:p w14:paraId="1EED2B1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299</w:t>
      </w:r>
    </w:p>
    <w:p w14:paraId="0B9A261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299</w:t>
      </w:r>
    </w:p>
    <w:p w14:paraId="33B2E31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300</w:t>
      </w:r>
    </w:p>
    <w:p w14:paraId="70BEDAC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302</w:t>
      </w:r>
    </w:p>
    <w:p w14:paraId="64DC9E1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Call terminated when ACM greater than ACMmax</w:t>
      </w:r>
      <w:r>
        <w:rPr>
          <w:noProof/>
        </w:rPr>
        <w:tab/>
        <w:t>302</w:t>
      </w:r>
    </w:p>
    <w:p w14:paraId="7EAA04C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302</w:t>
      </w:r>
    </w:p>
    <w:p w14:paraId="5B85AB5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302</w:t>
      </w:r>
    </w:p>
    <w:p w14:paraId="320A33A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302</w:t>
      </w:r>
    </w:p>
    <w:p w14:paraId="4C6C060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303</w:t>
      </w:r>
    </w:p>
    <w:p w14:paraId="6730002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303</w:t>
      </w:r>
    </w:p>
    <w:p w14:paraId="3782A83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303</w:t>
      </w:r>
    </w:p>
    <w:p w14:paraId="2A7B395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305</w:t>
      </w:r>
    </w:p>
    <w:p w14:paraId="54539AC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Response codes of increase command of ACM</w:t>
      </w:r>
      <w:r>
        <w:rPr>
          <w:noProof/>
        </w:rPr>
        <w:tab/>
        <w:t>305</w:t>
      </w:r>
    </w:p>
    <w:p w14:paraId="26653B1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305</w:t>
      </w:r>
    </w:p>
    <w:p w14:paraId="14983AF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306</w:t>
      </w:r>
    </w:p>
    <w:p w14:paraId="2F1BFC1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306</w:t>
      </w:r>
    </w:p>
    <w:p w14:paraId="5FA3B63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306</w:t>
      </w:r>
    </w:p>
    <w:p w14:paraId="2691E8A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306</w:t>
      </w:r>
    </w:p>
    <w:p w14:paraId="4696D02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6.4.4.4.2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307</w:t>
      </w:r>
    </w:p>
    <w:p w14:paraId="22BCCD6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6.4.4.5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309</w:t>
      </w:r>
    </w:p>
    <w:p w14:paraId="401FA7DA"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PLMN related tests</w:t>
      </w:r>
      <w:r>
        <w:rPr>
          <w:noProof/>
        </w:rPr>
        <w:tab/>
        <w:t>310</w:t>
      </w:r>
    </w:p>
    <w:p w14:paraId="19773715"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FPLMN handling</w:t>
      </w:r>
      <w:r>
        <w:rPr>
          <w:noProof/>
        </w:rPr>
        <w:tab/>
        <w:t>310</w:t>
      </w:r>
    </w:p>
    <w:p w14:paraId="0D88CEC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w:t>
      </w:r>
      <w:r>
        <w:rPr>
          <w:noProof/>
        </w:rPr>
        <w:tab/>
        <w:t>310</w:t>
      </w:r>
    </w:p>
    <w:p w14:paraId="5471CAA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310</w:t>
      </w:r>
    </w:p>
    <w:p w14:paraId="2C78A6D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310</w:t>
      </w:r>
    </w:p>
    <w:p w14:paraId="2BA539B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312</w:t>
      </w:r>
    </w:p>
    <w:p w14:paraId="7CA49A8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312</w:t>
      </w:r>
    </w:p>
    <w:p w14:paraId="51C997A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312</w:t>
      </w:r>
    </w:p>
    <w:p w14:paraId="3DCB63F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313</w:t>
      </w:r>
    </w:p>
    <w:p w14:paraId="3EC7D2F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316</w:t>
      </w:r>
    </w:p>
    <w:p w14:paraId="12F49FA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UE updating forbidden PLMNs</w:t>
      </w:r>
      <w:r>
        <w:rPr>
          <w:noProof/>
        </w:rPr>
        <w:tab/>
        <w:t>318</w:t>
      </w:r>
    </w:p>
    <w:p w14:paraId="4D9D884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318</w:t>
      </w:r>
    </w:p>
    <w:p w14:paraId="2F8312D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319</w:t>
      </w:r>
    </w:p>
    <w:p w14:paraId="5276C1A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319</w:t>
      </w:r>
    </w:p>
    <w:p w14:paraId="30EF438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319</w:t>
      </w:r>
    </w:p>
    <w:p w14:paraId="65FEB6E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319</w:t>
      </w:r>
    </w:p>
    <w:p w14:paraId="77BAED5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320</w:t>
      </w:r>
    </w:p>
    <w:p w14:paraId="592F27D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321</w:t>
      </w:r>
    </w:p>
    <w:p w14:paraId="0119822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7.1.3</w:t>
      </w:r>
      <w:r>
        <w:rPr>
          <w:rFonts w:asciiTheme="minorHAnsi" w:eastAsiaTheme="minorEastAsia" w:hAnsiTheme="minorHAnsi" w:cstheme="minorBidi"/>
          <w:noProof/>
          <w:kern w:val="2"/>
          <w:sz w:val="22"/>
          <w:szCs w:val="22"/>
          <w:lang w:eastAsia="en-GB"/>
          <w14:ligatures w14:val="standardContextual"/>
        </w:rPr>
        <w:tab/>
      </w:r>
      <w:r>
        <w:rPr>
          <w:noProof/>
        </w:rPr>
        <w:t>UE deleting forbidden PLMNs</w:t>
      </w:r>
      <w:r>
        <w:rPr>
          <w:noProof/>
        </w:rPr>
        <w:tab/>
        <w:t>321</w:t>
      </w:r>
    </w:p>
    <w:p w14:paraId="4AA2305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321</w:t>
      </w:r>
    </w:p>
    <w:p w14:paraId="4B243E5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322</w:t>
      </w:r>
    </w:p>
    <w:p w14:paraId="487937C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322</w:t>
      </w:r>
    </w:p>
    <w:p w14:paraId="6D5E67E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323</w:t>
      </w:r>
    </w:p>
    <w:p w14:paraId="59C5A84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323</w:t>
      </w:r>
    </w:p>
    <w:p w14:paraId="0ED5295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323</w:t>
      </w:r>
    </w:p>
    <w:p w14:paraId="229F08D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324</w:t>
      </w:r>
    </w:p>
    <w:p w14:paraId="4A2379C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 when accessing E-UTRAN</w:t>
      </w:r>
      <w:r>
        <w:rPr>
          <w:noProof/>
        </w:rPr>
        <w:tab/>
        <w:t>325</w:t>
      </w:r>
    </w:p>
    <w:p w14:paraId="4E036DF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325</w:t>
      </w:r>
    </w:p>
    <w:p w14:paraId="749E1F5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326</w:t>
      </w:r>
    </w:p>
    <w:p w14:paraId="7125A73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326</w:t>
      </w:r>
    </w:p>
    <w:p w14:paraId="4C8DF6E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326</w:t>
      </w:r>
    </w:p>
    <w:p w14:paraId="7D46B03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326</w:t>
      </w:r>
    </w:p>
    <w:p w14:paraId="1BE44C0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327</w:t>
      </w:r>
    </w:p>
    <w:p w14:paraId="2045C58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328</w:t>
      </w:r>
    </w:p>
    <w:p w14:paraId="2FB7476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7.1.5</w:t>
      </w:r>
      <w:r>
        <w:rPr>
          <w:rFonts w:asciiTheme="minorHAnsi" w:eastAsiaTheme="minorEastAsia" w:hAnsiTheme="minorHAnsi" w:cstheme="minorBidi"/>
          <w:noProof/>
          <w:kern w:val="2"/>
          <w:sz w:val="22"/>
          <w:szCs w:val="22"/>
          <w:lang w:eastAsia="en-GB"/>
          <w14:ligatures w14:val="standardContextual"/>
        </w:rPr>
        <w:tab/>
      </w:r>
      <w:r>
        <w:rPr>
          <w:noProof/>
        </w:rPr>
        <w:t>UE updating forbidden PLMNs when accessing E-UTRAN</w:t>
      </w:r>
      <w:r>
        <w:rPr>
          <w:noProof/>
        </w:rPr>
        <w:tab/>
        <w:t>328</w:t>
      </w:r>
    </w:p>
    <w:p w14:paraId="253AE3D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328</w:t>
      </w:r>
    </w:p>
    <w:p w14:paraId="5F440D3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328</w:t>
      </w:r>
    </w:p>
    <w:p w14:paraId="50BAF95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329</w:t>
      </w:r>
    </w:p>
    <w:p w14:paraId="2FFBCDE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329</w:t>
      </w:r>
    </w:p>
    <w:p w14:paraId="6A16EE3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329</w:t>
      </w:r>
    </w:p>
    <w:p w14:paraId="0CBD588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329</w:t>
      </w:r>
    </w:p>
    <w:p w14:paraId="56FABEE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329</w:t>
      </w:r>
    </w:p>
    <w:p w14:paraId="6C7AD87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7.1.6</w:t>
      </w:r>
      <w:r>
        <w:rPr>
          <w:rFonts w:asciiTheme="minorHAnsi" w:eastAsiaTheme="minorEastAsia" w:hAnsiTheme="minorHAnsi" w:cstheme="minorBidi"/>
          <w:noProof/>
          <w:kern w:val="2"/>
          <w:sz w:val="22"/>
          <w:szCs w:val="22"/>
          <w:lang w:eastAsia="en-GB"/>
          <w14:ligatures w14:val="standardContextual"/>
        </w:rPr>
        <w:tab/>
      </w:r>
      <w:r>
        <w:rPr>
          <w:noProof/>
        </w:rPr>
        <w:t>UE deleting forbidden PLMNs when accessing E-UTRAN</w:t>
      </w:r>
      <w:r>
        <w:rPr>
          <w:noProof/>
        </w:rPr>
        <w:tab/>
        <w:t>330</w:t>
      </w:r>
    </w:p>
    <w:p w14:paraId="3FD0508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330</w:t>
      </w:r>
    </w:p>
    <w:p w14:paraId="35AE6DD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330</w:t>
      </w:r>
    </w:p>
    <w:p w14:paraId="7FB985C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330</w:t>
      </w:r>
    </w:p>
    <w:p w14:paraId="0B4F3DD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331</w:t>
      </w:r>
    </w:p>
    <w:p w14:paraId="7A03A99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331</w:t>
      </w:r>
    </w:p>
    <w:p w14:paraId="798DA27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331</w:t>
      </w:r>
    </w:p>
    <w:p w14:paraId="499F0B2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331</w:t>
      </w:r>
    </w:p>
    <w:p w14:paraId="757B68C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7.1.7</w:t>
      </w:r>
      <w:r>
        <w:rPr>
          <w:rFonts w:asciiTheme="minorHAnsi" w:eastAsiaTheme="minorEastAsia" w:hAnsiTheme="minorHAnsi" w:cstheme="minorBidi"/>
          <w:noProof/>
          <w:kern w:val="2"/>
          <w:sz w:val="22"/>
          <w:szCs w:val="22"/>
          <w:lang w:eastAsia="en-GB"/>
          <w14:ligatures w14:val="standardContextual"/>
        </w:rPr>
        <w:tab/>
      </w:r>
      <w:r>
        <w:rPr>
          <w:noProof/>
        </w:rPr>
        <w:t>Updating the Forbidden PLMN list</w:t>
      </w:r>
      <w:r w:rsidRPr="00806053">
        <w:rPr>
          <w:noProof/>
          <w:lang w:eastAsia="en-GB"/>
        </w:rPr>
        <w:t xml:space="preserve"> </w:t>
      </w:r>
      <w:r>
        <w:rPr>
          <w:noProof/>
        </w:rPr>
        <w:t xml:space="preserve"> after receiving non-integrity protected reject message – UTRAN</w:t>
      </w:r>
      <w:r>
        <w:rPr>
          <w:noProof/>
        </w:rPr>
        <w:tab/>
        <w:t>332</w:t>
      </w:r>
    </w:p>
    <w:p w14:paraId="1A6F681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332</w:t>
      </w:r>
    </w:p>
    <w:p w14:paraId="3EF842F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332</w:t>
      </w:r>
    </w:p>
    <w:p w14:paraId="552EFCE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333</w:t>
      </w:r>
    </w:p>
    <w:p w14:paraId="06A9736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333</w:t>
      </w:r>
    </w:p>
    <w:p w14:paraId="2DBCFA7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333</w:t>
      </w:r>
    </w:p>
    <w:p w14:paraId="45E10B4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333</w:t>
      </w:r>
    </w:p>
    <w:p w14:paraId="657AAC8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334</w:t>
      </w:r>
    </w:p>
    <w:p w14:paraId="2E38F1E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7.1.8</w:t>
      </w:r>
      <w:r>
        <w:rPr>
          <w:rFonts w:asciiTheme="minorHAnsi" w:eastAsiaTheme="minorEastAsia" w:hAnsiTheme="minorHAnsi" w:cstheme="minorBidi"/>
          <w:noProof/>
          <w:kern w:val="2"/>
          <w:sz w:val="22"/>
          <w:szCs w:val="22"/>
          <w:lang w:eastAsia="en-GB"/>
          <w14:ligatures w14:val="standardContextual"/>
        </w:rPr>
        <w:tab/>
      </w:r>
      <w:r>
        <w:rPr>
          <w:noProof/>
        </w:rPr>
        <w:t>Updating the Forbidden PLMN list after receiving non-integrity protected reject message – E-UTRAN</w:t>
      </w:r>
      <w:r>
        <w:rPr>
          <w:noProof/>
        </w:rPr>
        <w:tab/>
        <w:t>334</w:t>
      </w:r>
    </w:p>
    <w:p w14:paraId="59A4523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334</w:t>
      </w:r>
    </w:p>
    <w:p w14:paraId="0FF26C5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334</w:t>
      </w:r>
    </w:p>
    <w:p w14:paraId="6232D1B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335</w:t>
      </w:r>
    </w:p>
    <w:p w14:paraId="52A5503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335</w:t>
      </w:r>
    </w:p>
    <w:p w14:paraId="2B0276C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335</w:t>
      </w:r>
    </w:p>
    <w:p w14:paraId="1893069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335</w:t>
      </w:r>
    </w:p>
    <w:p w14:paraId="5B6F6F1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336</w:t>
      </w:r>
    </w:p>
    <w:p w14:paraId="5D06C39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7.1.9</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 when accessing satellite NG-RAN</w:t>
      </w:r>
      <w:r>
        <w:rPr>
          <w:noProof/>
        </w:rPr>
        <w:tab/>
        <w:t>336</w:t>
      </w:r>
    </w:p>
    <w:p w14:paraId="67895A3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336</w:t>
      </w:r>
    </w:p>
    <w:p w14:paraId="1B56768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337</w:t>
      </w:r>
    </w:p>
    <w:p w14:paraId="5F0CDEC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337</w:t>
      </w:r>
    </w:p>
    <w:p w14:paraId="0BCB165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337</w:t>
      </w:r>
    </w:p>
    <w:p w14:paraId="0924DB3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337</w:t>
      </w:r>
    </w:p>
    <w:p w14:paraId="65FB0ED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338</w:t>
      </w:r>
    </w:p>
    <w:p w14:paraId="6B74647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339</w:t>
      </w:r>
    </w:p>
    <w:p w14:paraId="6B3EB1F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7.1.10</w:t>
      </w:r>
      <w:r>
        <w:rPr>
          <w:rFonts w:asciiTheme="minorHAnsi" w:eastAsiaTheme="minorEastAsia" w:hAnsiTheme="minorHAnsi" w:cstheme="minorBidi"/>
          <w:noProof/>
          <w:kern w:val="2"/>
          <w:sz w:val="22"/>
          <w:szCs w:val="22"/>
          <w:lang w:eastAsia="en-GB"/>
          <w14:ligatures w14:val="standardContextual"/>
        </w:rPr>
        <w:tab/>
      </w:r>
      <w:r>
        <w:rPr>
          <w:noProof/>
        </w:rPr>
        <w:t>UE updating forbidden PLMNs when accessing satellite NG-RAN</w:t>
      </w:r>
      <w:r>
        <w:rPr>
          <w:noProof/>
        </w:rPr>
        <w:tab/>
        <w:t>339</w:t>
      </w:r>
    </w:p>
    <w:p w14:paraId="5F3F673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339</w:t>
      </w:r>
    </w:p>
    <w:p w14:paraId="1E67924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339</w:t>
      </w:r>
    </w:p>
    <w:p w14:paraId="0662A95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340</w:t>
      </w:r>
    </w:p>
    <w:p w14:paraId="1206833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340</w:t>
      </w:r>
    </w:p>
    <w:p w14:paraId="1EE5637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340</w:t>
      </w:r>
    </w:p>
    <w:p w14:paraId="6125E82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340</w:t>
      </w:r>
    </w:p>
    <w:p w14:paraId="0648202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340</w:t>
      </w:r>
    </w:p>
    <w:p w14:paraId="18060E9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UE deleting forbidden PLMNs when accessing satellite NG-RAN in manual mode</w:t>
      </w:r>
      <w:r>
        <w:rPr>
          <w:noProof/>
        </w:rPr>
        <w:tab/>
        <w:t>341</w:t>
      </w:r>
    </w:p>
    <w:p w14:paraId="3B69DCC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341</w:t>
      </w:r>
    </w:p>
    <w:p w14:paraId="674824D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341</w:t>
      </w:r>
    </w:p>
    <w:p w14:paraId="55BA6F2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341</w:t>
      </w:r>
    </w:p>
    <w:p w14:paraId="6C46E83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341</w:t>
      </w:r>
    </w:p>
    <w:p w14:paraId="7748210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341</w:t>
      </w:r>
    </w:p>
    <w:p w14:paraId="25291F9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342</w:t>
      </w:r>
    </w:p>
    <w:p w14:paraId="35AD569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342</w:t>
      </w:r>
    </w:p>
    <w:p w14:paraId="55DFD94A"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User controlled PLMN selector handling</w:t>
      </w:r>
      <w:r>
        <w:rPr>
          <w:noProof/>
        </w:rPr>
        <w:tab/>
        <w:t>343</w:t>
      </w:r>
    </w:p>
    <w:p w14:paraId="079FBE1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w:t>
      </w:r>
      <w:r>
        <w:rPr>
          <w:noProof/>
        </w:rPr>
        <w:tab/>
        <w:t>343</w:t>
      </w:r>
    </w:p>
    <w:p w14:paraId="164BE91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343</w:t>
      </w:r>
    </w:p>
    <w:p w14:paraId="79392F4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343</w:t>
      </w:r>
    </w:p>
    <w:p w14:paraId="21D7AB8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343</w:t>
      </w:r>
    </w:p>
    <w:p w14:paraId="69DC5A3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343</w:t>
      </w:r>
    </w:p>
    <w:p w14:paraId="457EF48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343</w:t>
      </w:r>
    </w:p>
    <w:p w14:paraId="3278EB5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344</w:t>
      </w:r>
    </w:p>
    <w:p w14:paraId="63E936D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344</w:t>
      </w:r>
    </w:p>
    <w:p w14:paraId="04E9552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with the same access technology.</w:t>
      </w:r>
      <w:r>
        <w:rPr>
          <w:noProof/>
        </w:rPr>
        <w:tab/>
        <w:t>344</w:t>
      </w:r>
    </w:p>
    <w:p w14:paraId="0673C55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344</w:t>
      </w:r>
    </w:p>
    <w:p w14:paraId="2266086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345</w:t>
      </w:r>
    </w:p>
    <w:p w14:paraId="3F5D059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345</w:t>
      </w:r>
    </w:p>
    <w:p w14:paraId="6EABAE0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345</w:t>
      </w:r>
    </w:p>
    <w:p w14:paraId="4B40CD7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345</w:t>
      </w:r>
    </w:p>
    <w:p w14:paraId="10161BD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346</w:t>
      </w:r>
    </w:p>
    <w:p w14:paraId="3B365B3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347</w:t>
      </w:r>
    </w:p>
    <w:p w14:paraId="2F557C6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w:t>
      </w:r>
      <w:r>
        <w:rPr>
          <w:noProof/>
        </w:rPr>
        <w:tab/>
        <w:t>348</w:t>
      </w:r>
    </w:p>
    <w:p w14:paraId="7D937E0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348</w:t>
      </w:r>
    </w:p>
    <w:p w14:paraId="1E57766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348</w:t>
      </w:r>
    </w:p>
    <w:p w14:paraId="1C65A0B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348</w:t>
      </w:r>
    </w:p>
    <w:p w14:paraId="01D248E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348</w:t>
      </w:r>
    </w:p>
    <w:p w14:paraId="7B44360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348</w:t>
      </w:r>
    </w:p>
    <w:p w14:paraId="02DAE3B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349</w:t>
      </w:r>
    </w:p>
    <w:p w14:paraId="225F0DF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350</w:t>
      </w:r>
    </w:p>
    <w:p w14:paraId="33A6B94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 for E-UTRAN</w:t>
      </w:r>
      <w:r>
        <w:rPr>
          <w:noProof/>
        </w:rPr>
        <w:tab/>
        <w:t>350</w:t>
      </w:r>
    </w:p>
    <w:p w14:paraId="1E1FE59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350</w:t>
      </w:r>
    </w:p>
    <w:p w14:paraId="48B890A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350</w:t>
      </w:r>
    </w:p>
    <w:p w14:paraId="6B93121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350</w:t>
      </w:r>
    </w:p>
    <w:p w14:paraId="042AD78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350</w:t>
      </w:r>
    </w:p>
    <w:p w14:paraId="7A9A11C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350</w:t>
      </w:r>
    </w:p>
    <w:p w14:paraId="03A9F08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350</w:t>
      </w:r>
    </w:p>
    <w:p w14:paraId="297DBCC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351</w:t>
      </w:r>
    </w:p>
    <w:p w14:paraId="57BF94D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UTRAN/E-UTRAN</w:t>
      </w:r>
      <w:r>
        <w:rPr>
          <w:noProof/>
        </w:rPr>
        <w:tab/>
        <w:t>351</w:t>
      </w:r>
    </w:p>
    <w:p w14:paraId="6BBE4D6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351</w:t>
      </w:r>
    </w:p>
    <w:p w14:paraId="7EAB687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352</w:t>
      </w:r>
    </w:p>
    <w:p w14:paraId="10D2879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352</w:t>
      </w:r>
    </w:p>
    <w:p w14:paraId="77A8DC9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352</w:t>
      </w:r>
    </w:p>
    <w:p w14:paraId="2424395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352</w:t>
      </w:r>
    </w:p>
    <w:p w14:paraId="1CB7C0F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352</w:t>
      </w:r>
    </w:p>
    <w:p w14:paraId="5072130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352</w:t>
      </w:r>
    </w:p>
    <w:p w14:paraId="4350CAD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GSM/E-UTRAN</w:t>
      </w:r>
      <w:r>
        <w:rPr>
          <w:noProof/>
        </w:rPr>
        <w:tab/>
        <w:t>353</w:t>
      </w:r>
    </w:p>
    <w:p w14:paraId="0D823EA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353</w:t>
      </w:r>
    </w:p>
    <w:p w14:paraId="58AB188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353</w:t>
      </w:r>
    </w:p>
    <w:p w14:paraId="36D9279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353</w:t>
      </w:r>
    </w:p>
    <w:p w14:paraId="43D1CF2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353</w:t>
      </w:r>
    </w:p>
    <w:p w14:paraId="63052DE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353</w:t>
      </w:r>
    </w:p>
    <w:p w14:paraId="58BF319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354</w:t>
      </w:r>
    </w:p>
    <w:p w14:paraId="39DD4D0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354</w:t>
      </w:r>
    </w:p>
    <w:p w14:paraId="79E219E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with the same access technology – E-UTRAN in NB-S1 mode</w:t>
      </w:r>
      <w:r>
        <w:rPr>
          <w:noProof/>
        </w:rPr>
        <w:tab/>
        <w:t>355</w:t>
      </w:r>
    </w:p>
    <w:p w14:paraId="7209A55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355</w:t>
      </w:r>
    </w:p>
    <w:p w14:paraId="7719BBD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355</w:t>
      </w:r>
    </w:p>
    <w:p w14:paraId="31475BC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355</w:t>
      </w:r>
    </w:p>
    <w:p w14:paraId="1999B2B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355</w:t>
      </w:r>
    </w:p>
    <w:p w14:paraId="38692DB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355</w:t>
      </w:r>
    </w:p>
    <w:p w14:paraId="360C3B5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7.2.8.2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356</w:t>
      </w:r>
    </w:p>
    <w:p w14:paraId="0E4C913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356</w:t>
      </w:r>
    </w:p>
    <w:p w14:paraId="2A6B5E9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7.2.9</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the ACT preference – E-UTRAN in WB-S1/E-UTRAN in NB-S1</w:t>
      </w:r>
      <w:r>
        <w:rPr>
          <w:noProof/>
        </w:rPr>
        <w:tab/>
        <w:t>357</w:t>
      </w:r>
    </w:p>
    <w:p w14:paraId="7419AE5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357</w:t>
      </w:r>
    </w:p>
    <w:p w14:paraId="1842ECE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357</w:t>
      </w:r>
    </w:p>
    <w:p w14:paraId="5A86CF3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357</w:t>
      </w:r>
    </w:p>
    <w:p w14:paraId="00C7D8B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357</w:t>
      </w:r>
    </w:p>
    <w:p w14:paraId="0DD150E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357</w:t>
      </w:r>
    </w:p>
    <w:p w14:paraId="321A5E4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358</w:t>
      </w:r>
    </w:p>
    <w:p w14:paraId="389FA86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358</w:t>
      </w:r>
    </w:p>
    <w:p w14:paraId="600BD74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7.2.10</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 for satellite-NG-RAN</w:t>
      </w:r>
      <w:r>
        <w:rPr>
          <w:noProof/>
        </w:rPr>
        <w:tab/>
        <w:t>359</w:t>
      </w:r>
    </w:p>
    <w:p w14:paraId="414FE51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359</w:t>
      </w:r>
    </w:p>
    <w:p w14:paraId="311472B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359</w:t>
      </w:r>
    </w:p>
    <w:p w14:paraId="78814AF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359</w:t>
      </w:r>
    </w:p>
    <w:p w14:paraId="1324DA7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359</w:t>
      </w:r>
    </w:p>
    <w:p w14:paraId="07DCE14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359</w:t>
      </w:r>
    </w:p>
    <w:p w14:paraId="3FBABAB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359</w:t>
      </w:r>
    </w:p>
    <w:p w14:paraId="799A674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359</w:t>
      </w:r>
    </w:p>
    <w:p w14:paraId="33791CB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GSM/satellite NG-RAN</w:t>
      </w:r>
      <w:r>
        <w:rPr>
          <w:noProof/>
        </w:rPr>
        <w:tab/>
        <w:t>360</w:t>
      </w:r>
    </w:p>
    <w:p w14:paraId="484F26C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360</w:t>
      </w:r>
    </w:p>
    <w:p w14:paraId="1F9007D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360</w:t>
      </w:r>
    </w:p>
    <w:p w14:paraId="7388E77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360</w:t>
      </w:r>
    </w:p>
    <w:p w14:paraId="6624BAD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361</w:t>
      </w:r>
    </w:p>
    <w:p w14:paraId="2A1F9DB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361</w:t>
      </w:r>
    </w:p>
    <w:p w14:paraId="19F1913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361</w:t>
      </w:r>
    </w:p>
    <w:p w14:paraId="635D368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361</w:t>
      </w:r>
    </w:p>
    <w:p w14:paraId="0A02F9A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UTRAN/satellite NG-RAN</w:t>
      </w:r>
      <w:r>
        <w:rPr>
          <w:noProof/>
        </w:rPr>
        <w:tab/>
        <w:t>362</w:t>
      </w:r>
    </w:p>
    <w:p w14:paraId="2F3005C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362</w:t>
      </w:r>
    </w:p>
    <w:p w14:paraId="605AB78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362</w:t>
      </w:r>
    </w:p>
    <w:p w14:paraId="133E8E4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362</w:t>
      </w:r>
    </w:p>
    <w:p w14:paraId="61E51F6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362</w:t>
      </w:r>
    </w:p>
    <w:p w14:paraId="2DF24B3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362</w:t>
      </w:r>
    </w:p>
    <w:p w14:paraId="433C81E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362</w:t>
      </w:r>
    </w:p>
    <w:p w14:paraId="03505D9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363</w:t>
      </w:r>
    </w:p>
    <w:p w14:paraId="3D2398E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E-UTRAN/satellite NG-RAN</w:t>
      </w:r>
      <w:r>
        <w:rPr>
          <w:noProof/>
        </w:rPr>
        <w:tab/>
        <w:t>363</w:t>
      </w:r>
    </w:p>
    <w:p w14:paraId="19AD224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363</w:t>
      </w:r>
    </w:p>
    <w:p w14:paraId="2209825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363</w:t>
      </w:r>
    </w:p>
    <w:p w14:paraId="61D94CE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364</w:t>
      </w:r>
    </w:p>
    <w:p w14:paraId="6868B7F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364</w:t>
      </w:r>
    </w:p>
    <w:p w14:paraId="1467AFA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364</w:t>
      </w:r>
    </w:p>
    <w:p w14:paraId="68CAFA8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364</w:t>
      </w:r>
    </w:p>
    <w:p w14:paraId="4DF9EAD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364</w:t>
      </w:r>
    </w:p>
    <w:p w14:paraId="07B396E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NG-RAN/satellite NG-RAN</w:t>
      </w:r>
      <w:r>
        <w:rPr>
          <w:noProof/>
        </w:rPr>
        <w:tab/>
        <w:t>365</w:t>
      </w:r>
    </w:p>
    <w:p w14:paraId="0FB19A8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365</w:t>
      </w:r>
    </w:p>
    <w:p w14:paraId="2B81E8C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365</w:t>
      </w:r>
    </w:p>
    <w:p w14:paraId="31CB51C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365</w:t>
      </w:r>
    </w:p>
    <w:p w14:paraId="600C864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365</w:t>
      </w:r>
    </w:p>
    <w:p w14:paraId="5B87FC8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365</w:t>
      </w:r>
    </w:p>
    <w:p w14:paraId="0AEEA8D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7.2.14.4.2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365</w:t>
      </w:r>
    </w:p>
    <w:p w14:paraId="00D13BD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7.2.14.5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366</w:t>
      </w:r>
    </w:p>
    <w:p w14:paraId="75F19639"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Operator controlled PLMN selector handling</w:t>
      </w:r>
      <w:r>
        <w:rPr>
          <w:noProof/>
        </w:rPr>
        <w:tab/>
        <w:t>366</w:t>
      </w:r>
    </w:p>
    <w:p w14:paraId="501CF0D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Operator controlled PLMN selector list.</w:t>
      </w:r>
      <w:r>
        <w:rPr>
          <w:noProof/>
        </w:rPr>
        <w:tab/>
        <w:t>366</w:t>
      </w:r>
    </w:p>
    <w:p w14:paraId="0150F96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366</w:t>
      </w:r>
    </w:p>
    <w:p w14:paraId="1A7B760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367</w:t>
      </w:r>
    </w:p>
    <w:p w14:paraId="0D6A923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367</w:t>
      </w:r>
    </w:p>
    <w:p w14:paraId="4C78913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367</w:t>
      </w:r>
    </w:p>
    <w:p w14:paraId="486736B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367</w:t>
      </w:r>
    </w:p>
    <w:p w14:paraId="3AAB034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368</w:t>
      </w:r>
    </w:p>
    <w:p w14:paraId="4DA91A0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369</w:t>
      </w:r>
    </w:p>
    <w:p w14:paraId="6B59301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over the Operator controlled PLMN selector list.</w:t>
      </w:r>
      <w:r>
        <w:rPr>
          <w:noProof/>
        </w:rPr>
        <w:tab/>
        <w:t>370</w:t>
      </w:r>
    </w:p>
    <w:p w14:paraId="579724F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370</w:t>
      </w:r>
    </w:p>
    <w:p w14:paraId="5C71271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370</w:t>
      </w:r>
    </w:p>
    <w:p w14:paraId="7BF65D2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370</w:t>
      </w:r>
    </w:p>
    <w:p w14:paraId="35605DF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371</w:t>
      </w:r>
    </w:p>
    <w:p w14:paraId="4D007FA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371</w:t>
      </w:r>
    </w:p>
    <w:p w14:paraId="272DFDB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372</w:t>
      </w:r>
    </w:p>
    <w:p w14:paraId="2A6C0DD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373</w:t>
      </w:r>
    </w:p>
    <w:p w14:paraId="0E5C6E5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Operator controlled PLMN selector list when accessing E-UTRAN</w:t>
      </w:r>
      <w:r>
        <w:rPr>
          <w:noProof/>
        </w:rPr>
        <w:tab/>
        <w:t>374</w:t>
      </w:r>
    </w:p>
    <w:p w14:paraId="0B02BD8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374</w:t>
      </w:r>
    </w:p>
    <w:p w14:paraId="032DB26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374</w:t>
      </w:r>
    </w:p>
    <w:p w14:paraId="0B228C9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374</w:t>
      </w:r>
    </w:p>
    <w:p w14:paraId="4777340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374</w:t>
      </w:r>
    </w:p>
    <w:p w14:paraId="4314A8F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374</w:t>
      </w:r>
    </w:p>
    <w:p w14:paraId="0AA3A70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376</w:t>
      </w:r>
    </w:p>
    <w:p w14:paraId="434BD5C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376</w:t>
      </w:r>
    </w:p>
    <w:p w14:paraId="4F55983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over the Operator controlled PLMN selector list – E-UTRAN</w:t>
      </w:r>
      <w:r>
        <w:rPr>
          <w:noProof/>
        </w:rPr>
        <w:tab/>
        <w:t>377</w:t>
      </w:r>
    </w:p>
    <w:p w14:paraId="21BCB2F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377</w:t>
      </w:r>
    </w:p>
    <w:p w14:paraId="5F2BABA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377</w:t>
      </w:r>
    </w:p>
    <w:p w14:paraId="2964859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377</w:t>
      </w:r>
    </w:p>
    <w:p w14:paraId="1066225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377</w:t>
      </w:r>
    </w:p>
    <w:p w14:paraId="393F27D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377</w:t>
      </w:r>
    </w:p>
    <w:p w14:paraId="46E80F3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378</w:t>
      </w:r>
    </w:p>
    <w:p w14:paraId="4F9D707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378</w:t>
      </w:r>
    </w:p>
    <w:p w14:paraId="65F0BF93"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Higher priority PLMN search handling</w:t>
      </w:r>
      <w:r>
        <w:rPr>
          <w:noProof/>
        </w:rPr>
        <w:tab/>
        <w:t>390</w:t>
      </w:r>
    </w:p>
    <w:p w14:paraId="5FF260A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UE recognising the search period of the Higher priority PLMN</w:t>
      </w:r>
      <w:r>
        <w:rPr>
          <w:noProof/>
        </w:rPr>
        <w:tab/>
        <w:t>390</w:t>
      </w:r>
    </w:p>
    <w:p w14:paraId="70723F2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390</w:t>
      </w:r>
    </w:p>
    <w:p w14:paraId="69EEAC1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390</w:t>
      </w:r>
    </w:p>
    <w:p w14:paraId="044DBDA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391</w:t>
      </w:r>
    </w:p>
    <w:p w14:paraId="3571D02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391</w:t>
      </w:r>
    </w:p>
    <w:p w14:paraId="6A4BB7F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391</w:t>
      </w:r>
    </w:p>
    <w:p w14:paraId="75DC8CD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391</w:t>
      </w:r>
    </w:p>
    <w:p w14:paraId="2913EA5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394</w:t>
      </w:r>
    </w:p>
    <w:p w14:paraId="7C1234D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GSM/UmTS dual mode UEs recognising the search period of the Higher priority PLMN</w:t>
      </w:r>
      <w:r>
        <w:rPr>
          <w:noProof/>
        </w:rPr>
        <w:tab/>
        <w:t>395</w:t>
      </w:r>
    </w:p>
    <w:p w14:paraId="61830F0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395</w:t>
      </w:r>
    </w:p>
    <w:p w14:paraId="7BE351A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395</w:t>
      </w:r>
    </w:p>
    <w:p w14:paraId="5ABF9D8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395</w:t>
      </w:r>
    </w:p>
    <w:p w14:paraId="040A15D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395</w:t>
      </w:r>
    </w:p>
    <w:p w14:paraId="11F4808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395</w:t>
      </w:r>
    </w:p>
    <w:p w14:paraId="6BF3369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396</w:t>
      </w:r>
    </w:p>
    <w:p w14:paraId="6C83567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398</w:t>
      </w:r>
    </w:p>
    <w:p w14:paraId="0598F1D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UE recognising the search period of the Higher priority PLMN – E-UTRAN</w:t>
      </w:r>
      <w:r>
        <w:rPr>
          <w:noProof/>
        </w:rPr>
        <w:tab/>
        <w:t>398</w:t>
      </w:r>
    </w:p>
    <w:p w14:paraId="5783950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398</w:t>
      </w:r>
    </w:p>
    <w:p w14:paraId="6DF852E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399</w:t>
      </w:r>
    </w:p>
    <w:p w14:paraId="6A9063D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399</w:t>
      </w:r>
    </w:p>
    <w:p w14:paraId="4052404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399</w:t>
      </w:r>
    </w:p>
    <w:p w14:paraId="2E7917E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399</w:t>
      </w:r>
    </w:p>
    <w:p w14:paraId="769785A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400</w:t>
      </w:r>
    </w:p>
    <w:p w14:paraId="2DF0795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400</w:t>
      </w:r>
    </w:p>
    <w:p w14:paraId="7D6B043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E-UTRAn/EPC capable UEs recognising the search period of the Higher priority PLMN – GSM/E-UTRAN</w:t>
      </w:r>
      <w:r>
        <w:rPr>
          <w:noProof/>
        </w:rPr>
        <w:tab/>
        <w:t>401</w:t>
      </w:r>
    </w:p>
    <w:p w14:paraId="0D8ECD5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401</w:t>
      </w:r>
    </w:p>
    <w:p w14:paraId="3A683E2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401</w:t>
      </w:r>
    </w:p>
    <w:p w14:paraId="4C26075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401</w:t>
      </w:r>
    </w:p>
    <w:p w14:paraId="69F4308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401</w:t>
      </w:r>
    </w:p>
    <w:p w14:paraId="57F787E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401</w:t>
      </w:r>
    </w:p>
    <w:p w14:paraId="4E25C4B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402</w:t>
      </w:r>
    </w:p>
    <w:p w14:paraId="19F7AC5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403</w:t>
      </w:r>
    </w:p>
    <w:p w14:paraId="4D9B70F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rFonts w:asciiTheme="minorHAnsi" w:eastAsiaTheme="minorEastAsia" w:hAnsiTheme="minorHAnsi" w:cstheme="minorBidi"/>
          <w:noProof/>
          <w:kern w:val="2"/>
          <w:sz w:val="22"/>
          <w:szCs w:val="22"/>
          <w:lang w:eastAsia="en-GB"/>
          <w14:ligatures w14:val="standardContextual"/>
        </w:rPr>
        <w:tab/>
      </w:r>
      <w:r>
        <w:rPr>
          <w:noProof/>
        </w:rPr>
        <w:t>E-UTRAn/EPC capable UEs recognising the search period of the Higher priority PLMN – UTRAN/E-UTRAN</w:t>
      </w:r>
      <w:r>
        <w:rPr>
          <w:noProof/>
        </w:rPr>
        <w:tab/>
        <w:t>403</w:t>
      </w:r>
    </w:p>
    <w:p w14:paraId="5F4A0BD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403</w:t>
      </w:r>
    </w:p>
    <w:p w14:paraId="36B471C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403</w:t>
      </w:r>
    </w:p>
    <w:p w14:paraId="437E784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403</w:t>
      </w:r>
    </w:p>
    <w:p w14:paraId="65D8F51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404</w:t>
      </w:r>
    </w:p>
    <w:p w14:paraId="4F4031A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7.4.5.4.1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404</w:t>
      </w:r>
    </w:p>
    <w:p w14:paraId="6CBD9E8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7.4.5.4.2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405</w:t>
      </w:r>
    </w:p>
    <w:p w14:paraId="41773FC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7.4.5.5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405</w:t>
      </w:r>
    </w:p>
    <w:p w14:paraId="16D607F7"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406</w:t>
      </w:r>
    </w:p>
    <w:p w14:paraId="2BFC4654"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Subscription independent tests</w:t>
      </w:r>
      <w:r>
        <w:rPr>
          <w:noProof/>
        </w:rPr>
        <w:tab/>
        <w:t>406</w:t>
      </w:r>
    </w:p>
    <w:p w14:paraId="0822D5D1"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Phone book procedures</w:t>
      </w:r>
      <w:r>
        <w:rPr>
          <w:noProof/>
        </w:rPr>
        <w:tab/>
        <w:t>406</w:t>
      </w:r>
    </w:p>
    <w:p w14:paraId="3B71697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Recognition of a previously changed phonebook</w:t>
      </w:r>
      <w:r>
        <w:rPr>
          <w:noProof/>
        </w:rPr>
        <w:tab/>
        <w:t>406</w:t>
      </w:r>
    </w:p>
    <w:p w14:paraId="08E829C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406</w:t>
      </w:r>
    </w:p>
    <w:p w14:paraId="4D97F44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406</w:t>
      </w:r>
    </w:p>
    <w:p w14:paraId="59828BE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406</w:t>
      </w:r>
    </w:p>
    <w:p w14:paraId="003ED7E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406</w:t>
      </w:r>
    </w:p>
    <w:p w14:paraId="05EE1D8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406</w:t>
      </w:r>
    </w:p>
    <w:p w14:paraId="1AEF7EA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407</w:t>
      </w:r>
    </w:p>
    <w:p w14:paraId="70DA1D1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407</w:t>
      </w:r>
    </w:p>
    <w:p w14:paraId="7A9A3E1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Update of the Phonebook Synchronisation Counter (PSC)</w:t>
      </w:r>
      <w:r>
        <w:rPr>
          <w:noProof/>
        </w:rPr>
        <w:tab/>
        <w:t>408</w:t>
      </w:r>
    </w:p>
    <w:p w14:paraId="0A4D45B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408</w:t>
      </w:r>
    </w:p>
    <w:p w14:paraId="5179127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408</w:t>
      </w:r>
    </w:p>
    <w:p w14:paraId="2CC7336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408</w:t>
      </w:r>
    </w:p>
    <w:p w14:paraId="710BE92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408</w:t>
      </w:r>
    </w:p>
    <w:p w14:paraId="70FB9AB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408</w:t>
      </w:r>
    </w:p>
    <w:p w14:paraId="7F6B1E8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409</w:t>
      </w:r>
    </w:p>
    <w:p w14:paraId="4B7FA00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409</w:t>
      </w:r>
    </w:p>
    <w:p w14:paraId="7A2AE4D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noProof/>
          <w:lang w:val="de-DE"/>
        </w:rPr>
        <w:t>8.1.3</w:t>
      </w:r>
      <w:r>
        <w:rPr>
          <w:rFonts w:asciiTheme="minorHAnsi" w:eastAsiaTheme="minorEastAsia" w:hAnsiTheme="minorHAnsi" w:cstheme="minorBidi"/>
          <w:noProof/>
          <w:kern w:val="2"/>
          <w:sz w:val="22"/>
          <w:szCs w:val="22"/>
          <w:lang w:eastAsia="en-GB"/>
          <w14:ligatures w14:val="standardContextual"/>
        </w:rPr>
        <w:tab/>
      </w:r>
      <w:r w:rsidRPr="00806053">
        <w:rPr>
          <w:noProof/>
          <w:lang w:val="de-DE"/>
        </w:rPr>
        <w:t>Phonebook content handling</w:t>
      </w:r>
      <w:r>
        <w:rPr>
          <w:noProof/>
        </w:rPr>
        <w:tab/>
        <w:t>410</w:t>
      </w:r>
    </w:p>
    <w:p w14:paraId="5A98E93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8.1.3.1</w:t>
      </w:r>
      <w:r>
        <w:rPr>
          <w:rFonts w:asciiTheme="minorHAnsi" w:eastAsiaTheme="minorEastAsia" w:hAnsiTheme="minorHAnsi" w:cstheme="minorBidi"/>
          <w:noProof/>
          <w:kern w:val="2"/>
          <w:sz w:val="22"/>
          <w:szCs w:val="22"/>
          <w:lang w:eastAsia="en-GB"/>
          <w14:ligatures w14:val="standardContextual"/>
        </w:rPr>
        <w:tab/>
      </w:r>
      <w:r>
        <w:rPr>
          <w:noProof/>
        </w:rPr>
        <w:t>Handling of BCD number/ SSC content extension</w:t>
      </w:r>
      <w:r>
        <w:rPr>
          <w:noProof/>
        </w:rPr>
        <w:tab/>
        <w:t>410</w:t>
      </w:r>
    </w:p>
    <w:p w14:paraId="37379AF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410</w:t>
      </w:r>
    </w:p>
    <w:p w14:paraId="6B40506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410</w:t>
      </w:r>
    </w:p>
    <w:p w14:paraId="1D59E12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410</w:t>
      </w:r>
    </w:p>
    <w:p w14:paraId="1C20602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410</w:t>
      </w:r>
    </w:p>
    <w:p w14:paraId="2114913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413</w:t>
      </w:r>
    </w:p>
    <w:p w14:paraId="2D14439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8.1.4</w:t>
      </w:r>
      <w:r>
        <w:rPr>
          <w:rFonts w:asciiTheme="minorHAnsi" w:eastAsiaTheme="minorEastAsia" w:hAnsiTheme="minorHAnsi" w:cstheme="minorBidi"/>
          <w:noProof/>
          <w:kern w:val="2"/>
          <w:sz w:val="22"/>
          <w:szCs w:val="22"/>
          <w:lang w:eastAsia="en-GB"/>
          <w14:ligatures w14:val="standardContextual"/>
        </w:rPr>
        <w:tab/>
      </w:r>
      <w:r>
        <w:rPr>
          <w:noProof/>
        </w:rPr>
        <w:t>Phonebook selection</w:t>
      </w:r>
      <w:r>
        <w:rPr>
          <w:noProof/>
        </w:rPr>
        <w:tab/>
        <w:t>414</w:t>
      </w:r>
    </w:p>
    <w:p w14:paraId="7D72232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414</w:t>
      </w:r>
    </w:p>
    <w:p w14:paraId="1EBAFEC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414</w:t>
      </w:r>
    </w:p>
    <w:p w14:paraId="06CC3AD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414</w:t>
      </w:r>
    </w:p>
    <w:p w14:paraId="63FAD05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414</w:t>
      </w:r>
    </w:p>
    <w:p w14:paraId="2818030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414</w:t>
      </w:r>
    </w:p>
    <w:p w14:paraId="3C38364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417</w:t>
      </w:r>
    </w:p>
    <w:p w14:paraId="5387E1E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417</w:t>
      </w:r>
    </w:p>
    <w:p w14:paraId="1EF1D15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8.1.5</w:t>
      </w:r>
      <w:r>
        <w:rPr>
          <w:rFonts w:asciiTheme="minorHAnsi" w:eastAsiaTheme="minorEastAsia" w:hAnsiTheme="minorHAnsi" w:cstheme="minorBidi"/>
          <w:noProof/>
          <w:kern w:val="2"/>
          <w:sz w:val="22"/>
          <w:szCs w:val="22"/>
          <w:lang w:eastAsia="en-GB"/>
          <w14:ligatures w14:val="standardContextual"/>
        </w:rPr>
        <w:tab/>
      </w:r>
      <w:r>
        <w:rPr>
          <w:noProof/>
        </w:rPr>
        <w:t>Local Phonebook handling</w:t>
      </w:r>
      <w:r>
        <w:rPr>
          <w:noProof/>
        </w:rPr>
        <w:tab/>
        <w:t>418</w:t>
      </w:r>
    </w:p>
    <w:p w14:paraId="3DF853C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418</w:t>
      </w:r>
    </w:p>
    <w:p w14:paraId="7AB24E4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418</w:t>
      </w:r>
    </w:p>
    <w:p w14:paraId="2572165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418</w:t>
      </w:r>
    </w:p>
    <w:p w14:paraId="24CF0C8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418</w:t>
      </w:r>
    </w:p>
    <w:p w14:paraId="361F53A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418</w:t>
      </w:r>
    </w:p>
    <w:p w14:paraId="6AD82C1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419</w:t>
      </w:r>
    </w:p>
    <w:p w14:paraId="0221529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419</w:t>
      </w:r>
    </w:p>
    <w:p w14:paraId="53694C3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Short message handling report</w:t>
      </w:r>
      <w:r>
        <w:rPr>
          <w:noProof/>
        </w:rPr>
        <w:tab/>
        <w:t>420</w:t>
      </w:r>
    </w:p>
    <w:p w14:paraId="099E5F3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Correct storage of a SM on the USIM</w:t>
      </w:r>
      <w:r>
        <w:rPr>
          <w:noProof/>
        </w:rPr>
        <w:tab/>
        <w:t>420</w:t>
      </w:r>
    </w:p>
    <w:p w14:paraId="1BB6603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420</w:t>
      </w:r>
    </w:p>
    <w:p w14:paraId="3E953B0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420</w:t>
      </w:r>
    </w:p>
    <w:p w14:paraId="7E054AD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420</w:t>
      </w:r>
    </w:p>
    <w:p w14:paraId="2C15CE4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420</w:t>
      </w:r>
    </w:p>
    <w:p w14:paraId="5B97A3C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420</w:t>
      </w:r>
    </w:p>
    <w:p w14:paraId="6373F52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421</w:t>
      </w:r>
    </w:p>
    <w:p w14:paraId="7290681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421</w:t>
      </w:r>
    </w:p>
    <w:p w14:paraId="28F5A6B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USIM</w:t>
      </w:r>
      <w:r>
        <w:rPr>
          <w:noProof/>
        </w:rPr>
        <w:tab/>
        <w:t>421</w:t>
      </w:r>
    </w:p>
    <w:p w14:paraId="7309F0E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421</w:t>
      </w:r>
    </w:p>
    <w:p w14:paraId="5F6CBF9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421</w:t>
      </w:r>
    </w:p>
    <w:p w14:paraId="69FFCC4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422</w:t>
      </w:r>
    </w:p>
    <w:p w14:paraId="154C2B9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422</w:t>
      </w:r>
    </w:p>
    <w:p w14:paraId="26300B8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422</w:t>
      </w:r>
    </w:p>
    <w:p w14:paraId="1C3625B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423</w:t>
      </w:r>
    </w:p>
    <w:p w14:paraId="645091E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423</w:t>
      </w:r>
    </w:p>
    <w:p w14:paraId="01FA10E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SM memory capacity exceeded handling</w:t>
      </w:r>
      <w:r>
        <w:rPr>
          <w:noProof/>
        </w:rPr>
        <w:tab/>
        <w:t>423</w:t>
      </w:r>
    </w:p>
    <w:p w14:paraId="71673A6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423</w:t>
      </w:r>
    </w:p>
    <w:p w14:paraId="2039062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423</w:t>
      </w:r>
    </w:p>
    <w:p w14:paraId="46AE94B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424</w:t>
      </w:r>
    </w:p>
    <w:p w14:paraId="328CC67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424</w:t>
      </w:r>
    </w:p>
    <w:p w14:paraId="5DA698B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424</w:t>
      </w:r>
    </w:p>
    <w:p w14:paraId="5B3DD4B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426</w:t>
      </w:r>
    </w:p>
    <w:p w14:paraId="6E162C5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426</w:t>
      </w:r>
    </w:p>
    <w:p w14:paraId="63B0313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Correct storage of an SM on the UICC</w:t>
      </w:r>
      <w:r>
        <w:rPr>
          <w:noProof/>
        </w:rPr>
        <w:tab/>
        <w:t>428</w:t>
      </w:r>
    </w:p>
    <w:p w14:paraId="795BFD2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428</w:t>
      </w:r>
    </w:p>
    <w:p w14:paraId="590B2DD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428</w:t>
      </w:r>
    </w:p>
    <w:p w14:paraId="1CEA49F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428</w:t>
      </w:r>
    </w:p>
    <w:p w14:paraId="6324D07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428</w:t>
      </w:r>
    </w:p>
    <w:p w14:paraId="165F2EF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428</w:t>
      </w:r>
    </w:p>
    <w:p w14:paraId="5C9A891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430</w:t>
      </w:r>
    </w:p>
    <w:p w14:paraId="2F8AD1E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431</w:t>
      </w:r>
    </w:p>
    <w:p w14:paraId="7BA3B03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USIM if USIM and ISIM are present</w:t>
      </w:r>
      <w:r>
        <w:rPr>
          <w:noProof/>
        </w:rPr>
        <w:tab/>
        <w:t>432</w:t>
      </w:r>
    </w:p>
    <w:p w14:paraId="51ABD5E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432</w:t>
      </w:r>
    </w:p>
    <w:p w14:paraId="483A6B2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432</w:t>
      </w:r>
    </w:p>
    <w:p w14:paraId="042E1F7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432</w:t>
      </w:r>
    </w:p>
    <w:p w14:paraId="7879358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433</w:t>
      </w:r>
    </w:p>
    <w:p w14:paraId="5D08339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433</w:t>
      </w:r>
    </w:p>
    <w:p w14:paraId="1EB0324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434</w:t>
      </w:r>
    </w:p>
    <w:p w14:paraId="6884878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434</w:t>
      </w:r>
    </w:p>
    <w:p w14:paraId="3F5054C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ISIM if USIM and ISIM are present</w:t>
      </w:r>
      <w:r>
        <w:rPr>
          <w:noProof/>
        </w:rPr>
        <w:tab/>
        <w:t>434</w:t>
      </w:r>
    </w:p>
    <w:p w14:paraId="07D1577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434</w:t>
      </w:r>
    </w:p>
    <w:p w14:paraId="0515762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434</w:t>
      </w:r>
    </w:p>
    <w:p w14:paraId="23619A2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435</w:t>
      </w:r>
    </w:p>
    <w:p w14:paraId="726436B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435</w:t>
      </w:r>
    </w:p>
    <w:p w14:paraId="0993F52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435</w:t>
      </w:r>
    </w:p>
    <w:p w14:paraId="0C31B25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436</w:t>
      </w:r>
    </w:p>
    <w:p w14:paraId="69946CA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436</w:t>
      </w:r>
    </w:p>
    <w:p w14:paraId="7E193ED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Correct storage of an SM on the UICC</w:t>
      </w:r>
      <w:r>
        <w:rPr>
          <w:noProof/>
        </w:rPr>
        <w:tab/>
        <w:t>436</w:t>
      </w:r>
    </w:p>
    <w:p w14:paraId="298BFDA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436</w:t>
      </w:r>
    </w:p>
    <w:p w14:paraId="7A8F5AD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437</w:t>
      </w:r>
    </w:p>
    <w:p w14:paraId="689DD70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437</w:t>
      </w:r>
    </w:p>
    <w:p w14:paraId="0A4E31F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437</w:t>
      </w:r>
    </w:p>
    <w:p w14:paraId="74E0443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437</w:t>
      </w:r>
    </w:p>
    <w:p w14:paraId="5AA70B7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437</w:t>
      </w:r>
    </w:p>
    <w:p w14:paraId="556FA15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437</w:t>
      </w:r>
    </w:p>
    <w:p w14:paraId="368D1032"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MMS related tests</w:t>
      </w:r>
      <w:r>
        <w:rPr>
          <w:noProof/>
        </w:rPr>
        <w:tab/>
        <w:t>437</w:t>
      </w:r>
    </w:p>
    <w:p w14:paraId="5CB3319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Issuer Connectivity Parameters</w:t>
      </w:r>
      <w:r>
        <w:rPr>
          <w:noProof/>
        </w:rPr>
        <w:tab/>
        <w:t>437</w:t>
      </w:r>
    </w:p>
    <w:p w14:paraId="61826F7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437</w:t>
      </w:r>
    </w:p>
    <w:p w14:paraId="63FBA4A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438</w:t>
      </w:r>
    </w:p>
    <w:p w14:paraId="47E8E59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438</w:t>
      </w:r>
    </w:p>
    <w:p w14:paraId="4CBC0DB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438</w:t>
      </w:r>
    </w:p>
    <w:p w14:paraId="65682DF4"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438</w:t>
      </w:r>
    </w:p>
    <w:p w14:paraId="68B7D41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443</w:t>
      </w:r>
    </w:p>
    <w:p w14:paraId="6F513AA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443</w:t>
      </w:r>
    </w:p>
    <w:p w14:paraId="1A43AB2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User Connectivity Parameters</w:t>
      </w:r>
      <w:r>
        <w:rPr>
          <w:noProof/>
        </w:rPr>
        <w:tab/>
        <w:t>443</w:t>
      </w:r>
    </w:p>
    <w:p w14:paraId="310AB21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443</w:t>
      </w:r>
    </w:p>
    <w:p w14:paraId="025F06E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443</w:t>
      </w:r>
    </w:p>
    <w:p w14:paraId="1298B10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444</w:t>
      </w:r>
    </w:p>
    <w:p w14:paraId="06CB01C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444</w:t>
      </w:r>
    </w:p>
    <w:p w14:paraId="350F0EC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444</w:t>
      </w:r>
    </w:p>
    <w:p w14:paraId="1DB77F1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449</w:t>
      </w:r>
    </w:p>
    <w:p w14:paraId="2393DDD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449</w:t>
      </w:r>
    </w:p>
    <w:p w14:paraId="7AB343D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Issuer Connectivity Parameters over the MMS User Connectivity Parameters</w:t>
      </w:r>
      <w:r>
        <w:rPr>
          <w:noProof/>
        </w:rPr>
        <w:tab/>
        <w:t>449</w:t>
      </w:r>
    </w:p>
    <w:p w14:paraId="4A3DB5A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449</w:t>
      </w:r>
    </w:p>
    <w:p w14:paraId="3C6E333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450</w:t>
      </w:r>
    </w:p>
    <w:p w14:paraId="6AAF884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450</w:t>
      </w:r>
    </w:p>
    <w:p w14:paraId="6B0B76E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450</w:t>
      </w:r>
    </w:p>
    <w:p w14:paraId="31DCC8A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450</w:t>
      </w:r>
    </w:p>
    <w:p w14:paraId="7E0B18A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456</w:t>
      </w:r>
    </w:p>
    <w:p w14:paraId="0ABE3C1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456</w:t>
      </w:r>
    </w:p>
    <w:p w14:paraId="3F138AB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8.3.4</w:t>
      </w:r>
      <w:r>
        <w:rPr>
          <w:rFonts w:asciiTheme="minorHAnsi" w:eastAsiaTheme="minorEastAsia" w:hAnsiTheme="minorHAnsi" w:cstheme="minorBidi"/>
          <w:noProof/>
          <w:kern w:val="2"/>
          <w:sz w:val="22"/>
          <w:szCs w:val="22"/>
          <w:lang w:eastAsia="en-GB"/>
          <w14:ligatures w14:val="standardContextual"/>
        </w:rPr>
        <w:tab/>
      </w:r>
      <w:r>
        <w:rPr>
          <w:noProof/>
        </w:rPr>
        <w:t>Usage of MMS notification</w:t>
      </w:r>
      <w:r>
        <w:rPr>
          <w:noProof/>
        </w:rPr>
        <w:tab/>
        <w:t>456</w:t>
      </w:r>
    </w:p>
    <w:p w14:paraId="6BBDFC0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456</w:t>
      </w:r>
    </w:p>
    <w:p w14:paraId="7279848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456</w:t>
      </w:r>
    </w:p>
    <w:p w14:paraId="3ADF45D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457</w:t>
      </w:r>
    </w:p>
    <w:p w14:paraId="2286B4C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457</w:t>
      </w:r>
    </w:p>
    <w:p w14:paraId="24D2EDB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457</w:t>
      </w:r>
    </w:p>
    <w:p w14:paraId="4AF59B9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8.3.4.4.2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461</w:t>
      </w:r>
    </w:p>
    <w:p w14:paraId="4B5F704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461</w:t>
      </w:r>
    </w:p>
    <w:p w14:paraId="276283D9"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UICC presence detection</w:t>
      </w:r>
      <w:r>
        <w:rPr>
          <w:noProof/>
        </w:rPr>
        <w:tab/>
        <w:t>462</w:t>
      </w:r>
    </w:p>
    <w:p w14:paraId="0968D69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462</w:t>
      </w:r>
    </w:p>
    <w:p w14:paraId="15FCAED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462</w:t>
      </w:r>
    </w:p>
    <w:p w14:paraId="19CBC44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462</w:t>
      </w:r>
    </w:p>
    <w:p w14:paraId="393663D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463</w:t>
      </w:r>
    </w:p>
    <w:p w14:paraId="769FF1F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463</w:t>
      </w:r>
    </w:p>
    <w:p w14:paraId="71133F1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463</w:t>
      </w:r>
    </w:p>
    <w:p w14:paraId="0A67460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463</w:t>
      </w:r>
    </w:p>
    <w:p w14:paraId="36F5F560"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UICC presence detection when connected to E-UTRAN/EPC</w:t>
      </w:r>
      <w:r>
        <w:rPr>
          <w:noProof/>
        </w:rPr>
        <w:tab/>
        <w:t>463</w:t>
      </w:r>
    </w:p>
    <w:p w14:paraId="14D3294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463</w:t>
      </w:r>
    </w:p>
    <w:p w14:paraId="03E2AA7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463</w:t>
      </w:r>
    </w:p>
    <w:p w14:paraId="29B2306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464</w:t>
      </w:r>
    </w:p>
    <w:p w14:paraId="33F7E0D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464</w:t>
      </w:r>
    </w:p>
    <w:p w14:paraId="4778A65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464</w:t>
      </w:r>
    </w:p>
    <w:p w14:paraId="7A9321F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8.5.4.2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464</w:t>
      </w:r>
    </w:p>
    <w:p w14:paraId="798AD4F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464</w:t>
      </w:r>
    </w:p>
    <w:p w14:paraId="5E184E69"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USIM service handling</w:t>
      </w:r>
      <w:r>
        <w:rPr>
          <w:noProof/>
        </w:rPr>
        <w:tab/>
        <w:t>465</w:t>
      </w:r>
    </w:p>
    <w:p w14:paraId="6584EDC8"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w:t>
      </w:r>
      <w:r>
        <w:rPr>
          <w:noProof/>
        </w:rPr>
        <w:tab/>
        <w:t>465</w:t>
      </w:r>
    </w:p>
    <w:p w14:paraId="37A2F11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supporting ACL</w:t>
      </w:r>
      <w:r>
        <w:rPr>
          <w:noProof/>
        </w:rPr>
        <w:tab/>
        <w:t>465</w:t>
      </w:r>
    </w:p>
    <w:p w14:paraId="0108CF1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465</w:t>
      </w:r>
    </w:p>
    <w:p w14:paraId="49FE3C6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465</w:t>
      </w:r>
    </w:p>
    <w:p w14:paraId="395F8C4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465</w:t>
      </w:r>
    </w:p>
    <w:p w14:paraId="2195CE8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465</w:t>
      </w:r>
    </w:p>
    <w:p w14:paraId="0B20A3C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9.1.1.4.1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465</w:t>
      </w:r>
    </w:p>
    <w:p w14:paraId="7E37CC8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9.1.1.4.2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466</w:t>
      </w:r>
    </w:p>
    <w:p w14:paraId="3DAD481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466</w:t>
      </w:r>
    </w:p>
    <w:p w14:paraId="3BB3119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Network provided APN handling for terminals supporting ACL</w:t>
      </w:r>
      <w:r>
        <w:rPr>
          <w:noProof/>
        </w:rPr>
        <w:tab/>
        <w:t>467</w:t>
      </w:r>
    </w:p>
    <w:p w14:paraId="5FB69E0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467</w:t>
      </w:r>
    </w:p>
    <w:p w14:paraId="7BD95A0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467</w:t>
      </w:r>
    </w:p>
    <w:p w14:paraId="5C5F45B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467</w:t>
      </w:r>
    </w:p>
    <w:p w14:paraId="4E0327E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467</w:t>
      </w:r>
    </w:p>
    <w:p w14:paraId="6A1F4E6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9.1.2.4.1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467</w:t>
      </w:r>
    </w:p>
    <w:p w14:paraId="4E1035D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9.1.2.4.2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468</w:t>
      </w:r>
    </w:p>
    <w:p w14:paraId="5EEF34B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468</w:t>
      </w:r>
    </w:p>
    <w:p w14:paraId="19C5B9E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not supporting ACL</w:t>
      </w:r>
      <w:r>
        <w:rPr>
          <w:noProof/>
        </w:rPr>
        <w:tab/>
        <w:t>469</w:t>
      </w:r>
    </w:p>
    <w:p w14:paraId="517A9F7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469</w:t>
      </w:r>
    </w:p>
    <w:p w14:paraId="6843DD4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469</w:t>
      </w:r>
    </w:p>
    <w:p w14:paraId="0E8C2F0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469</w:t>
      </w:r>
    </w:p>
    <w:p w14:paraId="32F5EC2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469</w:t>
      </w:r>
    </w:p>
    <w:p w14:paraId="1F71534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9.1.3.4.1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469</w:t>
      </w:r>
    </w:p>
    <w:p w14:paraId="5993E29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9.1.3.4.2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470</w:t>
      </w:r>
    </w:p>
    <w:p w14:paraId="1967BB7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470</w:t>
      </w:r>
    </w:p>
    <w:p w14:paraId="3B90194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9.1.4</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supporting ACL connected to E-UTRAN/EPC</w:t>
      </w:r>
      <w:r>
        <w:rPr>
          <w:noProof/>
        </w:rPr>
        <w:tab/>
        <w:t>470</w:t>
      </w:r>
    </w:p>
    <w:p w14:paraId="2225959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470</w:t>
      </w:r>
    </w:p>
    <w:p w14:paraId="16E8F74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470</w:t>
      </w:r>
    </w:p>
    <w:p w14:paraId="02626F4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470</w:t>
      </w:r>
    </w:p>
    <w:p w14:paraId="1554AC0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470</w:t>
      </w:r>
    </w:p>
    <w:p w14:paraId="6C582DD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9.1.4.4.1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470</w:t>
      </w:r>
    </w:p>
    <w:p w14:paraId="0DE42CF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9.1.4.4.2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471</w:t>
      </w:r>
    </w:p>
    <w:p w14:paraId="059CA8C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472</w:t>
      </w:r>
    </w:p>
    <w:p w14:paraId="660315C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Void9.1.6 Void</w:t>
      </w:r>
      <w:r>
        <w:rPr>
          <w:noProof/>
        </w:rPr>
        <w:tab/>
        <w:t>472</w:t>
      </w:r>
    </w:p>
    <w:p w14:paraId="1F687F4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Dialling Numbers handling</w:t>
      </w:r>
      <w:r>
        <w:rPr>
          <w:noProof/>
        </w:rPr>
        <w:tab/>
        <w:t>472</w:t>
      </w:r>
    </w:p>
    <w:p w14:paraId="06E8129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472</w:t>
      </w:r>
    </w:p>
    <w:p w14:paraId="101E53D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472</w:t>
      </w:r>
    </w:p>
    <w:p w14:paraId="768269C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472</w:t>
      </w:r>
    </w:p>
    <w:p w14:paraId="0420732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473</w:t>
      </w:r>
    </w:p>
    <w:p w14:paraId="6BEF394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473</w:t>
      </w:r>
    </w:p>
    <w:p w14:paraId="5375078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475</w:t>
      </w:r>
    </w:p>
    <w:p w14:paraId="4BAF6CE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475</w:t>
      </w:r>
    </w:p>
    <w:p w14:paraId="23F110F1"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CSG list handling</w:t>
      </w:r>
      <w:r>
        <w:rPr>
          <w:noProof/>
        </w:rPr>
        <w:tab/>
        <w:t>476</w:t>
      </w:r>
    </w:p>
    <w:p w14:paraId="7223A42C"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CSG list handling for E-UTRA</w:t>
      </w:r>
      <w:r>
        <w:rPr>
          <w:noProof/>
        </w:rPr>
        <w:tab/>
        <w:t>476</w:t>
      </w:r>
    </w:p>
    <w:p w14:paraId="5C5E15C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rFonts w:asciiTheme="minorHAnsi" w:eastAsiaTheme="minorEastAsia" w:hAnsiTheme="minorHAnsi" w:cstheme="minorBidi"/>
          <w:noProof/>
          <w:kern w:val="2"/>
          <w:sz w:val="22"/>
          <w:szCs w:val="22"/>
          <w:lang w:eastAsia="en-GB"/>
          <w14:ligatures w14:val="standardContextual"/>
        </w:rPr>
        <w:tab/>
      </w:r>
      <w:r>
        <w:rPr>
          <w:noProof/>
        </w:rPr>
        <w:t>Automatic CSG selection in E-UTRA with CSG list on USIM, success</w:t>
      </w:r>
      <w:r>
        <w:rPr>
          <w:noProof/>
        </w:rPr>
        <w:tab/>
        <w:t>476</w:t>
      </w:r>
    </w:p>
    <w:p w14:paraId="207685C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476</w:t>
      </w:r>
    </w:p>
    <w:p w14:paraId="7DF7014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476</w:t>
      </w:r>
    </w:p>
    <w:p w14:paraId="07F7EBE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476</w:t>
      </w:r>
    </w:p>
    <w:p w14:paraId="4D2226A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476</w:t>
      </w:r>
    </w:p>
    <w:p w14:paraId="3230D84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476</w:t>
      </w:r>
    </w:p>
    <w:p w14:paraId="16E654A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477</w:t>
      </w:r>
    </w:p>
    <w:p w14:paraId="1D49F58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477</w:t>
      </w:r>
    </w:p>
    <w:p w14:paraId="395D806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10.1.2</w:t>
      </w:r>
      <w:r>
        <w:rPr>
          <w:rFonts w:asciiTheme="minorHAnsi" w:eastAsiaTheme="minorEastAsia" w:hAnsiTheme="minorHAnsi" w:cstheme="minorBidi"/>
          <w:noProof/>
          <w:kern w:val="2"/>
          <w:sz w:val="22"/>
          <w:szCs w:val="22"/>
          <w:lang w:eastAsia="en-GB"/>
          <w14:ligatures w14:val="standardContextual"/>
        </w:rPr>
        <w:tab/>
      </w:r>
      <w:r>
        <w:rPr>
          <w:noProof/>
        </w:rPr>
        <w:t>Automatic CSG selection in E-UTRA with CSG list on USIM, removal of CSG ID from the USIM</w:t>
      </w:r>
      <w:r>
        <w:rPr>
          <w:noProof/>
        </w:rPr>
        <w:tab/>
        <w:t>478</w:t>
      </w:r>
    </w:p>
    <w:p w14:paraId="5314D8D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478</w:t>
      </w:r>
    </w:p>
    <w:p w14:paraId="61D0C5D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478</w:t>
      </w:r>
    </w:p>
    <w:p w14:paraId="2142B95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478</w:t>
      </w:r>
    </w:p>
    <w:p w14:paraId="17CD68E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478</w:t>
      </w:r>
    </w:p>
    <w:p w14:paraId="3E3ED43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478</w:t>
      </w:r>
    </w:p>
    <w:p w14:paraId="0B5F26F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479</w:t>
      </w:r>
    </w:p>
    <w:p w14:paraId="5C663F9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479</w:t>
      </w:r>
    </w:p>
    <w:p w14:paraId="59A2AC1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10.1.3</w:t>
      </w:r>
      <w:r>
        <w:rPr>
          <w:rFonts w:asciiTheme="minorHAnsi" w:eastAsiaTheme="minorEastAsia" w:hAnsiTheme="minorHAnsi" w:cstheme="minorBidi"/>
          <w:noProof/>
          <w:kern w:val="2"/>
          <w:sz w:val="22"/>
          <w:szCs w:val="22"/>
          <w:lang w:eastAsia="en-GB"/>
          <w14:ligatures w14:val="standardContextual"/>
        </w:rPr>
        <w:tab/>
      </w:r>
      <w:r>
        <w:rPr>
          <w:noProof/>
        </w:rPr>
        <w:t>Manual CSG selection in E-UTRA with CSG list on USIM, success</w:t>
      </w:r>
      <w:r>
        <w:rPr>
          <w:noProof/>
        </w:rPr>
        <w:tab/>
        <w:t>480</w:t>
      </w:r>
    </w:p>
    <w:p w14:paraId="50B0000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480</w:t>
      </w:r>
    </w:p>
    <w:p w14:paraId="0AFF314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480</w:t>
      </w:r>
    </w:p>
    <w:p w14:paraId="7B11D42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480</w:t>
      </w:r>
    </w:p>
    <w:p w14:paraId="760566F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480</w:t>
      </w:r>
    </w:p>
    <w:p w14:paraId="484CCB0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480</w:t>
      </w:r>
    </w:p>
    <w:p w14:paraId="4514D02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481</w:t>
      </w:r>
    </w:p>
    <w:p w14:paraId="4A81A25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481</w:t>
      </w:r>
    </w:p>
    <w:p w14:paraId="6A3D8BF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10.1.4</w:t>
      </w:r>
      <w:r>
        <w:rPr>
          <w:rFonts w:asciiTheme="minorHAnsi" w:eastAsiaTheme="minorEastAsia" w:hAnsiTheme="minorHAnsi" w:cstheme="minorBidi"/>
          <w:noProof/>
          <w:kern w:val="2"/>
          <w:sz w:val="22"/>
          <w:szCs w:val="22"/>
          <w:lang w:eastAsia="en-GB"/>
          <w14:ligatures w14:val="standardContextual"/>
        </w:rPr>
        <w:tab/>
      </w:r>
      <w:r>
        <w:rPr>
          <w:noProof/>
        </w:rPr>
        <w:t>Manual CSG selection in E-UTRA with CSG list on USIM, rejected</w:t>
      </w:r>
      <w:r>
        <w:rPr>
          <w:noProof/>
        </w:rPr>
        <w:tab/>
        <w:t>483</w:t>
      </w:r>
    </w:p>
    <w:p w14:paraId="5630657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483</w:t>
      </w:r>
    </w:p>
    <w:p w14:paraId="19B0758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483</w:t>
      </w:r>
    </w:p>
    <w:p w14:paraId="219A390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483</w:t>
      </w:r>
    </w:p>
    <w:p w14:paraId="3489973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483</w:t>
      </w:r>
    </w:p>
    <w:p w14:paraId="1D7B914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483</w:t>
      </w:r>
    </w:p>
    <w:p w14:paraId="2881C27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484</w:t>
      </w:r>
    </w:p>
    <w:p w14:paraId="150D148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484</w:t>
      </w:r>
    </w:p>
    <w:p w14:paraId="31D8A68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10.1.5</w:t>
      </w:r>
      <w:r>
        <w:rPr>
          <w:rFonts w:asciiTheme="minorHAnsi" w:eastAsiaTheme="minorEastAsia" w:hAnsiTheme="minorHAnsi" w:cstheme="minorBidi"/>
          <w:noProof/>
          <w:kern w:val="2"/>
          <w:sz w:val="22"/>
          <w:szCs w:val="22"/>
          <w:lang w:eastAsia="en-GB"/>
          <w14:ligatures w14:val="standardContextual"/>
        </w:rPr>
        <w:tab/>
      </w:r>
      <w:r>
        <w:rPr>
          <w:noProof/>
        </w:rPr>
        <w:t>CSG selection in E-UTRA with no CSG list on USIM, no IMSI change</w:t>
      </w:r>
      <w:r>
        <w:rPr>
          <w:noProof/>
        </w:rPr>
        <w:tab/>
        <w:t>485</w:t>
      </w:r>
    </w:p>
    <w:p w14:paraId="5F7A5B9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485</w:t>
      </w:r>
    </w:p>
    <w:p w14:paraId="7417BC8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485</w:t>
      </w:r>
    </w:p>
    <w:p w14:paraId="4DA8E56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485</w:t>
      </w:r>
    </w:p>
    <w:p w14:paraId="63768AF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486</w:t>
      </w:r>
    </w:p>
    <w:p w14:paraId="55BF30E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486</w:t>
      </w:r>
    </w:p>
    <w:p w14:paraId="22C3E6B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486</w:t>
      </w:r>
    </w:p>
    <w:p w14:paraId="507690F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487</w:t>
      </w:r>
    </w:p>
    <w:p w14:paraId="6FA3F3B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10.1.6</w:t>
      </w:r>
      <w:r>
        <w:rPr>
          <w:rFonts w:asciiTheme="minorHAnsi" w:eastAsiaTheme="minorEastAsia" w:hAnsiTheme="minorHAnsi" w:cstheme="minorBidi"/>
          <w:noProof/>
          <w:kern w:val="2"/>
          <w:sz w:val="22"/>
          <w:szCs w:val="22"/>
          <w:lang w:eastAsia="en-GB"/>
          <w14:ligatures w14:val="standardContextual"/>
        </w:rPr>
        <w:tab/>
      </w:r>
      <w:r>
        <w:rPr>
          <w:noProof/>
        </w:rPr>
        <w:t>CSG selection in E-UTRA with no CSG list on USIM, with IMSI change</w:t>
      </w:r>
      <w:r>
        <w:rPr>
          <w:noProof/>
        </w:rPr>
        <w:tab/>
        <w:t>488</w:t>
      </w:r>
    </w:p>
    <w:p w14:paraId="7FC9EF8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488</w:t>
      </w:r>
    </w:p>
    <w:p w14:paraId="00F7CB1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488</w:t>
      </w:r>
    </w:p>
    <w:p w14:paraId="3D3612B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488</w:t>
      </w:r>
    </w:p>
    <w:p w14:paraId="5E797BA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488</w:t>
      </w:r>
    </w:p>
    <w:p w14:paraId="758AAF2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488</w:t>
      </w:r>
    </w:p>
    <w:p w14:paraId="646E6F6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489</w:t>
      </w:r>
    </w:p>
    <w:p w14:paraId="7BB5264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490</w:t>
      </w:r>
    </w:p>
    <w:p w14:paraId="6F8A336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10.1.7</w:t>
      </w:r>
      <w:r>
        <w:rPr>
          <w:rFonts w:asciiTheme="minorHAnsi" w:eastAsiaTheme="minorEastAsia" w:hAnsiTheme="minorHAnsi" w:cstheme="minorBidi"/>
          <w:noProof/>
          <w:kern w:val="2"/>
          <w:sz w:val="22"/>
          <w:szCs w:val="22"/>
          <w:lang w:eastAsia="en-GB"/>
          <w14:ligatures w14:val="standardContextual"/>
        </w:rPr>
        <w:tab/>
      </w:r>
      <w:r>
        <w:rPr>
          <w:noProof/>
        </w:rPr>
        <w:t>Manual CSG selection without display restrictions in E-UTRA with ACSG list and OCSG list on USIM</w:t>
      </w:r>
      <w:r>
        <w:rPr>
          <w:noProof/>
        </w:rPr>
        <w:tab/>
        <w:t>490</w:t>
      </w:r>
    </w:p>
    <w:p w14:paraId="23E3E14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490</w:t>
      </w:r>
    </w:p>
    <w:p w14:paraId="7846EE7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490</w:t>
      </w:r>
    </w:p>
    <w:p w14:paraId="5436F42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491</w:t>
      </w:r>
    </w:p>
    <w:p w14:paraId="5B40E9C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491</w:t>
      </w:r>
    </w:p>
    <w:p w14:paraId="6456972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491</w:t>
      </w:r>
    </w:p>
    <w:p w14:paraId="68F1445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491</w:t>
      </w:r>
    </w:p>
    <w:p w14:paraId="0AD714D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492</w:t>
      </w:r>
    </w:p>
    <w:p w14:paraId="7847837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10.1.8</w:t>
      </w:r>
      <w:r>
        <w:rPr>
          <w:rFonts w:asciiTheme="minorHAnsi" w:eastAsiaTheme="minorEastAsia" w:hAnsiTheme="minorHAnsi" w:cstheme="minorBidi"/>
          <w:noProof/>
          <w:kern w:val="2"/>
          <w:sz w:val="22"/>
          <w:szCs w:val="22"/>
          <w:lang w:eastAsia="en-GB"/>
          <w14:ligatures w14:val="standardContextual"/>
        </w:rPr>
        <w:tab/>
      </w:r>
      <w:r>
        <w:rPr>
          <w:noProof/>
        </w:rPr>
        <w:t>Manual CSG selection with display restrictions in E-UTRA with ACSG list and OCSG list on USIM</w:t>
      </w:r>
      <w:r>
        <w:rPr>
          <w:noProof/>
        </w:rPr>
        <w:tab/>
        <w:t>493</w:t>
      </w:r>
    </w:p>
    <w:p w14:paraId="6A8CA7F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493</w:t>
      </w:r>
    </w:p>
    <w:p w14:paraId="31142F8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493</w:t>
      </w:r>
    </w:p>
    <w:p w14:paraId="6E71345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494</w:t>
      </w:r>
    </w:p>
    <w:p w14:paraId="07F22B6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494</w:t>
      </w:r>
    </w:p>
    <w:p w14:paraId="7077C5A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494</w:t>
      </w:r>
    </w:p>
    <w:p w14:paraId="3DE5F96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495</w:t>
      </w:r>
    </w:p>
    <w:p w14:paraId="3A9D893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495</w:t>
      </w:r>
    </w:p>
    <w:p w14:paraId="48A59736"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CSG list handling for UTRA</w:t>
      </w:r>
      <w:r>
        <w:rPr>
          <w:noProof/>
        </w:rPr>
        <w:tab/>
        <w:t>497</w:t>
      </w:r>
    </w:p>
    <w:p w14:paraId="13A6CE1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Manual CSG selection without display restrictions in UTRA with ACSG list and OCSG list on USIM</w:t>
      </w:r>
      <w:r>
        <w:rPr>
          <w:noProof/>
        </w:rPr>
        <w:tab/>
        <w:t>497</w:t>
      </w:r>
    </w:p>
    <w:p w14:paraId="013DB35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497</w:t>
      </w:r>
    </w:p>
    <w:p w14:paraId="37158F5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497</w:t>
      </w:r>
    </w:p>
    <w:p w14:paraId="5128865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497</w:t>
      </w:r>
    </w:p>
    <w:p w14:paraId="1AB6DAC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497</w:t>
      </w:r>
    </w:p>
    <w:p w14:paraId="73F4B579"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497</w:t>
      </w:r>
    </w:p>
    <w:p w14:paraId="0DE2DC5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498</w:t>
      </w:r>
    </w:p>
    <w:p w14:paraId="532BD95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498</w:t>
      </w:r>
    </w:p>
    <w:p w14:paraId="543D890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Manual CSG selection with display restrictions in UTRA with ACSG list and OCSG list on USIM</w:t>
      </w:r>
      <w:r>
        <w:rPr>
          <w:noProof/>
        </w:rPr>
        <w:tab/>
        <w:t>500</w:t>
      </w:r>
    </w:p>
    <w:p w14:paraId="57BE30F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500</w:t>
      </w:r>
    </w:p>
    <w:p w14:paraId="3668B39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500</w:t>
      </w:r>
    </w:p>
    <w:p w14:paraId="69BE957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500</w:t>
      </w:r>
    </w:p>
    <w:p w14:paraId="4F79393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500</w:t>
      </w:r>
    </w:p>
    <w:p w14:paraId="7893FEC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500</w:t>
      </w:r>
    </w:p>
    <w:p w14:paraId="60A1899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501</w:t>
      </w:r>
    </w:p>
    <w:p w14:paraId="3028E86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502</w:t>
      </w:r>
    </w:p>
    <w:p w14:paraId="2C69BE1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10.2.3</w:t>
      </w:r>
      <w:r>
        <w:rPr>
          <w:rFonts w:asciiTheme="minorHAnsi" w:eastAsiaTheme="minorEastAsia" w:hAnsiTheme="minorHAnsi" w:cstheme="minorBidi"/>
          <w:noProof/>
          <w:kern w:val="2"/>
          <w:sz w:val="22"/>
          <w:szCs w:val="22"/>
          <w:lang w:eastAsia="en-GB"/>
          <w14:ligatures w14:val="standardContextual"/>
        </w:rPr>
        <w:tab/>
      </w:r>
      <w:r>
        <w:rPr>
          <w:noProof/>
        </w:rPr>
        <w:t>Manual CSG selection in UTRA with CSG list on USIM, success</w:t>
      </w:r>
      <w:r>
        <w:rPr>
          <w:noProof/>
        </w:rPr>
        <w:tab/>
        <w:t>503</w:t>
      </w:r>
    </w:p>
    <w:p w14:paraId="6FAE7B6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503</w:t>
      </w:r>
    </w:p>
    <w:p w14:paraId="13C112B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503</w:t>
      </w:r>
    </w:p>
    <w:p w14:paraId="70F77FF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504</w:t>
      </w:r>
    </w:p>
    <w:p w14:paraId="61F6361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504</w:t>
      </w:r>
    </w:p>
    <w:p w14:paraId="3D863C9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504</w:t>
      </w:r>
    </w:p>
    <w:p w14:paraId="61D0439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10.2.3.4.2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504</w:t>
      </w:r>
    </w:p>
    <w:p w14:paraId="0DBD57D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10.2.3.5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505</w:t>
      </w:r>
    </w:p>
    <w:p w14:paraId="33E07D9F"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sidRPr="00806053">
        <w:rPr>
          <w:noProof/>
          <w:snapToGrid w:val="0"/>
        </w:rPr>
        <w:t>NAS security context parameter handling</w:t>
      </w:r>
      <w:r>
        <w:rPr>
          <w:noProof/>
        </w:rPr>
        <w:tab/>
        <w:t>506</w:t>
      </w:r>
    </w:p>
    <w:p w14:paraId="4640096A"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NAS security context parameter handling when service "EMM Information" is available</w:t>
      </w:r>
      <w:r>
        <w:rPr>
          <w:noProof/>
        </w:rPr>
        <w:tab/>
        <w:t>506</w:t>
      </w:r>
    </w:p>
    <w:p w14:paraId="21B5FA6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506</w:t>
      </w:r>
    </w:p>
    <w:p w14:paraId="5D53310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506</w:t>
      </w:r>
    </w:p>
    <w:p w14:paraId="5B8CD8E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507</w:t>
      </w:r>
    </w:p>
    <w:p w14:paraId="456AA77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507</w:t>
      </w:r>
    </w:p>
    <w:p w14:paraId="27A7FA0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507</w:t>
      </w:r>
    </w:p>
    <w:p w14:paraId="7230421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507</w:t>
      </w:r>
    </w:p>
    <w:p w14:paraId="4064AB9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508</w:t>
      </w:r>
    </w:p>
    <w:p w14:paraId="7116EED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sidRPr="00806053">
        <w:rPr>
          <w:noProof/>
          <w:snapToGrid w:val="0"/>
        </w:rPr>
        <w:t>NAS security context parameter handling when service "EMM Information" is not available, no IMSI change</w:t>
      </w:r>
      <w:r>
        <w:rPr>
          <w:noProof/>
        </w:rPr>
        <w:tab/>
        <w:t>508</w:t>
      </w:r>
    </w:p>
    <w:p w14:paraId="17D63A3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508</w:t>
      </w:r>
    </w:p>
    <w:p w14:paraId="10838D1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508</w:t>
      </w:r>
    </w:p>
    <w:p w14:paraId="21C7BD8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509</w:t>
      </w:r>
    </w:p>
    <w:p w14:paraId="06BE197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509</w:t>
      </w:r>
    </w:p>
    <w:p w14:paraId="45E4B48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509</w:t>
      </w:r>
    </w:p>
    <w:p w14:paraId="71EDF93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509</w:t>
      </w:r>
    </w:p>
    <w:p w14:paraId="517E242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510</w:t>
      </w:r>
    </w:p>
    <w:p w14:paraId="6F3D7AC7"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sidRPr="00806053">
        <w:rPr>
          <w:noProof/>
          <w:snapToGrid w:val="0"/>
        </w:rPr>
        <w:t>NAS security context parameter handling when service "EMM Information" is not available, IMSI changed</w:t>
      </w:r>
      <w:r>
        <w:rPr>
          <w:noProof/>
        </w:rPr>
        <w:tab/>
        <w:t>510</w:t>
      </w:r>
    </w:p>
    <w:p w14:paraId="249C0E3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510</w:t>
      </w:r>
    </w:p>
    <w:p w14:paraId="11DB345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510</w:t>
      </w:r>
    </w:p>
    <w:p w14:paraId="2174DDC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511</w:t>
      </w:r>
    </w:p>
    <w:p w14:paraId="1B6DF1A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511</w:t>
      </w:r>
    </w:p>
    <w:p w14:paraId="63DBF73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511</w:t>
      </w:r>
    </w:p>
    <w:p w14:paraId="08A7121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511</w:t>
      </w:r>
    </w:p>
    <w:p w14:paraId="0C6E609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512</w:t>
      </w:r>
    </w:p>
    <w:p w14:paraId="017C3EFA"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EPS NAS Security Context Storage</w:t>
      </w:r>
      <w:r>
        <w:rPr>
          <w:noProof/>
        </w:rPr>
        <w:tab/>
        <w:t>512</w:t>
      </w:r>
    </w:p>
    <w:p w14:paraId="1688A03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512</w:t>
      </w:r>
    </w:p>
    <w:p w14:paraId="1276211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512</w:t>
      </w:r>
    </w:p>
    <w:p w14:paraId="58E0318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512</w:t>
      </w:r>
    </w:p>
    <w:p w14:paraId="2BD9EDA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513</w:t>
      </w:r>
    </w:p>
    <w:p w14:paraId="627E6EA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513</w:t>
      </w:r>
    </w:p>
    <w:p w14:paraId="2768518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513</w:t>
      </w:r>
    </w:p>
    <w:p w14:paraId="680CF68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514</w:t>
      </w:r>
    </w:p>
    <w:p w14:paraId="545B236A"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sidRPr="00806053">
        <w:rPr>
          <w:noProof/>
          <w:snapToGrid w:val="0"/>
        </w:rPr>
        <w:t>Non Access Stratum (NAS) Configuration parameter handling</w:t>
      </w:r>
      <w:r>
        <w:rPr>
          <w:noProof/>
        </w:rPr>
        <w:tab/>
        <w:t>514</w:t>
      </w:r>
    </w:p>
    <w:p w14:paraId="476A6915"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NAS signaling priority handling</w:t>
      </w:r>
      <w:r>
        <w:rPr>
          <w:noProof/>
        </w:rPr>
        <w:tab/>
        <w:t>514</w:t>
      </w:r>
    </w:p>
    <w:p w14:paraId="584E20B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514</w:t>
      </w:r>
    </w:p>
    <w:p w14:paraId="484A27B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514</w:t>
      </w:r>
    </w:p>
    <w:p w14:paraId="5FE3188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514</w:t>
      </w:r>
    </w:p>
    <w:p w14:paraId="263207C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68624C3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1E12C6C7"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NMO I Network Mode of Operation I handling</w:t>
      </w:r>
      <w:r>
        <w:rPr>
          <w:noProof/>
        </w:rPr>
        <w:tab/>
        <w:t>515</w:t>
      </w:r>
    </w:p>
    <w:p w14:paraId="5160903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515</w:t>
      </w:r>
    </w:p>
    <w:p w14:paraId="008A6D1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5988120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5427738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0886D13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3714EB0C"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12.3</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Attach with IMSI handling</w:t>
      </w:r>
      <w:r>
        <w:rPr>
          <w:noProof/>
        </w:rPr>
        <w:tab/>
        <w:t>515</w:t>
      </w:r>
    </w:p>
    <w:p w14:paraId="3889EA7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515</w:t>
      </w:r>
    </w:p>
    <w:p w14:paraId="1DF4155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37E49DF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12.3.3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588C553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1AADBB9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1602EB9F"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12.4</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Verifying Minimum Periodic Search Timer</w:t>
      </w:r>
      <w:r>
        <w:rPr>
          <w:noProof/>
        </w:rPr>
        <w:tab/>
        <w:t>515</w:t>
      </w:r>
    </w:p>
    <w:p w14:paraId="0916031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515</w:t>
      </w:r>
    </w:p>
    <w:p w14:paraId="2C81320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73699BA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358600D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70DBB6A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37FA6654"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12.5</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Extended access barring handling</w:t>
      </w:r>
      <w:r>
        <w:rPr>
          <w:noProof/>
        </w:rPr>
        <w:tab/>
        <w:t>516</w:t>
      </w:r>
    </w:p>
    <w:p w14:paraId="1C34799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516</w:t>
      </w:r>
    </w:p>
    <w:p w14:paraId="2428430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12.5.2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379F785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7BD7BE6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12.5.4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1EB03C6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12.5.5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6A090950"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12.6</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Verifying Timer T3245 Behaviour</w:t>
      </w:r>
      <w:r>
        <w:rPr>
          <w:noProof/>
        </w:rPr>
        <w:tab/>
        <w:t>516</w:t>
      </w:r>
    </w:p>
    <w:p w14:paraId="77B7251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516</w:t>
      </w:r>
    </w:p>
    <w:p w14:paraId="4817CEA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517</w:t>
      </w:r>
    </w:p>
    <w:p w14:paraId="5460E0D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517</w:t>
      </w:r>
    </w:p>
    <w:p w14:paraId="239FA7E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517</w:t>
      </w:r>
    </w:p>
    <w:p w14:paraId="3EF9EB9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517</w:t>
      </w:r>
    </w:p>
    <w:p w14:paraId="14CEE38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518</w:t>
      </w:r>
    </w:p>
    <w:p w14:paraId="5FFC9C2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518</w:t>
      </w:r>
    </w:p>
    <w:p w14:paraId="790018CD"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12.7</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Override NAS signalling low priority</w:t>
      </w:r>
      <w:r>
        <w:rPr>
          <w:noProof/>
        </w:rPr>
        <w:tab/>
        <w:t>519</w:t>
      </w:r>
    </w:p>
    <w:p w14:paraId="13C461F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519</w:t>
      </w:r>
    </w:p>
    <w:p w14:paraId="6FF007F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519</w:t>
      </w:r>
    </w:p>
    <w:p w14:paraId="666D8B0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519</w:t>
      </w:r>
    </w:p>
    <w:p w14:paraId="137A994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519</w:t>
      </w:r>
    </w:p>
    <w:p w14:paraId="6157128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519</w:t>
      </w:r>
    </w:p>
    <w:p w14:paraId="646FC2A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520</w:t>
      </w:r>
    </w:p>
    <w:p w14:paraId="2E8B5E2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520</w:t>
      </w:r>
    </w:p>
    <w:p w14:paraId="33A8D890"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12.8</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Override Extended access barring</w:t>
      </w:r>
      <w:r>
        <w:rPr>
          <w:noProof/>
        </w:rPr>
        <w:tab/>
        <w:t>520</w:t>
      </w:r>
    </w:p>
    <w:p w14:paraId="6F88DB9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520</w:t>
      </w:r>
    </w:p>
    <w:p w14:paraId="705CEA1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520</w:t>
      </w:r>
    </w:p>
    <w:p w14:paraId="378CB9F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521</w:t>
      </w:r>
    </w:p>
    <w:p w14:paraId="2CC7E5B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521</w:t>
      </w:r>
    </w:p>
    <w:p w14:paraId="0BC4904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521</w:t>
      </w:r>
    </w:p>
    <w:p w14:paraId="0EDF8B6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521</w:t>
      </w:r>
    </w:p>
    <w:p w14:paraId="30F383D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522</w:t>
      </w:r>
    </w:p>
    <w:p w14:paraId="0915F3BA"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12.9</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Fast First Higher Priority PLMN Search</w:t>
      </w:r>
      <w:r>
        <w:rPr>
          <w:noProof/>
        </w:rPr>
        <w:tab/>
        <w:t>522</w:t>
      </w:r>
    </w:p>
    <w:p w14:paraId="2A33DC8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522</w:t>
      </w:r>
    </w:p>
    <w:p w14:paraId="229FABC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522</w:t>
      </w:r>
    </w:p>
    <w:p w14:paraId="628D42B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522</w:t>
      </w:r>
    </w:p>
    <w:p w14:paraId="6044348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522</w:t>
      </w:r>
    </w:p>
    <w:p w14:paraId="339FE9A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522</w:t>
      </w:r>
    </w:p>
    <w:p w14:paraId="18D4420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523</w:t>
      </w:r>
    </w:p>
    <w:p w14:paraId="21F5D88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523</w:t>
      </w:r>
    </w:p>
    <w:p w14:paraId="6F800EDA"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12.10</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E-UTRA Disabling Allowed for EMM cause #15</w:t>
      </w:r>
      <w:r>
        <w:rPr>
          <w:noProof/>
        </w:rPr>
        <w:tab/>
        <w:t>524</w:t>
      </w:r>
    </w:p>
    <w:p w14:paraId="1EC6A54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524</w:t>
      </w:r>
    </w:p>
    <w:p w14:paraId="45C0483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524</w:t>
      </w:r>
    </w:p>
    <w:p w14:paraId="7C9F96F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524</w:t>
      </w:r>
    </w:p>
    <w:p w14:paraId="116F368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524</w:t>
      </w:r>
    </w:p>
    <w:p w14:paraId="728CC1A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524</w:t>
      </w:r>
    </w:p>
    <w:p w14:paraId="1CEEC66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525</w:t>
      </w:r>
    </w:p>
    <w:p w14:paraId="0F3DBB2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525</w:t>
      </w:r>
    </w:p>
    <w:p w14:paraId="4E4286D0"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SM_RetryWaitTime</w:t>
      </w:r>
      <w:r>
        <w:rPr>
          <w:noProof/>
        </w:rPr>
        <w:tab/>
        <w:t>526</w:t>
      </w:r>
    </w:p>
    <w:p w14:paraId="693AAEC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526</w:t>
      </w:r>
    </w:p>
    <w:p w14:paraId="0B4F101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526</w:t>
      </w:r>
    </w:p>
    <w:p w14:paraId="7329CE8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526</w:t>
      </w:r>
    </w:p>
    <w:p w14:paraId="25E4C80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526</w:t>
      </w:r>
    </w:p>
    <w:p w14:paraId="54DB0E0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526</w:t>
      </w:r>
    </w:p>
    <w:p w14:paraId="72B73AE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527</w:t>
      </w:r>
    </w:p>
    <w:p w14:paraId="7A5B878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527</w:t>
      </w:r>
    </w:p>
    <w:p w14:paraId="246A6D1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EF</w:t>
      </w:r>
      <w:r w:rsidRPr="00806053">
        <w:rPr>
          <w:noProof/>
          <w:vertAlign w:val="subscript"/>
        </w:rPr>
        <w:t>NASCONFIG</w:t>
      </w:r>
      <w:r>
        <w:rPr>
          <w:noProof/>
        </w:rPr>
        <w:t xml:space="preserve"> – SM_RetryAtRATChange</w:t>
      </w:r>
      <w:r>
        <w:rPr>
          <w:noProof/>
        </w:rPr>
        <w:tab/>
        <w:t>527</w:t>
      </w:r>
    </w:p>
    <w:p w14:paraId="21E8676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527</w:t>
      </w:r>
    </w:p>
    <w:p w14:paraId="6BD4601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527</w:t>
      </w:r>
    </w:p>
    <w:p w14:paraId="4D76511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527</w:t>
      </w:r>
    </w:p>
    <w:p w14:paraId="4F12460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528</w:t>
      </w:r>
    </w:p>
    <w:p w14:paraId="0B1691B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12.12.5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528</w:t>
      </w:r>
    </w:p>
    <w:p w14:paraId="7BE08193"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UICC interface during PSM</w:t>
      </w:r>
      <w:r>
        <w:rPr>
          <w:noProof/>
        </w:rPr>
        <w:tab/>
        <w:t>528</w:t>
      </w:r>
    </w:p>
    <w:p w14:paraId="6ED7E6C6"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No UICC deactivation in PSM</w:t>
      </w:r>
      <w:r>
        <w:rPr>
          <w:noProof/>
        </w:rPr>
        <w:tab/>
        <w:t>528</w:t>
      </w:r>
    </w:p>
    <w:p w14:paraId="6BBD3C3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528</w:t>
      </w:r>
    </w:p>
    <w:p w14:paraId="55BC787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528</w:t>
      </w:r>
    </w:p>
    <w:p w14:paraId="3A66C07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528</w:t>
      </w:r>
    </w:p>
    <w:p w14:paraId="12F1FDB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528</w:t>
      </w:r>
    </w:p>
    <w:p w14:paraId="689EBAE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528</w:t>
      </w:r>
    </w:p>
    <w:p w14:paraId="2C74376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529</w:t>
      </w:r>
    </w:p>
    <w:p w14:paraId="017F742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529</w:t>
      </w:r>
    </w:p>
    <w:p w14:paraId="11985D1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PSM not accepted by E-USS/NB-SS</w:t>
      </w:r>
      <w:r>
        <w:rPr>
          <w:noProof/>
        </w:rPr>
        <w:tab/>
        <w:t>529</w:t>
      </w:r>
    </w:p>
    <w:p w14:paraId="1D38933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529</w:t>
      </w:r>
    </w:p>
    <w:p w14:paraId="1E74E2D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529</w:t>
      </w:r>
    </w:p>
    <w:p w14:paraId="052E136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530</w:t>
      </w:r>
    </w:p>
    <w:p w14:paraId="53AA28D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530</w:t>
      </w:r>
    </w:p>
    <w:p w14:paraId="41EDDC4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530</w:t>
      </w:r>
    </w:p>
    <w:p w14:paraId="5D29081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530</w:t>
      </w:r>
    </w:p>
    <w:p w14:paraId="0A28CC0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530</w:t>
      </w:r>
    </w:p>
    <w:p w14:paraId="5A26EDD2"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13.3</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UICC deactivation in PSM</w:t>
      </w:r>
      <w:r>
        <w:rPr>
          <w:noProof/>
        </w:rPr>
        <w:tab/>
        <w:t>531</w:t>
      </w:r>
    </w:p>
    <w:p w14:paraId="227E789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531</w:t>
      </w:r>
    </w:p>
    <w:p w14:paraId="68E60B6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531</w:t>
      </w:r>
    </w:p>
    <w:p w14:paraId="5C4F7B1A"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531</w:t>
      </w:r>
    </w:p>
    <w:p w14:paraId="70327FBD"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531</w:t>
      </w:r>
    </w:p>
    <w:p w14:paraId="5C5B7A0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531</w:t>
      </w:r>
    </w:p>
    <w:p w14:paraId="3C6669C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532</w:t>
      </w:r>
    </w:p>
    <w:p w14:paraId="3FF54A2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532</w:t>
      </w:r>
    </w:p>
    <w:p w14:paraId="402A262A"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13.4</w:t>
      </w:r>
      <w:r>
        <w:rPr>
          <w:rFonts w:asciiTheme="minorHAnsi" w:eastAsiaTheme="minorEastAsia" w:hAnsiTheme="minorHAnsi" w:cstheme="minorBidi"/>
          <w:noProof/>
          <w:kern w:val="2"/>
          <w:sz w:val="22"/>
          <w:szCs w:val="22"/>
          <w:lang w:eastAsia="en-GB"/>
          <w14:ligatures w14:val="standardContextual"/>
        </w:rPr>
        <w:tab/>
      </w:r>
      <w:r>
        <w:rPr>
          <w:noProof/>
        </w:rPr>
        <w:t>UICC interface in PSM for E-UTRAN – SUSPEND UICC</w:t>
      </w:r>
      <w:r>
        <w:rPr>
          <w:noProof/>
        </w:rPr>
        <w:tab/>
        <w:t>532</w:t>
      </w:r>
    </w:p>
    <w:p w14:paraId="2C06DFF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532</w:t>
      </w:r>
    </w:p>
    <w:p w14:paraId="1ECBD8B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532</w:t>
      </w:r>
    </w:p>
    <w:p w14:paraId="0D46666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533</w:t>
      </w:r>
    </w:p>
    <w:p w14:paraId="60D29F6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533</w:t>
      </w:r>
    </w:p>
    <w:p w14:paraId="0B394E0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533</w:t>
      </w:r>
    </w:p>
    <w:p w14:paraId="3072BA0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534</w:t>
      </w:r>
    </w:p>
    <w:p w14:paraId="3C56AE4D"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UICC interface during eDRX</w:t>
      </w:r>
      <w:r>
        <w:rPr>
          <w:noProof/>
        </w:rPr>
        <w:tab/>
        <w:t>534</w:t>
      </w:r>
    </w:p>
    <w:p w14:paraId="64699610"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eDRX is not supported by the UICC</w:t>
      </w:r>
      <w:r>
        <w:rPr>
          <w:noProof/>
        </w:rPr>
        <w:tab/>
        <w:t>534</w:t>
      </w:r>
    </w:p>
    <w:p w14:paraId="41AED8B3"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534</w:t>
      </w:r>
    </w:p>
    <w:p w14:paraId="6BBC32A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534</w:t>
      </w:r>
    </w:p>
    <w:p w14:paraId="2DF0128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534</w:t>
      </w:r>
    </w:p>
    <w:p w14:paraId="6E038135"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534</w:t>
      </w:r>
    </w:p>
    <w:p w14:paraId="1780C8F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534</w:t>
      </w:r>
    </w:p>
    <w:p w14:paraId="42AB59C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535</w:t>
      </w:r>
    </w:p>
    <w:p w14:paraId="429F957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535</w:t>
      </w:r>
    </w:p>
    <w:p w14:paraId="7F35A0DC"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eDRX is not accepted by E-USS/NB-SS</w:t>
      </w:r>
      <w:r>
        <w:rPr>
          <w:noProof/>
        </w:rPr>
        <w:tab/>
        <w:t>536</w:t>
      </w:r>
    </w:p>
    <w:p w14:paraId="476925B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536</w:t>
      </w:r>
    </w:p>
    <w:p w14:paraId="27D79DE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536</w:t>
      </w:r>
    </w:p>
    <w:p w14:paraId="15D0FC3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536</w:t>
      </w:r>
    </w:p>
    <w:p w14:paraId="0D6868E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536</w:t>
      </w:r>
    </w:p>
    <w:p w14:paraId="798E269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536</w:t>
      </w:r>
    </w:p>
    <w:p w14:paraId="5D6C18B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537</w:t>
      </w:r>
    </w:p>
    <w:p w14:paraId="16FC3F68"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14.3</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UICC deactivation during eDRX</w:t>
      </w:r>
      <w:r>
        <w:rPr>
          <w:noProof/>
        </w:rPr>
        <w:tab/>
        <w:t>537</w:t>
      </w:r>
    </w:p>
    <w:p w14:paraId="66192AF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537</w:t>
      </w:r>
    </w:p>
    <w:p w14:paraId="6E92D3D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537</w:t>
      </w:r>
    </w:p>
    <w:p w14:paraId="11D5FE8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538</w:t>
      </w:r>
    </w:p>
    <w:p w14:paraId="5993557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538</w:t>
      </w:r>
    </w:p>
    <w:p w14:paraId="0441B15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538</w:t>
      </w:r>
    </w:p>
    <w:p w14:paraId="673BF4B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539</w:t>
      </w:r>
    </w:p>
    <w:p w14:paraId="0227381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539</w:t>
      </w:r>
    </w:p>
    <w:p w14:paraId="359EB121"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14.4</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SUSPEND UICC</w:t>
      </w:r>
      <w:r>
        <w:rPr>
          <w:noProof/>
        </w:rPr>
        <w:tab/>
        <w:t>539</w:t>
      </w:r>
    </w:p>
    <w:p w14:paraId="23FE076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539</w:t>
      </w:r>
    </w:p>
    <w:p w14:paraId="636DA3D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539</w:t>
      </w:r>
    </w:p>
    <w:p w14:paraId="0032A71B"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540</w:t>
      </w:r>
    </w:p>
    <w:p w14:paraId="324154EE"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540</w:t>
      </w:r>
    </w:p>
    <w:p w14:paraId="0F64090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540</w:t>
      </w:r>
    </w:p>
    <w:p w14:paraId="0BBC10B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541</w:t>
      </w:r>
    </w:p>
    <w:p w14:paraId="48DAF468"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541</w:t>
      </w:r>
    </w:p>
    <w:p w14:paraId="12DF1A24"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Authentication procedure and NAS security context handling for 5G</w:t>
      </w:r>
      <w:r>
        <w:rPr>
          <w:noProof/>
        </w:rPr>
        <w:tab/>
        <w:t>541</w:t>
      </w:r>
    </w:p>
    <w:p w14:paraId="13FAA12F"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w:t>
      </w:r>
      <w:r>
        <w:rPr>
          <w:noProof/>
        </w:rPr>
        <w:tab/>
        <w:t>541</w:t>
      </w:r>
    </w:p>
    <w:p w14:paraId="1106543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15.1.1</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Authentication is successful</w:t>
      </w:r>
      <w:r>
        <w:rPr>
          <w:noProof/>
        </w:rPr>
        <w:tab/>
        <w:t>541</w:t>
      </w:r>
    </w:p>
    <w:p w14:paraId="3AD9175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541</w:t>
      </w:r>
    </w:p>
    <w:p w14:paraId="35617D9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542</w:t>
      </w:r>
    </w:p>
    <w:p w14:paraId="781CA01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542</w:t>
      </w:r>
    </w:p>
    <w:p w14:paraId="7D35703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542</w:t>
      </w:r>
    </w:p>
    <w:p w14:paraId="061E9EC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542</w:t>
      </w:r>
    </w:p>
    <w:p w14:paraId="5FBD5BE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543</w:t>
      </w:r>
    </w:p>
    <w:p w14:paraId="7E7BAE8A"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543</w:t>
      </w:r>
    </w:p>
    <w:p w14:paraId="69E3ED79"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sidRPr="00806053">
        <w:rPr>
          <w:noProof/>
          <w:lang w:val="en-US" w:eastAsia="fr-FR"/>
        </w:rPr>
        <w:t>15.1A.1</w:t>
      </w:r>
      <w:r>
        <w:rPr>
          <w:rFonts w:asciiTheme="minorHAnsi" w:eastAsiaTheme="minorEastAsia" w:hAnsiTheme="minorHAnsi" w:cstheme="minorBidi"/>
          <w:noProof/>
          <w:kern w:val="2"/>
          <w:sz w:val="22"/>
          <w:szCs w:val="22"/>
          <w:lang w:eastAsia="en-GB"/>
          <w14:ligatures w14:val="standardContextual"/>
        </w:rPr>
        <w:tab/>
      </w:r>
      <w:r w:rsidRPr="00806053">
        <w:rPr>
          <w:noProof/>
          <w:lang w:val="en-US" w:eastAsia="fr-FR"/>
        </w:rPr>
        <w:t>Authentication procedure for EAP-AKA' - Authentication is Successful</w:t>
      </w:r>
      <w:r>
        <w:rPr>
          <w:noProof/>
        </w:rPr>
        <w:tab/>
        <w:t>544</w:t>
      </w:r>
    </w:p>
    <w:p w14:paraId="681A3936"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15.1A.1.1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544</w:t>
      </w:r>
    </w:p>
    <w:p w14:paraId="5111A8E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15.1A.1.2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545</w:t>
      </w:r>
    </w:p>
    <w:p w14:paraId="2D8A83E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15.1A.1.3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545</w:t>
      </w:r>
    </w:p>
    <w:p w14:paraId="35F3462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15.1A.1.4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545</w:t>
      </w:r>
    </w:p>
    <w:p w14:paraId="50D63A9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15.1A.1.4.1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545</w:t>
      </w:r>
    </w:p>
    <w:p w14:paraId="45920A6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15.1A.1.4.2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545</w:t>
      </w:r>
    </w:p>
    <w:p w14:paraId="0EA59B3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15.1A.1.5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546</w:t>
      </w:r>
    </w:p>
    <w:p w14:paraId="02411EC6"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15.1.2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Authentication is successful - GSM UICC</w:t>
      </w:r>
      <w:r>
        <w:rPr>
          <w:noProof/>
        </w:rPr>
        <w:tab/>
        <w:t>547</w:t>
      </w:r>
    </w:p>
    <w:p w14:paraId="17463A7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547</w:t>
      </w:r>
    </w:p>
    <w:p w14:paraId="7C3DCB5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547</w:t>
      </w:r>
    </w:p>
    <w:p w14:paraId="69AE867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547</w:t>
      </w:r>
    </w:p>
    <w:p w14:paraId="676A917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548</w:t>
      </w:r>
    </w:p>
    <w:p w14:paraId="7E5BB8E7"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548</w:t>
      </w:r>
    </w:p>
    <w:p w14:paraId="1FD16FF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548</w:t>
      </w:r>
    </w:p>
    <w:p w14:paraId="40C19F9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549</w:t>
      </w:r>
    </w:p>
    <w:p w14:paraId="5F15230C"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15.1.3</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AUTN fails on the USIM</w:t>
      </w:r>
      <w:r>
        <w:rPr>
          <w:noProof/>
        </w:rPr>
        <w:tab/>
        <w:t>549</w:t>
      </w:r>
    </w:p>
    <w:p w14:paraId="48EE7B7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549</w:t>
      </w:r>
    </w:p>
    <w:p w14:paraId="00038AF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549</w:t>
      </w:r>
    </w:p>
    <w:p w14:paraId="22F67CB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549</w:t>
      </w:r>
    </w:p>
    <w:p w14:paraId="651C778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550</w:t>
      </w:r>
    </w:p>
    <w:p w14:paraId="1021D93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550</w:t>
      </w:r>
    </w:p>
    <w:p w14:paraId="7D979F8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550</w:t>
      </w:r>
    </w:p>
    <w:p w14:paraId="3CCFB18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550</w:t>
      </w:r>
    </w:p>
    <w:p w14:paraId="06DA0D11"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15.1.4</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after SUPI is changed</w:t>
      </w:r>
      <w:r>
        <w:rPr>
          <w:noProof/>
        </w:rPr>
        <w:tab/>
        <w:t>551</w:t>
      </w:r>
    </w:p>
    <w:p w14:paraId="7633FF2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551</w:t>
      </w:r>
    </w:p>
    <w:p w14:paraId="43D1051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551</w:t>
      </w:r>
    </w:p>
    <w:p w14:paraId="44BD0F8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551</w:t>
      </w:r>
    </w:p>
    <w:p w14:paraId="240AB06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551</w:t>
      </w:r>
    </w:p>
    <w:p w14:paraId="491D1B0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552</w:t>
      </w:r>
    </w:p>
    <w:p w14:paraId="7CA2D8A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w:t>
      </w:r>
      <w:r>
        <w:rPr>
          <w:noProof/>
        </w:rPr>
        <w:tab/>
        <w:t>553</w:t>
      </w:r>
    </w:p>
    <w:p w14:paraId="0E5F255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554</w:t>
      </w:r>
    </w:p>
    <w:p w14:paraId="7329236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554</w:t>
      </w:r>
    </w:p>
    <w:p w14:paraId="0C3FC5E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15.2A.1.4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556</w:t>
      </w:r>
    </w:p>
    <w:p w14:paraId="05977A6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15.2A.1.4.1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556</w:t>
      </w:r>
    </w:p>
    <w:p w14:paraId="1F3F41DF"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15.2A.2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Authentication is successful - GSM UICC</w:t>
      </w:r>
      <w:r>
        <w:rPr>
          <w:noProof/>
        </w:rPr>
        <w:tab/>
        <w:t>558</w:t>
      </w:r>
    </w:p>
    <w:p w14:paraId="58CEBEE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15.2A.2.1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558</w:t>
      </w:r>
    </w:p>
    <w:p w14:paraId="0E7FB62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15.2A.2.2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558</w:t>
      </w:r>
    </w:p>
    <w:p w14:paraId="547B11F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15.2A.2.3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558</w:t>
      </w:r>
    </w:p>
    <w:p w14:paraId="106DF65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15.2A.2.4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559</w:t>
      </w:r>
    </w:p>
    <w:p w14:paraId="65915DB8"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15.2A.2.4.1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559</w:t>
      </w:r>
    </w:p>
    <w:p w14:paraId="14C5596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15.2A.2.4.2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559</w:t>
      </w:r>
    </w:p>
    <w:p w14:paraId="72046E8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15.2A.2.5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560</w:t>
      </w:r>
    </w:p>
    <w:p w14:paraId="2F123420"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Authentication is successful - GSM UICC</w:t>
      </w:r>
      <w:r>
        <w:rPr>
          <w:noProof/>
        </w:rPr>
        <w:tab/>
        <w:t>560</w:t>
      </w:r>
    </w:p>
    <w:p w14:paraId="686670E3"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560</w:t>
      </w:r>
    </w:p>
    <w:p w14:paraId="3D05965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560</w:t>
      </w:r>
    </w:p>
    <w:p w14:paraId="1A64AA2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561</w:t>
      </w:r>
    </w:p>
    <w:p w14:paraId="22E1206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561</w:t>
      </w:r>
    </w:p>
    <w:p w14:paraId="31A578D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561</w:t>
      </w:r>
    </w:p>
    <w:p w14:paraId="3418E2DC"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561</w:t>
      </w:r>
    </w:p>
    <w:p w14:paraId="39C3F23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562</w:t>
      </w:r>
    </w:p>
    <w:p w14:paraId="2D2F9E6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rPr>
        <w:t>Authentication procedure 5G AKA – AUTN fails on the USIM</w:t>
      </w:r>
      <w:r>
        <w:rPr>
          <w:noProof/>
        </w:rPr>
        <w:tab/>
        <w:t>562</w:t>
      </w:r>
    </w:p>
    <w:p w14:paraId="16DC329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562</w:t>
      </w:r>
    </w:p>
    <w:p w14:paraId="188D1FD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562</w:t>
      </w:r>
    </w:p>
    <w:p w14:paraId="790B97A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563</w:t>
      </w:r>
    </w:p>
    <w:p w14:paraId="4CC4E67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563</w:t>
      </w:r>
    </w:p>
    <w:p w14:paraId="38CB0B93"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563</w:t>
      </w:r>
    </w:p>
    <w:p w14:paraId="6087C8C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563</w:t>
      </w:r>
    </w:p>
    <w:p w14:paraId="542EC4A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563</w:t>
      </w:r>
    </w:p>
    <w:p w14:paraId="213BEBC7"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after SUPI is changed</w:t>
      </w:r>
      <w:r>
        <w:rPr>
          <w:noProof/>
        </w:rPr>
        <w:tab/>
        <w:t>564</w:t>
      </w:r>
    </w:p>
    <w:p w14:paraId="12D0FD5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564</w:t>
      </w:r>
    </w:p>
    <w:p w14:paraId="769400D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564</w:t>
      </w:r>
    </w:p>
    <w:p w14:paraId="26F048B0"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564</w:t>
      </w:r>
    </w:p>
    <w:p w14:paraId="6B215E07"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564</w:t>
      </w:r>
    </w:p>
    <w:p w14:paraId="7A21276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564</w:t>
      </w:r>
    </w:p>
    <w:p w14:paraId="64F28E96"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565</w:t>
      </w:r>
    </w:p>
    <w:p w14:paraId="4854F26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565</w:t>
      </w:r>
    </w:p>
    <w:p w14:paraId="7DE5029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15.2.5.2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566</w:t>
      </w:r>
    </w:p>
    <w:p w14:paraId="55A0F6C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567</w:t>
      </w:r>
    </w:p>
    <w:p w14:paraId="1B290D3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567</w:t>
      </w:r>
    </w:p>
    <w:p w14:paraId="10ED8CD1"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15.2.5.4.2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567</w:t>
      </w:r>
    </w:p>
    <w:p w14:paraId="043FF57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15.2.5.5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568</w:t>
      </w:r>
    </w:p>
    <w:p w14:paraId="24B95B6F"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16</w:t>
      </w:r>
      <w:r>
        <w:rPr>
          <w:rFonts w:asciiTheme="minorHAnsi" w:eastAsiaTheme="minorEastAsia" w:hAnsiTheme="minorHAnsi" w:cstheme="minorBidi"/>
          <w:noProof/>
          <w:kern w:val="2"/>
          <w:szCs w:val="22"/>
          <w:lang w:eastAsia="en-GB"/>
          <w14:ligatures w14:val="standardContextual"/>
        </w:rPr>
        <w:tab/>
      </w:r>
      <w:r>
        <w:rPr>
          <w:noProof/>
        </w:rPr>
        <w:t>UE Route Selection Policy (URSP) procedure</w:t>
      </w:r>
      <w:r>
        <w:rPr>
          <w:noProof/>
        </w:rPr>
        <w:tab/>
        <w:t>571</w:t>
      </w:r>
    </w:p>
    <w:p w14:paraId="75F56C71"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Pre-configured URSP rules</w:t>
      </w:r>
      <w:r>
        <w:rPr>
          <w:noProof/>
        </w:rPr>
        <w:tab/>
        <w:t>571</w:t>
      </w:r>
    </w:p>
    <w:p w14:paraId="634E10F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16.1.1</w:t>
      </w:r>
      <w:r>
        <w:rPr>
          <w:rFonts w:asciiTheme="minorHAnsi" w:eastAsiaTheme="minorEastAsia" w:hAnsiTheme="minorHAnsi" w:cstheme="minorBidi"/>
          <w:noProof/>
          <w:kern w:val="2"/>
          <w:sz w:val="22"/>
          <w:szCs w:val="22"/>
          <w:lang w:eastAsia="en-GB"/>
          <w14:ligatures w14:val="standardContextual"/>
        </w:rPr>
        <w:tab/>
      </w:r>
      <w:r w:rsidRPr="00806053">
        <w:rPr>
          <w:noProof/>
          <w:lang w:val="en-US"/>
        </w:rPr>
        <w:t>Support for URSP by USIM</w:t>
      </w:r>
      <w:r>
        <w:rPr>
          <w:noProof/>
        </w:rPr>
        <w:tab/>
        <w:t>571</w:t>
      </w:r>
    </w:p>
    <w:p w14:paraId="44ED3BA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571</w:t>
      </w:r>
    </w:p>
    <w:p w14:paraId="5C175049"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571</w:t>
      </w:r>
    </w:p>
    <w:p w14:paraId="056FE4B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571</w:t>
      </w:r>
    </w:p>
    <w:p w14:paraId="30A57B3F"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572</w:t>
      </w:r>
    </w:p>
    <w:p w14:paraId="5776000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16.1.1.4.1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572</w:t>
      </w:r>
    </w:p>
    <w:p w14:paraId="64EB9B60"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16.1.1.4.2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573</w:t>
      </w:r>
    </w:p>
    <w:p w14:paraId="3DB4B0B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574</w:t>
      </w:r>
    </w:p>
    <w:p w14:paraId="57ECBD44"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16.1.2</w:t>
      </w:r>
      <w:r>
        <w:rPr>
          <w:rFonts w:asciiTheme="minorHAnsi" w:eastAsiaTheme="minorEastAsia" w:hAnsiTheme="minorHAnsi" w:cstheme="minorBidi"/>
          <w:noProof/>
          <w:kern w:val="2"/>
          <w:sz w:val="22"/>
          <w:szCs w:val="22"/>
          <w:lang w:eastAsia="en-GB"/>
          <w14:ligatures w14:val="standardContextual"/>
        </w:rPr>
        <w:tab/>
      </w:r>
      <w:r>
        <w:rPr>
          <w:noProof/>
        </w:rPr>
        <w:t>Support for URSP by ME</w:t>
      </w:r>
      <w:r>
        <w:rPr>
          <w:noProof/>
        </w:rPr>
        <w:tab/>
        <w:t>574</w:t>
      </w:r>
    </w:p>
    <w:p w14:paraId="3025B08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574</w:t>
      </w:r>
    </w:p>
    <w:p w14:paraId="30F2B25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574</w:t>
      </w:r>
    </w:p>
    <w:p w14:paraId="69B09862"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574</w:t>
      </w:r>
    </w:p>
    <w:p w14:paraId="36D2CD35"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574</w:t>
      </w:r>
    </w:p>
    <w:p w14:paraId="5017296B"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16.1.2.4.1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574</w:t>
      </w:r>
    </w:p>
    <w:p w14:paraId="239CCC6F"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16.1.2.4.2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575</w:t>
      </w:r>
    </w:p>
    <w:p w14:paraId="515B7AA4"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575</w:t>
      </w:r>
    </w:p>
    <w:p w14:paraId="3D7CC7E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16.1.3</w:t>
      </w:r>
      <w:r>
        <w:rPr>
          <w:rFonts w:asciiTheme="minorHAnsi" w:eastAsiaTheme="minorEastAsia" w:hAnsiTheme="minorHAnsi" w:cstheme="minorBidi"/>
          <w:noProof/>
          <w:kern w:val="2"/>
          <w:sz w:val="22"/>
          <w:szCs w:val="22"/>
          <w:lang w:eastAsia="en-GB"/>
          <w14:ligatures w14:val="standardContextual"/>
        </w:rPr>
        <w:tab/>
      </w:r>
      <w:r>
        <w:rPr>
          <w:noProof/>
        </w:rPr>
        <w:t>Support of Signalled URSP</w:t>
      </w:r>
      <w:r>
        <w:rPr>
          <w:noProof/>
        </w:rPr>
        <w:tab/>
        <w:t>576</w:t>
      </w:r>
    </w:p>
    <w:p w14:paraId="770D0EE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576</w:t>
      </w:r>
    </w:p>
    <w:p w14:paraId="4B029488"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576</w:t>
      </w:r>
    </w:p>
    <w:p w14:paraId="3D08F7C1"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576</w:t>
      </w:r>
    </w:p>
    <w:p w14:paraId="1C15727E"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576</w:t>
      </w:r>
    </w:p>
    <w:p w14:paraId="7DD61B45"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16.1.3.4.1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576</w:t>
      </w:r>
    </w:p>
    <w:p w14:paraId="19E11B8E"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16.1.3.4.2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578</w:t>
      </w:r>
    </w:p>
    <w:p w14:paraId="6BEAE93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16.1.3.5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578</w:t>
      </w:r>
    </w:p>
    <w:p w14:paraId="2E0263B0" w14:textId="77777777" w:rsidR="00BF3B96" w:rsidRDefault="00BF3B96">
      <w:pPr>
        <w:pStyle w:val="TOC1"/>
        <w:rPr>
          <w:rFonts w:asciiTheme="minorHAnsi" w:eastAsiaTheme="minorEastAsia" w:hAnsiTheme="minorHAnsi" w:cstheme="minorBidi"/>
          <w:noProof/>
          <w:kern w:val="2"/>
          <w:szCs w:val="22"/>
          <w:lang w:eastAsia="en-GB"/>
          <w14:ligatures w14:val="standardContextual"/>
        </w:rPr>
      </w:pPr>
      <w:r>
        <w:rPr>
          <w:noProof/>
        </w:rPr>
        <w:t>17</w:t>
      </w:r>
      <w:r>
        <w:rPr>
          <w:rFonts w:asciiTheme="minorHAnsi" w:eastAsiaTheme="minorEastAsia" w:hAnsiTheme="minorHAnsi" w:cstheme="minorBidi"/>
          <w:noProof/>
          <w:kern w:val="2"/>
          <w:szCs w:val="22"/>
          <w:lang w:eastAsia="en-GB"/>
          <w14:ligatures w14:val="standardContextual"/>
        </w:rPr>
        <w:tab/>
      </w:r>
      <w:r>
        <w:rPr>
          <w:noProof/>
        </w:rPr>
        <w:t>CAG list handling</w:t>
      </w:r>
      <w:r>
        <w:rPr>
          <w:noProof/>
        </w:rPr>
        <w:tab/>
        <w:t>579</w:t>
      </w:r>
    </w:p>
    <w:p w14:paraId="2CB7161B" w14:textId="77777777" w:rsidR="00BF3B96" w:rsidRDefault="00BF3B96">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CAG list handling for 5G</w:t>
      </w:r>
      <w:r>
        <w:rPr>
          <w:noProof/>
        </w:rPr>
        <w:tab/>
        <w:t>579</w:t>
      </w:r>
    </w:p>
    <w:p w14:paraId="06D7C202" w14:textId="77777777" w:rsidR="00BF3B96" w:rsidRDefault="00BF3B96">
      <w:pPr>
        <w:pStyle w:val="TOC3"/>
        <w:rPr>
          <w:rFonts w:asciiTheme="minorHAnsi" w:eastAsiaTheme="minorEastAsia" w:hAnsiTheme="minorHAnsi" w:cstheme="minorBidi"/>
          <w:noProof/>
          <w:kern w:val="2"/>
          <w:sz w:val="22"/>
          <w:szCs w:val="22"/>
          <w:lang w:eastAsia="en-GB"/>
          <w14:ligatures w14:val="standardContextual"/>
        </w:rPr>
      </w:pPr>
      <w:r>
        <w:rPr>
          <w:noProof/>
        </w:rPr>
        <w:t>17.1.1</w:t>
      </w:r>
      <w:r>
        <w:rPr>
          <w:rFonts w:asciiTheme="minorHAnsi" w:eastAsiaTheme="minorEastAsia" w:hAnsiTheme="minorHAnsi" w:cstheme="minorBidi"/>
          <w:noProof/>
          <w:kern w:val="2"/>
          <w:sz w:val="22"/>
          <w:szCs w:val="22"/>
          <w:lang w:eastAsia="en-GB"/>
          <w14:ligatures w14:val="standardContextual"/>
        </w:rPr>
        <w:tab/>
      </w:r>
      <w:r>
        <w:rPr>
          <w:noProof/>
        </w:rPr>
        <w:t>Automatic CAG selection with preconfigured CAG list on USIM</w:t>
      </w:r>
      <w:r>
        <w:rPr>
          <w:noProof/>
        </w:rPr>
        <w:tab/>
        <w:t>579</w:t>
      </w:r>
    </w:p>
    <w:p w14:paraId="1E3A830C"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579</w:t>
      </w:r>
    </w:p>
    <w:p w14:paraId="45C21F4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17.1.1.2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579</w:t>
      </w:r>
    </w:p>
    <w:p w14:paraId="4337B2CD"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579</w:t>
      </w:r>
    </w:p>
    <w:p w14:paraId="4AD3368B" w14:textId="77777777" w:rsidR="00BF3B96" w:rsidRDefault="00BF3B96">
      <w:pPr>
        <w:pStyle w:val="TOC4"/>
        <w:rPr>
          <w:rFonts w:asciiTheme="minorHAnsi" w:eastAsiaTheme="minorEastAsia" w:hAnsiTheme="minorHAnsi" w:cstheme="minorBidi"/>
          <w:noProof/>
          <w:kern w:val="2"/>
          <w:sz w:val="22"/>
          <w:szCs w:val="22"/>
          <w:lang w:eastAsia="en-GB"/>
          <w14:ligatures w14:val="standardContextual"/>
        </w:rPr>
      </w:pPr>
      <w:r>
        <w:rPr>
          <w:noProof/>
        </w:rPr>
        <w:t>17.1.1.4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579</w:t>
      </w:r>
    </w:p>
    <w:p w14:paraId="23E044B2"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17.1.1.4.1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579</w:t>
      </w:r>
    </w:p>
    <w:p w14:paraId="6DB81E1A"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17.1.1.4.2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580</w:t>
      </w:r>
    </w:p>
    <w:p w14:paraId="4B67C98D" w14:textId="77777777" w:rsidR="00BF3B96" w:rsidRDefault="00BF3B96">
      <w:pPr>
        <w:pStyle w:val="TOC5"/>
        <w:rPr>
          <w:rFonts w:asciiTheme="minorHAnsi" w:eastAsiaTheme="minorEastAsia" w:hAnsiTheme="minorHAnsi" w:cstheme="minorBidi"/>
          <w:noProof/>
          <w:kern w:val="2"/>
          <w:sz w:val="22"/>
          <w:szCs w:val="22"/>
          <w:lang w:eastAsia="en-GB"/>
          <w14:ligatures w14:val="standardContextual"/>
        </w:rPr>
      </w:pPr>
      <w:r>
        <w:rPr>
          <w:noProof/>
        </w:rPr>
        <w:t>17.1.1.4.3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580</w:t>
      </w:r>
    </w:p>
    <w:p w14:paraId="67ABF4AC" w14:textId="3C96EF96" w:rsidR="00BF3B96" w:rsidRDefault="00BF3B96" w:rsidP="00BF3B9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581</w:t>
      </w:r>
    </w:p>
    <w:p w14:paraId="4AD64B24" w14:textId="04875A25" w:rsidR="00BF3B96" w:rsidRDefault="00BF3B96" w:rsidP="00BF3B9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t>586</w:t>
      </w:r>
    </w:p>
    <w:p w14:paraId="021B0D43" w14:textId="1A0D8A0F"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57496760"/>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57496761"/>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56532398" w14:textId="62E74F1A" w:rsidR="00D15171" w:rsidRDefault="00D15171" w:rsidP="00A97581">
      <w:r>
        <w:fldChar w:fldCharType="begin"/>
      </w:r>
      <w:r>
        <w:instrText xml:space="preserve"> RD  31121-h1</w:instrText>
      </w:r>
      <w:r w:rsidR="00D72CB6">
        <w:instrText>1</w:instrText>
      </w:r>
      <w:r>
        <w:instrText xml:space="preserve">_s01-s03_5am.docx \f </w:instrText>
      </w:r>
      <w:r>
        <w:fldChar w:fldCharType="end"/>
      </w:r>
      <w:r>
        <w:fldChar w:fldCharType="begin"/>
      </w:r>
      <w:r>
        <w:instrText xml:space="preserve"> RD  31121-h1</w:instrText>
      </w:r>
      <w:r w:rsidR="00D72CB6">
        <w:instrText>1</w:instrText>
      </w:r>
      <w:r>
        <w:instrText xml:space="preserve">_s03_6-s03_8am.docx \f </w:instrText>
      </w:r>
      <w:r>
        <w:fldChar w:fldCharType="end"/>
      </w:r>
      <w:r>
        <w:fldChar w:fldCharType="begin"/>
      </w:r>
      <w:r>
        <w:instrText xml:space="preserve"> RD  31121-h1</w:instrText>
      </w:r>
      <w:r w:rsidR="00D72CB6">
        <w:instrText>1</w:instrText>
      </w:r>
      <w:r>
        <w:instrText xml:space="preserve">_s04am.docx \f </w:instrText>
      </w:r>
      <w:r>
        <w:fldChar w:fldCharType="end"/>
      </w:r>
      <w:r>
        <w:fldChar w:fldCharType="begin"/>
      </w:r>
      <w:r>
        <w:instrText xml:space="preserve"> RD  31121-h1</w:instrText>
      </w:r>
      <w:r w:rsidR="00D72CB6">
        <w:instrText>1</w:instrText>
      </w:r>
      <w:r>
        <w:instrText xml:space="preserve">_s05am.docx \f </w:instrText>
      </w:r>
      <w:r>
        <w:fldChar w:fldCharType="end"/>
      </w:r>
      <w:r>
        <w:fldChar w:fldCharType="begin"/>
      </w:r>
      <w:r>
        <w:instrText xml:space="preserve"> RD  31121-h1</w:instrText>
      </w:r>
      <w:r w:rsidR="00D72CB6">
        <w:instrText>1</w:instrText>
      </w:r>
      <w:r>
        <w:instrText xml:space="preserve">_s06-s08.docx \f </w:instrText>
      </w:r>
      <w:r>
        <w:fldChar w:fldCharType="end"/>
      </w:r>
      <w:r>
        <w:fldChar w:fldCharType="begin"/>
      </w:r>
      <w:r>
        <w:instrText xml:space="preserve"> RD  31121-h1</w:instrText>
      </w:r>
      <w:r w:rsidR="00D72CB6">
        <w:instrText>1</w:instrText>
      </w:r>
      <w:r>
        <w:instrText xml:space="preserve">_s09-s17.docx \f </w:instrText>
      </w:r>
      <w:r>
        <w:fldChar w:fldCharType="end"/>
      </w:r>
      <w:r>
        <w:fldChar w:fldCharType="begin"/>
      </w:r>
      <w:r>
        <w:instrText xml:space="preserve"> RD  31121-h1</w:instrText>
      </w:r>
      <w:r w:rsidR="00D72CB6">
        <w:instrText>1</w:instrText>
      </w:r>
      <w:r>
        <w:instrText xml:space="preserve">_sAnnexes.docx \f </w:instrText>
      </w:r>
      <w:r>
        <w:fldChar w:fldCharType="end"/>
      </w:r>
    </w:p>
    <w:sectPr w:rsidR="00D15171" w:rsidSect="0073729A">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316DA" w14:textId="77777777" w:rsidR="00FD2C13" w:rsidRDefault="00FD2C13">
      <w:r>
        <w:separator/>
      </w:r>
    </w:p>
  </w:endnote>
  <w:endnote w:type="continuationSeparator" w:id="0">
    <w:p w14:paraId="02923C24" w14:textId="77777777" w:rsidR="00FD2C13" w:rsidRDefault="00FD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E7AB7" w14:textId="77777777" w:rsidR="00BF3B96" w:rsidRDefault="00BF3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7142F" w14:textId="77777777" w:rsidR="00BF3B96" w:rsidRDefault="00BF3B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1196" w14:textId="77777777" w:rsidR="00BF3B96" w:rsidRDefault="00BF3B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76EF2" w14:textId="77777777" w:rsidR="00FD2C13" w:rsidRDefault="00FD2C13">
      <w:r>
        <w:separator/>
      </w:r>
    </w:p>
  </w:footnote>
  <w:footnote w:type="continuationSeparator" w:id="0">
    <w:p w14:paraId="3B7DABEA" w14:textId="77777777" w:rsidR="00FD2C13" w:rsidRDefault="00FD2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93FFC" w14:textId="77777777" w:rsidR="00BF3B96" w:rsidRDefault="00BF3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775B" w14:textId="77777777" w:rsidR="00BF3B96" w:rsidRDefault="00BF3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901E7" w14:textId="77777777" w:rsidR="00BF3B96" w:rsidRDefault="00BF3B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304F" w14:textId="77777777" w:rsidR="00BF3B96" w:rsidRPr="003F6DCB" w:rsidRDefault="00BF3B96" w:rsidP="00BF3B9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17CFAD9" w14:textId="710FF2AD" w:rsidR="00BF3B96" w:rsidRDefault="00BF3B96" w:rsidP="00BF3B9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091B54F9" w14:textId="5930D83A" w:rsidR="00BF3B96" w:rsidRDefault="00BF3B96" w:rsidP="00BF3B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V17.1.1 (2024-01)</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2E56"/>
    <w:rsid w:val="001137C9"/>
    <w:rsid w:val="00133525"/>
    <w:rsid w:val="00133B57"/>
    <w:rsid w:val="00135D0E"/>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0710"/>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06F15"/>
    <w:rsid w:val="0042208E"/>
    <w:rsid w:val="00423334"/>
    <w:rsid w:val="004345EC"/>
    <w:rsid w:val="004509A1"/>
    <w:rsid w:val="00456F25"/>
    <w:rsid w:val="0046266F"/>
    <w:rsid w:val="00465515"/>
    <w:rsid w:val="00490FA0"/>
    <w:rsid w:val="0049720A"/>
    <w:rsid w:val="004D3578"/>
    <w:rsid w:val="004E213A"/>
    <w:rsid w:val="004E2AE5"/>
    <w:rsid w:val="004F0988"/>
    <w:rsid w:val="004F3340"/>
    <w:rsid w:val="00500A88"/>
    <w:rsid w:val="00517741"/>
    <w:rsid w:val="0053388B"/>
    <w:rsid w:val="00534775"/>
    <w:rsid w:val="00535773"/>
    <w:rsid w:val="005412DA"/>
    <w:rsid w:val="00543E6C"/>
    <w:rsid w:val="005506DD"/>
    <w:rsid w:val="00565087"/>
    <w:rsid w:val="00584F49"/>
    <w:rsid w:val="00587958"/>
    <w:rsid w:val="00597B11"/>
    <w:rsid w:val="005C36DF"/>
    <w:rsid w:val="005C522A"/>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0582"/>
    <w:rsid w:val="006B30D0"/>
    <w:rsid w:val="006B3706"/>
    <w:rsid w:val="006B5D8F"/>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51D5"/>
    <w:rsid w:val="00C45231"/>
    <w:rsid w:val="00C47954"/>
    <w:rsid w:val="00C513CE"/>
    <w:rsid w:val="00C57E91"/>
    <w:rsid w:val="00C63D6B"/>
    <w:rsid w:val="00C72833"/>
    <w:rsid w:val="00C80F1D"/>
    <w:rsid w:val="00C837AE"/>
    <w:rsid w:val="00C93F40"/>
    <w:rsid w:val="00CA3D0C"/>
    <w:rsid w:val="00CA4682"/>
    <w:rsid w:val="00CA74C5"/>
    <w:rsid w:val="00CB15F9"/>
    <w:rsid w:val="00CF1CFB"/>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B53"/>
    <w:rsid w:val="00E36543"/>
    <w:rsid w:val="00E36E08"/>
    <w:rsid w:val="00E44582"/>
    <w:rsid w:val="00E458A0"/>
    <w:rsid w:val="00E53DCD"/>
    <w:rsid w:val="00E54022"/>
    <w:rsid w:val="00E77645"/>
    <w:rsid w:val="00E90E72"/>
    <w:rsid w:val="00E93C03"/>
    <w:rsid w:val="00E9681A"/>
    <w:rsid w:val="00EA15B0"/>
    <w:rsid w:val="00EA5EA7"/>
    <w:rsid w:val="00EC4A25"/>
    <w:rsid w:val="00ED6DCA"/>
    <w:rsid w:val="00ED76E4"/>
    <w:rsid w:val="00F025A2"/>
    <w:rsid w:val="00F04712"/>
    <w:rsid w:val="00F110C7"/>
    <w:rsid w:val="00F13360"/>
    <w:rsid w:val="00F14FD0"/>
    <w:rsid w:val="00F22EC7"/>
    <w:rsid w:val="00F26758"/>
    <w:rsid w:val="00F325C8"/>
    <w:rsid w:val="00F35320"/>
    <w:rsid w:val="00F3608D"/>
    <w:rsid w:val="00F4792E"/>
    <w:rsid w:val="00F56200"/>
    <w:rsid w:val="00F653B8"/>
    <w:rsid w:val="00F6552E"/>
    <w:rsid w:val="00F9008D"/>
    <w:rsid w:val="00F958E9"/>
    <w:rsid w:val="00FA1266"/>
    <w:rsid w:val="00FA5AA4"/>
    <w:rsid w:val="00FA7306"/>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9841</Words>
  <Characters>56097</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65807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MCC Support</dc:creator>
  <cp:keywords/>
  <dc:description/>
  <cp:lastModifiedBy>R5-237962</cp:lastModifiedBy>
  <cp:revision>21</cp:revision>
  <cp:lastPrinted>2019-02-25T14:05:00Z</cp:lastPrinted>
  <dcterms:created xsi:type="dcterms:W3CDTF">2023-09-22T16:20:00Z</dcterms:created>
  <dcterms:modified xsi:type="dcterms:W3CDTF">2024-01-30T07:48:00Z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