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6D6BEDE1"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E04E13">
        <w:rPr>
          <w:lang w:val="sv-SE"/>
        </w:rPr>
        <w:t>9</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w:t>
      </w:r>
      <w:r w:rsidR="00DA010D">
        <w:rPr>
          <w:sz w:val="32"/>
          <w:lang w:val="sv-SE"/>
        </w:rPr>
        <w:t>3</w:t>
      </w:r>
      <w:r w:rsidR="00132588">
        <w:rPr>
          <w:sz w:val="32"/>
          <w:lang w:val="sv-SE"/>
        </w:rPr>
        <w:t>-</w:t>
      </w:r>
      <w:r w:rsidR="00DA010D">
        <w:rPr>
          <w:sz w:val="32"/>
          <w:lang w:val="sv-SE"/>
        </w:rPr>
        <w:t>0</w:t>
      </w:r>
      <w:r w:rsidR="00E04E13">
        <w:rPr>
          <w:sz w:val="32"/>
          <w:lang w:val="sv-SE"/>
        </w:rPr>
        <w:t>6</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766FF790"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DA010D">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3D785F33" w14:textId="35C350DE" w:rsidR="006B5F70"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6B5F70">
        <w:rPr>
          <w:noProof/>
        </w:rPr>
        <w:t>Foreword</w:t>
      </w:r>
      <w:r w:rsidR="006B5F70">
        <w:rPr>
          <w:noProof/>
        </w:rPr>
        <w:tab/>
      </w:r>
      <w:r w:rsidR="006B5F70">
        <w:rPr>
          <w:noProof/>
        </w:rPr>
        <w:fldChar w:fldCharType="begin" w:fldLock="1"/>
      </w:r>
      <w:r w:rsidR="006B5F70">
        <w:rPr>
          <w:noProof/>
        </w:rPr>
        <w:instrText xml:space="preserve"> PAGEREF _Toc138338495 \h </w:instrText>
      </w:r>
      <w:r w:rsidR="006B5F70">
        <w:rPr>
          <w:noProof/>
        </w:rPr>
      </w:r>
      <w:r w:rsidR="006B5F70">
        <w:rPr>
          <w:noProof/>
        </w:rPr>
        <w:fldChar w:fldCharType="separate"/>
      </w:r>
      <w:r w:rsidR="006B5F70">
        <w:rPr>
          <w:noProof/>
        </w:rPr>
        <w:t>7</w:t>
      </w:r>
      <w:r w:rsidR="006B5F70">
        <w:rPr>
          <w:noProof/>
        </w:rPr>
        <w:fldChar w:fldCharType="end"/>
      </w:r>
    </w:p>
    <w:p w14:paraId="4DE8FE38" w14:textId="43C8743E" w:rsidR="006B5F70" w:rsidRDefault="006B5F7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_Toc138338496 \h </w:instrText>
      </w:r>
      <w:r>
        <w:rPr>
          <w:noProof/>
        </w:rPr>
      </w:r>
      <w:r>
        <w:rPr>
          <w:noProof/>
        </w:rPr>
        <w:fldChar w:fldCharType="separate"/>
      </w:r>
      <w:r>
        <w:rPr>
          <w:noProof/>
        </w:rPr>
        <w:t>8</w:t>
      </w:r>
      <w:r>
        <w:rPr>
          <w:noProof/>
        </w:rPr>
        <w:fldChar w:fldCharType="end"/>
      </w:r>
    </w:p>
    <w:p w14:paraId="7E6D95B6" w14:textId="6D1622FA" w:rsidR="006B5F70" w:rsidRDefault="006B5F7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_Toc138338497 \h </w:instrText>
      </w:r>
      <w:r>
        <w:rPr>
          <w:noProof/>
        </w:rPr>
      </w:r>
      <w:r>
        <w:rPr>
          <w:noProof/>
        </w:rPr>
        <w:fldChar w:fldCharType="separate"/>
      </w:r>
      <w:r>
        <w:rPr>
          <w:noProof/>
        </w:rPr>
        <w:t>8</w:t>
      </w:r>
      <w:r>
        <w:rPr>
          <w:noProof/>
        </w:rPr>
        <w:fldChar w:fldCharType="end"/>
      </w:r>
    </w:p>
    <w:p w14:paraId="4D15727C" w14:textId="0F19C0A4" w:rsidR="006B5F70" w:rsidRDefault="006B5F7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_Toc138338498 \h </w:instrText>
      </w:r>
      <w:r>
        <w:rPr>
          <w:noProof/>
        </w:rPr>
      </w:r>
      <w:r>
        <w:rPr>
          <w:noProof/>
        </w:rPr>
        <w:fldChar w:fldCharType="separate"/>
      </w:r>
      <w:r>
        <w:rPr>
          <w:noProof/>
        </w:rPr>
        <w:t>10</w:t>
      </w:r>
      <w:r>
        <w:rPr>
          <w:noProof/>
        </w:rPr>
        <w:fldChar w:fldCharType="end"/>
      </w:r>
    </w:p>
    <w:p w14:paraId="4AD5D331" w14:textId="7EDC08C6" w:rsidR="006B5F70" w:rsidRDefault="006B5F7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_Toc138338499 \h </w:instrText>
      </w:r>
      <w:r>
        <w:rPr>
          <w:noProof/>
        </w:rPr>
      </w:r>
      <w:r>
        <w:rPr>
          <w:noProof/>
        </w:rPr>
        <w:fldChar w:fldCharType="separate"/>
      </w:r>
      <w:r>
        <w:rPr>
          <w:noProof/>
        </w:rPr>
        <w:t>10</w:t>
      </w:r>
      <w:r>
        <w:rPr>
          <w:noProof/>
        </w:rPr>
        <w:fldChar w:fldCharType="end"/>
      </w:r>
    </w:p>
    <w:p w14:paraId="0813D7F8" w14:textId="4BA9DBC8" w:rsidR="006B5F70" w:rsidRDefault="006B5F7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_Toc138338500 \h </w:instrText>
      </w:r>
      <w:r>
        <w:rPr>
          <w:noProof/>
        </w:rPr>
      </w:r>
      <w:r>
        <w:rPr>
          <w:noProof/>
        </w:rPr>
        <w:fldChar w:fldCharType="separate"/>
      </w:r>
      <w:r>
        <w:rPr>
          <w:noProof/>
        </w:rPr>
        <w:t>11</w:t>
      </w:r>
      <w:r>
        <w:rPr>
          <w:noProof/>
        </w:rPr>
        <w:fldChar w:fldCharType="end"/>
      </w:r>
    </w:p>
    <w:p w14:paraId="7C50FE69" w14:textId="5BFD2001" w:rsidR="006B5F70" w:rsidRDefault="006B5F7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_Toc138338501 \h </w:instrText>
      </w:r>
      <w:r>
        <w:rPr>
          <w:noProof/>
        </w:rPr>
      </w:r>
      <w:r>
        <w:rPr>
          <w:noProof/>
        </w:rPr>
        <w:fldChar w:fldCharType="separate"/>
      </w:r>
      <w:r>
        <w:rPr>
          <w:noProof/>
        </w:rPr>
        <w:t>12</w:t>
      </w:r>
      <w:r>
        <w:rPr>
          <w:noProof/>
        </w:rPr>
        <w:fldChar w:fldCharType="end"/>
      </w:r>
    </w:p>
    <w:p w14:paraId="4A3D00A0" w14:textId="3B785DB3" w:rsidR="006B5F70" w:rsidRDefault="006B5F7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_Toc138338502 \h </w:instrText>
      </w:r>
      <w:r>
        <w:rPr>
          <w:noProof/>
        </w:rPr>
      </w:r>
      <w:r>
        <w:rPr>
          <w:noProof/>
        </w:rPr>
        <w:fldChar w:fldCharType="separate"/>
      </w:r>
      <w:r>
        <w:rPr>
          <w:noProof/>
        </w:rPr>
        <w:t>12</w:t>
      </w:r>
      <w:r>
        <w:rPr>
          <w:noProof/>
        </w:rPr>
        <w:fldChar w:fldCharType="end"/>
      </w:r>
    </w:p>
    <w:p w14:paraId="214DC4FB" w14:textId="05D6BD0D" w:rsidR="006B5F70" w:rsidRDefault="006B5F7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_Toc138338503 \h </w:instrText>
      </w:r>
      <w:r>
        <w:rPr>
          <w:noProof/>
        </w:rPr>
      </w:r>
      <w:r>
        <w:rPr>
          <w:noProof/>
        </w:rPr>
        <w:fldChar w:fldCharType="separate"/>
      </w:r>
      <w:r>
        <w:rPr>
          <w:noProof/>
        </w:rPr>
        <w:t>12</w:t>
      </w:r>
      <w:r>
        <w:rPr>
          <w:noProof/>
        </w:rPr>
        <w:fldChar w:fldCharType="end"/>
      </w:r>
    </w:p>
    <w:p w14:paraId="3F8A9645" w14:textId="75EB9040" w:rsidR="006B5F70" w:rsidRDefault="006B5F7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_Toc138338504 \h </w:instrText>
      </w:r>
      <w:r>
        <w:rPr>
          <w:noProof/>
        </w:rPr>
      </w:r>
      <w:r>
        <w:rPr>
          <w:noProof/>
        </w:rPr>
        <w:fldChar w:fldCharType="separate"/>
      </w:r>
      <w:r>
        <w:rPr>
          <w:noProof/>
        </w:rPr>
        <w:t>12</w:t>
      </w:r>
      <w:r>
        <w:rPr>
          <w:noProof/>
        </w:rPr>
        <w:fldChar w:fldCharType="end"/>
      </w:r>
    </w:p>
    <w:p w14:paraId="42B39AAD" w14:textId="45AE0068" w:rsidR="006B5F70" w:rsidRDefault="006B5F7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_Toc138338505 \h </w:instrText>
      </w:r>
      <w:r>
        <w:rPr>
          <w:noProof/>
        </w:rPr>
      </w:r>
      <w:r>
        <w:rPr>
          <w:noProof/>
        </w:rPr>
        <w:fldChar w:fldCharType="separate"/>
      </w:r>
      <w:r>
        <w:rPr>
          <w:noProof/>
        </w:rPr>
        <w:t>12</w:t>
      </w:r>
      <w:r>
        <w:rPr>
          <w:noProof/>
        </w:rPr>
        <w:fldChar w:fldCharType="end"/>
      </w:r>
    </w:p>
    <w:p w14:paraId="7F41AEDE" w14:textId="7F801AA7" w:rsidR="006B5F70" w:rsidRDefault="006B5F7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_Toc138338506 \h </w:instrText>
      </w:r>
      <w:r>
        <w:rPr>
          <w:noProof/>
        </w:rPr>
      </w:r>
      <w:r>
        <w:rPr>
          <w:noProof/>
        </w:rPr>
        <w:fldChar w:fldCharType="separate"/>
      </w:r>
      <w:r>
        <w:rPr>
          <w:noProof/>
        </w:rPr>
        <w:t>12</w:t>
      </w:r>
      <w:r>
        <w:rPr>
          <w:noProof/>
        </w:rPr>
        <w:fldChar w:fldCharType="end"/>
      </w:r>
    </w:p>
    <w:p w14:paraId="15DE7A8E" w14:textId="6208D4AF" w:rsidR="006B5F70" w:rsidRDefault="006B5F7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_Toc138338507 \h </w:instrText>
      </w:r>
      <w:r>
        <w:rPr>
          <w:noProof/>
        </w:rPr>
      </w:r>
      <w:r>
        <w:rPr>
          <w:noProof/>
        </w:rPr>
        <w:fldChar w:fldCharType="separate"/>
      </w:r>
      <w:r>
        <w:rPr>
          <w:noProof/>
        </w:rPr>
        <w:t>13</w:t>
      </w:r>
      <w:r>
        <w:rPr>
          <w:noProof/>
        </w:rPr>
        <w:fldChar w:fldCharType="end"/>
      </w:r>
    </w:p>
    <w:p w14:paraId="13104F76" w14:textId="3A407816" w:rsidR="006B5F70" w:rsidRDefault="006B5F70">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_Toc138338508 \h </w:instrText>
      </w:r>
      <w:r>
        <w:rPr>
          <w:noProof/>
        </w:rPr>
      </w:r>
      <w:r>
        <w:rPr>
          <w:noProof/>
        </w:rPr>
        <w:fldChar w:fldCharType="separate"/>
      </w:r>
      <w:r>
        <w:rPr>
          <w:noProof/>
        </w:rPr>
        <w:t>13</w:t>
      </w:r>
      <w:r>
        <w:rPr>
          <w:noProof/>
        </w:rPr>
        <w:fldChar w:fldCharType="end"/>
      </w:r>
    </w:p>
    <w:p w14:paraId="73C52C58" w14:textId="265B1FFB" w:rsidR="006B5F70" w:rsidRDefault="006B5F70">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_Toc138338509 \h </w:instrText>
      </w:r>
      <w:r>
        <w:rPr>
          <w:noProof/>
        </w:rPr>
      </w:r>
      <w:r>
        <w:rPr>
          <w:noProof/>
        </w:rPr>
        <w:fldChar w:fldCharType="separate"/>
      </w:r>
      <w:r>
        <w:rPr>
          <w:noProof/>
        </w:rPr>
        <w:t>13</w:t>
      </w:r>
      <w:r>
        <w:rPr>
          <w:noProof/>
        </w:rPr>
        <w:fldChar w:fldCharType="end"/>
      </w:r>
    </w:p>
    <w:p w14:paraId="6E431AEF" w14:textId="6CC4D9E8" w:rsidR="006B5F70" w:rsidRDefault="006B5F70">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_Toc138338510 \h </w:instrText>
      </w:r>
      <w:r>
        <w:rPr>
          <w:noProof/>
        </w:rPr>
      </w:r>
      <w:r>
        <w:rPr>
          <w:noProof/>
        </w:rPr>
        <w:fldChar w:fldCharType="separate"/>
      </w:r>
      <w:r>
        <w:rPr>
          <w:noProof/>
        </w:rPr>
        <w:t>13</w:t>
      </w:r>
      <w:r>
        <w:rPr>
          <w:noProof/>
        </w:rPr>
        <w:fldChar w:fldCharType="end"/>
      </w:r>
    </w:p>
    <w:p w14:paraId="1F6D437A" w14:textId="39E20B78" w:rsidR="006B5F70" w:rsidRDefault="006B5F70">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_Toc138338511 \h </w:instrText>
      </w:r>
      <w:r>
        <w:rPr>
          <w:noProof/>
        </w:rPr>
      </w:r>
      <w:r>
        <w:rPr>
          <w:noProof/>
        </w:rPr>
        <w:fldChar w:fldCharType="separate"/>
      </w:r>
      <w:r>
        <w:rPr>
          <w:noProof/>
        </w:rPr>
        <w:t>13</w:t>
      </w:r>
      <w:r>
        <w:rPr>
          <w:noProof/>
        </w:rPr>
        <w:fldChar w:fldCharType="end"/>
      </w:r>
    </w:p>
    <w:p w14:paraId="3DC27484" w14:textId="421497DD" w:rsidR="006B5F70" w:rsidRDefault="006B5F70">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_Toc138338512 \h </w:instrText>
      </w:r>
      <w:r>
        <w:rPr>
          <w:noProof/>
        </w:rPr>
      </w:r>
      <w:r>
        <w:rPr>
          <w:noProof/>
        </w:rPr>
        <w:fldChar w:fldCharType="separate"/>
      </w:r>
      <w:r>
        <w:rPr>
          <w:noProof/>
        </w:rPr>
        <w:t>14</w:t>
      </w:r>
      <w:r>
        <w:rPr>
          <w:noProof/>
        </w:rPr>
        <w:fldChar w:fldCharType="end"/>
      </w:r>
    </w:p>
    <w:p w14:paraId="67FCB395" w14:textId="5795E42C" w:rsidR="006B5F70" w:rsidRDefault="006B5F70">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_Toc138338513 \h </w:instrText>
      </w:r>
      <w:r>
        <w:rPr>
          <w:noProof/>
        </w:rPr>
      </w:r>
      <w:r>
        <w:rPr>
          <w:noProof/>
        </w:rPr>
        <w:fldChar w:fldCharType="separate"/>
      </w:r>
      <w:r>
        <w:rPr>
          <w:noProof/>
        </w:rPr>
        <w:t>14</w:t>
      </w:r>
      <w:r>
        <w:rPr>
          <w:noProof/>
        </w:rPr>
        <w:fldChar w:fldCharType="end"/>
      </w:r>
    </w:p>
    <w:p w14:paraId="64824DD8" w14:textId="3020C95E" w:rsidR="006B5F70" w:rsidRDefault="006B5F70">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_Toc138338514 \h </w:instrText>
      </w:r>
      <w:r>
        <w:rPr>
          <w:noProof/>
        </w:rPr>
      </w:r>
      <w:r>
        <w:rPr>
          <w:noProof/>
        </w:rPr>
        <w:fldChar w:fldCharType="separate"/>
      </w:r>
      <w:r>
        <w:rPr>
          <w:noProof/>
        </w:rPr>
        <w:t>14</w:t>
      </w:r>
      <w:r>
        <w:rPr>
          <w:noProof/>
        </w:rPr>
        <w:fldChar w:fldCharType="end"/>
      </w:r>
    </w:p>
    <w:p w14:paraId="75F134D4" w14:textId="1911699D" w:rsidR="006B5F70" w:rsidRDefault="006B5F70">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_Toc138338515 \h </w:instrText>
      </w:r>
      <w:r>
        <w:rPr>
          <w:noProof/>
        </w:rPr>
      </w:r>
      <w:r>
        <w:rPr>
          <w:noProof/>
        </w:rPr>
        <w:fldChar w:fldCharType="separate"/>
      </w:r>
      <w:r>
        <w:rPr>
          <w:noProof/>
        </w:rPr>
        <w:t>14</w:t>
      </w:r>
      <w:r>
        <w:rPr>
          <w:noProof/>
        </w:rPr>
        <w:fldChar w:fldCharType="end"/>
      </w:r>
    </w:p>
    <w:p w14:paraId="41848F4B" w14:textId="6AE83996" w:rsidR="006B5F70" w:rsidRDefault="006B5F70">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_Toc138338516 \h </w:instrText>
      </w:r>
      <w:r>
        <w:rPr>
          <w:noProof/>
        </w:rPr>
      </w:r>
      <w:r>
        <w:rPr>
          <w:noProof/>
        </w:rPr>
        <w:fldChar w:fldCharType="separate"/>
      </w:r>
      <w:r>
        <w:rPr>
          <w:noProof/>
        </w:rPr>
        <w:t>15</w:t>
      </w:r>
      <w:r>
        <w:rPr>
          <w:noProof/>
        </w:rPr>
        <w:fldChar w:fldCharType="end"/>
      </w:r>
    </w:p>
    <w:p w14:paraId="157A07D7" w14:textId="772403BD" w:rsidR="006B5F70" w:rsidRDefault="006B5F7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_Toc138338517 \h </w:instrText>
      </w:r>
      <w:r>
        <w:rPr>
          <w:noProof/>
        </w:rPr>
      </w:r>
      <w:r>
        <w:rPr>
          <w:noProof/>
        </w:rPr>
        <w:fldChar w:fldCharType="separate"/>
      </w:r>
      <w:r>
        <w:rPr>
          <w:noProof/>
        </w:rPr>
        <w:t>15</w:t>
      </w:r>
      <w:r>
        <w:rPr>
          <w:noProof/>
        </w:rPr>
        <w:fldChar w:fldCharType="end"/>
      </w:r>
    </w:p>
    <w:p w14:paraId="058B838C" w14:textId="050DD27E" w:rsidR="006B5F70" w:rsidRDefault="006B5F7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_Toc138338518 \h </w:instrText>
      </w:r>
      <w:r>
        <w:rPr>
          <w:noProof/>
        </w:rPr>
      </w:r>
      <w:r>
        <w:rPr>
          <w:noProof/>
        </w:rPr>
        <w:fldChar w:fldCharType="separate"/>
      </w:r>
      <w:r>
        <w:rPr>
          <w:noProof/>
        </w:rPr>
        <w:t>15</w:t>
      </w:r>
      <w:r>
        <w:rPr>
          <w:noProof/>
        </w:rPr>
        <w:fldChar w:fldCharType="end"/>
      </w:r>
    </w:p>
    <w:p w14:paraId="54424D6D" w14:textId="67980855" w:rsidR="006B5F70" w:rsidRDefault="006B5F7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_Toc138338519 \h </w:instrText>
      </w:r>
      <w:r>
        <w:rPr>
          <w:noProof/>
        </w:rPr>
      </w:r>
      <w:r>
        <w:rPr>
          <w:noProof/>
        </w:rPr>
        <w:fldChar w:fldCharType="separate"/>
      </w:r>
      <w:r>
        <w:rPr>
          <w:noProof/>
        </w:rPr>
        <w:t>16</w:t>
      </w:r>
      <w:r>
        <w:rPr>
          <w:noProof/>
        </w:rPr>
        <w:fldChar w:fldCharType="end"/>
      </w:r>
    </w:p>
    <w:p w14:paraId="0EA137F3" w14:textId="1FCCA229" w:rsidR="006B5F70" w:rsidRDefault="006B5F7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_Toc138338520 \h </w:instrText>
      </w:r>
      <w:r>
        <w:rPr>
          <w:noProof/>
        </w:rPr>
      </w:r>
      <w:r>
        <w:rPr>
          <w:noProof/>
        </w:rPr>
        <w:fldChar w:fldCharType="separate"/>
      </w:r>
      <w:r>
        <w:rPr>
          <w:noProof/>
        </w:rPr>
        <w:t>16</w:t>
      </w:r>
      <w:r>
        <w:rPr>
          <w:noProof/>
        </w:rPr>
        <w:fldChar w:fldCharType="end"/>
      </w:r>
    </w:p>
    <w:p w14:paraId="59EC2796" w14:textId="75B2597D" w:rsidR="006B5F70" w:rsidRDefault="006B5F7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_Toc138338521 \h </w:instrText>
      </w:r>
      <w:r>
        <w:rPr>
          <w:noProof/>
        </w:rPr>
      </w:r>
      <w:r>
        <w:rPr>
          <w:noProof/>
        </w:rPr>
        <w:fldChar w:fldCharType="separate"/>
      </w:r>
      <w:r>
        <w:rPr>
          <w:noProof/>
        </w:rPr>
        <w:t>16</w:t>
      </w:r>
      <w:r>
        <w:rPr>
          <w:noProof/>
        </w:rPr>
        <w:fldChar w:fldCharType="end"/>
      </w:r>
    </w:p>
    <w:p w14:paraId="53B79C2D" w14:textId="6EBFFD07" w:rsidR="006B5F70" w:rsidRDefault="006B5F7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_Toc138338522 \h </w:instrText>
      </w:r>
      <w:r>
        <w:rPr>
          <w:noProof/>
        </w:rPr>
      </w:r>
      <w:r>
        <w:rPr>
          <w:noProof/>
        </w:rPr>
        <w:fldChar w:fldCharType="separate"/>
      </w:r>
      <w:r>
        <w:rPr>
          <w:noProof/>
        </w:rPr>
        <w:t>16</w:t>
      </w:r>
      <w:r>
        <w:rPr>
          <w:noProof/>
        </w:rPr>
        <w:fldChar w:fldCharType="end"/>
      </w:r>
    </w:p>
    <w:p w14:paraId="45EF5FC3" w14:textId="5164B1D5" w:rsidR="006B5F70" w:rsidRDefault="006B5F7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_Toc138338523 \h </w:instrText>
      </w:r>
      <w:r>
        <w:rPr>
          <w:noProof/>
        </w:rPr>
      </w:r>
      <w:r>
        <w:rPr>
          <w:noProof/>
        </w:rPr>
        <w:fldChar w:fldCharType="separate"/>
      </w:r>
      <w:r>
        <w:rPr>
          <w:noProof/>
        </w:rPr>
        <w:t>16</w:t>
      </w:r>
      <w:r>
        <w:rPr>
          <w:noProof/>
        </w:rPr>
        <w:fldChar w:fldCharType="end"/>
      </w:r>
    </w:p>
    <w:p w14:paraId="0B398785" w14:textId="493B7D3B" w:rsidR="006B5F70" w:rsidRDefault="006B5F7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_Toc138338524 \h </w:instrText>
      </w:r>
      <w:r>
        <w:rPr>
          <w:noProof/>
        </w:rPr>
      </w:r>
      <w:r>
        <w:rPr>
          <w:noProof/>
        </w:rPr>
        <w:fldChar w:fldCharType="separate"/>
      </w:r>
      <w:r>
        <w:rPr>
          <w:noProof/>
        </w:rPr>
        <w:t>16</w:t>
      </w:r>
      <w:r>
        <w:rPr>
          <w:noProof/>
        </w:rPr>
        <w:fldChar w:fldCharType="end"/>
      </w:r>
    </w:p>
    <w:p w14:paraId="3910BE53" w14:textId="1A09448F" w:rsidR="006B5F70" w:rsidRDefault="006B5F7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_Toc138338525 \h </w:instrText>
      </w:r>
      <w:r>
        <w:rPr>
          <w:noProof/>
        </w:rPr>
      </w:r>
      <w:r>
        <w:rPr>
          <w:noProof/>
        </w:rPr>
        <w:fldChar w:fldCharType="separate"/>
      </w:r>
      <w:r>
        <w:rPr>
          <w:noProof/>
        </w:rPr>
        <w:t>16</w:t>
      </w:r>
      <w:r>
        <w:rPr>
          <w:noProof/>
        </w:rPr>
        <w:fldChar w:fldCharType="end"/>
      </w:r>
    </w:p>
    <w:p w14:paraId="52625B28" w14:textId="0B8F8715" w:rsidR="006B5F70" w:rsidRDefault="006B5F7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_Toc138338526 \h </w:instrText>
      </w:r>
      <w:r>
        <w:rPr>
          <w:noProof/>
        </w:rPr>
      </w:r>
      <w:r>
        <w:rPr>
          <w:noProof/>
        </w:rPr>
        <w:fldChar w:fldCharType="separate"/>
      </w:r>
      <w:r>
        <w:rPr>
          <w:noProof/>
        </w:rPr>
        <w:t>17</w:t>
      </w:r>
      <w:r>
        <w:rPr>
          <w:noProof/>
        </w:rPr>
        <w:fldChar w:fldCharType="end"/>
      </w:r>
    </w:p>
    <w:p w14:paraId="224FE1AE" w14:textId="710B9895" w:rsidR="006B5F70" w:rsidRDefault="006B5F70">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_Toc138338527 \h </w:instrText>
      </w:r>
      <w:r>
        <w:rPr>
          <w:noProof/>
        </w:rPr>
      </w:r>
      <w:r>
        <w:rPr>
          <w:noProof/>
        </w:rPr>
        <w:fldChar w:fldCharType="separate"/>
      </w:r>
      <w:r>
        <w:rPr>
          <w:noProof/>
        </w:rPr>
        <w:t>17</w:t>
      </w:r>
      <w:r>
        <w:rPr>
          <w:noProof/>
        </w:rPr>
        <w:fldChar w:fldCharType="end"/>
      </w:r>
    </w:p>
    <w:p w14:paraId="6D918303" w14:textId="40C81903" w:rsidR="006B5F70" w:rsidRDefault="006B5F70">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_Toc138338528 \h </w:instrText>
      </w:r>
      <w:r>
        <w:rPr>
          <w:noProof/>
        </w:rPr>
      </w:r>
      <w:r>
        <w:rPr>
          <w:noProof/>
        </w:rPr>
        <w:fldChar w:fldCharType="separate"/>
      </w:r>
      <w:r>
        <w:rPr>
          <w:noProof/>
        </w:rPr>
        <w:t>18</w:t>
      </w:r>
      <w:r>
        <w:rPr>
          <w:noProof/>
        </w:rPr>
        <w:fldChar w:fldCharType="end"/>
      </w:r>
    </w:p>
    <w:p w14:paraId="025BE9C7" w14:textId="3ADFC05D" w:rsidR="006B5F70" w:rsidRDefault="006B5F70">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_Toc138338529 \h </w:instrText>
      </w:r>
      <w:r>
        <w:rPr>
          <w:noProof/>
        </w:rPr>
      </w:r>
      <w:r>
        <w:rPr>
          <w:noProof/>
        </w:rPr>
        <w:fldChar w:fldCharType="separate"/>
      </w:r>
      <w:r>
        <w:rPr>
          <w:noProof/>
        </w:rPr>
        <w:t>18</w:t>
      </w:r>
      <w:r>
        <w:rPr>
          <w:noProof/>
        </w:rPr>
        <w:fldChar w:fldCharType="end"/>
      </w:r>
    </w:p>
    <w:p w14:paraId="1B24291F" w14:textId="66A26692" w:rsidR="006B5F70" w:rsidRDefault="006B5F70">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_Toc138338530 \h </w:instrText>
      </w:r>
      <w:r>
        <w:rPr>
          <w:noProof/>
        </w:rPr>
      </w:r>
      <w:r>
        <w:rPr>
          <w:noProof/>
        </w:rPr>
        <w:fldChar w:fldCharType="separate"/>
      </w:r>
      <w:r>
        <w:rPr>
          <w:noProof/>
        </w:rPr>
        <w:t>18</w:t>
      </w:r>
      <w:r>
        <w:rPr>
          <w:noProof/>
        </w:rPr>
        <w:fldChar w:fldCharType="end"/>
      </w:r>
    </w:p>
    <w:p w14:paraId="554A5C16" w14:textId="1EAC2CE6" w:rsidR="006B5F70" w:rsidRDefault="006B5F70">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_Toc138338531 \h </w:instrText>
      </w:r>
      <w:r>
        <w:rPr>
          <w:noProof/>
        </w:rPr>
      </w:r>
      <w:r>
        <w:rPr>
          <w:noProof/>
        </w:rPr>
        <w:fldChar w:fldCharType="separate"/>
      </w:r>
      <w:r>
        <w:rPr>
          <w:noProof/>
        </w:rPr>
        <w:t>19</w:t>
      </w:r>
      <w:r>
        <w:rPr>
          <w:noProof/>
        </w:rPr>
        <w:fldChar w:fldCharType="end"/>
      </w:r>
    </w:p>
    <w:p w14:paraId="20BB8FF6" w14:textId="7FC4D0D3" w:rsidR="006B5F70" w:rsidRDefault="006B5F70">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_Toc138338532 \h </w:instrText>
      </w:r>
      <w:r>
        <w:rPr>
          <w:noProof/>
        </w:rPr>
      </w:r>
      <w:r>
        <w:rPr>
          <w:noProof/>
        </w:rPr>
        <w:fldChar w:fldCharType="separate"/>
      </w:r>
      <w:r>
        <w:rPr>
          <w:noProof/>
        </w:rPr>
        <w:t>19</w:t>
      </w:r>
      <w:r>
        <w:rPr>
          <w:noProof/>
        </w:rPr>
        <w:fldChar w:fldCharType="end"/>
      </w:r>
    </w:p>
    <w:p w14:paraId="568E8D48" w14:textId="27D6F271" w:rsidR="006B5F70" w:rsidRDefault="006B5F70">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_Toc138338533 \h </w:instrText>
      </w:r>
      <w:r>
        <w:rPr>
          <w:noProof/>
        </w:rPr>
      </w:r>
      <w:r>
        <w:rPr>
          <w:noProof/>
        </w:rPr>
        <w:fldChar w:fldCharType="separate"/>
      </w:r>
      <w:r>
        <w:rPr>
          <w:noProof/>
        </w:rPr>
        <w:t>19</w:t>
      </w:r>
      <w:r>
        <w:rPr>
          <w:noProof/>
        </w:rPr>
        <w:fldChar w:fldCharType="end"/>
      </w:r>
    </w:p>
    <w:p w14:paraId="35CEF6D9" w14:textId="2C2F7B58" w:rsidR="006B5F70" w:rsidRDefault="006B5F70">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_Toc138338534 \h </w:instrText>
      </w:r>
      <w:r>
        <w:rPr>
          <w:noProof/>
        </w:rPr>
      </w:r>
      <w:r>
        <w:rPr>
          <w:noProof/>
        </w:rPr>
        <w:fldChar w:fldCharType="separate"/>
      </w:r>
      <w:r>
        <w:rPr>
          <w:noProof/>
        </w:rPr>
        <w:t>20</w:t>
      </w:r>
      <w:r>
        <w:rPr>
          <w:noProof/>
        </w:rPr>
        <w:fldChar w:fldCharType="end"/>
      </w:r>
    </w:p>
    <w:p w14:paraId="5FE0A7B1" w14:textId="44969790" w:rsidR="006B5F70" w:rsidRDefault="006B5F70">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_Toc138338535 \h </w:instrText>
      </w:r>
      <w:r>
        <w:rPr>
          <w:noProof/>
        </w:rPr>
      </w:r>
      <w:r>
        <w:rPr>
          <w:noProof/>
        </w:rPr>
        <w:fldChar w:fldCharType="separate"/>
      </w:r>
      <w:r>
        <w:rPr>
          <w:noProof/>
        </w:rPr>
        <w:t>21</w:t>
      </w:r>
      <w:r>
        <w:rPr>
          <w:noProof/>
        </w:rPr>
        <w:fldChar w:fldCharType="end"/>
      </w:r>
    </w:p>
    <w:p w14:paraId="488E085E" w14:textId="7F17944D" w:rsidR="006B5F70" w:rsidRDefault="006B5F70">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_Toc138338536 \h </w:instrText>
      </w:r>
      <w:r>
        <w:rPr>
          <w:noProof/>
        </w:rPr>
      </w:r>
      <w:r>
        <w:rPr>
          <w:noProof/>
        </w:rPr>
        <w:fldChar w:fldCharType="separate"/>
      </w:r>
      <w:r>
        <w:rPr>
          <w:noProof/>
        </w:rPr>
        <w:t>21</w:t>
      </w:r>
      <w:r>
        <w:rPr>
          <w:noProof/>
        </w:rPr>
        <w:fldChar w:fldCharType="end"/>
      </w:r>
    </w:p>
    <w:p w14:paraId="0BE3DA8A" w14:textId="1973D23B" w:rsidR="006B5F70" w:rsidRDefault="006B5F70">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_Toc138338537 \h </w:instrText>
      </w:r>
      <w:r>
        <w:rPr>
          <w:noProof/>
        </w:rPr>
      </w:r>
      <w:r>
        <w:rPr>
          <w:noProof/>
        </w:rPr>
        <w:fldChar w:fldCharType="separate"/>
      </w:r>
      <w:r>
        <w:rPr>
          <w:noProof/>
        </w:rPr>
        <w:t>21</w:t>
      </w:r>
      <w:r>
        <w:rPr>
          <w:noProof/>
        </w:rPr>
        <w:fldChar w:fldCharType="end"/>
      </w:r>
    </w:p>
    <w:p w14:paraId="3F43922F" w14:textId="046A2EDA" w:rsidR="006B5F70" w:rsidRDefault="006B5F70">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_Toc138338538 \h </w:instrText>
      </w:r>
      <w:r>
        <w:rPr>
          <w:noProof/>
        </w:rPr>
      </w:r>
      <w:r>
        <w:rPr>
          <w:noProof/>
        </w:rPr>
        <w:fldChar w:fldCharType="separate"/>
      </w:r>
      <w:r>
        <w:rPr>
          <w:noProof/>
        </w:rPr>
        <w:t>21</w:t>
      </w:r>
      <w:r>
        <w:rPr>
          <w:noProof/>
        </w:rPr>
        <w:fldChar w:fldCharType="end"/>
      </w:r>
    </w:p>
    <w:p w14:paraId="1E4BFBCE" w14:textId="1DCEE11B" w:rsidR="006B5F70" w:rsidRDefault="006B5F7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_Toc138338539 \h </w:instrText>
      </w:r>
      <w:r>
        <w:rPr>
          <w:noProof/>
        </w:rPr>
      </w:r>
      <w:r>
        <w:rPr>
          <w:noProof/>
        </w:rPr>
        <w:fldChar w:fldCharType="separate"/>
      </w:r>
      <w:r>
        <w:rPr>
          <w:noProof/>
        </w:rPr>
        <w:t>21</w:t>
      </w:r>
      <w:r>
        <w:rPr>
          <w:noProof/>
        </w:rPr>
        <w:fldChar w:fldCharType="end"/>
      </w:r>
    </w:p>
    <w:p w14:paraId="6407C26F" w14:textId="17DEBB87" w:rsidR="006B5F70" w:rsidRDefault="006B5F70">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_Toc138338540 \h </w:instrText>
      </w:r>
      <w:r>
        <w:rPr>
          <w:noProof/>
        </w:rPr>
      </w:r>
      <w:r>
        <w:rPr>
          <w:noProof/>
        </w:rPr>
        <w:fldChar w:fldCharType="separate"/>
      </w:r>
      <w:r>
        <w:rPr>
          <w:noProof/>
        </w:rPr>
        <w:t>21</w:t>
      </w:r>
      <w:r>
        <w:rPr>
          <w:noProof/>
        </w:rPr>
        <w:fldChar w:fldCharType="end"/>
      </w:r>
    </w:p>
    <w:p w14:paraId="18BB09CC" w14:textId="60741FAC" w:rsidR="006B5F70" w:rsidRDefault="006B5F7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_Toc138338541 \h </w:instrText>
      </w:r>
      <w:r>
        <w:rPr>
          <w:noProof/>
        </w:rPr>
      </w:r>
      <w:r>
        <w:rPr>
          <w:noProof/>
        </w:rPr>
        <w:fldChar w:fldCharType="separate"/>
      </w:r>
      <w:r>
        <w:rPr>
          <w:noProof/>
        </w:rPr>
        <w:t>22</w:t>
      </w:r>
      <w:r>
        <w:rPr>
          <w:noProof/>
        </w:rPr>
        <w:fldChar w:fldCharType="end"/>
      </w:r>
    </w:p>
    <w:p w14:paraId="5A73990C" w14:textId="311E40E1" w:rsidR="006B5F70" w:rsidRDefault="006B5F7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_Toc138338542 \h </w:instrText>
      </w:r>
      <w:r>
        <w:rPr>
          <w:noProof/>
        </w:rPr>
      </w:r>
      <w:r>
        <w:rPr>
          <w:noProof/>
        </w:rPr>
        <w:fldChar w:fldCharType="separate"/>
      </w:r>
      <w:r>
        <w:rPr>
          <w:noProof/>
        </w:rPr>
        <w:t>22</w:t>
      </w:r>
      <w:r>
        <w:rPr>
          <w:noProof/>
        </w:rPr>
        <w:fldChar w:fldCharType="end"/>
      </w:r>
    </w:p>
    <w:p w14:paraId="1FC33535" w14:textId="2F836528" w:rsidR="006B5F70" w:rsidRDefault="006B5F7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_Toc138338543 \h </w:instrText>
      </w:r>
      <w:r>
        <w:rPr>
          <w:noProof/>
        </w:rPr>
      </w:r>
      <w:r>
        <w:rPr>
          <w:noProof/>
        </w:rPr>
        <w:fldChar w:fldCharType="separate"/>
      </w:r>
      <w:r>
        <w:rPr>
          <w:noProof/>
        </w:rPr>
        <w:t>22</w:t>
      </w:r>
      <w:r>
        <w:rPr>
          <w:noProof/>
        </w:rPr>
        <w:fldChar w:fldCharType="end"/>
      </w:r>
    </w:p>
    <w:p w14:paraId="1EDCEF8C" w14:textId="738AB1E1" w:rsidR="006B5F70" w:rsidRDefault="006B5F7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_Toc138338544 \h </w:instrText>
      </w:r>
      <w:r>
        <w:rPr>
          <w:noProof/>
        </w:rPr>
      </w:r>
      <w:r>
        <w:rPr>
          <w:noProof/>
        </w:rPr>
        <w:fldChar w:fldCharType="separate"/>
      </w:r>
      <w:r>
        <w:rPr>
          <w:noProof/>
        </w:rPr>
        <w:t>22</w:t>
      </w:r>
      <w:r>
        <w:rPr>
          <w:noProof/>
        </w:rPr>
        <w:fldChar w:fldCharType="end"/>
      </w:r>
    </w:p>
    <w:p w14:paraId="1CDE97AB" w14:textId="0C6BA608" w:rsidR="006B5F70" w:rsidRDefault="006B5F7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_Toc138338545 \h </w:instrText>
      </w:r>
      <w:r>
        <w:rPr>
          <w:noProof/>
        </w:rPr>
      </w:r>
      <w:r>
        <w:rPr>
          <w:noProof/>
        </w:rPr>
        <w:fldChar w:fldCharType="separate"/>
      </w:r>
      <w:r>
        <w:rPr>
          <w:noProof/>
        </w:rPr>
        <w:t>22</w:t>
      </w:r>
      <w:r>
        <w:rPr>
          <w:noProof/>
        </w:rPr>
        <w:fldChar w:fldCharType="end"/>
      </w:r>
    </w:p>
    <w:p w14:paraId="226D2B61" w14:textId="164C0A1C" w:rsidR="006B5F70" w:rsidRDefault="006B5F7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_Toc138338546 \h </w:instrText>
      </w:r>
      <w:r>
        <w:rPr>
          <w:noProof/>
        </w:rPr>
      </w:r>
      <w:r>
        <w:rPr>
          <w:noProof/>
        </w:rPr>
        <w:fldChar w:fldCharType="separate"/>
      </w:r>
      <w:r>
        <w:rPr>
          <w:noProof/>
        </w:rPr>
        <w:t>22</w:t>
      </w:r>
      <w:r>
        <w:rPr>
          <w:noProof/>
        </w:rPr>
        <w:fldChar w:fldCharType="end"/>
      </w:r>
    </w:p>
    <w:p w14:paraId="5125DAD0" w14:textId="531FC2A6" w:rsidR="006B5F70" w:rsidRDefault="006B5F70">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_Toc138338547 \h </w:instrText>
      </w:r>
      <w:r>
        <w:rPr>
          <w:noProof/>
        </w:rPr>
      </w:r>
      <w:r>
        <w:rPr>
          <w:noProof/>
        </w:rPr>
        <w:fldChar w:fldCharType="separate"/>
      </w:r>
      <w:r>
        <w:rPr>
          <w:noProof/>
        </w:rPr>
        <w:t>23</w:t>
      </w:r>
      <w:r>
        <w:rPr>
          <w:noProof/>
        </w:rPr>
        <w:fldChar w:fldCharType="end"/>
      </w:r>
    </w:p>
    <w:p w14:paraId="34484EB5" w14:textId="2D732182" w:rsidR="006B5F70" w:rsidRDefault="006B5F70">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_Toc138338548 \h </w:instrText>
      </w:r>
      <w:r>
        <w:rPr>
          <w:noProof/>
        </w:rPr>
      </w:r>
      <w:r>
        <w:rPr>
          <w:noProof/>
        </w:rPr>
        <w:fldChar w:fldCharType="separate"/>
      </w:r>
      <w:r>
        <w:rPr>
          <w:noProof/>
        </w:rPr>
        <w:t>23</w:t>
      </w:r>
      <w:r>
        <w:rPr>
          <w:noProof/>
        </w:rPr>
        <w:fldChar w:fldCharType="end"/>
      </w:r>
    </w:p>
    <w:p w14:paraId="550033DE" w14:textId="342F4111"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lastRenderedPageBreak/>
        <w:t>6.4.1</w:t>
      </w:r>
      <w:r>
        <w:rPr>
          <w:rFonts w:asciiTheme="minorHAnsi" w:eastAsiaTheme="minorEastAsia" w:hAnsiTheme="minorHAnsi" w:cstheme="minorBidi"/>
          <w:noProof/>
          <w:sz w:val="22"/>
          <w:szCs w:val="22"/>
          <w:lang w:eastAsia="en-GB"/>
        </w:rPr>
        <w:tab/>
      </w:r>
      <w:r w:rsidRPr="00F37EE2">
        <w:rPr>
          <w:noProof/>
          <w:lang w:val="en-US" w:eastAsia="zh-CN"/>
        </w:rPr>
        <w:t>General</w:t>
      </w:r>
      <w:r>
        <w:rPr>
          <w:noProof/>
        </w:rPr>
        <w:tab/>
      </w:r>
      <w:r>
        <w:rPr>
          <w:noProof/>
        </w:rPr>
        <w:fldChar w:fldCharType="begin" w:fldLock="1"/>
      </w:r>
      <w:r>
        <w:rPr>
          <w:noProof/>
        </w:rPr>
        <w:instrText xml:space="preserve"> PAGEREF _Toc138338549 \h </w:instrText>
      </w:r>
      <w:r>
        <w:rPr>
          <w:noProof/>
        </w:rPr>
      </w:r>
      <w:r>
        <w:rPr>
          <w:noProof/>
        </w:rPr>
        <w:fldChar w:fldCharType="separate"/>
      </w:r>
      <w:r>
        <w:rPr>
          <w:noProof/>
        </w:rPr>
        <w:t>23</w:t>
      </w:r>
      <w:r>
        <w:rPr>
          <w:noProof/>
        </w:rPr>
        <w:fldChar w:fldCharType="end"/>
      </w:r>
    </w:p>
    <w:p w14:paraId="03D2BBBF" w14:textId="3A8D5930"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6.4.2</w:t>
      </w:r>
      <w:r>
        <w:rPr>
          <w:rFonts w:asciiTheme="minorHAnsi" w:eastAsiaTheme="minorEastAsia" w:hAnsiTheme="minorHAnsi" w:cstheme="minorBidi"/>
          <w:noProof/>
          <w:sz w:val="22"/>
          <w:szCs w:val="22"/>
          <w:lang w:eastAsia="en-GB"/>
        </w:rPr>
        <w:tab/>
      </w:r>
      <w:r w:rsidRPr="00F37EE2">
        <w:rPr>
          <w:noProof/>
          <w:lang w:val="en-US" w:eastAsia="zh-CN"/>
        </w:rPr>
        <w:t>UE procedures</w:t>
      </w:r>
      <w:r>
        <w:rPr>
          <w:noProof/>
        </w:rPr>
        <w:tab/>
      </w:r>
      <w:r>
        <w:rPr>
          <w:noProof/>
        </w:rPr>
        <w:fldChar w:fldCharType="begin" w:fldLock="1"/>
      </w:r>
      <w:r>
        <w:rPr>
          <w:noProof/>
        </w:rPr>
        <w:instrText xml:space="preserve"> PAGEREF _Toc138338550 \h </w:instrText>
      </w:r>
      <w:r>
        <w:rPr>
          <w:noProof/>
        </w:rPr>
      </w:r>
      <w:r>
        <w:rPr>
          <w:noProof/>
        </w:rPr>
        <w:fldChar w:fldCharType="separate"/>
      </w:r>
      <w:r>
        <w:rPr>
          <w:noProof/>
        </w:rPr>
        <w:t>24</w:t>
      </w:r>
      <w:r>
        <w:rPr>
          <w:noProof/>
        </w:rPr>
        <w:fldChar w:fldCharType="end"/>
      </w:r>
    </w:p>
    <w:p w14:paraId="467937AC" w14:textId="3CA8D56F" w:rsidR="006B5F70" w:rsidRDefault="006B5F70">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_Toc138338551 \h </w:instrText>
      </w:r>
      <w:r>
        <w:rPr>
          <w:noProof/>
        </w:rPr>
      </w:r>
      <w:r>
        <w:rPr>
          <w:noProof/>
        </w:rPr>
        <w:fldChar w:fldCharType="separate"/>
      </w:r>
      <w:r>
        <w:rPr>
          <w:noProof/>
        </w:rPr>
        <w:t>24</w:t>
      </w:r>
      <w:r>
        <w:rPr>
          <w:noProof/>
        </w:rPr>
        <w:fldChar w:fldCharType="end"/>
      </w:r>
    </w:p>
    <w:p w14:paraId="33599E8C" w14:textId="4D8F74DD" w:rsidR="006B5F70" w:rsidRDefault="006B5F70">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_Toc138338552 \h </w:instrText>
      </w:r>
      <w:r>
        <w:rPr>
          <w:noProof/>
        </w:rPr>
      </w:r>
      <w:r>
        <w:rPr>
          <w:noProof/>
        </w:rPr>
        <w:fldChar w:fldCharType="separate"/>
      </w:r>
      <w:r>
        <w:rPr>
          <w:noProof/>
        </w:rPr>
        <w:t>24</w:t>
      </w:r>
      <w:r>
        <w:rPr>
          <w:noProof/>
        </w:rPr>
        <w:fldChar w:fldCharType="end"/>
      </w:r>
    </w:p>
    <w:p w14:paraId="10242B44" w14:textId="61F72D08" w:rsidR="006B5F70" w:rsidRDefault="006B5F70">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_Toc138338553 \h </w:instrText>
      </w:r>
      <w:r>
        <w:rPr>
          <w:noProof/>
        </w:rPr>
      </w:r>
      <w:r>
        <w:rPr>
          <w:noProof/>
        </w:rPr>
        <w:fldChar w:fldCharType="separate"/>
      </w:r>
      <w:r>
        <w:rPr>
          <w:noProof/>
        </w:rPr>
        <w:t>24</w:t>
      </w:r>
      <w:r>
        <w:rPr>
          <w:noProof/>
        </w:rPr>
        <w:fldChar w:fldCharType="end"/>
      </w:r>
    </w:p>
    <w:p w14:paraId="569C9157" w14:textId="24E5ECF6"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6.4.3</w:t>
      </w:r>
      <w:r>
        <w:rPr>
          <w:rFonts w:asciiTheme="minorHAnsi" w:eastAsiaTheme="minorEastAsia" w:hAnsiTheme="minorHAnsi" w:cstheme="minorBidi"/>
          <w:noProof/>
          <w:sz w:val="22"/>
          <w:szCs w:val="22"/>
          <w:lang w:eastAsia="en-GB"/>
        </w:rPr>
        <w:tab/>
      </w:r>
      <w:r w:rsidRPr="00F37EE2">
        <w:rPr>
          <w:noProof/>
          <w:lang w:val="en-US" w:eastAsia="zh-CN"/>
        </w:rPr>
        <w:t>ANDSP information from the network</w:t>
      </w:r>
      <w:r>
        <w:rPr>
          <w:noProof/>
        </w:rPr>
        <w:tab/>
      </w:r>
      <w:r>
        <w:rPr>
          <w:noProof/>
        </w:rPr>
        <w:fldChar w:fldCharType="begin" w:fldLock="1"/>
      </w:r>
      <w:r>
        <w:rPr>
          <w:noProof/>
        </w:rPr>
        <w:instrText xml:space="preserve"> PAGEREF _Toc138338554 \h </w:instrText>
      </w:r>
      <w:r>
        <w:rPr>
          <w:noProof/>
        </w:rPr>
      </w:r>
      <w:r>
        <w:rPr>
          <w:noProof/>
        </w:rPr>
        <w:fldChar w:fldCharType="separate"/>
      </w:r>
      <w:r>
        <w:rPr>
          <w:noProof/>
        </w:rPr>
        <w:t>24</w:t>
      </w:r>
      <w:r>
        <w:rPr>
          <w:noProof/>
        </w:rPr>
        <w:fldChar w:fldCharType="end"/>
      </w:r>
    </w:p>
    <w:p w14:paraId="4F8094F1" w14:textId="4B8E8845" w:rsidR="006B5F70" w:rsidRDefault="006B5F7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_Toc138338555 \h </w:instrText>
      </w:r>
      <w:r>
        <w:rPr>
          <w:noProof/>
        </w:rPr>
      </w:r>
      <w:r>
        <w:rPr>
          <w:noProof/>
        </w:rPr>
        <w:fldChar w:fldCharType="separate"/>
      </w:r>
      <w:r>
        <w:rPr>
          <w:noProof/>
        </w:rPr>
        <w:t>24</w:t>
      </w:r>
      <w:r>
        <w:rPr>
          <w:noProof/>
        </w:rPr>
        <w:fldChar w:fldCharType="end"/>
      </w:r>
    </w:p>
    <w:p w14:paraId="12DEAF54" w14:textId="5ADD1646" w:rsidR="006B5F70" w:rsidRDefault="006B5F7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_Toc138338556 \h </w:instrText>
      </w:r>
      <w:r>
        <w:rPr>
          <w:noProof/>
        </w:rPr>
      </w:r>
      <w:r>
        <w:rPr>
          <w:noProof/>
        </w:rPr>
        <w:fldChar w:fldCharType="separate"/>
      </w:r>
      <w:r>
        <w:rPr>
          <w:noProof/>
        </w:rPr>
        <w:t>24</w:t>
      </w:r>
      <w:r>
        <w:rPr>
          <w:noProof/>
        </w:rPr>
        <w:fldChar w:fldCharType="end"/>
      </w:r>
    </w:p>
    <w:p w14:paraId="03F8F1D3" w14:textId="308BE454" w:rsidR="006B5F70" w:rsidRDefault="006B5F7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_Toc138338557 \h </w:instrText>
      </w:r>
      <w:r>
        <w:rPr>
          <w:noProof/>
        </w:rPr>
      </w:r>
      <w:r>
        <w:rPr>
          <w:noProof/>
        </w:rPr>
        <w:fldChar w:fldCharType="separate"/>
      </w:r>
      <w:r>
        <w:rPr>
          <w:noProof/>
        </w:rPr>
        <w:t>25</w:t>
      </w:r>
      <w:r>
        <w:rPr>
          <w:noProof/>
        </w:rPr>
        <w:fldChar w:fldCharType="end"/>
      </w:r>
    </w:p>
    <w:p w14:paraId="0061E9FF" w14:textId="4253021E"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7.2.1</w:t>
      </w:r>
      <w:r>
        <w:rPr>
          <w:rFonts w:asciiTheme="minorHAnsi" w:eastAsiaTheme="minorEastAsia" w:hAnsiTheme="minorHAnsi" w:cstheme="minorBidi"/>
          <w:noProof/>
          <w:sz w:val="22"/>
          <w:szCs w:val="22"/>
          <w:lang w:eastAsia="en-GB"/>
        </w:rPr>
        <w:tab/>
      </w:r>
      <w:r w:rsidRPr="00F37EE2">
        <w:rPr>
          <w:noProof/>
          <w:lang w:val="en-US" w:eastAsia="zh-CN"/>
        </w:rPr>
        <w:t>General</w:t>
      </w:r>
      <w:r>
        <w:rPr>
          <w:noProof/>
        </w:rPr>
        <w:tab/>
      </w:r>
      <w:r>
        <w:rPr>
          <w:noProof/>
        </w:rPr>
        <w:fldChar w:fldCharType="begin" w:fldLock="1"/>
      </w:r>
      <w:r>
        <w:rPr>
          <w:noProof/>
        </w:rPr>
        <w:instrText xml:space="preserve"> PAGEREF _Toc138338558 \h </w:instrText>
      </w:r>
      <w:r>
        <w:rPr>
          <w:noProof/>
        </w:rPr>
      </w:r>
      <w:r>
        <w:rPr>
          <w:noProof/>
        </w:rPr>
        <w:fldChar w:fldCharType="separate"/>
      </w:r>
      <w:r>
        <w:rPr>
          <w:noProof/>
        </w:rPr>
        <w:t>25</w:t>
      </w:r>
      <w:r>
        <w:rPr>
          <w:noProof/>
        </w:rPr>
        <w:fldChar w:fldCharType="end"/>
      </w:r>
    </w:p>
    <w:p w14:paraId="475A93E8" w14:textId="1DE379A2" w:rsidR="006B5F70" w:rsidRDefault="006B5F70">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_Toc138338559 \h </w:instrText>
      </w:r>
      <w:r>
        <w:rPr>
          <w:noProof/>
        </w:rPr>
      </w:r>
      <w:r>
        <w:rPr>
          <w:noProof/>
        </w:rPr>
        <w:fldChar w:fldCharType="separate"/>
      </w:r>
      <w:r>
        <w:rPr>
          <w:noProof/>
        </w:rPr>
        <w:t>25</w:t>
      </w:r>
      <w:r>
        <w:rPr>
          <w:noProof/>
        </w:rPr>
        <w:fldChar w:fldCharType="end"/>
      </w:r>
    </w:p>
    <w:p w14:paraId="78E914EE" w14:textId="4455BF96" w:rsidR="006B5F70" w:rsidRDefault="006B5F70">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_Toc138338560 \h </w:instrText>
      </w:r>
      <w:r>
        <w:rPr>
          <w:noProof/>
        </w:rPr>
      </w:r>
      <w:r>
        <w:rPr>
          <w:noProof/>
        </w:rPr>
        <w:fldChar w:fldCharType="separate"/>
      </w:r>
      <w:r>
        <w:rPr>
          <w:noProof/>
        </w:rPr>
        <w:t>25</w:t>
      </w:r>
      <w:r>
        <w:rPr>
          <w:noProof/>
        </w:rPr>
        <w:fldChar w:fldCharType="end"/>
      </w:r>
    </w:p>
    <w:p w14:paraId="20D4DB09" w14:textId="19EAEF52" w:rsidR="006B5F70" w:rsidRDefault="006B5F70">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_Toc138338561 \h </w:instrText>
      </w:r>
      <w:r>
        <w:rPr>
          <w:noProof/>
        </w:rPr>
      </w:r>
      <w:r>
        <w:rPr>
          <w:noProof/>
        </w:rPr>
        <w:fldChar w:fldCharType="separate"/>
      </w:r>
      <w:r>
        <w:rPr>
          <w:noProof/>
        </w:rPr>
        <w:t>25</w:t>
      </w:r>
      <w:r>
        <w:rPr>
          <w:noProof/>
        </w:rPr>
        <w:fldChar w:fldCharType="end"/>
      </w:r>
    </w:p>
    <w:p w14:paraId="20E3A364" w14:textId="58B897BB" w:rsidR="006B5F70" w:rsidRDefault="006B5F70">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_Toc138338562 \h </w:instrText>
      </w:r>
      <w:r>
        <w:rPr>
          <w:noProof/>
        </w:rPr>
      </w:r>
      <w:r>
        <w:rPr>
          <w:noProof/>
        </w:rPr>
        <w:fldChar w:fldCharType="separate"/>
      </w:r>
      <w:r>
        <w:rPr>
          <w:noProof/>
        </w:rPr>
        <w:t>25</w:t>
      </w:r>
      <w:r>
        <w:rPr>
          <w:noProof/>
        </w:rPr>
        <w:fldChar w:fldCharType="end"/>
      </w:r>
    </w:p>
    <w:p w14:paraId="57FFF2DE" w14:textId="26DCA2A3" w:rsidR="006B5F70" w:rsidRDefault="006B5F70">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_Toc138338563 \h </w:instrText>
      </w:r>
      <w:r>
        <w:rPr>
          <w:noProof/>
        </w:rPr>
      </w:r>
      <w:r>
        <w:rPr>
          <w:noProof/>
        </w:rPr>
        <w:fldChar w:fldCharType="separate"/>
      </w:r>
      <w:r>
        <w:rPr>
          <w:noProof/>
        </w:rPr>
        <w:t>26</w:t>
      </w:r>
      <w:r>
        <w:rPr>
          <w:noProof/>
        </w:rPr>
        <w:fldChar w:fldCharType="end"/>
      </w:r>
    </w:p>
    <w:p w14:paraId="111509B1" w14:textId="3F913D73" w:rsidR="006B5F70" w:rsidRDefault="006B5F70">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_Toc138338564 \h </w:instrText>
      </w:r>
      <w:r>
        <w:rPr>
          <w:noProof/>
        </w:rPr>
      </w:r>
      <w:r>
        <w:rPr>
          <w:noProof/>
        </w:rPr>
        <w:fldChar w:fldCharType="separate"/>
      </w:r>
      <w:r>
        <w:rPr>
          <w:noProof/>
        </w:rPr>
        <w:t>26</w:t>
      </w:r>
      <w:r>
        <w:rPr>
          <w:noProof/>
        </w:rPr>
        <w:fldChar w:fldCharType="end"/>
      </w:r>
    </w:p>
    <w:p w14:paraId="6F217303" w14:textId="239AF7B9" w:rsidR="006B5F70" w:rsidRDefault="006B5F70">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_Toc138338565 \h </w:instrText>
      </w:r>
      <w:r>
        <w:rPr>
          <w:noProof/>
        </w:rPr>
      </w:r>
      <w:r>
        <w:rPr>
          <w:noProof/>
        </w:rPr>
        <w:fldChar w:fldCharType="separate"/>
      </w:r>
      <w:r>
        <w:rPr>
          <w:noProof/>
        </w:rPr>
        <w:t>29</w:t>
      </w:r>
      <w:r>
        <w:rPr>
          <w:noProof/>
        </w:rPr>
        <w:fldChar w:fldCharType="end"/>
      </w:r>
    </w:p>
    <w:p w14:paraId="71461E44" w14:textId="307C613A" w:rsidR="006B5F70" w:rsidRDefault="006B5F70">
      <w:pPr>
        <w:pStyle w:val="TOC5"/>
        <w:rPr>
          <w:rFonts w:asciiTheme="minorHAnsi" w:eastAsiaTheme="minorEastAsia" w:hAnsiTheme="minorHAnsi" w:cstheme="minorBidi"/>
          <w:noProof/>
          <w:sz w:val="22"/>
          <w:szCs w:val="22"/>
          <w:lang w:eastAsia="en-GB"/>
        </w:rPr>
      </w:pPr>
      <w:r>
        <w:rPr>
          <w:noProof/>
        </w:rPr>
        <w:t>7.2.4.4.</w:t>
      </w:r>
      <w:r w:rsidRPr="00F37EE2">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_Toc138338566 \h </w:instrText>
      </w:r>
      <w:r>
        <w:rPr>
          <w:noProof/>
        </w:rPr>
      </w:r>
      <w:r>
        <w:rPr>
          <w:noProof/>
        </w:rPr>
        <w:fldChar w:fldCharType="separate"/>
      </w:r>
      <w:r>
        <w:rPr>
          <w:noProof/>
        </w:rPr>
        <w:t>29</w:t>
      </w:r>
      <w:r>
        <w:rPr>
          <w:noProof/>
        </w:rPr>
        <w:fldChar w:fldCharType="end"/>
      </w:r>
    </w:p>
    <w:p w14:paraId="2A04115D" w14:textId="06CF6F73" w:rsidR="006B5F70" w:rsidRDefault="006B5F70">
      <w:pPr>
        <w:pStyle w:val="TOC5"/>
        <w:rPr>
          <w:rFonts w:asciiTheme="minorHAnsi" w:eastAsiaTheme="minorEastAsia" w:hAnsiTheme="minorHAnsi" w:cstheme="minorBidi"/>
          <w:noProof/>
          <w:sz w:val="22"/>
          <w:szCs w:val="22"/>
          <w:lang w:eastAsia="en-GB"/>
        </w:rPr>
      </w:pPr>
      <w:r>
        <w:rPr>
          <w:noProof/>
        </w:rPr>
        <w:t>7.2.4.4.</w:t>
      </w:r>
      <w:r w:rsidRPr="00F37EE2">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_Toc138338567 \h </w:instrText>
      </w:r>
      <w:r>
        <w:rPr>
          <w:noProof/>
        </w:rPr>
      </w:r>
      <w:r>
        <w:rPr>
          <w:noProof/>
        </w:rPr>
        <w:fldChar w:fldCharType="separate"/>
      </w:r>
      <w:r>
        <w:rPr>
          <w:noProof/>
        </w:rPr>
        <w:t>29</w:t>
      </w:r>
      <w:r>
        <w:rPr>
          <w:noProof/>
        </w:rPr>
        <w:fldChar w:fldCharType="end"/>
      </w:r>
    </w:p>
    <w:p w14:paraId="791ADD98" w14:textId="61635011" w:rsidR="006B5F70" w:rsidRDefault="006B5F70">
      <w:pPr>
        <w:pStyle w:val="TOC5"/>
        <w:rPr>
          <w:rFonts w:asciiTheme="minorHAnsi" w:eastAsiaTheme="minorEastAsia" w:hAnsiTheme="minorHAnsi" w:cstheme="minorBidi"/>
          <w:noProof/>
          <w:sz w:val="22"/>
          <w:szCs w:val="22"/>
          <w:lang w:eastAsia="en-GB"/>
        </w:rPr>
      </w:pPr>
      <w:r>
        <w:rPr>
          <w:noProof/>
        </w:rPr>
        <w:t>7.2.4.4.</w:t>
      </w:r>
      <w:r w:rsidRPr="00F37EE2">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_Toc138338568 \h </w:instrText>
      </w:r>
      <w:r>
        <w:rPr>
          <w:noProof/>
        </w:rPr>
      </w:r>
      <w:r>
        <w:rPr>
          <w:noProof/>
        </w:rPr>
        <w:fldChar w:fldCharType="separate"/>
      </w:r>
      <w:r>
        <w:rPr>
          <w:noProof/>
        </w:rPr>
        <w:t>32</w:t>
      </w:r>
      <w:r>
        <w:rPr>
          <w:noProof/>
        </w:rPr>
        <w:fldChar w:fldCharType="end"/>
      </w:r>
    </w:p>
    <w:p w14:paraId="16B414FF" w14:textId="4CC8D2BF"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7.2.5</w:t>
      </w:r>
      <w:r>
        <w:rPr>
          <w:rFonts w:asciiTheme="minorHAnsi" w:eastAsiaTheme="minorEastAsia" w:hAnsiTheme="minorHAnsi" w:cstheme="minorBidi"/>
          <w:noProof/>
          <w:sz w:val="22"/>
          <w:szCs w:val="22"/>
          <w:lang w:eastAsia="en-GB"/>
        </w:rPr>
        <w:tab/>
      </w:r>
      <w:r w:rsidRPr="00F37EE2">
        <w:rPr>
          <w:noProof/>
          <w:lang w:val="en-US" w:eastAsia="zh-CN"/>
        </w:rPr>
        <w:t>Selection of an N3AN node in an SNPN</w:t>
      </w:r>
      <w:r>
        <w:rPr>
          <w:noProof/>
        </w:rPr>
        <w:tab/>
      </w:r>
      <w:r>
        <w:rPr>
          <w:noProof/>
        </w:rPr>
        <w:fldChar w:fldCharType="begin" w:fldLock="1"/>
      </w:r>
      <w:r>
        <w:rPr>
          <w:noProof/>
        </w:rPr>
        <w:instrText xml:space="preserve"> PAGEREF _Toc138338569 \h </w:instrText>
      </w:r>
      <w:r>
        <w:rPr>
          <w:noProof/>
        </w:rPr>
      </w:r>
      <w:r>
        <w:rPr>
          <w:noProof/>
        </w:rPr>
        <w:fldChar w:fldCharType="separate"/>
      </w:r>
      <w:r>
        <w:rPr>
          <w:noProof/>
        </w:rPr>
        <w:t>35</w:t>
      </w:r>
      <w:r>
        <w:rPr>
          <w:noProof/>
        </w:rPr>
        <w:fldChar w:fldCharType="end"/>
      </w:r>
    </w:p>
    <w:p w14:paraId="15962905" w14:textId="45F69E0C" w:rsidR="006B5F70" w:rsidRDefault="006B5F70">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_Toc138338570 \h </w:instrText>
      </w:r>
      <w:r>
        <w:rPr>
          <w:noProof/>
        </w:rPr>
      </w:r>
      <w:r>
        <w:rPr>
          <w:noProof/>
        </w:rPr>
        <w:fldChar w:fldCharType="separate"/>
      </w:r>
      <w:r>
        <w:rPr>
          <w:noProof/>
        </w:rPr>
        <w:t>36</w:t>
      </w:r>
      <w:r>
        <w:rPr>
          <w:noProof/>
        </w:rPr>
        <w:fldChar w:fldCharType="end"/>
      </w:r>
    </w:p>
    <w:p w14:paraId="3CB06900" w14:textId="781CEBFE" w:rsidR="006B5F70" w:rsidRDefault="006B5F70">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_Toc138338571 \h </w:instrText>
      </w:r>
      <w:r>
        <w:rPr>
          <w:noProof/>
        </w:rPr>
      </w:r>
      <w:r>
        <w:rPr>
          <w:noProof/>
        </w:rPr>
        <w:fldChar w:fldCharType="separate"/>
      </w:r>
      <w:r>
        <w:rPr>
          <w:noProof/>
        </w:rPr>
        <w:t>36</w:t>
      </w:r>
      <w:r>
        <w:rPr>
          <w:noProof/>
        </w:rPr>
        <w:fldChar w:fldCharType="end"/>
      </w:r>
    </w:p>
    <w:p w14:paraId="56B90A14" w14:textId="5E1170A6" w:rsidR="006B5F70" w:rsidRDefault="006B5F70">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_Toc138338572 \h </w:instrText>
      </w:r>
      <w:r>
        <w:rPr>
          <w:noProof/>
        </w:rPr>
      </w:r>
      <w:r>
        <w:rPr>
          <w:noProof/>
        </w:rPr>
        <w:fldChar w:fldCharType="separate"/>
      </w:r>
      <w:r>
        <w:rPr>
          <w:noProof/>
        </w:rPr>
        <w:t>36</w:t>
      </w:r>
      <w:r>
        <w:rPr>
          <w:noProof/>
        </w:rPr>
        <w:fldChar w:fldCharType="end"/>
      </w:r>
    </w:p>
    <w:p w14:paraId="13C47C62" w14:textId="6CFAC785" w:rsidR="006B5F70" w:rsidRDefault="006B5F70">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_Toc138338573 \h </w:instrText>
      </w:r>
      <w:r>
        <w:rPr>
          <w:noProof/>
        </w:rPr>
      </w:r>
      <w:r>
        <w:rPr>
          <w:noProof/>
        </w:rPr>
        <w:fldChar w:fldCharType="separate"/>
      </w:r>
      <w:r>
        <w:rPr>
          <w:noProof/>
        </w:rPr>
        <w:t>36</w:t>
      </w:r>
      <w:r>
        <w:rPr>
          <w:noProof/>
        </w:rPr>
        <w:fldChar w:fldCharType="end"/>
      </w:r>
    </w:p>
    <w:p w14:paraId="73E46A47" w14:textId="7B369F07" w:rsidR="006B5F70" w:rsidRDefault="006B5F70">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_Toc138338574 \h </w:instrText>
      </w:r>
      <w:r>
        <w:rPr>
          <w:noProof/>
        </w:rPr>
      </w:r>
      <w:r>
        <w:rPr>
          <w:noProof/>
        </w:rPr>
        <w:fldChar w:fldCharType="separate"/>
      </w:r>
      <w:r>
        <w:rPr>
          <w:noProof/>
        </w:rPr>
        <w:t>37</w:t>
      </w:r>
      <w:r>
        <w:rPr>
          <w:noProof/>
        </w:rPr>
        <w:fldChar w:fldCharType="end"/>
      </w:r>
    </w:p>
    <w:p w14:paraId="1CCE2C38" w14:textId="607DAF10"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_Toc138338575 \h </w:instrText>
      </w:r>
      <w:r>
        <w:rPr>
          <w:noProof/>
        </w:rPr>
      </w:r>
      <w:r>
        <w:rPr>
          <w:noProof/>
        </w:rPr>
        <w:fldChar w:fldCharType="separate"/>
      </w:r>
      <w:r>
        <w:rPr>
          <w:noProof/>
        </w:rPr>
        <w:t>37</w:t>
      </w:r>
      <w:r>
        <w:rPr>
          <w:noProof/>
        </w:rPr>
        <w:fldChar w:fldCharType="end"/>
      </w:r>
    </w:p>
    <w:p w14:paraId="2C830EBA" w14:textId="4B9A83ED"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7.3.2</w:t>
      </w:r>
      <w:r>
        <w:rPr>
          <w:rFonts w:asciiTheme="minorHAnsi" w:eastAsiaTheme="minorEastAsia" w:hAnsiTheme="minorHAnsi" w:cstheme="minorBidi"/>
          <w:noProof/>
          <w:sz w:val="22"/>
          <w:szCs w:val="22"/>
          <w:lang w:eastAsia="en-GB"/>
        </w:rPr>
        <w:tab/>
      </w:r>
      <w:r w:rsidRPr="00F37EE2">
        <w:rPr>
          <w:rFonts w:eastAsia="SimSun"/>
          <w:noProof/>
        </w:rPr>
        <w:t>IKE SA and signalling IPsec SA establishment procedure</w:t>
      </w:r>
      <w:r>
        <w:rPr>
          <w:noProof/>
        </w:rPr>
        <w:tab/>
      </w:r>
      <w:r>
        <w:rPr>
          <w:noProof/>
        </w:rPr>
        <w:fldChar w:fldCharType="begin" w:fldLock="1"/>
      </w:r>
      <w:r>
        <w:rPr>
          <w:noProof/>
        </w:rPr>
        <w:instrText xml:space="preserve"> PAGEREF _Toc138338576 \h </w:instrText>
      </w:r>
      <w:r>
        <w:rPr>
          <w:noProof/>
        </w:rPr>
      </w:r>
      <w:r>
        <w:rPr>
          <w:noProof/>
        </w:rPr>
        <w:fldChar w:fldCharType="separate"/>
      </w:r>
      <w:r>
        <w:rPr>
          <w:noProof/>
        </w:rPr>
        <w:t>37</w:t>
      </w:r>
      <w:r>
        <w:rPr>
          <w:noProof/>
        </w:rPr>
        <w:fldChar w:fldCharType="end"/>
      </w:r>
    </w:p>
    <w:p w14:paraId="3AD8B9C1" w14:textId="6979C2DF" w:rsidR="006B5F70" w:rsidRDefault="006B5F70">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_Toc138338577 \h </w:instrText>
      </w:r>
      <w:r>
        <w:rPr>
          <w:noProof/>
        </w:rPr>
      </w:r>
      <w:r>
        <w:rPr>
          <w:noProof/>
        </w:rPr>
        <w:fldChar w:fldCharType="separate"/>
      </w:r>
      <w:r>
        <w:rPr>
          <w:noProof/>
        </w:rPr>
        <w:t>37</w:t>
      </w:r>
      <w:r>
        <w:rPr>
          <w:noProof/>
        </w:rPr>
        <w:fldChar w:fldCharType="end"/>
      </w:r>
    </w:p>
    <w:p w14:paraId="275B0632" w14:textId="7FAE8B60" w:rsidR="006B5F70" w:rsidRDefault="006B5F70">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_Toc138338578 \h </w:instrText>
      </w:r>
      <w:r>
        <w:rPr>
          <w:noProof/>
        </w:rPr>
      </w:r>
      <w:r>
        <w:rPr>
          <w:noProof/>
        </w:rPr>
        <w:fldChar w:fldCharType="separate"/>
      </w:r>
      <w:r>
        <w:rPr>
          <w:noProof/>
        </w:rPr>
        <w:t>38</w:t>
      </w:r>
      <w:r>
        <w:rPr>
          <w:noProof/>
        </w:rPr>
        <w:fldChar w:fldCharType="end"/>
      </w:r>
    </w:p>
    <w:p w14:paraId="6A0960E9" w14:textId="24A39CDB" w:rsidR="006B5F70" w:rsidRDefault="006B5F70">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_Toc138338579 \h </w:instrText>
      </w:r>
      <w:r>
        <w:rPr>
          <w:noProof/>
        </w:rPr>
      </w:r>
      <w:r>
        <w:rPr>
          <w:noProof/>
        </w:rPr>
        <w:fldChar w:fldCharType="separate"/>
      </w:r>
      <w:r>
        <w:rPr>
          <w:noProof/>
        </w:rPr>
        <w:t>39</w:t>
      </w:r>
      <w:r>
        <w:rPr>
          <w:noProof/>
        </w:rPr>
        <w:fldChar w:fldCharType="end"/>
      </w:r>
    </w:p>
    <w:p w14:paraId="04D7C60E" w14:textId="3B0C69AE"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7.3.3</w:t>
      </w:r>
      <w:r>
        <w:rPr>
          <w:rFonts w:asciiTheme="minorHAnsi" w:eastAsiaTheme="minorEastAsia" w:hAnsiTheme="minorHAnsi" w:cstheme="minorBidi"/>
          <w:noProof/>
          <w:sz w:val="22"/>
          <w:szCs w:val="22"/>
          <w:lang w:eastAsia="en-GB"/>
        </w:rPr>
        <w:tab/>
      </w:r>
      <w:r w:rsidRPr="00F37EE2">
        <w:rPr>
          <w:rFonts w:eastAsia="SimSun"/>
          <w:noProof/>
        </w:rPr>
        <w:t>EAP-5G session over non-3GPP access</w:t>
      </w:r>
      <w:r>
        <w:rPr>
          <w:noProof/>
        </w:rPr>
        <w:tab/>
      </w:r>
      <w:r>
        <w:rPr>
          <w:noProof/>
        </w:rPr>
        <w:fldChar w:fldCharType="begin" w:fldLock="1"/>
      </w:r>
      <w:r>
        <w:rPr>
          <w:noProof/>
        </w:rPr>
        <w:instrText xml:space="preserve"> PAGEREF _Toc138338580 \h </w:instrText>
      </w:r>
      <w:r>
        <w:rPr>
          <w:noProof/>
        </w:rPr>
      </w:r>
      <w:r>
        <w:rPr>
          <w:noProof/>
        </w:rPr>
        <w:fldChar w:fldCharType="separate"/>
      </w:r>
      <w:r>
        <w:rPr>
          <w:noProof/>
        </w:rPr>
        <w:t>41</w:t>
      </w:r>
      <w:r>
        <w:rPr>
          <w:noProof/>
        </w:rPr>
        <w:fldChar w:fldCharType="end"/>
      </w:r>
    </w:p>
    <w:p w14:paraId="64D5C0C7" w14:textId="66FBE39D" w:rsidR="006B5F70" w:rsidRDefault="006B5F70">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_Toc138338581 \h </w:instrText>
      </w:r>
      <w:r>
        <w:rPr>
          <w:noProof/>
        </w:rPr>
      </w:r>
      <w:r>
        <w:rPr>
          <w:noProof/>
        </w:rPr>
        <w:fldChar w:fldCharType="separate"/>
      </w:r>
      <w:r>
        <w:rPr>
          <w:noProof/>
        </w:rPr>
        <w:t>41</w:t>
      </w:r>
      <w:r>
        <w:rPr>
          <w:noProof/>
        </w:rPr>
        <w:fldChar w:fldCharType="end"/>
      </w:r>
    </w:p>
    <w:p w14:paraId="77518D3F" w14:textId="7F044671" w:rsidR="006B5F70" w:rsidRDefault="006B5F70">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_Toc138338582 \h </w:instrText>
      </w:r>
      <w:r>
        <w:rPr>
          <w:noProof/>
        </w:rPr>
      </w:r>
      <w:r>
        <w:rPr>
          <w:noProof/>
        </w:rPr>
        <w:fldChar w:fldCharType="separate"/>
      </w:r>
      <w:r>
        <w:rPr>
          <w:noProof/>
        </w:rPr>
        <w:t>41</w:t>
      </w:r>
      <w:r>
        <w:rPr>
          <w:noProof/>
        </w:rPr>
        <w:fldChar w:fldCharType="end"/>
      </w:r>
    </w:p>
    <w:p w14:paraId="0EA4ACDD" w14:textId="5E855A4E" w:rsidR="006B5F70" w:rsidRDefault="006B5F70">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_Toc138338583 \h </w:instrText>
      </w:r>
      <w:r>
        <w:rPr>
          <w:noProof/>
        </w:rPr>
      </w:r>
      <w:r>
        <w:rPr>
          <w:noProof/>
        </w:rPr>
        <w:fldChar w:fldCharType="separate"/>
      </w:r>
      <w:r>
        <w:rPr>
          <w:noProof/>
        </w:rPr>
        <w:t>41</w:t>
      </w:r>
      <w:r>
        <w:rPr>
          <w:noProof/>
        </w:rPr>
        <w:fldChar w:fldCharType="end"/>
      </w:r>
    </w:p>
    <w:p w14:paraId="5E88613E" w14:textId="598F1A1E" w:rsidR="006B5F70" w:rsidRDefault="006B5F70">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_Toc138338584 \h </w:instrText>
      </w:r>
      <w:r>
        <w:rPr>
          <w:noProof/>
        </w:rPr>
      </w:r>
      <w:r>
        <w:rPr>
          <w:noProof/>
        </w:rPr>
        <w:fldChar w:fldCharType="separate"/>
      </w:r>
      <w:r>
        <w:rPr>
          <w:noProof/>
        </w:rPr>
        <w:t>42</w:t>
      </w:r>
      <w:r>
        <w:rPr>
          <w:noProof/>
        </w:rPr>
        <w:fldChar w:fldCharType="end"/>
      </w:r>
    </w:p>
    <w:p w14:paraId="310761E3" w14:textId="2D68C7C1"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7.3.4</w:t>
      </w:r>
      <w:r>
        <w:rPr>
          <w:rFonts w:asciiTheme="minorHAnsi" w:eastAsiaTheme="minorEastAsia" w:hAnsiTheme="minorHAnsi" w:cstheme="minorBidi"/>
          <w:noProof/>
          <w:sz w:val="22"/>
          <w:szCs w:val="22"/>
          <w:lang w:eastAsia="en-GB"/>
        </w:rPr>
        <w:tab/>
      </w:r>
      <w:r w:rsidRPr="00F37EE2">
        <w:rPr>
          <w:rFonts w:eastAsia="SimSun"/>
          <w:noProof/>
        </w:rPr>
        <w:t>Abnormal cases in the UE</w:t>
      </w:r>
      <w:r>
        <w:rPr>
          <w:noProof/>
        </w:rPr>
        <w:tab/>
      </w:r>
      <w:r>
        <w:rPr>
          <w:noProof/>
        </w:rPr>
        <w:fldChar w:fldCharType="begin" w:fldLock="1"/>
      </w:r>
      <w:r>
        <w:rPr>
          <w:noProof/>
        </w:rPr>
        <w:instrText xml:space="preserve"> PAGEREF _Toc138338585 \h </w:instrText>
      </w:r>
      <w:r>
        <w:rPr>
          <w:noProof/>
        </w:rPr>
      </w:r>
      <w:r>
        <w:rPr>
          <w:noProof/>
        </w:rPr>
        <w:fldChar w:fldCharType="separate"/>
      </w:r>
      <w:r>
        <w:rPr>
          <w:noProof/>
        </w:rPr>
        <w:t>43</w:t>
      </w:r>
      <w:r>
        <w:rPr>
          <w:noProof/>
        </w:rPr>
        <w:fldChar w:fldCharType="end"/>
      </w:r>
    </w:p>
    <w:p w14:paraId="03431D8E" w14:textId="7E5574D2"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7.3.5</w:t>
      </w:r>
      <w:r>
        <w:rPr>
          <w:rFonts w:asciiTheme="minorHAnsi" w:eastAsiaTheme="minorEastAsia" w:hAnsiTheme="minorHAnsi" w:cstheme="minorBidi"/>
          <w:noProof/>
          <w:sz w:val="22"/>
          <w:szCs w:val="22"/>
          <w:lang w:eastAsia="en-GB"/>
        </w:rPr>
        <w:tab/>
      </w:r>
      <w:r w:rsidRPr="00F37EE2">
        <w:rPr>
          <w:rFonts w:eastAsia="SimSun"/>
          <w:noProof/>
        </w:rPr>
        <w:t>Abnormal cases in the N3IWF</w:t>
      </w:r>
      <w:r>
        <w:rPr>
          <w:noProof/>
        </w:rPr>
        <w:tab/>
      </w:r>
      <w:r>
        <w:rPr>
          <w:noProof/>
        </w:rPr>
        <w:fldChar w:fldCharType="begin" w:fldLock="1"/>
      </w:r>
      <w:r>
        <w:rPr>
          <w:noProof/>
        </w:rPr>
        <w:instrText xml:space="preserve"> PAGEREF _Toc138338586 \h </w:instrText>
      </w:r>
      <w:r>
        <w:rPr>
          <w:noProof/>
        </w:rPr>
      </w:r>
      <w:r>
        <w:rPr>
          <w:noProof/>
        </w:rPr>
        <w:fldChar w:fldCharType="separate"/>
      </w:r>
      <w:r>
        <w:rPr>
          <w:noProof/>
        </w:rPr>
        <w:t>43</w:t>
      </w:r>
      <w:r>
        <w:rPr>
          <w:noProof/>
        </w:rPr>
        <w:fldChar w:fldCharType="end"/>
      </w:r>
    </w:p>
    <w:p w14:paraId="40D18D21" w14:textId="543062A3" w:rsidR="006B5F70" w:rsidRDefault="006B5F70">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_Toc138338587 \h </w:instrText>
      </w:r>
      <w:r>
        <w:rPr>
          <w:noProof/>
        </w:rPr>
      </w:r>
      <w:r>
        <w:rPr>
          <w:noProof/>
        </w:rPr>
        <w:fldChar w:fldCharType="separate"/>
      </w:r>
      <w:r>
        <w:rPr>
          <w:noProof/>
        </w:rPr>
        <w:t>43</w:t>
      </w:r>
      <w:r>
        <w:rPr>
          <w:noProof/>
        </w:rPr>
        <w:fldChar w:fldCharType="end"/>
      </w:r>
    </w:p>
    <w:p w14:paraId="421FFBD7" w14:textId="00F765F8"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7.3A.1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_Toc138338588 \h </w:instrText>
      </w:r>
      <w:r>
        <w:rPr>
          <w:noProof/>
        </w:rPr>
      </w:r>
      <w:r>
        <w:rPr>
          <w:noProof/>
        </w:rPr>
        <w:fldChar w:fldCharType="separate"/>
      </w:r>
      <w:r>
        <w:rPr>
          <w:noProof/>
        </w:rPr>
        <w:t>43</w:t>
      </w:r>
      <w:r>
        <w:rPr>
          <w:noProof/>
        </w:rPr>
        <w:fldChar w:fldCharType="end"/>
      </w:r>
    </w:p>
    <w:p w14:paraId="600D3135" w14:textId="7853E351"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7.3A.2</w:t>
      </w:r>
      <w:r>
        <w:rPr>
          <w:rFonts w:asciiTheme="minorHAnsi" w:eastAsiaTheme="minorEastAsia" w:hAnsiTheme="minorHAnsi" w:cstheme="minorBidi"/>
          <w:noProof/>
          <w:sz w:val="22"/>
          <w:szCs w:val="22"/>
          <w:lang w:eastAsia="en-GB"/>
        </w:rPr>
        <w:tab/>
      </w:r>
      <w:r w:rsidRPr="00F37EE2">
        <w:rPr>
          <w:rFonts w:eastAsia="SimSun"/>
          <w:noProof/>
        </w:rPr>
        <w:t>EAP session over non-3GPP access</w:t>
      </w:r>
      <w:r>
        <w:rPr>
          <w:noProof/>
        </w:rPr>
        <w:tab/>
      </w:r>
      <w:r>
        <w:rPr>
          <w:noProof/>
        </w:rPr>
        <w:fldChar w:fldCharType="begin" w:fldLock="1"/>
      </w:r>
      <w:r>
        <w:rPr>
          <w:noProof/>
        </w:rPr>
        <w:instrText xml:space="preserve"> PAGEREF _Toc138338589 \h </w:instrText>
      </w:r>
      <w:r>
        <w:rPr>
          <w:noProof/>
        </w:rPr>
      </w:r>
      <w:r>
        <w:rPr>
          <w:noProof/>
        </w:rPr>
        <w:fldChar w:fldCharType="separate"/>
      </w:r>
      <w:r>
        <w:rPr>
          <w:noProof/>
        </w:rPr>
        <w:t>45</w:t>
      </w:r>
      <w:r>
        <w:rPr>
          <w:noProof/>
        </w:rPr>
        <w:fldChar w:fldCharType="end"/>
      </w:r>
    </w:p>
    <w:p w14:paraId="7525B0BE" w14:textId="2399D457" w:rsidR="006B5F70" w:rsidRDefault="006B5F70">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_Toc138338590 \h </w:instrText>
      </w:r>
      <w:r>
        <w:rPr>
          <w:noProof/>
        </w:rPr>
      </w:r>
      <w:r>
        <w:rPr>
          <w:noProof/>
        </w:rPr>
        <w:fldChar w:fldCharType="separate"/>
      </w:r>
      <w:r>
        <w:rPr>
          <w:noProof/>
        </w:rPr>
        <w:t>45</w:t>
      </w:r>
      <w:r>
        <w:rPr>
          <w:noProof/>
        </w:rPr>
        <w:fldChar w:fldCharType="end"/>
      </w:r>
    </w:p>
    <w:p w14:paraId="41FA57D8" w14:textId="598E0901" w:rsidR="006B5F70" w:rsidRDefault="006B5F70">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_Toc138338591 \h </w:instrText>
      </w:r>
      <w:r>
        <w:rPr>
          <w:noProof/>
        </w:rPr>
      </w:r>
      <w:r>
        <w:rPr>
          <w:noProof/>
        </w:rPr>
        <w:fldChar w:fldCharType="separate"/>
      </w:r>
      <w:r>
        <w:rPr>
          <w:noProof/>
        </w:rPr>
        <w:t>45</w:t>
      </w:r>
      <w:r>
        <w:rPr>
          <w:noProof/>
        </w:rPr>
        <w:fldChar w:fldCharType="end"/>
      </w:r>
    </w:p>
    <w:p w14:paraId="3C08C5D2" w14:textId="263C5BAB" w:rsidR="006B5F70" w:rsidRDefault="006B5F70">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_Toc138338592 \h </w:instrText>
      </w:r>
      <w:r>
        <w:rPr>
          <w:noProof/>
        </w:rPr>
      </w:r>
      <w:r>
        <w:rPr>
          <w:noProof/>
        </w:rPr>
        <w:fldChar w:fldCharType="separate"/>
      </w:r>
      <w:r>
        <w:rPr>
          <w:noProof/>
        </w:rPr>
        <w:t>45</w:t>
      </w:r>
      <w:r>
        <w:rPr>
          <w:noProof/>
        </w:rPr>
        <w:fldChar w:fldCharType="end"/>
      </w:r>
    </w:p>
    <w:p w14:paraId="3799E6A7" w14:textId="6E50C7E4" w:rsidR="006B5F70" w:rsidRDefault="006B5F70">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_Toc138338593 \h </w:instrText>
      </w:r>
      <w:r>
        <w:rPr>
          <w:noProof/>
        </w:rPr>
      </w:r>
      <w:r>
        <w:rPr>
          <w:noProof/>
        </w:rPr>
        <w:fldChar w:fldCharType="separate"/>
      </w:r>
      <w:r>
        <w:rPr>
          <w:noProof/>
        </w:rPr>
        <w:t>46</w:t>
      </w:r>
      <w:r>
        <w:rPr>
          <w:noProof/>
        </w:rPr>
        <w:fldChar w:fldCharType="end"/>
      </w:r>
    </w:p>
    <w:p w14:paraId="26325495" w14:textId="2FB4DEE9" w:rsidR="006B5F70" w:rsidRDefault="006B5F70">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_Toc138338594 \h </w:instrText>
      </w:r>
      <w:r>
        <w:rPr>
          <w:noProof/>
        </w:rPr>
      </w:r>
      <w:r>
        <w:rPr>
          <w:noProof/>
        </w:rPr>
        <w:fldChar w:fldCharType="separate"/>
      </w:r>
      <w:r>
        <w:rPr>
          <w:noProof/>
        </w:rPr>
        <w:t>46</w:t>
      </w:r>
      <w:r>
        <w:rPr>
          <w:noProof/>
        </w:rPr>
        <w:fldChar w:fldCharType="end"/>
      </w:r>
    </w:p>
    <w:p w14:paraId="73E3AFA4" w14:textId="4304A401"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7.3A.3</w:t>
      </w:r>
      <w:r>
        <w:rPr>
          <w:rFonts w:asciiTheme="minorHAnsi" w:eastAsiaTheme="minorEastAsia" w:hAnsiTheme="minorHAnsi" w:cstheme="minorBidi"/>
          <w:noProof/>
          <w:sz w:val="22"/>
          <w:szCs w:val="22"/>
          <w:lang w:eastAsia="en-GB"/>
        </w:rPr>
        <w:tab/>
      </w:r>
      <w:r w:rsidRPr="00F37EE2">
        <w:rPr>
          <w:rFonts w:eastAsia="SimSun"/>
          <w:noProof/>
        </w:rPr>
        <w:t>IKE SA and signalling IPsec SA establishment procedure</w:t>
      </w:r>
      <w:r>
        <w:rPr>
          <w:noProof/>
        </w:rPr>
        <w:tab/>
      </w:r>
      <w:r>
        <w:rPr>
          <w:noProof/>
        </w:rPr>
        <w:fldChar w:fldCharType="begin" w:fldLock="1"/>
      </w:r>
      <w:r>
        <w:rPr>
          <w:noProof/>
        </w:rPr>
        <w:instrText xml:space="preserve"> PAGEREF _Toc138338595 \h </w:instrText>
      </w:r>
      <w:r>
        <w:rPr>
          <w:noProof/>
        </w:rPr>
      </w:r>
      <w:r>
        <w:rPr>
          <w:noProof/>
        </w:rPr>
        <w:fldChar w:fldCharType="separate"/>
      </w:r>
      <w:r>
        <w:rPr>
          <w:noProof/>
        </w:rPr>
        <w:t>46</w:t>
      </w:r>
      <w:r>
        <w:rPr>
          <w:noProof/>
        </w:rPr>
        <w:fldChar w:fldCharType="end"/>
      </w:r>
    </w:p>
    <w:p w14:paraId="00D62CC7" w14:textId="42BB3791" w:rsidR="006B5F70" w:rsidRDefault="006B5F70">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_Toc138338596 \h </w:instrText>
      </w:r>
      <w:r>
        <w:rPr>
          <w:noProof/>
        </w:rPr>
      </w:r>
      <w:r>
        <w:rPr>
          <w:noProof/>
        </w:rPr>
        <w:fldChar w:fldCharType="separate"/>
      </w:r>
      <w:r>
        <w:rPr>
          <w:noProof/>
        </w:rPr>
        <w:t>46</w:t>
      </w:r>
      <w:r>
        <w:rPr>
          <w:noProof/>
        </w:rPr>
        <w:fldChar w:fldCharType="end"/>
      </w:r>
    </w:p>
    <w:p w14:paraId="33808E0F" w14:textId="34EE5BC3" w:rsidR="006B5F70" w:rsidRDefault="006B5F70">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_Toc138338597 \h </w:instrText>
      </w:r>
      <w:r>
        <w:rPr>
          <w:noProof/>
        </w:rPr>
      </w:r>
      <w:r>
        <w:rPr>
          <w:noProof/>
        </w:rPr>
        <w:fldChar w:fldCharType="separate"/>
      </w:r>
      <w:r>
        <w:rPr>
          <w:noProof/>
        </w:rPr>
        <w:t>46</w:t>
      </w:r>
      <w:r>
        <w:rPr>
          <w:noProof/>
        </w:rPr>
        <w:fldChar w:fldCharType="end"/>
      </w:r>
    </w:p>
    <w:p w14:paraId="65D69F07" w14:textId="5E637CAF" w:rsidR="006B5F70" w:rsidRDefault="006B5F70">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_Toc138338598 \h </w:instrText>
      </w:r>
      <w:r>
        <w:rPr>
          <w:noProof/>
        </w:rPr>
      </w:r>
      <w:r>
        <w:rPr>
          <w:noProof/>
        </w:rPr>
        <w:fldChar w:fldCharType="separate"/>
      </w:r>
      <w:r>
        <w:rPr>
          <w:noProof/>
        </w:rPr>
        <w:t>46</w:t>
      </w:r>
      <w:r>
        <w:rPr>
          <w:noProof/>
        </w:rPr>
        <w:fldChar w:fldCharType="end"/>
      </w:r>
    </w:p>
    <w:p w14:paraId="759FC31E" w14:textId="7C6ADD14"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7.3A.4</w:t>
      </w:r>
      <w:r>
        <w:rPr>
          <w:rFonts w:asciiTheme="minorHAnsi" w:eastAsiaTheme="minorEastAsia" w:hAnsiTheme="minorHAnsi" w:cstheme="minorBidi"/>
          <w:noProof/>
          <w:sz w:val="22"/>
          <w:szCs w:val="22"/>
          <w:lang w:eastAsia="en-GB"/>
        </w:rPr>
        <w:tab/>
      </w:r>
      <w:r w:rsidRPr="00F37EE2">
        <w:rPr>
          <w:rFonts w:eastAsia="SimSun"/>
          <w:noProof/>
        </w:rPr>
        <w:t>Procedure for devices without NAS support</w:t>
      </w:r>
      <w:r>
        <w:rPr>
          <w:noProof/>
        </w:rPr>
        <w:tab/>
      </w:r>
      <w:r>
        <w:rPr>
          <w:noProof/>
        </w:rPr>
        <w:fldChar w:fldCharType="begin" w:fldLock="1"/>
      </w:r>
      <w:r>
        <w:rPr>
          <w:noProof/>
        </w:rPr>
        <w:instrText xml:space="preserve"> PAGEREF _Toc138338599 \h </w:instrText>
      </w:r>
      <w:r>
        <w:rPr>
          <w:noProof/>
        </w:rPr>
      </w:r>
      <w:r>
        <w:rPr>
          <w:noProof/>
        </w:rPr>
        <w:fldChar w:fldCharType="separate"/>
      </w:r>
      <w:r>
        <w:rPr>
          <w:noProof/>
        </w:rPr>
        <w:t>47</w:t>
      </w:r>
      <w:r>
        <w:rPr>
          <w:noProof/>
        </w:rPr>
        <w:fldChar w:fldCharType="end"/>
      </w:r>
    </w:p>
    <w:p w14:paraId="0D0D49E4" w14:textId="498749A3" w:rsidR="006B5F70" w:rsidRDefault="006B5F70">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_Toc138338600 \h </w:instrText>
      </w:r>
      <w:r>
        <w:rPr>
          <w:noProof/>
        </w:rPr>
      </w:r>
      <w:r>
        <w:rPr>
          <w:noProof/>
        </w:rPr>
        <w:fldChar w:fldCharType="separate"/>
      </w:r>
      <w:r>
        <w:rPr>
          <w:noProof/>
        </w:rPr>
        <w:t>47</w:t>
      </w:r>
      <w:r>
        <w:rPr>
          <w:noProof/>
        </w:rPr>
        <w:fldChar w:fldCharType="end"/>
      </w:r>
    </w:p>
    <w:p w14:paraId="51D86A32" w14:textId="6E1F2ED4" w:rsidR="006B5F70" w:rsidRDefault="006B5F70">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_Toc138338601 \h </w:instrText>
      </w:r>
      <w:r>
        <w:rPr>
          <w:noProof/>
        </w:rPr>
      </w:r>
      <w:r>
        <w:rPr>
          <w:noProof/>
        </w:rPr>
        <w:fldChar w:fldCharType="separate"/>
      </w:r>
      <w:r>
        <w:rPr>
          <w:noProof/>
        </w:rPr>
        <w:t>47</w:t>
      </w:r>
      <w:r>
        <w:rPr>
          <w:noProof/>
        </w:rPr>
        <w:fldChar w:fldCharType="end"/>
      </w:r>
    </w:p>
    <w:p w14:paraId="766EED1B" w14:textId="0E5B7762" w:rsidR="006B5F70" w:rsidRDefault="006B5F70">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_Toc138338602 \h </w:instrText>
      </w:r>
      <w:r>
        <w:rPr>
          <w:noProof/>
        </w:rPr>
      </w:r>
      <w:r>
        <w:rPr>
          <w:noProof/>
        </w:rPr>
        <w:fldChar w:fldCharType="separate"/>
      </w:r>
      <w:r>
        <w:rPr>
          <w:noProof/>
        </w:rPr>
        <w:t>48</w:t>
      </w:r>
      <w:r>
        <w:rPr>
          <w:noProof/>
        </w:rPr>
        <w:fldChar w:fldCharType="end"/>
      </w:r>
    </w:p>
    <w:p w14:paraId="188B290F" w14:textId="13C1D054"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7.4.1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_Toc138338603 \h </w:instrText>
      </w:r>
      <w:r>
        <w:rPr>
          <w:noProof/>
        </w:rPr>
      </w:r>
      <w:r>
        <w:rPr>
          <w:noProof/>
        </w:rPr>
        <w:fldChar w:fldCharType="separate"/>
      </w:r>
      <w:r>
        <w:rPr>
          <w:noProof/>
        </w:rPr>
        <w:t>48</w:t>
      </w:r>
      <w:r>
        <w:rPr>
          <w:noProof/>
        </w:rPr>
        <w:fldChar w:fldCharType="end"/>
      </w:r>
    </w:p>
    <w:p w14:paraId="2DB2EEDB" w14:textId="024BCF05"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7.4.2</w:t>
      </w:r>
      <w:r>
        <w:rPr>
          <w:rFonts w:asciiTheme="minorHAnsi" w:eastAsiaTheme="minorEastAsia" w:hAnsiTheme="minorHAnsi" w:cstheme="minorBidi"/>
          <w:noProof/>
          <w:sz w:val="22"/>
          <w:szCs w:val="22"/>
          <w:lang w:eastAsia="en-GB"/>
        </w:rPr>
        <w:tab/>
      </w:r>
      <w:r w:rsidRPr="00F37EE2">
        <w:rPr>
          <w:rFonts w:eastAsia="SimSun"/>
          <w:noProof/>
        </w:rPr>
        <w:t>IKE SA deletion procedure initiated by the N3IWF and the TNGF</w:t>
      </w:r>
      <w:r>
        <w:rPr>
          <w:noProof/>
        </w:rPr>
        <w:tab/>
      </w:r>
      <w:r>
        <w:rPr>
          <w:noProof/>
        </w:rPr>
        <w:fldChar w:fldCharType="begin" w:fldLock="1"/>
      </w:r>
      <w:r>
        <w:rPr>
          <w:noProof/>
        </w:rPr>
        <w:instrText xml:space="preserve"> PAGEREF _Toc138338604 \h </w:instrText>
      </w:r>
      <w:r>
        <w:rPr>
          <w:noProof/>
        </w:rPr>
      </w:r>
      <w:r>
        <w:rPr>
          <w:noProof/>
        </w:rPr>
        <w:fldChar w:fldCharType="separate"/>
      </w:r>
      <w:r>
        <w:rPr>
          <w:noProof/>
        </w:rPr>
        <w:t>48</w:t>
      </w:r>
      <w:r>
        <w:rPr>
          <w:noProof/>
        </w:rPr>
        <w:fldChar w:fldCharType="end"/>
      </w:r>
    </w:p>
    <w:p w14:paraId="44820932" w14:textId="1E0CD763" w:rsidR="006B5F70" w:rsidRDefault="006B5F70">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_Toc138338605 \h </w:instrText>
      </w:r>
      <w:r>
        <w:rPr>
          <w:noProof/>
        </w:rPr>
      </w:r>
      <w:r>
        <w:rPr>
          <w:noProof/>
        </w:rPr>
        <w:fldChar w:fldCharType="separate"/>
      </w:r>
      <w:r>
        <w:rPr>
          <w:noProof/>
        </w:rPr>
        <w:t>48</w:t>
      </w:r>
      <w:r>
        <w:rPr>
          <w:noProof/>
        </w:rPr>
        <w:fldChar w:fldCharType="end"/>
      </w:r>
    </w:p>
    <w:p w14:paraId="4BA7A180" w14:textId="5542C818" w:rsidR="006B5F70" w:rsidRDefault="006B5F70">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_Toc138338606 \h </w:instrText>
      </w:r>
      <w:r>
        <w:rPr>
          <w:noProof/>
        </w:rPr>
      </w:r>
      <w:r>
        <w:rPr>
          <w:noProof/>
        </w:rPr>
        <w:fldChar w:fldCharType="separate"/>
      </w:r>
      <w:r>
        <w:rPr>
          <w:noProof/>
        </w:rPr>
        <w:t>48</w:t>
      </w:r>
      <w:r>
        <w:rPr>
          <w:noProof/>
        </w:rPr>
        <w:fldChar w:fldCharType="end"/>
      </w:r>
    </w:p>
    <w:p w14:paraId="78EB7946" w14:textId="40317466" w:rsidR="006B5F70" w:rsidRDefault="006B5F70">
      <w:pPr>
        <w:pStyle w:val="TOC4"/>
        <w:rPr>
          <w:rFonts w:asciiTheme="minorHAnsi" w:eastAsiaTheme="minorEastAsia" w:hAnsiTheme="minorHAnsi" w:cstheme="minorBidi"/>
          <w:noProof/>
          <w:sz w:val="22"/>
          <w:szCs w:val="22"/>
          <w:lang w:eastAsia="en-GB"/>
        </w:rPr>
      </w:pPr>
      <w:r w:rsidRPr="00F37EE2">
        <w:rPr>
          <w:rFonts w:eastAsia="SimSun"/>
          <w:noProof/>
        </w:rPr>
        <w:t>7.4.2.3</w:t>
      </w:r>
      <w:r>
        <w:rPr>
          <w:rFonts w:asciiTheme="minorHAnsi" w:eastAsiaTheme="minorEastAsia" w:hAnsiTheme="minorHAnsi" w:cstheme="minorBidi"/>
          <w:noProof/>
          <w:sz w:val="22"/>
          <w:szCs w:val="22"/>
          <w:lang w:eastAsia="en-GB"/>
        </w:rPr>
        <w:tab/>
      </w:r>
      <w:r w:rsidRPr="00F37EE2">
        <w:rPr>
          <w:rFonts w:eastAsia="SimSun"/>
          <w:noProof/>
        </w:rPr>
        <w:t>Abnormal cases in the N3IWF and the TNGF</w:t>
      </w:r>
      <w:r>
        <w:rPr>
          <w:noProof/>
        </w:rPr>
        <w:tab/>
      </w:r>
      <w:r>
        <w:rPr>
          <w:noProof/>
        </w:rPr>
        <w:fldChar w:fldCharType="begin" w:fldLock="1"/>
      </w:r>
      <w:r>
        <w:rPr>
          <w:noProof/>
        </w:rPr>
        <w:instrText xml:space="preserve"> PAGEREF _Toc138338607 \h </w:instrText>
      </w:r>
      <w:r>
        <w:rPr>
          <w:noProof/>
        </w:rPr>
      </w:r>
      <w:r>
        <w:rPr>
          <w:noProof/>
        </w:rPr>
        <w:fldChar w:fldCharType="separate"/>
      </w:r>
      <w:r>
        <w:rPr>
          <w:noProof/>
        </w:rPr>
        <w:t>49</w:t>
      </w:r>
      <w:r>
        <w:rPr>
          <w:noProof/>
        </w:rPr>
        <w:fldChar w:fldCharType="end"/>
      </w:r>
    </w:p>
    <w:p w14:paraId="7C986118" w14:textId="13360553"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7.4.3</w:t>
      </w:r>
      <w:r>
        <w:rPr>
          <w:rFonts w:asciiTheme="minorHAnsi" w:eastAsiaTheme="minorEastAsia" w:hAnsiTheme="minorHAnsi" w:cstheme="minorBidi"/>
          <w:noProof/>
          <w:sz w:val="22"/>
          <w:szCs w:val="22"/>
          <w:lang w:eastAsia="en-GB"/>
        </w:rPr>
        <w:tab/>
      </w:r>
      <w:r w:rsidRPr="00F37EE2">
        <w:rPr>
          <w:rFonts w:eastAsia="SimSun"/>
          <w:noProof/>
        </w:rPr>
        <w:t>IKE SA deletion procedure initiated by the UE</w:t>
      </w:r>
      <w:r>
        <w:rPr>
          <w:noProof/>
        </w:rPr>
        <w:tab/>
      </w:r>
      <w:r>
        <w:rPr>
          <w:noProof/>
        </w:rPr>
        <w:fldChar w:fldCharType="begin" w:fldLock="1"/>
      </w:r>
      <w:r>
        <w:rPr>
          <w:noProof/>
        </w:rPr>
        <w:instrText xml:space="preserve"> PAGEREF _Toc138338608 \h </w:instrText>
      </w:r>
      <w:r>
        <w:rPr>
          <w:noProof/>
        </w:rPr>
      </w:r>
      <w:r>
        <w:rPr>
          <w:noProof/>
        </w:rPr>
        <w:fldChar w:fldCharType="separate"/>
      </w:r>
      <w:r>
        <w:rPr>
          <w:noProof/>
        </w:rPr>
        <w:t>49</w:t>
      </w:r>
      <w:r>
        <w:rPr>
          <w:noProof/>
        </w:rPr>
        <w:fldChar w:fldCharType="end"/>
      </w:r>
    </w:p>
    <w:p w14:paraId="7CD1E0DB" w14:textId="28E64B70" w:rsidR="006B5F70" w:rsidRDefault="006B5F70">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_Toc138338609 \h </w:instrText>
      </w:r>
      <w:r>
        <w:rPr>
          <w:noProof/>
        </w:rPr>
      </w:r>
      <w:r>
        <w:rPr>
          <w:noProof/>
        </w:rPr>
        <w:fldChar w:fldCharType="separate"/>
      </w:r>
      <w:r>
        <w:rPr>
          <w:noProof/>
        </w:rPr>
        <w:t>49</w:t>
      </w:r>
      <w:r>
        <w:rPr>
          <w:noProof/>
        </w:rPr>
        <w:fldChar w:fldCharType="end"/>
      </w:r>
    </w:p>
    <w:p w14:paraId="1AAC3D9A" w14:textId="06D2019A" w:rsidR="006B5F70" w:rsidRDefault="006B5F70">
      <w:pPr>
        <w:pStyle w:val="TOC4"/>
        <w:rPr>
          <w:rFonts w:asciiTheme="minorHAnsi" w:eastAsiaTheme="minorEastAsia" w:hAnsiTheme="minorHAnsi" w:cstheme="minorBidi"/>
          <w:noProof/>
          <w:sz w:val="22"/>
          <w:szCs w:val="22"/>
          <w:lang w:eastAsia="en-GB"/>
        </w:rPr>
      </w:pPr>
      <w:r>
        <w:rPr>
          <w:noProof/>
        </w:rPr>
        <w:lastRenderedPageBreak/>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_Toc138338610 \h </w:instrText>
      </w:r>
      <w:r>
        <w:rPr>
          <w:noProof/>
        </w:rPr>
      </w:r>
      <w:r>
        <w:rPr>
          <w:noProof/>
        </w:rPr>
        <w:fldChar w:fldCharType="separate"/>
      </w:r>
      <w:r>
        <w:rPr>
          <w:noProof/>
        </w:rPr>
        <w:t>49</w:t>
      </w:r>
      <w:r>
        <w:rPr>
          <w:noProof/>
        </w:rPr>
        <w:fldChar w:fldCharType="end"/>
      </w:r>
    </w:p>
    <w:p w14:paraId="5CC40327" w14:textId="4737E64D" w:rsidR="006B5F70" w:rsidRDefault="006B5F70">
      <w:pPr>
        <w:pStyle w:val="TOC4"/>
        <w:rPr>
          <w:rFonts w:asciiTheme="minorHAnsi" w:eastAsiaTheme="minorEastAsia" w:hAnsiTheme="minorHAnsi" w:cstheme="minorBidi"/>
          <w:noProof/>
          <w:sz w:val="22"/>
          <w:szCs w:val="22"/>
          <w:lang w:eastAsia="en-GB"/>
        </w:rPr>
      </w:pPr>
      <w:r w:rsidRPr="00F37EE2">
        <w:rPr>
          <w:rFonts w:eastAsia="SimSun"/>
          <w:noProof/>
        </w:rPr>
        <w:t>7.4.3.3</w:t>
      </w:r>
      <w:r>
        <w:rPr>
          <w:rFonts w:asciiTheme="minorHAnsi" w:eastAsiaTheme="minorEastAsia" w:hAnsiTheme="minorHAnsi" w:cstheme="minorBidi"/>
          <w:noProof/>
          <w:sz w:val="22"/>
          <w:szCs w:val="22"/>
          <w:lang w:eastAsia="en-GB"/>
        </w:rPr>
        <w:tab/>
      </w:r>
      <w:r w:rsidRPr="00F37EE2">
        <w:rPr>
          <w:rFonts w:eastAsia="SimSun"/>
          <w:noProof/>
        </w:rPr>
        <w:t>Abnormal cases in the UE</w:t>
      </w:r>
      <w:r>
        <w:rPr>
          <w:noProof/>
        </w:rPr>
        <w:tab/>
      </w:r>
      <w:r>
        <w:rPr>
          <w:noProof/>
        </w:rPr>
        <w:fldChar w:fldCharType="begin" w:fldLock="1"/>
      </w:r>
      <w:r>
        <w:rPr>
          <w:noProof/>
        </w:rPr>
        <w:instrText xml:space="preserve"> PAGEREF _Toc138338611 \h </w:instrText>
      </w:r>
      <w:r>
        <w:rPr>
          <w:noProof/>
        </w:rPr>
      </w:r>
      <w:r>
        <w:rPr>
          <w:noProof/>
        </w:rPr>
        <w:fldChar w:fldCharType="separate"/>
      </w:r>
      <w:r>
        <w:rPr>
          <w:noProof/>
        </w:rPr>
        <w:t>49</w:t>
      </w:r>
      <w:r>
        <w:rPr>
          <w:noProof/>
        </w:rPr>
        <w:fldChar w:fldCharType="end"/>
      </w:r>
    </w:p>
    <w:p w14:paraId="66B9D093" w14:textId="637A9526" w:rsidR="006B5F70" w:rsidRDefault="006B5F70">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_Toc138338612 \h </w:instrText>
      </w:r>
      <w:r>
        <w:rPr>
          <w:noProof/>
        </w:rPr>
      </w:r>
      <w:r>
        <w:rPr>
          <w:noProof/>
        </w:rPr>
        <w:fldChar w:fldCharType="separate"/>
      </w:r>
      <w:r>
        <w:rPr>
          <w:noProof/>
        </w:rPr>
        <w:t>50</w:t>
      </w:r>
      <w:r>
        <w:rPr>
          <w:noProof/>
        </w:rPr>
        <w:fldChar w:fldCharType="end"/>
      </w:r>
    </w:p>
    <w:p w14:paraId="01837657" w14:textId="16A06A4E"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7.5.1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_Toc138338613 \h </w:instrText>
      </w:r>
      <w:r>
        <w:rPr>
          <w:noProof/>
        </w:rPr>
      </w:r>
      <w:r>
        <w:rPr>
          <w:noProof/>
        </w:rPr>
        <w:fldChar w:fldCharType="separate"/>
      </w:r>
      <w:r>
        <w:rPr>
          <w:noProof/>
        </w:rPr>
        <w:t>50</w:t>
      </w:r>
      <w:r>
        <w:rPr>
          <w:noProof/>
        </w:rPr>
        <w:fldChar w:fldCharType="end"/>
      </w:r>
    </w:p>
    <w:p w14:paraId="2B5FA067" w14:textId="555C03D9"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7.5.2</w:t>
      </w:r>
      <w:r>
        <w:rPr>
          <w:rFonts w:asciiTheme="minorHAnsi" w:eastAsiaTheme="minorEastAsia" w:hAnsiTheme="minorHAnsi" w:cstheme="minorBidi"/>
          <w:noProof/>
          <w:sz w:val="22"/>
          <w:szCs w:val="22"/>
          <w:lang w:eastAsia="en-GB"/>
        </w:rPr>
        <w:tab/>
      </w:r>
      <w:r w:rsidRPr="00F37EE2">
        <w:rPr>
          <w:rFonts w:eastAsia="SimSun"/>
          <w:noProof/>
        </w:rPr>
        <w:t>Child SA creation procedure initiation</w:t>
      </w:r>
      <w:r>
        <w:rPr>
          <w:noProof/>
        </w:rPr>
        <w:tab/>
      </w:r>
      <w:r>
        <w:rPr>
          <w:noProof/>
        </w:rPr>
        <w:fldChar w:fldCharType="begin" w:fldLock="1"/>
      </w:r>
      <w:r>
        <w:rPr>
          <w:noProof/>
        </w:rPr>
        <w:instrText xml:space="preserve"> PAGEREF _Toc138338614 \h </w:instrText>
      </w:r>
      <w:r>
        <w:rPr>
          <w:noProof/>
        </w:rPr>
      </w:r>
      <w:r>
        <w:rPr>
          <w:noProof/>
        </w:rPr>
        <w:fldChar w:fldCharType="separate"/>
      </w:r>
      <w:r>
        <w:rPr>
          <w:noProof/>
        </w:rPr>
        <w:t>50</w:t>
      </w:r>
      <w:r>
        <w:rPr>
          <w:noProof/>
        </w:rPr>
        <w:fldChar w:fldCharType="end"/>
      </w:r>
    </w:p>
    <w:p w14:paraId="0E995D20" w14:textId="22235928"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7.5.3</w:t>
      </w:r>
      <w:r>
        <w:rPr>
          <w:rFonts w:asciiTheme="minorHAnsi" w:eastAsiaTheme="minorEastAsia" w:hAnsiTheme="minorHAnsi" w:cstheme="minorBidi"/>
          <w:noProof/>
          <w:sz w:val="22"/>
          <w:szCs w:val="22"/>
          <w:lang w:eastAsia="en-GB"/>
        </w:rPr>
        <w:tab/>
      </w:r>
      <w:r w:rsidRPr="00F37EE2">
        <w:rPr>
          <w:rFonts w:eastAsia="SimSun"/>
          <w:noProof/>
        </w:rPr>
        <w:t>Child SA creation procedure accepted by the UE</w:t>
      </w:r>
      <w:r>
        <w:rPr>
          <w:noProof/>
        </w:rPr>
        <w:tab/>
      </w:r>
      <w:r>
        <w:rPr>
          <w:noProof/>
        </w:rPr>
        <w:fldChar w:fldCharType="begin" w:fldLock="1"/>
      </w:r>
      <w:r>
        <w:rPr>
          <w:noProof/>
        </w:rPr>
        <w:instrText xml:space="preserve"> PAGEREF _Toc138338615 \h </w:instrText>
      </w:r>
      <w:r>
        <w:rPr>
          <w:noProof/>
        </w:rPr>
      </w:r>
      <w:r>
        <w:rPr>
          <w:noProof/>
        </w:rPr>
        <w:fldChar w:fldCharType="separate"/>
      </w:r>
      <w:r>
        <w:rPr>
          <w:noProof/>
        </w:rPr>
        <w:t>50</w:t>
      </w:r>
      <w:r>
        <w:rPr>
          <w:noProof/>
        </w:rPr>
        <w:fldChar w:fldCharType="end"/>
      </w:r>
    </w:p>
    <w:p w14:paraId="2C963B1A" w14:textId="65724F92"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7.5.4</w:t>
      </w:r>
      <w:r>
        <w:rPr>
          <w:rFonts w:asciiTheme="minorHAnsi" w:eastAsiaTheme="minorEastAsia" w:hAnsiTheme="minorHAnsi" w:cstheme="minorBidi"/>
          <w:noProof/>
          <w:sz w:val="22"/>
          <w:szCs w:val="22"/>
          <w:lang w:eastAsia="en-GB"/>
        </w:rPr>
        <w:tab/>
      </w:r>
      <w:r w:rsidRPr="00F37EE2">
        <w:rPr>
          <w:rFonts w:eastAsia="SimSun"/>
          <w:noProof/>
        </w:rPr>
        <w:t>Child SA creation procedure not accepted by the UE</w:t>
      </w:r>
      <w:r>
        <w:rPr>
          <w:noProof/>
        </w:rPr>
        <w:tab/>
      </w:r>
      <w:r>
        <w:rPr>
          <w:noProof/>
        </w:rPr>
        <w:fldChar w:fldCharType="begin" w:fldLock="1"/>
      </w:r>
      <w:r>
        <w:rPr>
          <w:noProof/>
        </w:rPr>
        <w:instrText xml:space="preserve"> PAGEREF _Toc138338616 \h </w:instrText>
      </w:r>
      <w:r>
        <w:rPr>
          <w:noProof/>
        </w:rPr>
      </w:r>
      <w:r>
        <w:rPr>
          <w:noProof/>
        </w:rPr>
        <w:fldChar w:fldCharType="separate"/>
      </w:r>
      <w:r>
        <w:rPr>
          <w:noProof/>
        </w:rPr>
        <w:t>51</w:t>
      </w:r>
      <w:r>
        <w:rPr>
          <w:noProof/>
        </w:rPr>
        <w:fldChar w:fldCharType="end"/>
      </w:r>
    </w:p>
    <w:p w14:paraId="1A66258F" w14:textId="4F46BB32"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7.5.5</w:t>
      </w:r>
      <w:r>
        <w:rPr>
          <w:rFonts w:asciiTheme="minorHAnsi" w:eastAsiaTheme="minorEastAsia" w:hAnsiTheme="minorHAnsi" w:cstheme="minorBidi"/>
          <w:noProof/>
          <w:sz w:val="22"/>
          <w:szCs w:val="22"/>
          <w:lang w:eastAsia="en-GB"/>
        </w:rPr>
        <w:tab/>
      </w:r>
      <w:r w:rsidRPr="00F37EE2">
        <w:rPr>
          <w:rFonts w:eastAsia="SimSun"/>
          <w:noProof/>
        </w:rPr>
        <w:t>Abnormal cases in the UE</w:t>
      </w:r>
      <w:r>
        <w:rPr>
          <w:noProof/>
        </w:rPr>
        <w:tab/>
      </w:r>
      <w:r>
        <w:rPr>
          <w:noProof/>
        </w:rPr>
        <w:fldChar w:fldCharType="begin" w:fldLock="1"/>
      </w:r>
      <w:r>
        <w:rPr>
          <w:noProof/>
        </w:rPr>
        <w:instrText xml:space="preserve"> PAGEREF _Toc138338617 \h </w:instrText>
      </w:r>
      <w:r>
        <w:rPr>
          <w:noProof/>
        </w:rPr>
      </w:r>
      <w:r>
        <w:rPr>
          <w:noProof/>
        </w:rPr>
        <w:fldChar w:fldCharType="separate"/>
      </w:r>
      <w:r>
        <w:rPr>
          <w:noProof/>
        </w:rPr>
        <w:t>51</w:t>
      </w:r>
      <w:r>
        <w:rPr>
          <w:noProof/>
        </w:rPr>
        <w:fldChar w:fldCharType="end"/>
      </w:r>
    </w:p>
    <w:p w14:paraId="5BBB9742" w14:textId="7437CE53"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7.5.6</w:t>
      </w:r>
      <w:r>
        <w:rPr>
          <w:rFonts w:asciiTheme="minorHAnsi" w:eastAsiaTheme="minorEastAsia" w:hAnsiTheme="minorHAnsi" w:cstheme="minorBidi"/>
          <w:noProof/>
          <w:sz w:val="22"/>
          <w:szCs w:val="22"/>
          <w:lang w:eastAsia="en-GB"/>
        </w:rPr>
        <w:tab/>
      </w:r>
      <w:r w:rsidRPr="00F37EE2">
        <w:rPr>
          <w:rFonts w:eastAsia="SimSun"/>
          <w:noProof/>
        </w:rPr>
        <w:t>Abnormal cases in the N3IWF and the TNGF</w:t>
      </w:r>
      <w:r>
        <w:rPr>
          <w:noProof/>
        </w:rPr>
        <w:tab/>
      </w:r>
      <w:r>
        <w:rPr>
          <w:noProof/>
        </w:rPr>
        <w:fldChar w:fldCharType="begin" w:fldLock="1"/>
      </w:r>
      <w:r>
        <w:rPr>
          <w:noProof/>
        </w:rPr>
        <w:instrText xml:space="preserve"> PAGEREF _Toc138338618 \h </w:instrText>
      </w:r>
      <w:r>
        <w:rPr>
          <w:noProof/>
        </w:rPr>
      </w:r>
      <w:r>
        <w:rPr>
          <w:noProof/>
        </w:rPr>
        <w:fldChar w:fldCharType="separate"/>
      </w:r>
      <w:r>
        <w:rPr>
          <w:noProof/>
        </w:rPr>
        <w:t>51</w:t>
      </w:r>
      <w:r>
        <w:rPr>
          <w:noProof/>
        </w:rPr>
        <w:fldChar w:fldCharType="end"/>
      </w:r>
    </w:p>
    <w:p w14:paraId="46A698EE" w14:textId="0DFD5B83" w:rsidR="006B5F70" w:rsidRDefault="006B5F70">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_Toc138338619 \h </w:instrText>
      </w:r>
      <w:r>
        <w:rPr>
          <w:noProof/>
        </w:rPr>
      </w:r>
      <w:r>
        <w:rPr>
          <w:noProof/>
        </w:rPr>
        <w:fldChar w:fldCharType="separate"/>
      </w:r>
      <w:r>
        <w:rPr>
          <w:noProof/>
        </w:rPr>
        <w:t>51</w:t>
      </w:r>
      <w:r>
        <w:rPr>
          <w:noProof/>
        </w:rPr>
        <w:fldChar w:fldCharType="end"/>
      </w:r>
    </w:p>
    <w:p w14:paraId="0045AB72" w14:textId="0D7F59C2" w:rsidR="006B5F70" w:rsidRDefault="006B5F70">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_Toc138338620 \h </w:instrText>
      </w:r>
      <w:r>
        <w:rPr>
          <w:noProof/>
        </w:rPr>
      </w:r>
      <w:r>
        <w:rPr>
          <w:noProof/>
        </w:rPr>
        <w:fldChar w:fldCharType="separate"/>
      </w:r>
      <w:r>
        <w:rPr>
          <w:noProof/>
        </w:rPr>
        <w:t>51</w:t>
      </w:r>
      <w:r>
        <w:rPr>
          <w:noProof/>
        </w:rPr>
        <w:fldChar w:fldCharType="end"/>
      </w:r>
    </w:p>
    <w:p w14:paraId="0BCEE4BF" w14:textId="7DF82610" w:rsidR="006B5F70" w:rsidRDefault="006B5F70">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F37EE2">
        <w:rPr>
          <w:rFonts w:eastAsia="SimSun"/>
          <w:noProof/>
        </w:rPr>
        <w:t>IPsec child SA modification</w:t>
      </w:r>
      <w:r>
        <w:rPr>
          <w:noProof/>
        </w:rPr>
        <w:tab/>
      </w:r>
      <w:r>
        <w:rPr>
          <w:noProof/>
        </w:rPr>
        <w:fldChar w:fldCharType="begin" w:fldLock="1"/>
      </w:r>
      <w:r>
        <w:rPr>
          <w:noProof/>
        </w:rPr>
        <w:instrText xml:space="preserve"> PAGEREF _Toc138338621 \h </w:instrText>
      </w:r>
      <w:r>
        <w:rPr>
          <w:noProof/>
        </w:rPr>
      </w:r>
      <w:r>
        <w:rPr>
          <w:noProof/>
        </w:rPr>
        <w:fldChar w:fldCharType="separate"/>
      </w:r>
      <w:r>
        <w:rPr>
          <w:noProof/>
        </w:rPr>
        <w:t>51</w:t>
      </w:r>
      <w:r>
        <w:rPr>
          <w:noProof/>
        </w:rPr>
        <w:fldChar w:fldCharType="end"/>
      </w:r>
    </w:p>
    <w:p w14:paraId="1B2A2CF0" w14:textId="14F4CCE1" w:rsidR="006B5F70" w:rsidRDefault="006B5F70">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F37EE2">
        <w:rPr>
          <w:rFonts w:eastAsia="SimSun"/>
          <w:noProof/>
        </w:rPr>
        <w:t>IPsec child SA modification</w:t>
      </w:r>
      <w:r>
        <w:rPr>
          <w:noProof/>
        </w:rPr>
        <w:tab/>
      </w:r>
      <w:r>
        <w:rPr>
          <w:noProof/>
        </w:rPr>
        <w:fldChar w:fldCharType="begin" w:fldLock="1"/>
      </w:r>
      <w:r>
        <w:rPr>
          <w:noProof/>
        </w:rPr>
        <w:instrText xml:space="preserve"> PAGEREF _Toc138338622 \h </w:instrText>
      </w:r>
      <w:r>
        <w:rPr>
          <w:noProof/>
        </w:rPr>
      </w:r>
      <w:r>
        <w:rPr>
          <w:noProof/>
        </w:rPr>
        <w:fldChar w:fldCharType="separate"/>
      </w:r>
      <w:r>
        <w:rPr>
          <w:noProof/>
        </w:rPr>
        <w:t>51</w:t>
      </w:r>
      <w:r>
        <w:rPr>
          <w:noProof/>
        </w:rPr>
        <w:fldChar w:fldCharType="end"/>
      </w:r>
    </w:p>
    <w:p w14:paraId="3C0AA1DC" w14:textId="784AB609" w:rsidR="006B5F70" w:rsidRDefault="006B5F70">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_Toc138338623 \h </w:instrText>
      </w:r>
      <w:r>
        <w:rPr>
          <w:noProof/>
        </w:rPr>
      </w:r>
      <w:r>
        <w:rPr>
          <w:noProof/>
        </w:rPr>
        <w:fldChar w:fldCharType="separate"/>
      </w:r>
      <w:r>
        <w:rPr>
          <w:noProof/>
        </w:rPr>
        <w:t>52</w:t>
      </w:r>
      <w:r>
        <w:rPr>
          <w:noProof/>
        </w:rPr>
        <w:fldChar w:fldCharType="end"/>
      </w:r>
    </w:p>
    <w:p w14:paraId="7EF045BB" w14:textId="6454EE6B"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7.7.1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_Toc138338624 \h </w:instrText>
      </w:r>
      <w:r>
        <w:rPr>
          <w:noProof/>
        </w:rPr>
      </w:r>
      <w:r>
        <w:rPr>
          <w:noProof/>
        </w:rPr>
        <w:fldChar w:fldCharType="separate"/>
      </w:r>
      <w:r>
        <w:rPr>
          <w:noProof/>
        </w:rPr>
        <w:t>52</w:t>
      </w:r>
      <w:r>
        <w:rPr>
          <w:noProof/>
        </w:rPr>
        <w:fldChar w:fldCharType="end"/>
      </w:r>
    </w:p>
    <w:p w14:paraId="62B00022" w14:textId="3718428A"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7.7.2</w:t>
      </w:r>
      <w:r>
        <w:rPr>
          <w:rFonts w:asciiTheme="minorHAnsi" w:eastAsiaTheme="minorEastAsia" w:hAnsiTheme="minorHAnsi" w:cstheme="minorBidi"/>
          <w:noProof/>
          <w:sz w:val="22"/>
          <w:szCs w:val="22"/>
          <w:lang w:eastAsia="en-GB"/>
        </w:rPr>
        <w:tab/>
      </w:r>
      <w:r w:rsidRPr="00F37EE2">
        <w:rPr>
          <w:rFonts w:eastAsia="SimSun"/>
          <w:noProof/>
        </w:rPr>
        <w:t>N3IWF-initated and TNGF-initiated child SA deletion procedure</w:t>
      </w:r>
      <w:r>
        <w:rPr>
          <w:noProof/>
        </w:rPr>
        <w:tab/>
      </w:r>
      <w:r>
        <w:rPr>
          <w:noProof/>
        </w:rPr>
        <w:fldChar w:fldCharType="begin" w:fldLock="1"/>
      </w:r>
      <w:r>
        <w:rPr>
          <w:noProof/>
        </w:rPr>
        <w:instrText xml:space="preserve"> PAGEREF _Toc138338625 \h </w:instrText>
      </w:r>
      <w:r>
        <w:rPr>
          <w:noProof/>
        </w:rPr>
      </w:r>
      <w:r>
        <w:rPr>
          <w:noProof/>
        </w:rPr>
        <w:fldChar w:fldCharType="separate"/>
      </w:r>
      <w:r>
        <w:rPr>
          <w:noProof/>
        </w:rPr>
        <w:t>52</w:t>
      </w:r>
      <w:r>
        <w:rPr>
          <w:noProof/>
        </w:rPr>
        <w:fldChar w:fldCharType="end"/>
      </w:r>
    </w:p>
    <w:p w14:paraId="1501F318" w14:textId="1B87A515" w:rsidR="006B5F70" w:rsidRDefault="006B5F70">
      <w:pPr>
        <w:pStyle w:val="TOC4"/>
        <w:rPr>
          <w:rFonts w:asciiTheme="minorHAnsi" w:eastAsiaTheme="minorEastAsia" w:hAnsiTheme="minorHAnsi" w:cstheme="minorBidi"/>
          <w:noProof/>
          <w:sz w:val="22"/>
          <w:szCs w:val="22"/>
          <w:lang w:eastAsia="en-GB"/>
        </w:rPr>
      </w:pPr>
      <w:r w:rsidRPr="00F37EE2">
        <w:rPr>
          <w:rFonts w:eastAsia="SimSun"/>
          <w:noProof/>
        </w:rPr>
        <w:t>7.7.2.1</w:t>
      </w:r>
      <w:r>
        <w:rPr>
          <w:rFonts w:asciiTheme="minorHAnsi" w:eastAsiaTheme="minorEastAsia" w:hAnsiTheme="minorHAnsi" w:cstheme="minorBidi"/>
          <w:noProof/>
          <w:sz w:val="22"/>
          <w:szCs w:val="22"/>
          <w:lang w:eastAsia="en-GB"/>
        </w:rPr>
        <w:tab/>
      </w:r>
      <w:r w:rsidRPr="00F37EE2">
        <w:rPr>
          <w:rFonts w:eastAsia="SimSun"/>
          <w:noProof/>
        </w:rPr>
        <w:t>N3IWF-initiated and TNGF-initiated child SA deletion procedure initiation</w:t>
      </w:r>
      <w:r>
        <w:rPr>
          <w:noProof/>
        </w:rPr>
        <w:tab/>
      </w:r>
      <w:r>
        <w:rPr>
          <w:noProof/>
        </w:rPr>
        <w:fldChar w:fldCharType="begin" w:fldLock="1"/>
      </w:r>
      <w:r>
        <w:rPr>
          <w:noProof/>
        </w:rPr>
        <w:instrText xml:space="preserve"> PAGEREF _Toc138338626 \h </w:instrText>
      </w:r>
      <w:r>
        <w:rPr>
          <w:noProof/>
        </w:rPr>
      </w:r>
      <w:r>
        <w:rPr>
          <w:noProof/>
        </w:rPr>
        <w:fldChar w:fldCharType="separate"/>
      </w:r>
      <w:r>
        <w:rPr>
          <w:noProof/>
        </w:rPr>
        <w:t>52</w:t>
      </w:r>
      <w:r>
        <w:rPr>
          <w:noProof/>
        </w:rPr>
        <w:fldChar w:fldCharType="end"/>
      </w:r>
    </w:p>
    <w:p w14:paraId="06D791ED" w14:textId="7750E78B" w:rsidR="006B5F70" w:rsidRDefault="006B5F70">
      <w:pPr>
        <w:pStyle w:val="TOC4"/>
        <w:rPr>
          <w:rFonts w:asciiTheme="minorHAnsi" w:eastAsiaTheme="minorEastAsia" w:hAnsiTheme="minorHAnsi" w:cstheme="minorBidi"/>
          <w:noProof/>
          <w:sz w:val="22"/>
          <w:szCs w:val="22"/>
          <w:lang w:eastAsia="en-GB"/>
        </w:rPr>
      </w:pPr>
      <w:r w:rsidRPr="00F37EE2">
        <w:rPr>
          <w:rFonts w:eastAsia="SimSun"/>
          <w:noProof/>
        </w:rPr>
        <w:t>7.7.2.2</w:t>
      </w:r>
      <w:r>
        <w:rPr>
          <w:rFonts w:asciiTheme="minorHAnsi" w:eastAsiaTheme="minorEastAsia" w:hAnsiTheme="minorHAnsi" w:cstheme="minorBidi"/>
          <w:noProof/>
          <w:sz w:val="22"/>
          <w:szCs w:val="22"/>
          <w:lang w:eastAsia="en-GB"/>
        </w:rPr>
        <w:tab/>
      </w:r>
      <w:r w:rsidRPr="00F37EE2">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_Toc138338627 \h </w:instrText>
      </w:r>
      <w:r>
        <w:rPr>
          <w:noProof/>
        </w:rPr>
      </w:r>
      <w:r>
        <w:rPr>
          <w:noProof/>
        </w:rPr>
        <w:fldChar w:fldCharType="separate"/>
      </w:r>
      <w:r>
        <w:rPr>
          <w:noProof/>
        </w:rPr>
        <w:t>53</w:t>
      </w:r>
      <w:r>
        <w:rPr>
          <w:noProof/>
        </w:rPr>
        <w:fldChar w:fldCharType="end"/>
      </w:r>
    </w:p>
    <w:p w14:paraId="1705D90A" w14:textId="41DFC088" w:rsidR="006B5F70" w:rsidRDefault="006B5F70">
      <w:pPr>
        <w:pStyle w:val="TOC4"/>
        <w:rPr>
          <w:rFonts w:asciiTheme="minorHAnsi" w:eastAsiaTheme="minorEastAsia" w:hAnsiTheme="minorHAnsi" w:cstheme="minorBidi"/>
          <w:noProof/>
          <w:sz w:val="22"/>
          <w:szCs w:val="22"/>
          <w:lang w:eastAsia="en-GB"/>
        </w:rPr>
      </w:pPr>
      <w:r w:rsidRPr="00F37EE2">
        <w:rPr>
          <w:rFonts w:eastAsia="SimSun"/>
          <w:noProof/>
        </w:rPr>
        <w:t>7.7.2.3</w:t>
      </w:r>
      <w:r>
        <w:rPr>
          <w:rFonts w:asciiTheme="minorHAnsi" w:eastAsiaTheme="minorEastAsia" w:hAnsiTheme="minorHAnsi" w:cstheme="minorBidi"/>
          <w:noProof/>
          <w:sz w:val="22"/>
          <w:szCs w:val="22"/>
          <w:lang w:eastAsia="en-GB"/>
        </w:rPr>
        <w:tab/>
      </w:r>
      <w:r w:rsidRPr="00F37EE2">
        <w:rPr>
          <w:rFonts w:eastAsia="SimSun"/>
          <w:noProof/>
        </w:rPr>
        <w:t>Abnormal cases in the N3IWF and the TNGF</w:t>
      </w:r>
      <w:r>
        <w:rPr>
          <w:noProof/>
        </w:rPr>
        <w:tab/>
      </w:r>
      <w:r>
        <w:rPr>
          <w:noProof/>
        </w:rPr>
        <w:fldChar w:fldCharType="begin" w:fldLock="1"/>
      </w:r>
      <w:r>
        <w:rPr>
          <w:noProof/>
        </w:rPr>
        <w:instrText xml:space="preserve"> PAGEREF _Toc138338628 \h </w:instrText>
      </w:r>
      <w:r>
        <w:rPr>
          <w:noProof/>
        </w:rPr>
      </w:r>
      <w:r>
        <w:rPr>
          <w:noProof/>
        </w:rPr>
        <w:fldChar w:fldCharType="separate"/>
      </w:r>
      <w:r>
        <w:rPr>
          <w:noProof/>
        </w:rPr>
        <w:t>53</w:t>
      </w:r>
      <w:r>
        <w:rPr>
          <w:noProof/>
        </w:rPr>
        <w:fldChar w:fldCharType="end"/>
      </w:r>
    </w:p>
    <w:p w14:paraId="566400FD" w14:textId="77DD1DA2"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7.7.3</w:t>
      </w:r>
      <w:r>
        <w:rPr>
          <w:rFonts w:asciiTheme="minorHAnsi" w:eastAsiaTheme="minorEastAsia" w:hAnsiTheme="minorHAnsi" w:cstheme="minorBidi"/>
          <w:noProof/>
          <w:sz w:val="22"/>
          <w:szCs w:val="22"/>
          <w:lang w:eastAsia="en-GB"/>
        </w:rPr>
        <w:tab/>
      </w:r>
      <w:r w:rsidRPr="00F37EE2">
        <w:rPr>
          <w:rFonts w:eastAsia="SimSun"/>
          <w:noProof/>
        </w:rPr>
        <w:t>UE-initiated child SA deletion procedure</w:t>
      </w:r>
      <w:r>
        <w:rPr>
          <w:noProof/>
        </w:rPr>
        <w:tab/>
      </w:r>
      <w:r>
        <w:rPr>
          <w:noProof/>
        </w:rPr>
        <w:fldChar w:fldCharType="begin" w:fldLock="1"/>
      </w:r>
      <w:r>
        <w:rPr>
          <w:noProof/>
        </w:rPr>
        <w:instrText xml:space="preserve"> PAGEREF _Toc138338629 \h </w:instrText>
      </w:r>
      <w:r>
        <w:rPr>
          <w:noProof/>
        </w:rPr>
      </w:r>
      <w:r>
        <w:rPr>
          <w:noProof/>
        </w:rPr>
        <w:fldChar w:fldCharType="separate"/>
      </w:r>
      <w:r>
        <w:rPr>
          <w:noProof/>
        </w:rPr>
        <w:t>53</w:t>
      </w:r>
      <w:r>
        <w:rPr>
          <w:noProof/>
        </w:rPr>
        <w:fldChar w:fldCharType="end"/>
      </w:r>
    </w:p>
    <w:p w14:paraId="5586D821" w14:textId="4A7DEF40" w:rsidR="006B5F70" w:rsidRDefault="006B5F70">
      <w:pPr>
        <w:pStyle w:val="TOC4"/>
        <w:rPr>
          <w:rFonts w:asciiTheme="minorHAnsi" w:eastAsiaTheme="minorEastAsia" w:hAnsiTheme="minorHAnsi" w:cstheme="minorBidi"/>
          <w:noProof/>
          <w:sz w:val="22"/>
          <w:szCs w:val="22"/>
          <w:lang w:eastAsia="en-GB"/>
        </w:rPr>
      </w:pPr>
      <w:r w:rsidRPr="00F37EE2">
        <w:rPr>
          <w:rFonts w:eastAsia="SimSun"/>
          <w:noProof/>
        </w:rPr>
        <w:t>7.7.3.1</w:t>
      </w:r>
      <w:r>
        <w:rPr>
          <w:rFonts w:asciiTheme="minorHAnsi" w:eastAsiaTheme="minorEastAsia" w:hAnsiTheme="minorHAnsi" w:cstheme="minorBidi"/>
          <w:noProof/>
          <w:sz w:val="22"/>
          <w:szCs w:val="22"/>
          <w:lang w:eastAsia="en-GB"/>
        </w:rPr>
        <w:tab/>
      </w:r>
      <w:r w:rsidRPr="00F37EE2">
        <w:rPr>
          <w:rFonts w:eastAsia="SimSun"/>
          <w:noProof/>
        </w:rPr>
        <w:t>UE-initiated child SA deletion procedure initiation</w:t>
      </w:r>
      <w:r>
        <w:rPr>
          <w:noProof/>
        </w:rPr>
        <w:tab/>
      </w:r>
      <w:r>
        <w:rPr>
          <w:noProof/>
        </w:rPr>
        <w:fldChar w:fldCharType="begin" w:fldLock="1"/>
      </w:r>
      <w:r>
        <w:rPr>
          <w:noProof/>
        </w:rPr>
        <w:instrText xml:space="preserve"> PAGEREF _Toc138338630 \h </w:instrText>
      </w:r>
      <w:r>
        <w:rPr>
          <w:noProof/>
        </w:rPr>
      </w:r>
      <w:r>
        <w:rPr>
          <w:noProof/>
        </w:rPr>
        <w:fldChar w:fldCharType="separate"/>
      </w:r>
      <w:r>
        <w:rPr>
          <w:noProof/>
        </w:rPr>
        <w:t>53</w:t>
      </w:r>
      <w:r>
        <w:rPr>
          <w:noProof/>
        </w:rPr>
        <w:fldChar w:fldCharType="end"/>
      </w:r>
    </w:p>
    <w:p w14:paraId="311E4B3F" w14:textId="15E419D1" w:rsidR="006B5F70" w:rsidRDefault="006B5F70">
      <w:pPr>
        <w:pStyle w:val="TOC4"/>
        <w:rPr>
          <w:rFonts w:asciiTheme="minorHAnsi" w:eastAsiaTheme="minorEastAsia" w:hAnsiTheme="minorHAnsi" w:cstheme="minorBidi"/>
          <w:noProof/>
          <w:sz w:val="22"/>
          <w:szCs w:val="22"/>
          <w:lang w:eastAsia="en-GB"/>
        </w:rPr>
      </w:pPr>
      <w:r w:rsidRPr="00F37EE2">
        <w:rPr>
          <w:rFonts w:eastAsia="SimSun"/>
          <w:noProof/>
        </w:rPr>
        <w:t>7.7.3.2</w:t>
      </w:r>
      <w:r>
        <w:rPr>
          <w:rFonts w:asciiTheme="minorHAnsi" w:eastAsiaTheme="minorEastAsia" w:hAnsiTheme="minorHAnsi" w:cstheme="minorBidi"/>
          <w:noProof/>
          <w:sz w:val="22"/>
          <w:szCs w:val="22"/>
          <w:lang w:eastAsia="en-GB"/>
        </w:rPr>
        <w:tab/>
      </w:r>
      <w:r w:rsidRPr="00F37EE2">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_Toc138338631 \h </w:instrText>
      </w:r>
      <w:r>
        <w:rPr>
          <w:noProof/>
        </w:rPr>
      </w:r>
      <w:r>
        <w:rPr>
          <w:noProof/>
        </w:rPr>
        <w:fldChar w:fldCharType="separate"/>
      </w:r>
      <w:r>
        <w:rPr>
          <w:noProof/>
        </w:rPr>
        <w:t>53</w:t>
      </w:r>
      <w:r>
        <w:rPr>
          <w:noProof/>
        </w:rPr>
        <w:fldChar w:fldCharType="end"/>
      </w:r>
    </w:p>
    <w:p w14:paraId="723980E2" w14:textId="6DCDF915" w:rsidR="006B5F70" w:rsidRDefault="006B5F70">
      <w:pPr>
        <w:pStyle w:val="TOC4"/>
        <w:rPr>
          <w:rFonts w:asciiTheme="minorHAnsi" w:eastAsiaTheme="minorEastAsia" w:hAnsiTheme="minorHAnsi" w:cstheme="minorBidi"/>
          <w:noProof/>
          <w:sz w:val="22"/>
          <w:szCs w:val="22"/>
          <w:lang w:eastAsia="en-GB"/>
        </w:rPr>
      </w:pPr>
      <w:r w:rsidRPr="00F37EE2">
        <w:rPr>
          <w:rFonts w:eastAsia="SimSun"/>
          <w:noProof/>
        </w:rPr>
        <w:t>7.7.3.3</w:t>
      </w:r>
      <w:r>
        <w:rPr>
          <w:rFonts w:asciiTheme="minorHAnsi" w:eastAsiaTheme="minorEastAsia" w:hAnsiTheme="minorHAnsi" w:cstheme="minorBidi"/>
          <w:noProof/>
          <w:sz w:val="22"/>
          <w:szCs w:val="22"/>
          <w:lang w:eastAsia="en-GB"/>
        </w:rPr>
        <w:tab/>
      </w:r>
      <w:r w:rsidRPr="00F37EE2">
        <w:rPr>
          <w:rFonts w:eastAsia="SimSun"/>
          <w:noProof/>
        </w:rPr>
        <w:t>Abnormal cases in the UE</w:t>
      </w:r>
      <w:r>
        <w:rPr>
          <w:noProof/>
        </w:rPr>
        <w:tab/>
      </w:r>
      <w:r>
        <w:rPr>
          <w:noProof/>
        </w:rPr>
        <w:fldChar w:fldCharType="begin" w:fldLock="1"/>
      </w:r>
      <w:r>
        <w:rPr>
          <w:noProof/>
        </w:rPr>
        <w:instrText xml:space="preserve"> PAGEREF _Toc138338632 \h </w:instrText>
      </w:r>
      <w:r>
        <w:rPr>
          <w:noProof/>
        </w:rPr>
      </w:r>
      <w:r>
        <w:rPr>
          <w:noProof/>
        </w:rPr>
        <w:fldChar w:fldCharType="separate"/>
      </w:r>
      <w:r>
        <w:rPr>
          <w:noProof/>
        </w:rPr>
        <w:t>53</w:t>
      </w:r>
      <w:r>
        <w:rPr>
          <w:noProof/>
        </w:rPr>
        <w:fldChar w:fldCharType="end"/>
      </w:r>
    </w:p>
    <w:p w14:paraId="23124581" w14:textId="2DC00990"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7.7.4</w:t>
      </w:r>
      <w:r>
        <w:rPr>
          <w:rFonts w:asciiTheme="minorHAnsi" w:eastAsiaTheme="minorEastAsia" w:hAnsiTheme="minorHAnsi" w:cstheme="minorBidi"/>
          <w:noProof/>
          <w:sz w:val="22"/>
          <w:szCs w:val="22"/>
          <w:lang w:eastAsia="en-GB"/>
        </w:rPr>
        <w:tab/>
      </w:r>
      <w:r w:rsidRPr="00F37EE2">
        <w:rPr>
          <w:rFonts w:eastAsia="SimSun"/>
          <w:noProof/>
        </w:rPr>
        <w:t>Abnormal cases in the UE</w:t>
      </w:r>
      <w:r>
        <w:rPr>
          <w:noProof/>
        </w:rPr>
        <w:tab/>
      </w:r>
      <w:r>
        <w:rPr>
          <w:noProof/>
        </w:rPr>
        <w:fldChar w:fldCharType="begin" w:fldLock="1"/>
      </w:r>
      <w:r>
        <w:rPr>
          <w:noProof/>
        </w:rPr>
        <w:instrText xml:space="preserve"> PAGEREF _Toc138338633 \h </w:instrText>
      </w:r>
      <w:r>
        <w:rPr>
          <w:noProof/>
        </w:rPr>
      </w:r>
      <w:r>
        <w:rPr>
          <w:noProof/>
        </w:rPr>
        <w:fldChar w:fldCharType="separate"/>
      </w:r>
      <w:r>
        <w:rPr>
          <w:noProof/>
        </w:rPr>
        <w:t>53</w:t>
      </w:r>
      <w:r>
        <w:rPr>
          <w:noProof/>
        </w:rPr>
        <w:fldChar w:fldCharType="end"/>
      </w:r>
    </w:p>
    <w:p w14:paraId="0F0132D1" w14:textId="0FC0396D"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7.7.5</w:t>
      </w:r>
      <w:r>
        <w:rPr>
          <w:rFonts w:asciiTheme="minorHAnsi" w:eastAsiaTheme="minorEastAsia" w:hAnsiTheme="minorHAnsi" w:cstheme="minorBidi"/>
          <w:noProof/>
          <w:sz w:val="22"/>
          <w:szCs w:val="22"/>
          <w:lang w:eastAsia="en-GB"/>
        </w:rPr>
        <w:tab/>
      </w:r>
      <w:r w:rsidRPr="00F37EE2">
        <w:rPr>
          <w:rFonts w:eastAsia="SimSun"/>
          <w:noProof/>
        </w:rPr>
        <w:t>Abnormal cases in the N3IWF and the TNGF</w:t>
      </w:r>
      <w:r>
        <w:rPr>
          <w:noProof/>
        </w:rPr>
        <w:tab/>
      </w:r>
      <w:r>
        <w:rPr>
          <w:noProof/>
        </w:rPr>
        <w:fldChar w:fldCharType="begin" w:fldLock="1"/>
      </w:r>
      <w:r>
        <w:rPr>
          <w:noProof/>
        </w:rPr>
        <w:instrText xml:space="preserve"> PAGEREF _Toc138338634 \h </w:instrText>
      </w:r>
      <w:r>
        <w:rPr>
          <w:noProof/>
        </w:rPr>
      </w:r>
      <w:r>
        <w:rPr>
          <w:noProof/>
        </w:rPr>
        <w:fldChar w:fldCharType="separate"/>
      </w:r>
      <w:r>
        <w:rPr>
          <w:noProof/>
        </w:rPr>
        <w:t>53</w:t>
      </w:r>
      <w:r>
        <w:rPr>
          <w:noProof/>
        </w:rPr>
        <w:fldChar w:fldCharType="end"/>
      </w:r>
    </w:p>
    <w:p w14:paraId="3C07444F" w14:textId="10558D53" w:rsidR="006B5F70" w:rsidRDefault="006B5F70">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_Toc138338635 \h </w:instrText>
      </w:r>
      <w:r>
        <w:rPr>
          <w:noProof/>
        </w:rPr>
      </w:r>
      <w:r>
        <w:rPr>
          <w:noProof/>
        </w:rPr>
        <w:fldChar w:fldCharType="separate"/>
      </w:r>
      <w:r>
        <w:rPr>
          <w:noProof/>
        </w:rPr>
        <w:t>54</w:t>
      </w:r>
      <w:r>
        <w:rPr>
          <w:noProof/>
        </w:rPr>
        <w:fldChar w:fldCharType="end"/>
      </w:r>
    </w:p>
    <w:p w14:paraId="7DD45001" w14:textId="0DBE7DE5"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7.8.1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_Toc138338636 \h </w:instrText>
      </w:r>
      <w:r>
        <w:rPr>
          <w:noProof/>
        </w:rPr>
      </w:r>
      <w:r>
        <w:rPr>
          <w:noProof/>
        </w:rPr>
        <w:fldChar w:fldCharType="separate"/>
      </w:r>
      <w:r>
        <w:rPr>
          <w:noProof/>
        </w:rPr>
        <w:t>54</w:t>
      </w:r>
      <w:r>
        <w:rPr>
          <w:noProof/>
        </w:rPr>
        <w:fldChar w:fldCharType="end"/>
      </w:r>
    </w:p>
    <w:p w14:paraId="550E373D" w14:textId="08F65226"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F37EE2">
        <w:rPr>
          <w:rFonts w:eastAsia="SimSun"/>
          <w:noProof/>
        </w:rPr>
        <w:t xml:space="preserve"> procedure initiation</w:t>
      </w:r>
      <w:r>
        <w:rPr>
          <w:noProof/>
        </w:rPr>
        <w:tab/>
      </w:r>
      <w:r>
        <w:rPr>
          <w:noProof/>
        </w:rPr>
        <w:fldChar w:fldCharType="begin" w:fldLock="1"/>
      </w:r>
      <w:r>
        <w:rPr>
          <w:noProof/>
        </w:rPr>
        <w:instrText xml:space="preserve"> PAGEREF _Toc138338637 \h </w:instrText>
      </w:r>
      <w:r>
        <w:rPr>
          <w:noProof/>
        </w:rPr>
      </w:r>
      <w:r>
        <w:rPr>
          <w:noProof/>
        </w:rPr>
        <w:fldChar w:fldCharType="separate"/>
      </w:r>
      <w:r>
        <w:rPr>
          <w:noProof/>
        </w:rPr>
        <w:t>54</w:t>
      </w:r>
      <w:r>
        <w:rPr>
          <w:noProof/>
        </w:rPr>
        <w:fldChar w:fldCharType="end"/>
      </w:r>
    </w:p>
    <w:p w14:paraId="1D6A0930" w14:textId="01673E6E"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F37EE2">
        <w:rPr>
          <w:rFonts w:eastAsia="SimSun"/>
          <w:noProof/>
        </w:rPr>
        <w:t xml:space="preserve"> completion</w:t>
      </w:r>
      <w:r>
        <w:rPr>
          <w:noProof/>
        </w:rPr>
        <w:tab/>
      </w:r>
      <w:r>
        <w:rPr>
          <w:noProof/>
        </w:rPr>
        <w:fldChar w:fldCharType="begin" w:fldLock="1"/>
      </w:r>
      <w:r>
        <w:rPr>
          <w:noProof/>
        </w:rPr>
        <w:instrText xml:space="preserve"> PAGEREF _Toc138338638 \h </w:instrText>
      </w:r>
      <w:r>
        <w:rPr>
          <w:noProof/>
        </w:rPr>
      </w:r>
      <w:r>
        <w:rPr>
          <w:noProof/>
        </w:rPr>
        <w:fldChar w:fldCharType="separate"/>
      </w:r>
      <w:r>
        <w:rPr>
          <w:noProof/>
        </w:rPr>
        <w:t>54</w:t>
      </w:r>
      <w:r>
        <w:rPr>
          <w:noProof/>
        </w:rPr>
        <w:fldChar w:fldCharType="end"/>
      </w:r>
    </w:p>
    <w:p w14:paraId="07EF2ABE" w14:textId="3F33B9F8"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7.8.4</w:t>
      </w:r>
      <w:r>
        <w:rPr>
          <w:rFonts w:asciiTheme="minorHAnsi" w:eastAsiaTheme="minorEastAsia" w:hAnsiTheme="minorHAnsi" w:cstheme="minorBidi"/>
          <w:noProof/>
          <w:sz w:val="22"/>
          <w:szCs w:val="22"/>
          <w:lang w:eastAsia="en-GB"/>
        </w:rPr>
        <w:tab/>
      </w:r>
      <w:r w:rsidRPr="00F37EE2">
        <w:rPr>
          <w:rFonts w:eastAsia="SimSun"/>
          <w:noProof/>
        </w:rPr>
        <w:t>Abnormal cases</w:t>
      </w:r>
      <w:r>
        <w:rPr>
          <w:noProof/>
        </w:rPr>
        <w:tab/>
      </w:r>
      <w:r>
        <w:rPr>
          <w:noProof/>
        </w:rPr>
        <w:fldChar w:fldCharType="begin" w:fldLock="1"/>
      </w:r>
      <w:r>
        <w:rPr>
          <w:noProof/>
        </w:rPr>
        <w:instrText xml:space="preserve"> PAGEREF _Toc138338639 \h </w:instrText>
      </w:r>
      <w:r>
        <w:rPr>
          <w:noProof/>
        </w:rPr>
      </w:r>
      <w:r>
        <w:rPr>
          <w:noProof/>
        </w:rPr>
        <w:fldChar w:fldCharType="separate"/>
      </w:r>
      <w:r>
        <w:rPr>
          <w:noProof/>
        </w:rPr>
        <w:t>54</w:t>
      </w:r>
      <w:r>
        <w:rPr>
          <w:noProof/>
        </w:rPr>
        <w:fldChar w:fldCharType="end"/>
      </w:r>
    </w:p>
    <w:p w14:paraId="7D476641" w14:textId="31DFFA91" w:rsidR="006B5F70" w:rsidRDefault="006B5F70">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_Toc138338640 \h </w:instrText>
      </w:r>
      <w:r>
        <w:rPr>
          <w:noProof/>
        </w:rPr>
      </w:r>
      <w:r>
        <w:rPr>
          <w:noProof/>
        </w:rPr>
        <w:fldChar w:fldCharType="separate"/>
      </w:r>
      <w:r>
        <w:rPr>
          <w:noProof/>
        </w:rPr>
        <w:t>54</w:t>
      </w:r>
      <w:r>
        <w:rPr>
          <w:noProof/>
        </w:rPr>
        <w:fldChar w:fldCharType="end"/>
      </w:r>
    </w:p>
    <w:p w14:paraId="372AC466" w14:textId="2CE254D8"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7.9.1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_Toc138338641 \h </w:instrText>
      </w:r>
      <w:r>
        <w:rPr>
          <w:noProof/>
        </w:rPr>
      </w:r>
      <w:r>
        <w:rPr>
          <w:noProof/>
        </w:rPr>
        <w:fldChar w:fldCharType="separate"/>
      </w:r>
      <w:r>
        <w:rPr>
          <w:noProof/>
        </w:rPr>
        <w:t>54</w:t>
      </w:r>
      <w:r>
        <w:rPr>
          <w:noProof/>
        </w:rPr>
        <w:fldChar w:fldCharType="end"/>
      </w:r>
    </w:p>
    <w:p w14:paraId="7EBD4F66" w14:textId="0B804B71"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F37EE2">
        <w:rPr>
          <w:rFonts w:eastAsia="SimSun"/>
          <w:noProof/>
        </w:rPr>
        <w:t xml:space="preserve"> procedure initiation</w:t>
      </w:r>
      <w:r>
        <w:rPr>
          <w:noProof/>
        </w:rPr>
        <w:tab/>
      </w:r>
      <w:r>
        <w:rPr>
          <w:noProof/>
        </w:rPr>
        <w:fldChar w:fldCharType="begin" w:fldLock="1"/>
      </w:r>
      <w:r>
        <w:rPr>
          <w:noProof/>
        </w:rPr>
        <w:instrText xml:space="preserve"> PAGEREF _Toc138338642 \h </w:instrText>
      </w:r>
      <w:r>
        <w:rPr>
          <w:noProof/>
        </w:rPr>
      </w:r>
      <w:r>
        <w:rPr>
          <w:noProof/>
        </w:rPr>
        <w:fldChar w:fldCharType="separate"/>
      </w:r>
      <w:r>
        <w:rPr>
          <w:noProof/>
        </w:rPr>
        <w:t>54</w:t>
      </w:r>
      <w:r>
        <w:rPr>
          <w:noProof/>
        </w:rPr>
        <w:fldChar w:fldCharType="end"/>
      </w:r>
    </w:p>
    <w:p w14:paraId="3F9BEDCC" w14:textId="4F3D59FB"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F37EE2">
        <w:rPr>
          <w:rFonts w:eastAsia="SimSun"/>
          <w:noProof/>
        </w:rPr>
        <w:t xml:space="preserve"> completion</w:t>
      </w:r>
      <w:r>
        <w:rPr>
          <w:noProof/>
        </w:rPr>
        <w:tab/>
      </w:r>
      <w:r>
        <w:rPr>
          <w:noProof/>
        </w:rPr>
        <w:fldChar w:fldCharType="begin" w:fldLock="1"/>
      </w:r>
      <w:r>
        <w:rPr>
          <w:noProof/>
        </w:rPr>
        <w:instrText xml:space="preserve"> PAGEREF _Toc138338643 \h </w:instrText>
      </w:r>
      <w:r>
        <w:rPr>
          <w:noProof/>
        </w:rPr>
      </w:r>
      <w:r>
        <w:rPr>
          <w:noProof/>
        </w:rPr>
        <w:fldChar w:fldCharType="separate"/>
      </w:r>
      <w:r>
        <w:rPr>
          <w:noProof/>
        </w:rPr>
        <w:t>55</w:t>
      </w:r>
      <w:r>
        <w:rPr>
          <w:noProof/>
        </w:rPr>
        <w:fldChar w:fldCharType="end"/>
      </w:r>
    </w:p>
    <w:p w14:paraId="5BFE7AC2" w14:textId="1E8A5A3E"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_Toc138338644 \h </w:instrText>
      </w:r>
      <w:r>
        <w:rPr>
          <w:noProof/>
        </w:rPr>
      </w:r>
      <w:r>
        <w:rPr>
          <w:noProof/>
        </w:rPr>
        <w:fldChar w:fldCharType="separate"/>
      </w:r>
      <w:r>
        <w:rPr>
          <w:noProof/>
        </w:rPr>
        <w:t>55</w:t>
      </w:r>
      <w:r>
        <w:rPr>
          <w:noProof/>
        </w:rPr>
        <w:fldChar w:fldCharType="end"/>
      </w:r>
    </w:p>
    <w:p w14:paraId="4CB84189" w14:textId="1F60AFFF" w:rsidR="006B5F70" w:rsidRDefault="006B5F70">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_Toc138338645 \h </w:instrText>
      </w:r>
      <w:r>
        <w:rPr>
          <w:noProof/>
        </w:rPr>
      </w:r>
      <w:r>
        <w:rPr>
          <w:noProof/>
        </w:rPr>
        <w:fldChar w:fldCharType="separate"/>
      </w:r>
      <w:r>
        <w:rPr>
          <w:noProof/>
        </w:rPr>
        <w:t>55</w:t>
      </w:r>
      <w:r>
        <w:rPr>
          <w:noProof/>
        </w:rPr>
        <w:fldChar w:fldCharType="end"/>
      </w:r>
    </w:p>
    <w:p w14:paraId="53B71589" w14:textId="19504429"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7.10.1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_Toc138338646 \h </w:instrText>
      </w:r>
      <w:r>
        <w:rPr>
          <w:noProof/>
        </w:rPr>
      </w:r>
      <w:r>
        <w:rPr>
          <w:noProof/>
        </w:rPr>
        <w:fldChar w:fldCharType="separate"/>
      </w:r>
      <w:r>
        <w:rPr>
          <w:noProof/>
        </w:rPr>
        <w:t>55</w:t>
      </w:r>
      <w:r>
        <w:rPr>
          <w:noProof/>
        </w:rPr>
        <w:fldChar w:fldCharType="end"/>
      </w:r>
    </w:p>
    <w:p w14:paraId="31C210C5" w14:textId="1BEFCDEF"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7.10.2</w:t>
      </w:r>
      <w:r>
        <w:rPr>
          <w:rFonts w:asciiTheme="minorHAnsi" w:eastAsiaTheme="minorEastAsia" w:hAnsiTheme="minorHAnsi" w:cstheme="minorBidi"/>
          <w:noProof/>
          <w:sz w:val="22"/>
          <w:szCs w:val="22"/>
          <w:lang w:eastAsia="en-GB"/>
        </w:rPr>
        <w:tab/>
      </w:r>
      <w:r w:rsidRPr="00F37EE2">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_Toc138338647 \h </w:instrText>
      </w:r>
      <w:r>
        <w:rPr>
          <w:noProof/>
        </w:rPr>
      </w:r>
      <w:r>
        <w:rPr>
          <w:noProof/>
        </w:rPr>
        <w:fldChar w:fldCharType="separate"/>
      </w:r>
      <w:r>
        <w:rPr>
          <w:noProof/>
        </w:rPr>
        <w:t>55</w:t>
      </w:r>
      <w:r>
        <w:rPr>
          <w:noProof/>
        </w:rPr>
        <w:fldChar w:fldCharType="end"/>
      </w:r>
    </w:p>
    <w:p w14:paraId="7D0A33E6" w14:textId="7BC0578E" w:rsidR="006B5F70" w:rsidRDefault="006B5F70">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_Toc138338648 \h </w:instrText>
      </w:r>
      <w:r>
        <w:rPr>
          <w:noProof/>
        </w:rPr>
      </w:r>
      <w:r>
        <w:rPr>
          <w:noProof/>
        </w:rPr>
        <w:fldChar w:fldCharType="separate"/>
      </w:r>
      <w:r>
        <w:rPr>
          <w:noProof/>
        </w:rPr>
        <w:t>55</w:t>
      </w:r>
      <w:r>
        <w:rPr>
          <w:noProof/>
        </w:rPr>
        <w:fldChar w:fldCharType="end"/>
      </w:r>
    </w:p>
    <w:p w14:paraId="0B75F2B2" w14:textId="0B3C2345" w:rsidR="006B5F70" w:rsidRDefault="006B5F70">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_Toc138338649 \h </w:instrText>
      </w:r>
      <w:r>
        <w:rPr>
          <w:noProof/>
        </w:rPr>
      </w:r>
      <w:r>
        <w:rPr>
          <w:noProof/>
        </w:rPr>
        <w:fldChar w:fldCharType="separate"/>
      </w:r>
      <w:r>
        <w:rPr>
          <w:noProof/>
        </w:rPr>
        <w:t>55</w:t>
      </w:r>
      <w:r>
        <w:rPr>
          <w:noProof/>
        </w:rPr>
        <w:fldChar w:fldCharType="end"/>
      </w:r>
    </w:p>
    <w:p w14:paraId="46EC5F1F" w14:textId="1730B93D" w:rsidR="006B5F70" w:rsidRDefault="006B5F70">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_Toc138338650 \h </w:instrText>
      </w:r>
      <w:r>
        <w:rPr>
          <w:noProof/>
        </w:rPr>
      </w:r>
      <w:r>
        <w:rPr>
          <w:noProof/>
        </w:rPr>
        <w:fldChar w:fldCharType="separate"/>
      </w:r>
      <w:r>
        <w:rPr>
          <w:noProof/>
        </w:rPr>
        <w:t>55</w:t>
      </w:r>
      <w:r>
        <w:rPr>
          <w:noProof/>
        </w:rPr>
        <w:fldChar w:fldCharType="end"/>
      </w:r>
    </w:p>
    <w:p w14:paraId="7509F489" w14:textId="331DDEEA"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7.10.3</w:t>
      </w:r>
      <w:r>
        <w:rPr>
          <w:rFonts w:asciiTheme="minorHAnsi" w:eastAsiaTheme="minorEastAsia" w:hAnsiTheme="minorHAnsi" w:cstheme="minorBidi"/>
          <w:noProof/>
          <w:sz w:val="22"/>
          <w:szCs w:val="22"/>
          <w:lang w:eastAsia="en-GB"/>
        </w:rPr>
        <w:tab/>
      </w:r>
      <w:r w:rsidRPr="00F37EE2">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_Toc138338651 \h </w:instrText>
      </w:r>
      <w:r>
        <w:rPr>
          <w:noProof/>
        </w:rPr>
      </w:r>
      <w:r>
        <w:rPr>
          <w:noProof/>
        </w:rPr>
        <w:fldChar w:fldCharType="separate"/>
      </w:r>
      <w:r>
        <w:rPr>
          <w:noProof/>
        </w:rPr>
        <w:t>56</w:t>
      </w:r>
      <w:r>
        <w:rPr>
          <w:noProof/>
        </w:rPr>
        <w:fldChar w:fldCharType="end"/>
      </w:r>
    </w:p>
    <w:p w14:paraId="19F72887" w14:textId="6ED8526D" w:rsidR="006B5F70" w:rsidRDefault="006B5F70">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_Toc138338652 \h </w:instrText>
      </w:r>
      <w:r>
        <w:rPr>
          <w:noProof/>
        </w:rPr>
      </w:r>
      <w:r>
        <w:rPr>
          <w:noProof/>
        </w:rPr>
        <w:fldChar w:fldCharType="separate"/>
      </w:r>
      <w:r>
        <w:rPr>
          <w:noProof/>
        </w:rPr>
        <w:t>56</w:t>
      </w:r>
      <w:r>
        <w:rPr>
          <w:noProof/>
        </w:rPr>
        <w:fldChar w:fldCharType="end"/>
      </w:r>
    </w:p>
    <w:p w14:paraId="39DA8727" w14:textId="7BB847CB" w:rsidR="006B5F70" w:rsidRDefault="006B5F70">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_Toc138338653 \h </w:instrText>
      </w:r>
      <w:r>
        <w:rPr>
          <w:noProof/>
        </w:rPr>
      </w:r>
      <w:r>
        <w:rPr>
          <w:noProof/>
        </w:rPr>
        <w:fldChar w:fldCharType="separate"/>
      </w:r>
      <w:r>
        <w:rPr>
          <w:noProof/>
        </w:rPr>
        <w:t>56</w:t>
      </w:r>
      <w:r>
        <w:rPr>
          <w:noProof/>
        </w:rPr>
        <w:fldChar w:fldCharType="end"/>
      </w:r>
    </w:p>
    <w:p w14:paraId="0F7FC148" w14:textId="5C5544A4" w:rsidR="006B5F70" w:rsidRDefault="006B5F70">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_Toc138338654 \h </w:instrText>
      </w:r>
      <w:r>
        <w:rPr>
          <w:noProof/>
        </w:rPr>
      </w:r>
      <w:r>
        <w:rPr>
          <w:noProof/>
        </w:rPr>
        <w:fldChar w:fldCharType="separate"/>
      </w:r>
      <w:r>
        <w:rPr>
          <w:noProof/>
        </w:rPr>
        <w:t>56</w:t>
      </w:r>
      <w:r>
        <w:rPr>
          <w:noProof/>
        </w:rPr>
        <w:fldChar w:fldCharType="end"/>
      </w:r>
    </w:p>
    <w:p w14:paraId="3326A007" w14:textId="1A2B110B" w:rsidR="006B5F70" w:rsidRDefault="006B5F70">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_Toc138338655 \h </w:instrText>
      </w:r>
      <w:r>
        <w:rPr>
          <w:noProof/>
        </w:rPr>
      </w:r>
      <w:r>
        <w:rPr>
          <w:noProof/>
        </w:rPr>
        <w:fldChar w:fldCharType="separate"/>
      </w:r>
      <w:r>
        <w:rPr>
          <w:noProof/>
        </w:rPr>
        <w:t>56</w:t>
      </w:r>
      <w:r>
        <w:rPr>
          <w:noProof/>
        </w:rPr>
        <w:fldChar w:fldCharType="end"/>
      </w:r>
    </w:p>
    <w:p w14:paraId="6BD60136" w14:textId="657C8A9E"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7.11.1</w:t>
      </w:r>
      <w:r>
        <w:rPr>
          <w:rFonts w:asciiTheme="minorHAnsi" w:eastAsiaTheme="minorEastAsia" w:hAnsiTheme="minorHAnsi" w:cstheme="minorBidi"/>
          <w:noProof/>
          <w:sz w:val="22"/>
          <w:szCs w:val="22"/>
          <w:lang w:eastAsia="en-GB"/>
        </w:rPr>
        <w:tab/>
      </w:r>
      <w:r w:rsidRPr="00F37EE2">
        <w:rPr>
          <w:rFonts w:eastAsia="SimSun"/>
          <w:noProof/>
        </w:rPr>
        <w:t>General</w:t>
      </w:r>
      <w:r>
        <w:rPr>
          <w:noProof/>
        </w:rPr>
        <w:tab/>
      </w:r>
      <w:r>
        <w:rPr>
          <w:noProof/>
        </w:rPr>
        <w:fldChar w:fldCharType="begin" w:fldLock="1"/>
      </w:r>
      <w:r>
        <w:rPr>
          <w:noProof/>
        </w:rPr>
        <w:instrText xml:space="preserve"> PAGEREF _Toc138338656 \h </w:instrText>
      </w:r>
      <w:r>
        <w:rPr>
          <w:noProof/>
        </w:rPr>
      </w:r>
      <w:r>
        <w:rPr>
          <w:noProof/>
        </w:rPr>
        <w:fldChar w:fldCharType="separate"/>
      </w:r>
      <w:r>
        <w:rPr>
          <w:noProof/>
        </w:rPr>
        <w:t>56</w:t>
      </w:r>
      <w:r>
        <w:rPr>
          <w:noProof/>
        </w:rPr>
        <w:fldChar w:fldCharType="end"/>
      </w:r>
    </w:p>
    <w:p w14:paraId="0BF95833" w14:textId="378BE2B4"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7.11.2</w:t>
      </w:r>
      <w:r>
        <w:rPr>
          <w:rFonts w:asciiTheme="minorHAnsi" w:eastAsiaTheme="minorEastAsia" w:hAnsiTheme="minorHAnsi" w:cstheme="minorBidi"/>
          <w:noProof/>
          <w:sz w:val="22"/>
          <w:szCs w:val="22"/>
          <w:lang w:eastAsia="en-GB"/>
        </w:rPr>
        <w:tab/>
      </w:r>
      <w:r w:rsidRPr="00F37EE2">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_Toc138338657 \h </w:instrText>
      </w:r>
      <w:r>
        <w:rPr>
          <w:noProof/>
        </w:rPr>
      </w:r>
      <w:r>
        <w:rPr>
          <w:noProof/>
        </w:rPr>
        <w:fldChar w:fldCharType="separate"/>
      </w:r>
      <w:r>
        <w:rPr>
          <w:noProof/>
        </w:rPr>
        <w:t>56</w:t>
      </w:r>
      <w:r>
        <w:rPr>
          <w:noProof/>
        </w:rPr>
        <w:fldChar w:fldCharType="end"/>
      </w:r>
    </w:p>
    <w:p w14:paraId="77B95F6F" w14:textId="69D9EAE0" w:rsidR="006B5F70" w:rsidRDefault="006B5F70">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_Toc138338658 \h </w:instrText>
      </w:r>
      <w:r>
        <w:rPr>
          <w:noProof/>
        </w:rPr>
      </w:r>
      <w:r>
        <w:rPr>
          <w:noProof/>
        </w:rPr>
        <w:fldChar w:fldCharType="separate"/>
      </w:r>
      <w:r>
        <w:rPr>
          <w:noProof/>
        </w:rPr>
        <w:t>56</w:t>
      </w:r>
      <w:r>
        <w:rPr>
          <w:noProof/>
        </w:rPr>
        <w:fldChar w:fldCharType="end"/>
      </w:r>
    </w:p>
    <w:p w14:paraId="1D8F2D65" w14:textId="63D5DD77" w:rsidR="006B5F70" w:rsidRDefault="006B5F70">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_Toc138338659 \h </w:instrText>
      </w:r>
      <w:r>
        <w:rPr>
          <w:noProof/>
        </w:rPr>
      </w:r>
      <w:r>
        <w:rPr>
          <w:noProof/>
        </w:rPr>
        <w:fldChar w:fldCharType="separate"/>
      </w:r>
      <w:r>
        <w:rPr>
          <w:noProof/>
        </w:rPr>
        <w:t>57</w:t>
      </w:r>
      <w:r>
        <w:rPr>
          <w:noProof/>
        </w:rPr>
        <w:fldChar w:fldCharType="end"/>
      </w:r>
    </w:p>
    <w:p w14:paraId="18CD5023" w14:textId="4F8BFEB4" w:rsidR="006B5F70" w:rsidRDefault="006B5F70">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_Toc138338660 \h </w:instrText>
      </w:r>
      <w:r>
        <w:rPr>
          <w:noProof/>
        </w:rPr>
      </w:r>
      <w:r>
        <w:rPr>
          <w:noProof/>
        </w:rPr>
        <w:fldChar w:fldCharType="separate"/>
      </w:r>
      <w:r>
        <w:rPr>
          <w:noProof/>
        </w:rPr>
        <w:t>57</w:t>
      </w:r>
      <w:r>
        <w:rPr>
          <w:noProof/>
        </w:rPr>
        <w:fldChar w:fldCharType="end"/>
      </w:r>
    </w:p>
    <w:p w14:paraId="17881D64" w14:textId="17812696" w:rsidR="006B5F70" w:rsidRDefault="006B5F70">
      <w:pPr>
        <w:pStyle w:val="TOC3"/>
        <w:rPr>
          <w:rFonts w:asciiTheme="minorHAnsi" w:eastAsiaTheme="minorEastAsia" w:hAnsiTheme="minorHAnsi" w:cstheme="minorBidi"/>
          <w:noProof/>
          <w:sz w:val="22"/>
          <w:szCs w:val="22"/>
          <w:lang w:eastAsia="en-GB"/>
        </w:rPr>
      </w:pPr>
      <w:r w:rsidRPr="00F37EE2">
        <w:rPr>
          <w:rFonts w:eastAsia="SimSun"/>
          <w:noProof/>
        </w:rPr>
        <w:t>7.11.3</w:t>
      </w:r>
      <w:r>
        <w:rPr>
          <w:rFonts w:asciiTheme="minorHAnsi" w:eastAsiaTheme="minorEastAsia" w:hAnsiTheme="minorHAnsi" w:cstheme="minorBidi"/>
          <w:noProof/>
          <w:sz w:val="22"/>
          <w:szCs w:val="22"/>
          <w:lang w:eastAsia="en-GB"/>
        </w:rPr>
        <w:tab/>
      </w:r>
      <w:r w:rsidRPr="00F37EE2">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_Toc138338661 \h </w:instrText>
      </w:r>
      <w:r>
        <w:rPr>
          <w:noProof/>
        </w:rPr>
      </w:r>
      <w:r>
        <w:rPr>
          <w:noProof/>
        </w:rPr>
        <w:fldChar w:fldCharType="separate"/>
      </w:r>
      <w:r>
        <w:rPr>
          <w:noProof/>
        </w:rPr>
        <w:t>57</w:t>
      </w:r>
      <w:r>
        <w:rPr>
          <w:noProof/>
        </w:rPr>
        <w:fldChar w:fldCharType="end"/>
      </w:r>
    </w:p>
    <w:p w14:paraId="5BDC5487" w14:textId="4EFC1680" w:rsidR="006B5F70" w:rsidRDefault="006B5F70">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_Toc138338662 \h </w:instrText>
      </w:r>
      <w:r>
        <w:rPr>
          <w:noProof/>
        </w:rPr>
      </w:r>
      <w:r>
        <w:rPr>
          <w:noProof/>
        </w:rPr>
        <w:fldChar w:fldCharType="separate"/>
      </w:r>
      <w:r>
        <w:rPr>
          <w:noProof/>
        </w:rPr>
        <w:t>57</w:t>
      </w:r>
      <w:r>
        <w:rPr>
          <w:noProof/>
        </w:rPr>
        <w:fldChar w:fldCharType="end"/>
      </w:r>
    </w:p>
    <w:p w14:paraId="2EA398A9" w14:textId="6F4BB0AC" w:rsidR="006B5F70" w:rsidRDefault="006B5F70">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_Toc138338663 \h </w:instrText>
      </w:r>
      <w:r>
        <w:rPr>
          <w:noProof/>
        </w:rPr>
      </w:r>
      <w:r>
        <w:rPr>
          <w:noProof/>
        </w:rPr>
        <w:fldChar w:fldCharType="separate"/>
      </w:r>
      <w:r>
        <w:rPr>
          <w:noProof/>
        </w:rPr>
        <w:t>57</w:t>
      </w:r>
      <w:r>
        <w:rPr>
          <w:noProof/>
        </w:rPr>
        <w:fldChar w:fldCharType="end"/>
      </w:r>
    </w:p>
    <w:p w14:paraId="55244829" w14:textId="06A8C84F" w:rsidR="006B5F70" w:rsidRDefault="006B5F70">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_Toc138338664 \h </w:instrText>
      </w:r>
      <w:r>
        <w:rPr>
          <w:noProof/>
        </w:rPr>
      </w:r>
      <w:r>
        <w:rPr>
          <w:noProof/>
        </w:rPr>
        <w:fldChar w:fldCharType="separate"/>
      </w:r>
      <w:r>
        <w:rPr>
          <w:noProof/>
        </w:rPr>
        <w:t>57</w:t>
      </w:r>
      <w:r>
        <w:rPr>
          <w:noProof/>
        </w:rPr>
        <w:fldChar w:fldCharType="end"/>
      </w:r>
    </w:p>
    <w:p w14:paraId="6BF132A5" w14:textId="2044FF0B" w:rsidR="006B5F70" w:rsidRDefault="006B5F70">
      <w:pPr>
        <w:pStyle w:val="TOC1"/>
        <w:rPr>
          <w:rFonts w:asciiTheme="minorHAnsi" w:eastAsiaTheme="minorEastAsia" w:hAnsiTheme="minorHAnsi" w:cstheme="minorBidi"/>
          <w:noProof/>
          <w:szCs w:val="22"/>
          <w:lang w:eastAsia="en-GB"/>
        </w:rPr>
      </w:pPr>
      <w:r w:rsidRPr="00F37EE2">
        <w:rPr>
          <w:rFonts w:eastAsia="SimSun"/>
          <w:noProof/>
        </w:rPr>
        <w:t>7A</w:t>
      </w:r>
      <w:r>
        <w:rPr>
          <w:rFonts w:asciiTheme="minorHAnsi" w:eastAsiaTheme="minorEastAsia" w:hAnsiTheme="minorHAnsi" w:cstheme="minorBidi"/>
          <w:noProof/>
          <w:szCs w:val="22"/>
          <w:lang w:eastAsia="en-GB"/>
        </w:rPr>
        <w:tab/>
      </w:r>
      <w:r w:rsidRPr="00F37EE2">
        <w:rPr>
          <w:rFonts w:eastAsia="SimSun"/>
          <w:noProof/>
        </w:rPr>
        <w:t>void</w:t>
      </w:r>
      <w:r>
        <w:rPr>
          <w:noProof/>
        </w:rPr>
        <w:tab/>
      </w:r>
      <w:r>
        <w:rPr>
          <w:noProof/>
        </w:rPr>
        <w:fldChar w:fldCharType="begin" w:fldLock="1"/>
      </w:r>
      <w:r>
        <w:rPr>
          <w:noProof/>
        </w:rPr>
        <w:instrText xml:space="preserve"> PAGEREF _Toc138338665 \h </w:instrText>
      </w:r>
      <w:r>
        <w:rPr>
          <w:noProof/>
        </w:rPr>
      </w:r>
      <w:r>
        <w:rPr>
          <w:noProof/>
        </w:rPr>
        <w:fldChar w:fldCharType="separate"/>
      </w:r>
      <w:r>
        <w:rPr>
          <w:noProof/>
        </w:rPr>
        <w:t>58</w:t>
      </w:r>
      <w:r>
        <w:rPr>
          <w:noProof/>
        </w:rPr>
        <w:fldChar w:fldCharType="end"/>
      </w:r>
    </w:p>
    <w:p w14:paraId="1F30D769" w14:textId="5A097B0F" w:rsidR="006B5F70" w:rsidRDefault="006B5F7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_Toc138338666 \h </w:instrText>
      </w:r>
      <w:r>
        <w:rPr>
          <w:noProof/>
        </w:rPr>
      </w:r>
      <w:r>
        <w:rPr>
          <w:noProof/>
        </w:rPr>
        <w:fldChar w:fldCharType="separate"/>
      </w:r>
      <w:r>
        <w:rPr>
          <w:noProof/>
        </w:rPr>
        <w:t>58</w:t>
      </w:r>
      <w:r>
        <w:rPr>
          <w:noProof/>
        </w:rPr>
        <w:fldChar w:fldCharType="end"/>
      </w:r>
    </w:p>
    <w:p w14:paraId="2FC4872D" w14:textId="79C29ACC" w:rsidR="006B5F70" w:rsidRDefault="006B5F7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_Toc138338667 \h </w:instrText>
      </w:r>
      <w:r>
        <w:rPr>
          <w:noProof/>
        </w:rPr>
      </w:r>
      <w:r>
        <w:rPr>
          <w:noProof/>
        </w:rPr>
        <w:fldChar w:fldCharType="separate"/>
      </w:r>
      <w:r>
        <w:rPr>
          <w:noProof/>
        </w:rPr>
        <w:t>58</w:t>
      </w:r>
      <w:r>
        <w:rPr>
          <w:noProof/>
        </w:rPr>
        <w:fldChar w:fldCharType="end"/>
      </w:r>
    </w:p>
    <w:p w14:paraId="21828D62" w14:textId="6F51DBB0" w:rsidR="006B5F70" w:rsidRDefault="006B5F70">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_Toc138338668 \h </w:instrText>
      </w:r>
      <w:r>
        <w:rPr>
          <w:noProof/>
        </w:rPr>
      </w:r>
      <w:r>
        <w:rPr>
          <w:noProof/>
        </w:rPr>
        <w:fldChar w:fldCharType="separate"/>
      </w:r>
      <w:r>
        <w:rPr>
          <w:noProof/>
        </w:rPr>
        <w:t>58</w:t>
      </w:r>
      <w:r>
        <w:rPr>
          <w:noProof/>
        </w:rPr>
        <w:fldChar w:fldCharType="end"/>
      </w:r>
    </w:p>
    <w:p w14:paraId="2876BFBF" w14:textId="556DCB09"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8.2.1</w:t>
      </w:r>
      <w:r>
        <w:rPr>
          <w:rFonts w:asciiTheme="minorHAnsi" w:eastAsiaTheme="minorEastAsia" w:hAnsiTheme="minorHAnsi" w:cstheme="minorBidi"/>
          <w:noProof/>
          <w:sz w:val="22"/>
          <w:szCs w:val="22"/>
          <w:lang w:eastAsia="en-GB"/>
        </w:rPr>
        <w:tab/>
      </w:r>
      <w:r w:rsidRPr="00F37EE2">
        <w:rPr>
          <w:noProof/>
          <w:lang w:val="en-US" w:eastAsia="zh-CN"/>
        </w:rPr>
        <w:t>General</w:t>
      </w:r>
      <w:r>
        <w:rPr>
          <w:noProof/>
        </w:rPr>
        <w:tab/>
      </w:r>
      <w:r>
        <w:rPr>
          <w:noProof/>
        </w:rPr>
        <w:fldChar w:fldCharType="begin" w:fldLock="1"/>
      </w:r>
      <w:r>
        <w:rPr>
          <w:noProof/>
        </w:rPr>
        <w:instrText xml:space="preserve"> PAGEREF _Toc138338669 \h </w:instrText>
      </w:r>
      <w:r>
        <w:rPr>
          <w:noProof/>
        </w:rPr>
      </w:r>
      <w:r>
        <w:rPr>
          <w:noProof/>
        </w:rPr>
        <w:fldChar w:fldCharType="separate"/>
      </w:r>
      <w:r>
        <w:rPr>
          <w:noProof/>
        </w:rPr>
        <w:t>58</w:t>
      </w:r>
      <w:r>
        <w:rPr>
          <w:noProof/>
        </w:rPr>
        <w:fldChar w:fldCharType="end"/>
      </w:r>
    </w:p>
    <w:p w14:paraId="6EA6BF60" w14:textId="60F02721"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lastRenderedPageBreak/>
        <w:t>8.2.2</w:t>
      </w:r>
      <w:r>
        <w:rPr>
          <w:rFonts w:asciiTheme="minorHAnsi" w:eastAsiaTheme="minorEastAsia" w:hAnsiTheme="minorHAnsi" w:cstheme="minorBidi"/>
          <w:noProof/>
          <w:sz w:val="22"/>
          <w:szCs w:val="22"/>
          <w:lang w:eastAsia="en-GB"/>
        </w:rPr>
        <w:tab/>
      </w:r>
      <w:r w:rsidRPr="00F37EE2">
        <w:rPr>
          <w:noProof/>
          <w:lang w:val="en-US" w:eastAsia="zh-CN"/>
        </w:rPr>
        <w:t>TCP packet encapsulation</w:t>
      </w:r>
      <w:r>
        <w:rPr>
          <w:noProof/>
        </w:rPr>
        <w:tab/>
      </w:r>
      <w:r>
        <w:rPr>
          <w:noProof/>
        </w:rPr>
        <w:fldChar w:fldCharType="begin" w:fldLock="1"/>
      </w:r>
      <w:r>
        <w:rPr>
          <w:noProof/>
        </w:rPr>
        <w:instrText xml:space="preserve"> PAGEREF _Toc138338670 \h </w:instrText>
      </w:r>
      <w:r>
        <w:rPr>
          <w:noProof/>
        </w:rPr>
      </w:r>
      <w:r>
        <w:rPr>
          <w:noProof/>
        </w:rPr>
        <w:fldChar w:fldCharType="separate"/>
      </w:r>
      <w:r>
        <w:rPr>
          <w:noProof/>
        </w:rPr>
        <w:t>58</w:t>
      </w:r>
      <w:r>
        <w:rPr>
          <w:noProof/>
        </w:rPr>
        <w:fldChar w:fldCharType="end"/>
      </w:r>
    </w:p>
    <w:p w14:paraId="0E08C089" w14:textId="63F4A6A5"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8.2.3</w:t>
      </w:r>
      <w:r>
        <w:rPr>
          <w:rFonts w:asciiTheme="minorHAnsi" w:eastAsiaTheme="minorEastAsia" w:hAnsiTheme="minorHAnsi" w:cstheme="minorBidi"/>
          <w:noProof/>
          <w:sz w:val="22"/>
          <w:szCs w:val="22"/>
          <w:lang w:eastAsia="en-GB"/>
        </w:rPr>
        <w:tab/>
      </w:r>
      <w:r w:rsidRPr="00F37EE2">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_Toc138338671 \h </w:instrText>
      </w:r>
      <w:r>
        <w:rPr>
          <w:noProof/>
        </w:rPr>
      </w:r>
      <w:r>
        <w:rPr>
          <w:noProof/>
        </w:rPr>
        <w:fldChar w:fldCharType="separate"/>
      </w:r>
      <w:r>
        <w:rPr>
          <w:noProof/>
        </w:rPr>
        <w:t>60</w:t>
      </w:r>
      <w:r>
        <w:rPr>
          <w:noProof/>
        </w:rPr>
        <w:fldChar w:fldCharType="end"/>
      </w:r>
    </w:p>
    <w:p w14:paraId="00CF0896" w14:textId="1B1C33DF"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8.2.3A</w:t>
      </w:r>
      <w:r>
        <w:rPr>
          <w:rFonts w:asciiTheme="minorHAnsi" w:eastAsiaTheme="minorEastAsia" w:hAnsiTheme="minorHAnsi" w:cstheme="minorBidi"/>
          <w:noProof/>
          <w:sz w:val="22"/>
          <w:szCs w:val="22"/>
          <w:lang w:eastAsia="en-GB"/>
        </w:rPr>
        <w:tab/>
      </w:r>
      <w:r w:rsidRPr="00F37EE2">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_Toc138338672 \h </w:instrText>
      </w:r>
      <w:r>
        <w:rPr>
          <w:noProof/>
        </w:rPr>
      </w:r>
      <w:r>
        <w:rPr>
          <w:noProof/>
        </w:rPr>
        <w:fldChar w:fldCharType="separate"/>
      </w:r>
      <w:r>
        <w:rPr>
          <w:noProof/>
        </w:rPr>
        <w:t>61</w:t>
      </w:r>
      <w:r>
        <w:rPr>
          <w:noProof/>
        </w:rPr>
        <w:fldChar w:fldCharType="end"/>
      </w:r>
    </w:p>
    <w:p w14:paraId="21891A8A" w14:textId="604D2D08"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8.2.4</w:t>
      </w:r>
      <w:r>
        <w:rPr>
          <w:rFonts w:asciiTheme="minorHAnsi" w:eastAsiaTheme="minorEastAsia" w:hAnsiTheme="minorHAnsi" w:cstheme="minorBidi"/>
          <w:noProof/>
          <w:sz w:val="22"/>
          <w:szCs w:val="22"/>
          <w:lang w:eastAsia="en-GB"/>
        </w:rPr>
        <w:tab/>
      </w:r>
      <w:r w:rsidRPr="00F37EE2">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_Toc138338673 \h </w:instrText>
      </w:r>
      <w:r>
        <w:rPr>
          <w:noProof/>
        </w:rPr>
      </w:r>
      <w:r>
        <w:rPr>
          <w:noProof/>
        </w:rPr>
        <w:fldChar w:fldCharType="separate"/>
      </w:r>
      <w:r>
        <w:rPr>
          <w:noProof/>
        </w:rPr>
        <w:t>61</w:t>
      </w:r>
      <w:r>
        <w:rPr>
          <w:noProof/>
        </w:rPr>
        <w:fldChar w:fldCharType="end"/>
      </w:r>
    </w:p>
    <w:p w14:paraId="23CBF4E1" w14:textId="1B732CF9"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8.2.5</w:t>
      </w:r>
      <w:r>
        <w:rPr>
          <w:rFonts w:asciiTheme="minorHAnsi" w:eastAsiaTheme="minorEastAsia" w:hAnsiTheme="minorHAnsi" w:cstheme="minorBidi"/>
          <w:noProof/>
          <w:sz w:val="22"/>
          <w:szCs w:val="22"/>
          <w:lang w:eastAsia="en-GB"/>
        </w:rPr>
        <w:tab/>
      </w:r>
      <w:r w:rsidRPr="00F37EE2">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_Toc138338674 \h </w:instrText>
      </w:r>
      <w:r>
        <w:rPr>
          <w:noProof/>
        </w:rPr>
      </w:r>
      <w:r>
        <w:rPr>
          <w:noProof/>
        </w:rPr>
        <w:fldChar w:fldCharType="separate"/>
      </w:r>
      <w:r>
        <w:rPr>
          <w:noProof/>
        </w:rPr>
        <w:t>61</w:t>
      </w:r>
      <w:r>
        <w:rPr>
          <w:noProof/>
        </w:rPr>
        <w:fldChar w:fldCharType="end"/>
      </w:r>
    </w:p>
    <w:p w14:paraId="627E2B6C" w14:textId="7089B01D" w:rsidR="006B5F70" w:rsidRDefault="006B5F7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_Toc138338675 \h </w:instrText>
      </w:r>
      <w:r>
        <w:rPr>
          <w:noProof/>
        </w:rPr>
      </w:r>
      <w:r>
        <w:rPr>
          <w:noProof/>
        </w:rPr>
        <w:fldChar w:fldCharType="separate"/>
      </w:r>
      <w:r>
        <w:rPr>
          <w:noProof/>
        </w:rPr>
        <w:t>61</w:t>
      </w:r>
      <w:r>
        <w:rPr>
          <w:noProof/>
        </w:rPr>
        <w:fldChar w:fldCharType="end"/>
      </w:r>
    </w:p>
    <w:p w14:paraId="1D54C1F7" w14:textId="6C06510E"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8.3.1</w:t>
      </w:r>
      <w:r>
        <w:rPr>
          <w:rFonts w:asciiTheme="minorHAnsi" w:eastAsiaTheme="minorEastAsia" w:hAnsiTheme="minorHAnsi" w:cstheme="minorBidi"/>
          <w:noProof/>
          <w:sz w:val="22"/>
          <w:szCs w:val="22"/>
          <w:lang w:eastAsia="en-GB"/>
        </w:rPr>
        <w:tab/>
      </w:r>
      <w:r w:rsidRPr="00F37EE2">
        <w:rPr>
          <w:noProof/>
          <w:lang w:val="en-US" w:eastAsia="zh-CN"/>
        </w:rPr>
        <w:t>General</w:t>
      </w:r>
      <w:r>
        <w:rPr>
          <w:noProof/>
        </w:rPr>
        <w:tab/>
      </w:r>
      <w:r>
        <w:rPr>
          <w:noProof/>
        </w:rPr>
        <w:fldChar w:fldCharType="begin" w:fldLock="1"/>
      </w:r>
      <w:r>
        <w:rPr>
          <w:noProof/>
        </w:rPr>
        <w:instrText xml:space="preserve"> PAGEREF _Toc138338676 \h </w:instrText>
      </w:r>
      <w:r>
        <w:rPr>
          <w:noProof/>
        </w:rPr>
      </w:r>
      <w:r>
        <w:rPr>
          <w:noProof/>
        </w:rPr>
        <w:fldChar w:fldCharType="separate"/>
      </w:r>
      <w:r>
        <w:rPr>
          <w:noProof/>
        </w:rPr>
        <w:t>61</w:t>
      </w:r>
      <w:r>
        <w:rPr>
          <w:noProof/>
        </w:rPr>
        <w:fldChar w:fldCharType="end"/>
      </w:r>
    </w:p>
    <w:p w14:paraId="57A1D5EE" w14:textId="730873FB"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8.3.2</w:t>
      </w:r>
      <w:r>
        <w:rPr>
          <w:rFonts w:asciiTheme="minorHAnsi" w:eastAsiaTheme="minorEastAsia" w:hAnsiTheme="minorHAnsi" w:cstheme="minorBidi"/>
          <w:noProof/>
          <w:sz w:val="22"/>
          <w:szCs w:val="22"/>
          <w:lang w:eastAsia="en-GB"/>
        </w:rPr>
        <w:tab/>
      </w:r>
      <w:r w:rsidRPr="00F37EE2">
        <w:rPr>
          <w:noProof/>
          <w:lang w:val="en-US" w:eastAsia="zh-CN"/>
        </w:rPr>
        <w:t>Generic routing encapsulation (GRE)</w:t>
      </w:r>
      <w:r>
        <w:rPr>
          <w:noProof/>
        </w:rPr>
        <w:tab/>
      </w:r>
      <w:r>
        <w:rPr>
          <w:noProof/>
        </w:rPr>
        <w:fldChar w:fldCharType="begin" w:fldLock="1"/>
      </w:r>
      <w:r>
        <w:rPr>
          <w:noProof/>
        </w:rPr>
        <w:instrText xml:space="preserve"> PAGEREF _Toc138338677 \h </w:instrText>
      </w:r>
      <w:r>
        <w:rPr>
          <w:noProof/>
        </w:rPr>
      </w:r>
      <w:r>
        <w:rPr>
          <w:noProof/>
        </w:rPr>
        <w:fldChar w:fldCharType="separate"/>
      </w:r>
      <w:r>
        <w:rPr>
          <w:noProof/>
        </w:rPr>
        <w:t>62</w:t>
      </w:r>
      <w:r>
        <w:rPr>
          <w:noProof/>
        </w:rPr>
        <w:fldChar w:fldCharType="end"/>
      </w:r>
    </w:p>
    <w:p w14:paraId="7698E3F3" w14:textId="63FAF17E" w:rsidR="006B5F70" w:rsidRDefault="006B5F70">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_Toc138338678 \h </w:instrText>
      </w:r>
      <w:r>
        <w:rPr>
          <w:noProof/>
        </w:rPr>
      </w:r>
      <w:r>
        <w:rPr>
          <w:noProof/>
        </w:rPr>
        <w:fldChar w:fldCharType="separate"/>
      </w:r>
      <w:r>
        <w:rPr>
          <w:noProof/>
        </w:rPr>
        <w:t>63</w:t>
      </w:r>
      <w:r>
        <w:rPr>
          <w:noProof/>
        </w:rPr>
        <w:fldChar w:fldCharType="end"/>
      </w:r>
    </w:p>
    <w:p w14:paraId="626DCEF8" w14:textId="2FC6C845" w:rsidR="006B5F70" w:rsidRDefault="006B5F70">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_Toc138338679 \h </w:instrText>
      </w:r>
      <w:r>
        <w:rPr>
          <w:noProof/>
        </w:rPr>
      </w:r>
      <w:r>
        <w:rPr>
          <w:noProof/>
        </w:rPr>
        <w:fldChar w:fldCharType="separate"/>
      </w:r>
      <w:r>
        <w:rPr>
          <w:noProof/>
        </w:rPr>
        <w:t>63</w:t>
      </w:r>
      <w:r>
        <w:rPr>
          <w:noProof/>
        </w:rPr>
        <w:fldChar w:fldCharType="end"/>
      </w:r>
    </w:p>
    <w:p w14:paraId="29A9FD4D" w14:textId="48BD91AE" w:rsidR="006B5F70" w:rsidRDefault="006B5F70">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_Toc138338680 \h </w:instrText>
      </w:r>
      <w:r>
        <w:rPr>
          <w:noProof/>
        </w:rPr>
      </w:r>
      <w:r>
        <w:rPr>
          <w:noProof/>
        </w:rPr>
        <w:fldChar w:fldCharType="separate"/>
      </w:r>
      <w:r>
        <w:rPr>
          <w:noProof/>
        </w:rPr>
        <w:t>63</w:t>
      </w:r>
      <w:r>
        <w:rPr>
          <w:noProof/>
        </w:rPr>
        <w:fldChar w:fldCharType="end"/>
      </w:r>
    </w:p>
    <w:p w14:paraId="79673A73" w14:textId="31B465C0" w:rsidR="006B5F70" w:rsidRDefault="006B5F70">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_Toc138338681 \h </w:instrText>
      </w:r>
      <w:r>
        <w:rPr>
          <w:noProof/>
        </w:rPr>
      </w:r>
      <w:r>
        <w:rPr>
          <w:noProof/>
        </w:rPr>
        <w:fldChar w:fldCharType="separate"/>
      </w:r>
      <w:r>
        <w:rPr>
          <w:noProof/>
        </w:rPr>
        <w:t>63</w:t>
      </w:r>
      <w:r>
        <w:rPr>
          <w:noProof/>
        </w:rPr>
        <w:fldChar w:fldCharType="end"/>
      </w:r>
    </w:p>
    <w:p w14:paraId="083A58EC" w14:textId="1DB573E3" w:rsidR="006B5F70" w:rsidRDefault="006B5F70">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_Toc138338682 \h </w:instrText>
      </w:r>
      <w:r>
        <w:rPr>
          <w:noProof/>
        </w:rPr>
      </w:r>
      <w:r>
        <w:rPr>
          <w:noProof/>
        </w:rPr>
        <w:fldChar w:fldCharType="separate"/>
      </w:r>
      <w:r>
        <w:rPr>
          <w:noProof/>
        </w:rPr>
        <w:t>64</w:t>
      </w:r>
      <w:r>
        <w:rPr>
          <w:noProof/>
        </w:rPr>
        <w:fldChar w:fldCharType="end"/>
      </w:r>
    </w:p>
    <w:p w14:paraId="4172150D" w14:textId="04F20A48"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9.2.3</w:t>
      </w:r>
      <w:r>
        <w:rPr>
          <w:rFonts w:asciiTheme="minorHAnsi" w:eastAsiaTheme="minorEastAsia" w:hAnsiTheme="minorHAnsi" w:cstheme="minorBidi"/>
          <w:noProof/>
          <w:sz w:val="22"/>
          <w:szCs w:val="22"/>
          <w:lang w:eastAsia="en-GB"/>
        </w:rPr>
        <w:tab/>
      </w:r>
      <w:r w:rsidRPr="00F37EE2">
        <w:rPr>
          <w:noProof/>
          <w:lang w:val="en-US"/>
        </w:rPr>
        <w:t>PLMN ID</w:t>
      </w:r>
      <w:r>
        <w:rPr>
          <w:noProof/>
        </w:rPr>
        <w:tab/>
      </w:r>
      <w:r>
        <w:rPr>
          <w:noProof/>
        </w:rPr>
        <w:fldChar w:fldCharType="begin" w:fldLock="1"/>
      </w:r>
      <w:r>
        <w:rPr>
          <w:noProof/>
        </w:rPr>
        <w:instrText xml:space="preserve"> PAGEREF _Toc138338683 \h </w:instrText>
      </w:r>
      <w:r>
        <w:rPr>
          <w:noProof/>
        </w:rPr>
      </w:r>
      <w:r>
        <w:rPr>
          <w:noProof/>
        </w:rPr>
        <w:fldChar w:fldCharType="separate"/>
      </w:r>
      <w:r>
        <w:rPr>
          <w:noProof/>
        </w:rPr>
        <w:t>65</w:t>
      </w:r>
      <w:r>
        <w:rPr>
          <w:noProof/>
        </w:rPr>
        <w:fldChar w:fldCharType="end"/>
      </w:r>
    </w:p>
    <w:p w14:paraId="509E59DB" w14:textId="56C6E62A" w:rsidR="006B5F70" w:rsidRDefault="006B5F70">
      <w:pPr>
        <w:pStyle w:val="TOC3"/>
        <w:rPr>
          <w:rFonts w:asciiTheme="minorHAnsi" w:eastAsiaTheme="minorEastAsia" w:hAnsiTheme="minorHAnsi" w:cstheme="minorBidi"/>
          <w:noProof/>
          <w:sz w:val="22"/>
          <w:szCs w:val="22"/>
          <w:lang w:eastAsia="en-GB"/>
        </w:rPr>
      </w:pPr>
      <w:r w:rsidRPr="00F37EE2">
        <w:rPr>
          <w:noProof/>
          <w:lang w:val="en-CA"/>
        </w:rPr>
        <w:t>9.2.4</w:t>
      </w:r>
      <w:r>
        <w:rPr>
          <w:rFonts w:asciiTheme="minorHAnsi" w:eastAsiaTheme="minorEastAsia" w:hAnsiTheme="minorHAnsi" w:cstheme="minorBidi"/>
          <w:noProof/>
          <w:sz w:val="22"/>
          <w:szCs w:val="22"/>
          <w:lang w:eastAsia="en-GB"/>
        </w:rPr>
        <w:tab/>
      </w:r>
      <w:r w:rsidRPr="00F37EE2">
        <w:rPr>
          <w:noProof/>
          <w:lang w:val="en-CA"/>
        </w:rPr>
        <w:t>IKEv2 Notify Message Type value</w:t>
      </w:r>
      <w:r>
        <w:rPr>
          <w:noProof/>
        </w:rPr>
        <w:tab/>
      </w:r>
      <w:r>
        <w:rPr>
          <w:noProof/>
        </w:rPr>
        <w:fldChar w:fldCharType="begin" w:fldLock="1"/>
      </w:r>
      <w:r>
        <w:rPr>
          <w:noProof/>
        </w:rPr>
        <w:instrText xml:space="preserve"> PAGEREF _Toc138338684 \h </w:instrText>
      </w:r>
      <w:r>
        <w:rPr>
          <w:noProof/>
        </w:rPr>
      </w:r>
      <w:r>
        <w:rPr>
          <w:noProof/>
        </w:rPr>
        <w:fldChar w:fldCharType="separate"/>
      </w:r>
      <w:r>
        <w:rPr>
          <w:noProof/>
        </w:rPr>
        <w:t>65</w:t>
      </w:r>
      <w:r>
        <w:rPr>
          <w:noProof/>
        </w:rPr>
        <w:fldChar w:fldCharType="end"/>
      </w:r>
    </w:p>
    <w:p w14:paraId="65EA00FF" w14:textId="3D7B4362" w:rsidR="006B5F70" w:rsidRDefault="006B5F70">
      <w:pPr>
        <w:pStyle w:val="TOC4"/>
        <w:rPr>
          <w:rFonts w:asciiTheme="minorHAnsi" w:eastAsiaTheme="minorEastAsia" w:hAnsiTheme="minorHAnsi" w:cstheme="minorBidi"/>
          <w:noProof/>
          <w:sz w:val="22"/>
          <w:szCs w:val="22"/>
          <w:lang w:eastAsia="en-GB"/>
        </w:rPr>
      </w:pPr>
      <w:r w:rsidRPr="00F37EE2">
        <w:rPr>
          <w:noProof/>
          <w:lang w:val="en-CA"/>
        </w:rPr>
        <w:t>9.2.4.1</w:t>
      </w:r>
      <w:r>
        <w:rPr>
          <w:rFonts w:asciiTheme="minorHAnsi" w:eastAsiaTheme="minorEastAsia" w:hAnsiTheme="minorHAnsi" w:cstheme="minorBidi"/>
          <w:noProof/>
          <w:sz w:val="22"/>
          <w:szCs w:val="22"/>
          <w:lang w:eastAsia="en-GB"/>
        </w:rPr>
        <w:tab/>
      </w:r>
      <w:r w:rsidRPr="00F37EE2">
        <w:rPr>
          <w:noProof/>
          <w:lang w:val="en-CA"/>
        </w:rPr>
        <w:t>General</w:t>
      </w:r>
      <w:r>
        <w:rPr>
          <w:noProof/>
        </w:rPr>
        <w:tab/>
      </w:r>
      <w:r>
        <w:rPr>
          <w:noProof/>
        </w:rPr>
        <w:fldChar w:fldCharType="begin" w:fldLock="1"/>
      </w:r>
      <w:r>
        <w:rPr>
          <w:noProof/>
        </w:rPr>
        <w:instrText xml:space="preserve"> PAGEREF _Toc138338685 \h </w:instrText>
      </w:r>
      <w:r>
        <w:rPr>
          <w:noProof/>
        </w:rPr>
      </w:r>
      <w:r>
        <w:rPr>
          <w:noProof/>
        </w:rPr>
        <w:fldChar w:fldCharType="separate"/>
      </w:r>
      <w:r>
        <w:rPr>
          <w:noProof/>
        </w:rPr>
        <w:t>65</w:t>
      </w:r>
      <w:r>
        <w:rPr>
          <w:noProof/>
        </w:rPr>
        <w:fldChar w:fldCharType="end"/>
      </w:r>
    </w:p>
    <w:p w14:paraId="5D3519B1" w14:textId="0F8D7BED" w:rsidR="006B5F70" w:rsidRDefault="006B5F70">
      <w:pPr>
        <w:pStyle w:val="TOC4"/>
        <w:rPr>
          <w:rFonts w:asciiTheme="minorHAnsi" w:eastAsiaTheme="minorEastAsia" w:hAnsiTheme="minorHAnsi" w:cstheme="minorBidi"/>
          <w:noProof/>
          <w:sz w:val="22"/>
          <w:szCs w:val="22"/>
          <w:lang w:eastAsia="en-GB"/>
        </w:rPr>
      </w:pPr>
      <w:r w:rsidRPr="00F37EE2">
        <w:rPr>
          <w:noProof/>
          <w:lang w:val="en-CA"/>
        </w:rPr>
        <w:t>9.2.4.2</w:t>
      </w:r>
      <w:r>
        <w:rPr>
          <w:rFonts w:asciiTheme="minorHAnsi" w:eastAsiaTheme="minorEastAsia" w:hAnsiTheme="minorHAnsi" w:cstheme="minorBidi"/>
          <w:noProof/>
          <w:sz w:val="22"/>
          <w:szCs w:val="22"/>
          <w:lang w:eastAsia="en-GB"/>
        </w:rPr>
        <w:tab/>
      </w:r>
      <w:r w:rsidRPr="00F37EE2">
        <w:rPr>
          <w:noProof/>
          <w:lang w:val="en-CA"/>
        </w:rPr>
        <w:t>Private Notify Message - Error Types</w:t>
      </w:r>
      <w:r>
        <w:rPr>
          <w:noProof/>
        </w:rPr>
        <w:tab/>
      </w:r>
      <w:r>
        <w:rPr>
          <w:noProof/>
        </w:rPr>
        <w:fldChar w:fldCharType="begin" w:fldLock="1"/>
      </w:r>
      <w:r>
        <w:rPr>
          <w:noProof/>
        </w:rPr>
        <w:instrText xml:space="preserve"> PAGEREF _Toc138338686 \h </w:instrText>
      </w:r>
      <w:r>
        <w:rPr>
          <w:noProof/>
        </w:rPr>
      </w:r>
      <w:r>
        <w:rPr>
          <w:noProof/>
        </w:rPr>
        <w:fldChar w:fldCharType="separate"/>
      </w:r>
      <w:r>
        <w:rPr>
          <w:noProof/>
        </w:rPr>
        <w:t>66</w:t>
      </w:r>
      <w:r>
        <w:rPr>
          <w:noProof/>
        </w:rPr>
        <w:fldChar w:fldCharType="end"/>
      </w:r>
    </w:p>
    <w:p w14:paraId="59277A15" w14:textId="4E4D36E3" w:rsidR="006B5F70" w:rsidRDefault="006B5F70">
      <w:pPr>
        <w:pStyle w:val="TOC4"/>
        <w:rPr>
          <w:rFonts w:asciiTheme="minorHAnsi" w:eastAsiaTheme="minorEastAsia" w:hAnsiTheme="minorHAnsi" w:cstheme="minorBidi"/>
          <w:noProof/>
          <w:sz w:val="22"/>
          <w:szCs w:val="22"/>
          <w:lang w:eastAsia="en-GB"/>
        </w:rPr>
      </w:pPr>
      <w:r w:rsidRPr="00F37EE2">
        <w:rPr>
          <w:noProof/>
          <w:lang w:val="en-CA"/>
        </w:rPr>
        <w:t>9.2.4.3</w:t>
      </w:r>
      <w:r>
        <w:rPr>
          <w:rFonts w:asciiTheme="minorHAnsi" w:eastAsiaTheme="minorEastAsia" w:hAnsiTheme="minorHAnsi" w:cstheme="minorBidi"/>
          <w:noProof/>
          <w:sz w:val="22"/>
          <w:szCs w:val="22"/>
          <w:lang w:eastAsia="en-GB"/>
        </w:rPr>
        <w:tab/>
      </w:r>
      <w:r w:rsidRPr="00F37EE2">
        <w:rPr>
          <w:noProof/>
          <w:lang w:val="en-CA"/>
        </w:rPr>
        <w:t>Private Notify Message - Status Types</w:t>
      </w:r>
      <w:r>
        <w:rPr>
          <w:noProof/>
        </w:rPr>
        <w:tab/>
      </w:r>
      <w:r>
        <w:rPr>
          <w:noProof/>
        </w:rPr>
        <w:fldChar w:fldCharType="begin" w:fldLock="1"/>
      </w:r>
      <w:r>
        <w:rPr>
          <w:noProof/>
        </w:rPr>
        <w:instrText xml:space="preserve"> PAGEREF _Toc138338687 \h </w:instrText>
      </w:r>
      <w:r>
        <w:rPr>
          <w:noProof/>
        </w:rPr>
      </w:r>
      <w:r>
        <w:rPr>
          <w:noProof/>
        </w:rPr>
        <w:fldChar w:fldCharType="separate"/>
      </w:r>
      <w:r>
        <w:rPr>
          <w:noProof/>
        </w:rPr>
        <w:t>66</w:t>
      </w:r>
      <w:r>
        <w:rPr>
          <w:noProof/>
        </w:rPr>
        <w:fldChar w:fldCharType="end"/>
      </w:r>
    </w:p>
    <w:p w14:paraId="5A836F37" w14:textId="23441F0A"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9.2.5</w:t>
      </w:r>
      <w:r>
        <w:rPr>
          <w:rFonts w:asciiTheme="minorHAnsi" w:eastAsiaTheme="minorEastAsia" w:hAnsiTheme="minorHAnsi" w:cstheme="minorBidi"/>
          <w:noProof/>
          <w:sz w:val="22"/>
          <w:szCs w:val="22"/>
          <w:lang w:eastAsia="en-GB"/>
        </w:rPr>
        <w:tab/>
      </w:r>
      <w:r w:rsidRPr="00F37EE2">
        <w:rPr>
          <w:noProof/>
          <w:lang w:val="en-US"/>
        </w:rPr>
        <w:t>TNGF IPv4 contact info</w:t>
      </w:r>
      <w:r>
        <w:rPr>
          <w:noProof/>
        </w:rPr>
        <w:tab/>
      </w:r>
      <w:r>
        <w:rPr>
          <w:noProof/>
        </w:rPr>
        <w:fldChar w:fldCharType="begin" w:fldLock="1"/>
      </w:r>
      <w:r>
        <w:rPr>
          <w:noProof/>
        </w:rPr>
        <w:instrText xml:space="preserve"> PAGEREF _Toc138338688 \h </w:instrText>
      </w:r>
      <w:r>
        <w:rPr>
          <w:noProof/>
        </w:rPr>
      </w:r>
      <w:r>
        <w:rPr>
          <w:noProof/>
        </w:rPr>
        <w:fldChar w:fldCharType="separate"/>
      </w:r>
      <w:r>
        <w:rPr>
          <w:noProof/>
        </w:rPr>
        <w:t>67</w:t>
      </w:r>
      <w:r>
        <w:rPr>
          <w:noProof/>
        </w:rPr>
        <w:fldChar w:fldCharType="end"/>
      </w:r>
    </w:p>
    <w:p w14:paraId="7F4E66EB" w14:textId="4DE68ADC"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9.2.6</w:t>
      </w:r>
      <w:r>
        <w:rPr>
          <w:rFonts w:asciiTheme="minorHAnsi" w:eastAsiaTheme="minorEastAsia" w:hAnsiTheme="minorHAnsi" w:cstheme="minorBidi"/>
          <w:noProof/>
          <w:sz w:val="22"/>
          <w:szCs w:val="22"/>
          <w:lang w:eastAsia="en-GB"/>
        </w:rPr>
        <w:tab/>
      </w:r>
      <w:r w:rsidRPr="00F37EE2">
        <w:rPr>
          <w:noProof/>
          <w:lang w:val="en-US"/>
        </w:rPr>
        <w:t>TNGF IPv6 contact info</w:t>
      </w:r>
      <w:r>
        <w:rPr>
          <w:noProof/>
        </w:rPr>
        <w:tab/>
      </w:r>
      <w:r>
        <w:rPr>
          <w:noProof/>
        </w:rPr>
        <w:fldChar w:fldCharType="begin" w:fldLock="1"/>
      </w:r>
      <w:r>
        <w:rPr>
          <w:noProof/>
        </w:rPr>
        <w:instrText xml:space="preserve"> PAGEREF _Toc138338689 \h </w:instrText>
      </w:r>
      <w:r>
        <w:rPr>
          <w:noProof/>
        </w:rPr>
      </w:r>
      <w:r>
        <w:rPr>
          <w:noProof/>
        </w:rPr>
        <w:fldChar w:fldCharType="separate"/>
      </w:r>
      <w:r>
        <w:rPr>
          <w:noProof/>
        </w:rPr>
        <w:t>68</w:t>
      </w:r>
      <w:r>
        <w:rPr>
          <w:noProof/>
        </w:rPr>
        <w:fldChar w:fldCharType="end"/>
      </w:r>
    </w:p>
    <w:p w14:paraId="7DCF52AF" w14:textId="3D4598DB"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9.2.7</w:t>
      </w:r>
      <w:r>
        <w:rPr>
          <w:rFonts w:asciiTheme="minorHAnsi" w:eastAsiaTheme="minorEastAsia" w:hAnsiTheme="minorHAnsi" w:cstheme="minorBidi"/>
          <w:noProof/>
          <w:sz w:val="22"/>
          <w:szCs w:val="22"/>
          <w:lang w:eastAsia="en-GB"/>
        </w:rPr>
        <w:tab/>
      </w:r>
      <w:r w:rsidRPr="00F37EE2">
        <w:rPr>
          <w:noProof/>
          <w:lang w:val="en-US" w:eastAsia="zh-CN"/>
        </w:rPr>
        <w:t>NID</w:t>
      </w:r>
      <w:r>
        <w:rPr>
          <w:noProof/>
        </w:rPr>
        <w:tab/>
      </w:r>
      <w:r>
        <w:rPr>
          <w:noProof/>
        </w:rPr>
        <w:fldChar w:fldCharType="begin" w:fldLock="1"/>
      </w:r>
      <w:r>
        <w:rPr>
          <w:noProof/>
        </w:rPr>
        <w:instrText xml:space="preserve"> PAGEREF _Toc138338690 \h </w:instrText>
      </w:r>
      <w:r>
        <w:rPr>
          <w:noProof/>
        </w:rPr>
      </w:r>
      <w:r>
        <w:rPr>
          <w:noProof/>
        </w:rPr>
        <w:fldChar w:fldCharType="separate"/>
      </w:r>
      <w:r>
        <w:rPr>
          <w:noProof/>
        </w:rPr>
        <w:t>68</w:t>
      </w:r>
      <w:r>
        <w:rPr>
          <w:noProof/>
        </w:rPr>
        <w:fldChar w:fldCharType="end"/>
      </w:r>
    </w:p>
    <w:p w14:paraId="15A3F398" w14:textId="1CCDBD48" w:rsidR="006B5F70" w:rsidRDefault="006B5F70">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_Toc138338691 \h </w:instrText>
      </w:r>
      <w:r>
        <w:rPr>
          <w:noProof/>
        </w:rPr>
      </w:r>
      <w:r>
        <w:rPr>
          <w:noProof/>
        </w:rPr>
        <w:fldChar w:fldCharType="separate"/>
      </w:r>
      <w:r>
        <w:rPr>
          <w:noProof/>
        </w:rPr>
        <w:t>69</w:t>
      </w:r>
      <w:r>
        <w:rPr>
          <w:noProof/>
        </w:rPr>
        <w:fldChar w:fldCharType="end"/>
      </w:r>
    </w:p>
    <w:p w14:paraId="4DC4D6F9" w14:textId="4F3D6BAE"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9.3.1</w:t>
      </w:r>
      <w:r>
        <w:rPr>
          <w:rFonts w:asciiTheme="minorHAnsi" w:eastAsiaTheme="minorEastAsia" w:hAnsiTheme="minorHAnsi" w:cstheme="minorBidi"/>
          <w:noProof/>
          <w:sz w:val="22"/>
          <w:szCs w:val="22"/>
          <w:lang w:eastAsia="en-GB"/>
        </w:rPr>
        <w:tab/>
      </w:r>
      <w:r w:rsidRPr="00F37EE2">
        <w:rPr>
          <w:noProof/>
          <w:lang w:val="en-US"/>
        </w:rPr>
        <w:t>IKEv2 Notify payloads</w:t>
      </w:r>
      <w:r>
        <w:rPr>
          <w:noProof/>
        </w:rPr>
        <w:tab/>
      </w:r>
      <w:r>
        <w:rPr>
          <w:noProof/>
        </w:rPr>
        <w:fldChar w:fldCharType="begin" w:fldLock="1"/>
      </w:r>
      <w:r>
        <w:rPr>
          <w:noProof/>
        </w:rPr>
        <w:instrText xml:space="preserve"> PAGEREF _Toc138338692 \h </w:instrText>
      </w:r>
      <w:r>
        <w:rPr>
          <w:noProof/>
        </w:rPr>
      </w:r>
      <w:r>
        <w:rPr>
          <w:noProof/>
        </w:rPr>
        <w:fldChar w:fldCharType="separate"/>
      </w:r>
      <w:r>
        <w:rPr>
          <w:noProof/>
        </w:rPr>
        <w:t>69</w:t>
      </w:r>
      <w:r>
        <w:rPr>
          <w:noProof/>
        </w:rPr>
        <w:fldChar w:fldCharType="end"/>
      </w:r>
    </w:p>
    <w:p w14:paraId="1377F69C" w14:textId="239636E4" w:rsidR="006B5F70" w:rsidRDefault="006B5F70">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_Toc138338693 \h </w:instrText>
      </w:r>
      <w:r>
        <w:rPr>
          <w:noProof/>
        </w:rPr>
      </w:r>
      <w:r>
        <w:rPr>
          <w:noProof/>
        </w:rPr>
        <w:fldChar w:fldCharType="separate"/>
      </w:r>
      <w:r>
        <w:rPr>
          <w:noProof/>
        </w:rPr>
        <w:t>69</w:t>
      </w:r>
      <w:r>
        <w:rPr>
          <w:noProof/>
        </w:rPr>
        <w:fldChar w:fldCharType="end"/>
      </w:r>
    </w:p>
    <w:p w14:paraId="7C3C8494" w14:textId="56FC7191" w:rsidR="006B5F70" w:rsidRDefault="006B5F70">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_Toc138338694 \h </w:instrText>
      </w:r>
      <w:r>
        <w:rPr>
          <w:noProof/>
        </w:rPr>
      </w:r>
      <w:r>
        <w:rPr>
          <w:noProof/>
        </w:rPr>
        <w:fldChar w:fldCharType="separate"/>
      </w:r>
      <w:r>
        <w:rPr>
          <w:noProof/>
        </w:rPr>
        <w:t>75</w:t>
      </w:r>
      <w:r>
        <w:rPr>
          <w:noProof/>
        </w:rPr>
        <w:fldChar w:fldCharType="end"/>
      </w:r>
    </w:p>
    <w:p w14:paraId="38B70DAA" w14:textId="4BCAE7A7" w:rsidR="006B5F70" w:rsidRDefault="006B5F70">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_Toc138338695 \h </w:instrText>
      </w:r>
      <w:r>
        <w:rPr>
          <w:noProof/>
        </w:rPr>
      </w:r>
      <w:r>
        <w:rPr>
          <w:noProof/>
        </w:rPr>
        <w:fldChar w:fldCharType="separate"/>
      </w:r>
      <w:r>
        <w:rPr>
          <w:noProof/>
        </w:rPr>
        <w:t>75</w:t>
      </w:r>
      <w:r>
        <w:rPr>
          <w:noProof/>
        </w:rPr>
        <w:fldChar w:fldCharType="end"/>
      </w:r>
    </w:p>
    <w:p w14:paraId="6193FBD0" w14:textId="42486998" w:rsidR="006B5F70" w:rsidRDefault="006B5F70">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_Toc138338696 \h </w:instrText>
      </w:r>
      <w:r>
        <w:rPr>
          <w:noProof/>
        </w:rPr>
      </w:r>
      <w:r>
        <w:rPr>
          <w:noProof/>
        </w:rPr>
        <w:fldChar w:fldCharType="separate"/>
      </w:r>
      <w:r>
        <w:rPr>
          <w:noProof/>
        </w:rPr>
        <w:t>76</w:t>
      </w:r>
      <w:r>
        <w:rPr>
          <w:noProof/>
        </w:rPr>
        <w:fldChar w:fldCharType="end"/>
      </w:r>
    </w:p>
    <w:p w14:paraId="0530383A" w14:textId="311114F5" w:rsidR="006B5F70" w:rsidRDefault="006B5F70">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_Toc138338697 \h </w:instrText>
      </w:r>
      <w:r>
        <w:rPr>
          <w:noProof/>
        </w:rPr>
      </w:r>
      <w:r>
        <w:rPr>
          <w:noProof/>
        </w:rPr>
        <w:fldChar w:fldCharType="separate"/>
      </w:r>
      <w:r>
        <w:rPr>
          <w:noProof/>
        </w:rPr>
        <w:t>77</w:t>
      </w:r>
      <w:r>
        <w:rPr>
          <w:noProof/>
        </w:rPr>
        <w:fldChar w:fldCharType="end"/>
      </w:r>
    </w:p>
    <w:p w14:paraId="25E9BE7F" w14:textId="152A057E" w:rsidR="006B5F70" w:rsidRDefault="006B5F70">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_Toc138338698 \h </w:instrText>
      </w:r>
      <w:r>
        <w:rPr>
          <w:noProof/>
        </w:rPr>
      </w:r>
      <w:r>
        <w:rPr>
          <w:noProof/>
        </w:rPr>
        <w:fldChar w:fldCharType="separate"/>
      </w:r>
      <w:r>
        <w:rPr>
          <w:noProof/>
        </w:rPr>
        <w:t>77</w:t>
      </w:r>
      <w:r>
        <w:rPr>
          <w:noProof/>
        </w:rPr>
        <w:fldChar w:fldCharType="end"/>
      </w:r>
    </w:p>
    <w:p w14:paraId="133DD52C" w14:textId="77BA6EAD" w:rsidR="006B5F70" w:rsidRDefault="006B5F70">
      <w:pPr>
        <w:pStyle w:val="TOC4"/>
        <w:rPr>
          <w:rFonts w:asciiTheme="minorHAnsi" w:eastAsiaTheme="minorEastAsia" w:hAnsiTheme="minorHAnsi" w:cstheme="minorBidi"/>
          <w:noProof/>
          <w:sz w:val="22"/>
          <w:szCs w:val="22"/>
          <w:lang w:eastAsia="en-GB"/>
        </w:rPr>
      </w:pPr>
      <w:r w:rsidRPr="00F37EE2">
        <w:rPr>
          <w:noProof/>
          <w:lang w:val="en-US"/>
        </w:rPr>
        <w:t>9.3.1.7</w:t>
      </w:r>
      <w:r>
        <w:rPr>
          <w:rFonts w:asciiTheme="minorHAnsi" w:eastAsiaTheme="minorEastAsia" w:hAnsiTheme="minorHAnsi" w:cstheme="minorBidi"/>
          <w:noProof/>
          <w:sz w:val="22"/>
          <w:szCs w:val="22"/>
          <w:lang w:eastAsia="en-GB"/>
        </w:rPr>
        <w:tab/>
      </w:r>
      <w:r w:rsidRPr="00F37EE2">
        <w:rPr>
          <w:noProof/>
          <w:lang w:val="en-US"/>
        </w:rPr>
        <w:t>N3GPP_BACKOFF_TIMER Notify payload</w:t>
      </w:r>
      <w:r>
        <w:rPr>
          <w:noProof/>
        </w:rPr>
        <w:tab/>
      </w:r>
      <w:r>
        <w:rPr>
          <w:noProof/>
        </w:rPr>
        <w:fldChar w:fldCharType="begin" w:fldLock="1"/>
      </w:r>
      <w:r>
        <w:rPr>
          <w:noProof/>
        </w:rPr>
        <w:instrText xml:space="preserve"> PAGEREF _Toc138338699 \h </w:instrText>
      </w:r>
      <w:r>
        <w:rPr>
          <w:noProof/>
        </w:rPr>
      </w:r>
      <w:r>
        <w:rPr>
          <w:noProof/>
        </w:rPr>
        <w:fldChar w:fldCharType="separate"/>
      </w:r>
      <w:r>
        <w:rPr>
          <w:noProof/>
        </w:rPr>
        <w:t>78</w:t>
      </w:r>
      <w:r>
        <w:rPr>
          <w:noProof/>
        </w:rPr>
        <w:fldChar w:fldCharType="end"/>
      </w:r>
    </w:p>
    <w:p w14:paraId="4627B3F4" w14:textId="0D945DA2" w:rsidR="006B5F70" w:rsidRDefault="006B5F70">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_Toc138338700 \h </w:instrText>
      </w:r>
      <w:r>
        <w:rPr>
          <w:noProof/>
        </w:rPr>
      </w:r>
      <w:r>
        <w:rPr>
          <w:noProof/>
        </w:rPr>
        <w:fldChar w:fldCharType="separate"/>
      </w:r>
      <w:r>
        <w:rPr>
          <w:noProof/>
        </w:rPr>
        <w:t>78</w:t>
      </w:r>
      <w:r>
        <w:rPr>
          <w:noProof/>
        </w:rPr>
        <w:fldChar w:fldCharType="end"/>
      </w:r>
    </w:p>
    <w:p w14:paraId="7C2F6F9A" w14:textId="349B9A05" w:rsidR="006B5F70" w:rsidRDefault="006B5F70">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_Toc138338701 \h </w:instrText>
      </w:r>
      <w:r>
        <w:rPr>
          <w:noProof/>
        </w:rPr>
      </w:r>
      <w:r>
        <w:rPr>
          <w:noProof/>
        </w:rPr>
        <w:fldChar w:fldCharType="separate"/>
      </w:r>
      <w:r>
        <w:rPr>
          <w:noProof/>
        </w:rPr>
        <w:t>78</w:t>
      </w:r>
      <w:r>
        <w:rPr>
          <w:noProof/>
        </w:rPr>
        <w:fldChar w:fldCharType="end"/>
      </w:r>
    </w:p>
    <w:p w14:paraId="42D97097" w14:textId="5AB6B3AA" w:rsidR="006B5F70" w:rsidRDefault="006B5F70">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_Toc138338702 \h </w:instrText>
      </w:r>
      <w:r>
        <w:rPr>
          <w:noProof/>
        </w:rPr>
      </w:r>
      <w:r>
        <w:rPr>
          <w:noProof/>
        </w:rPr>
        <w:fldChar w:fldCharType="separate"/>
      </w:r>
      <w:r>
        <w:rPr>
          <w:noProof/>
        </w:rPr>
        <w:t>78</w:t>
      </w:r>
      <w:r>
        <w:rPr>
          <w:noProof/>
        </w:rPr>
        <w:fldChar w:fldCharType="end"/>
      </w:r>
    </w:p>
    <w:p w14:paraId="2AC11E42" w14:textId="25916E6B" w:rsidR="006B5F70" w:rsidRDefault="006B5F70">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_Toc138338703 \h </w:instrText>
      </w:r>
      <w:r>
        <w:rPr>
          <w:noProof/>
        </w:rPr>
      </w:r>
      <w:r>
        <w:rPr>
          <w:noProof/>
        </w:rPr>
        <w:fldChar w:fldCharType="separate"/>
      </w:r>
      <w:r>
        <w:rPr>
          <w:noProof/>
        </w:rPr>
        <w:t>78</w:t>
      </w:r>
      <w:r>
        <w:rPr>
          <w:noProof/>
        </w:rPr>
        <w:fldChar w:fldCharType="end"/>
      </w:r>
    </w:p>
    <w:p w14:paraId="4DB295CE" w14:textId="49FA58C2" w:rsidR="006B5F70" w:rsidRDefault="006B5F70">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_Toc138338704 \h </w:instrText>
      </w:r>
      <w:r>
        <w:rPr>
          <w:noProof/>
        </w:rPr>
      </w:r>
      <w:r>
        <w:rPr>
          <w:noProof/>
        </w:rPr>
        <w:fldChar w:fldCharType="separate"/>
      </w:r>
      <w:r>
        <w:rPr>
          <w:noProof/>
        </w:rPr>
        <w:t>79</w:t>
      </w:r>
      <w:r>
        <w:rPr>
          <w:noProof/>
        </w:rPr>
        <w:fldChar w:fldCharType="end"/>
      </w:r>
    </w:p>
    <w:p w14:paraId="5729D2C8" w14:textId="6A46E356" w:rsidR="006B5F70" w:rsidRDefault="006B5F70">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_Toc138338705 \h </w:instrText>
      </w:r>
      <w:r>
        <w:rPr>
          <w:noProof/>
        </w:rPr>
      </w:r>
      <w:r>
        <w:rPr>
          <w:noProof/>
        </w:rPr>
        <w:fldChar w:fldCharType="separate"/>
      </w:r>
      <w:r>
        <w:rPr>
          <w:noProof/>
        </w:rPr>
        <w:t>83</w:t>
      </w:r>
      <w:r>
        <w:rPr>
          <w:noProof/>
        </w:rPr>
        <w:fldChar w:fldCharType="end"/>
      </w:r>
    </w:p>
    <w:p w14:paraId="7A881F6A" w14:textId="45D38AB4" w:rsidR="006B5F70" w:rsidRDefault="006B5F70">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_Toc138338706 \h </w:instrText>
      </w:r>
      <w:r>
        <w:rPr>
          <w:noProof/>
        </w:rPr>
      </w:r>
      <w:r>
        <w:rPr>
          <w:noProof/>
        </w:rPr>
        <w:fldChar w:fldCharType="separate"/>
      </w:r>
      <w:r>
        <w:rPr>
          <w:noProof/>
        </w:rPr>
        <w:t>84</w:t>
      </w:r>
      <w:r>
        <w:rPr>
          <w:noProof/>
        </w:rPr>
        <w:fldChar w:fldCharType="end"/>
      </w:r>
    </w:p>
    <w:p w14:paraId="532A20C4" w14:textId="396BFF95" w:rsidR="006B5F70" w:rsidRDefault="006B5F70">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_Toc138338707 \h </w:instrText>
      </w:r>
      <w:r>
        <w:rPr>
          <w:noProof/>
        </w:rPr>
      </w:r>
      <w:r>
        <w:rPr>
          <w:noProof/>
        </w:rPr>
        <w:fldChar w:fldCharType="separate"/>
      </w:r>
      <w:r>
        <w:rPr>
          <w:noProof/>
        </w:rPr>
        <w:t>85</w:t>
      </w:r>
      <w:r>
        <w:rPr>
          <w:noProof/>
        </w:rPr>
        <w:fldChar w:fldCharType="end"/>
      </w:r>
    </w:p>
    <w:p w14:paraId="1237D167" w14:textId="4784C47E" w:rsidR="006B5F70" w:rsidRDefault="006B5F70">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_Toc138338708 \h </w:instrText>
      </w:r>
      <w:r>
        <w:rPr>
          <w:noProof/>
        </w:rPr>
      </w:r>
      <w:r>
        <w:rPr>
          <w:noProof/>
        </w:rPr>
        <w:fldChar w:fldCharType="separate"/>
      </w:r>
      <w:r>
        <w:rPr>
          <w:noProof/>
        </w:rPr>
        <w:t>87</w:t>
      </w:r>
      <w:r>
        <w:rPr>
          <w:noProof/>
        </w:rPr>
        <w:fldChar w:fldCharType="end"/>
      </w:r>
    </w:p>
    <w:p w14:paraId="026919DD" w14:textId="62BBFB10" w:rsidR="006B5F70" w:rsidRDefault="006B5F70">
      <w:pPr>
        <w:pStyle w:val="TOC3"/>
        <w:rPr>
          <w:rFonts w:asciiTheme="minorHAnsi" w:eastAsiaTheme="minorEastAsia" w:hAnsiTheme="minorHAnsi" w:cstheme="minorBidi"/>
          <w:noProof/>
          <w:sz w:val="22"/>
          <w:szCs w:val="22"/>
          <w:lang w:eastAsia="en-GB"/>
        </w:rPr>
      </w:pPr>
      <w:r w:rsidRPr="00F37EE2">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_Toc138338709 \h </w:instrText>
      </w:r>
      <w:r>
        <w:rPr>
          <w:noProof/>
        </w:rPr>
      </w:r>
      <w:r>
        <w:rPr>
          <w:noProof/>
        </w:rPr>
        <w:fldChar w:fldCharType="separate"/>
      </w:r>
      <w:r>
        <w:rPr>
          <w:noProof/>
        </w:rPr>
        <w:t>88</w:t>
      </w:r>
      <w:r>
        <w:rPr>
          <w:noProof/>
        </w:rPr>
        <w:fldChar w:fldCharType="end"/>
      </w:r>
    </w:p>
    <w:p w14:paraId="1511E4AA" w14:textId="1E775291" w:rsidR="006B5F70" w:rsidRDefault="006B5F70">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_Toc138338710 \h </w:instrText>
      </w:r>
      <w:r>
        <w:rPr>
          <w:noProof/>
        </w:rPr>
      </w:r>
      <w:r>
        <w:rPr>
          <w:noProof/>
        </w:rPr>
        <w:fldChar w:fldCharType="separate"/>
      </w:r>
      <w:r>
        <w:rPr>
          <w:noProof/>
        </w:rPr>
        <w:t>89</w:t>
      </w:r>
      <w:r>
        <w:rPr>
          <w:noProof/>
        </w:rPr>
        <w:fldChar w:fldCharType="end"/>
      </w:r>
    </w:p>
    <w:p w14:paraId="6A7E1C22" w14:textId="63C08942" w:rsidR="006B5F70" w:rsidRDefault="006B5F70">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_Toc138338711 \h </w:instrText>
      </w:r>
      <w:r>
        <w:rPr>
          <w:noProof/>
        </w:rPr>
      </w:r>
      <w:r>
        <w:rPr>
          <w:noProof/>
        </w:rPr>
        <w:fldChar w:fldCharType="separate"/>
      </w:r>
      <w:r>
        <w:rPr>
          <w:noProof/>
        </w:rPr>
        <w:t>91</w:t>
      </w:r>
      <w:r>
        <w:rPr>
          <w:noProof/>
        </w:rPr>
        <w:fldChar w:fldCharType="end"/>
      </w:r>
    </w:p>
    <w:p w14:paraId="32F3E701" w14:textId="030A350C"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38338495"/>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38338496"/>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38338497"/>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38338498"/>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38338499"/>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38338500"/>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38338501"/>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38338502"/>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38338503"/>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38338504"/>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38338505"/>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38338506"/>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38338507"/>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38338508"/>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38338509"/>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38338510"/>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38338511"/>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lastRenderedPageBreak/>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38338512"/>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38338513"/>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38338514"/>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38338515"/>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lastRenderedPageBreak/>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38338516"/>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38338517"/>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38338518"/>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38338519"/>
      <w:r>
        <w:lastRenderedPageBreak/>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38338520"/>
      <w:r>
        <w:t>5.2.1</w:t>
      </w:r>
      <w:r>
        <w:tab/>
        <w:t>General</w:t>
      </w:r>
      <w:bookmarkEnd w:id="185"/>
      <w:bookmarkEnd w:id="186"/>
      <w:bookmarkEnd w:id="187"/>
      <w:bookmarkEnd w:id="188"/>
      <w:bookmarkEnd w:id="189"/>
      <w:bookmarkEnd w:id="190"/>
      <w:bookmarkEnd w:id="191"/>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38338521"/>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38338522"/>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38338523"/>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38338524"/>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38338525"/>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lastRenderedPageBreak/>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38338526"/>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38338527"/>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lastRenderedPageBreak/>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77777777" w:rsidR="0069641C" w:rsidRDefault="0069641C" w:rsidP="0069641C">
      <w:pPr>
        <w:pStyle w:val="NO"/>
        <w:rPr>
          <w:lang w:eastAsia="x-none"/>
        </w:rPr>
      </w:pPr>
      <w:r>
        <w:t>NOTE 4:</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5445AE9B" w:rsidR="0069641C" w:rsidRDefault="0069641C" w:rsidP="0069641C">
      <w:pPr>
        <w:pStyle w:val="NO"/>
      </w:pPr>
      <w:r>
        <w:rPr>
          <w:lang w:eastAsia="x-none"/>
        </w:rPr>
        <w:t>NOTE 5:</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136D3157" w14:textId="77777777" w:rsidR="00017278"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p>
    <w:p w14:paraId="25A99C90" w14:textId="517A2B76" w:rsidR="008F658A" w:rsidRDefault="008F658A" w:rsidP="008F658A">
      <w:pPr>
        <w:pStyle w:val="NO"/>
        <w:rPr>
          <w:noProof/>
        </w:rPr>
      </w:pPr>
      <w:r>
        <w:t>NOTE 6:</w:t>
      </w:r>
      <w:r>
        <w:tab/>
        <w:t>UE implementation can optimize the steps described above, e.g. by combining the ANQP procedures.</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38338528"/>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38338529"/>
      <w:r>
        <w:t>5.3A.1</w:t>
      </w:r>
      <w:r>
        <w:tab/>
        <w:t>General</w:t>
      </w:r>
      <w:bookmarkEnd w:id="251"/>
      <w:bookmarkEnd w:id="252"/>
      <w:bookmarkEnd w:id="253"/>
      <w:bookmarkEnd w:id="254"/>
      <w:bookmarkEnd w:id="255"/>
      <w:bookmarkEnd w:id="256"/>
      <w:bookmarkEnd w:id="257"/>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38338530"/>
      <w:r>
        <w:t>5.3A.2</w:t>
      </w:r>
      <w:r>
        <w:tab/>
        <w:t>PLMN solicitation</w:t>
      </w:r>
      <w:bookmarkEnd w:id="258"/>
      <w:bookmarkEnd w:id="259"/>
      <w:bookmarkEnd w:id="260"/>
      <w:bookmarkEnd w:id="261"/>
      <w:bookmarkEnd w:id="262"/>
      <w:bookmarkEnd w:id="263"/>
      <w:bookmarkEnd w:id="264"/>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w:t>
      </w:r>
      <w:r>
        <w:lastRenderedPageBreak/>
        <w:t xml:space="preserve">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38338531"/>
      <w:r>
        <w:t>5.3A.3</w:t>
      </w:r>
      <w:r>
        <w:tab/>
        <w:t>Manual PLMN selection mode procedure</w:t>
      </w:r>
      <w:bookmarkEnd w:id="265"/>
      <w:bookmarkEnd w:id="266"/>
      <w:bookmarkEnd w:id="267"/>
      <w:bookmarkEnd w:id="268"/>
      <w:bookmarkEnd w:id="269"/>
      <w:bookmarkEnd w:id="270"/>
      <w:bookmarkEnd w:id="271"/>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38338532"/>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38338533"/>
      <w:r w:rsidRPr="00557CB2">
        <w:t>5.3A.4.1</w:t>
      </w:r>
      <w:bookmarkEnd w:id="279"/>
      <w:r w:rsidRPr="00557CB2">
        <w:tab/>
        <w:t>General</w:t>
      </w:r>
      <w:bookmarkEnd w:id="280"/>
      <w:bookmarkEnd w:id="281"/>
      <w:bookmarkEnd w:id="282"/>
      <w:bookmarkEnd w:id="283"/>
      <w:bookmarkEnd w:id="284"/>
      <w:bookmarkEnd w:id="285"/>
      <w:bookmarkEnd w:id="286"/>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lastRenderedPageBreak/>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r>
        <w:t>i)</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38338534"/>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lastRenderedPageBreak/>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38338535"/>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20212047"/>
      <w:bookmarkStart w:id="308" w:name="_Toc138338536"/>
      <w:r>
        <w:t>5.3B</w:t>
      </w:r>
      <w:r>
        <w:tab/>
        <w:t>PLMN selection procedures using wireline access</w:t>
      </w:r>
      <w:bookmarkEnd w:id="302"/>
      <w:bookmarkEnd w:id="303"/>
      <w:bookmarkEnd w:id="304"/>
      <w:bookmarkEnd w:id="305"/>
      <w:bookmarkEnd w:id="306"/>
      <w:bookmarkEnd w:id="30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09" w:name="_Toc27744930"/>
      <w:bookmarkStart w:id="310" w:name="_Toc36114730"/>
      <w:bookmarkStart w:id="311" w:name="_Toc45271324"/>
      <w:bookmarkStart w:id="312" w:name="_Toc51936582"/>
      <w:bookmarkStart w:id="313" w:name="_Toc58230252"/>
      <w:bookmarkStart w:id="314" w:name="_Toc138338537"/>
      <w:r>
        <w:t>5.3C</w:t>
      </w:r>
      <w:r>
        <w:tab/>
        <w:t xml:space="preserve">PLMN selection procedures for </w:t>
      </w:r>
      <w:r w:rsidRPr="001F6692">
        <w:t xml:space="preserve">NSWO </w:t>
      </w:r>
      <w:r>
        <w:t>in 5GS</w:t>
      </w:r>
      <w:bookmarkEnd w:id="314"/>
      <w:r>
        <w:t xml:space="preserve"> </w:t>
      </w:r>
    </w:p>
    <w:p w14:paraId="0960E7D3" w14:textId="77777777" w:rsidR="00541DAE" w:rsidRDefault="00541DAE" w:rsidP="00541DAE">
      <w:bookmarkStart w:id="315" w:name="_Hlk116391764"/>
      <w:r>
        <w:rPr>
          <w:lang w:val="en-US"/>
        </w:rPr>
        <w:t>For the NSWO in 5GS</w:t>
      </w:r>
      <w:r>
        <w:t>:</w:t>
      </w:r>
    </w:p>
    <w:bookmarkEnd w:id="315"/>
    <w:p w14:paraId="65AA4358" w14:textId="77777777" w:rsidR="00541DAE" w:rsidRDefault="00541DAE" w:rsidP="00541DAE">
      <w:pPr>
        <w:pStyle w:val="B1"/>
      </w:pPr>
      <w:r>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B3BACEC" w14:textId="77777777" w:rsidR="00CA6536" w:rsidRDefault="00CA6536" w:rsidP="00CA6536">
      <w:pPr>
        <w:pStyle w:val="Heading2"/>
      </w:pPr>
      <w:bookmarkStart w:id="316" w:name="_Toc138338538"/>
      <w:r>
        <w:t>5.4</w:t>
      </w:r>
      <w:r>
        <w:tab/>
        <w:t>Access network reselection procedure</w:t>
      </w:r>
      <w:bookmarkEnd w:id="307"/>
      <w:bookmarkEnd w:id="309"/>
      <w:bookmarkEnd w:id="310"/>
      <w:bookmarkEnd w:id="311"/>
      <w:bookmarkEnd w:id="312"/>
      <w:bookmarkEnd w:id="313"/>
      <w:bookmarkEnd w:id="316"/>
    </w:p>
    <w:p w14:paraId="3B65E241" w14:textId="77777777" w:rsidR="002A3EC9" w:rsidRDefault="002A3EC9" w:rsidP="002A3EC9">
      <w:pPr>
        <w:pStyle w:val="Heading3"/>
      </w:pPr>
      <w:bookmarkStart w:id="317" w:name="_Toc20212048"/>
      <w:bookmarkStart w:id="318" w:name="_Toc27744931"/>
      <w:bookmarkStart w:id="319" w:name="_Toc36114731"/>
      <w:bookmarkStart w:id="320" w:name="_Toc45271325"/>
      <w:bookmarkStart w:id="321" w:name="_Toc51936583"/>
      <w:bookmarkStart w:id="322" w:name="_Toc58230253"/>
      <w:bookmarkStart w:id="323" w:name="_Toc138338539"/>
      <w:r>
        <w:t>5.4.1</w:t>
      </w:r>
      <w:r>
        <w:tab/>
        <w:t>General</w:t>
      </w:r>
      <w:bookmarkEnd w:id="317"/>
      <w:bookmarkEnd w:id="318"/>
      <w:bookmarkEnd w:id="319"/>
      <w:bookmarkEnd w:id="320"/>
      <w:bookmarkEnd w:id="321"/>
      <w:bookmarkEnd w:id="322"/>
      <w:bookmarkEnd w:id="323"/>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4" w:name="_Toc20212049"/>
      <w:bookmarkStart w:id="325" w:name="_Toc27744932"/>
      <w:bookmarkStart w:id="326" w:name="_Toc36114732"/>
      <w:bookmarkStart w:id="327" w:name="_Toc45271326"/>
      <w:bookmarkStart w:id="328" w:name="_Toc51936584"/>
      <w:bookmarkStart w:id="329" w:name="_Toc58230254"/>
      <w:bookmarkStart w:id="330" w:name="_Toc138338540"/>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4"/>
      <w:bookmarkEnd w:id="325"/>
      <w:bookmarkEnd w:id="326"/>
      <w:bookmarkEnd w:id="327"/>
      <w:bookmarkEnd w:id="328"/>
      <w:bookmarkEnd w:id="329"/>
      <w:bookmarkEnd w:id="330"/>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31" w:name="_Toc20212050"/>
      <w:bookmarkStart w:id="332" w:name="_Toc27744933"/>
      <w:bookmarkStart w:id="333" w:name="_Toc36114733"/>
      <w:bookmarkStart w:id="334" w:name="_Toc45271327"/>
      <w:bookmarkStart w:id="335" w:name="_Toc51936585"/>
      <w:bookmarkStart w:id="336" w:name="_Toc58230255"/>
      <w:bookmarkStart w:id="337" w:name="_Toc138338541"/>
      <w:r>
        <w:lastRenderedPageBreak/>
        <w:t>6</w:t>
      </w:r>
      <w:r w:rsidR="00B748CD">
        <w:tab/>
      </w:r>
      <w:r w:rsidR="00131101">
        <w:t>UE - 5GC network protocols</w:t>
      </w:r>
      <w:bookmarkEnd w:id="331"/>
      <w:bookmarkEnd w:id="332"/>
      <w:bookmarkEnd w:id="333"/>
      <w:bookmarkEnd w:id="334"/>
      <w:bookmarkEnd w:id="335"/>
      <w:bookmarkEnd w:id="336"/>
      <w:bookmarkEnd w:id="337"/>
    </w:p>
    <w:p w14:paraId="33D251C5" w14:textId="77777777" w:rsidR="00B748CD" w:rsidRPr="005D3588" w:rsidRDefault="00EE7FBE" w:rsidP="00B748CD">
      <w:pPr>
        <w:pStyle w:val="Heading2"/>
      </w:pPr>
      <w:bookmarkStart w:id="338" w:name="_Toc20212051"/>
      <w:bookmarkStart w:id="339" w:name="_Toc27744934"/>
      <w:bookmarkStart w:id="340" w:name="_Toc36114734"/>
      <w:bookmarkStart w:id="341" w:name="_Toc45271328"/>
      <w:bookmarkStart w:id="342" w:name="_Toc51936586"/>
      <w:bookmarkStart w:id="343" w:name="_Toc58230256"/>
      <w:bookmarkStart w:id="344" w:name="_Toc138338542"/>
      <w:r>
        <w:t>6</w:t>
      </w:r>
      <w:r w:rsidR="00B748CD" w:rsidRPr="005D3588">
        <w:t>.1</w:t>
      </w:r>
      <w:r w:rsidR="00B748CD" w:rsidRPr="005D3588">
        <w:tab/>
      </w:r>
      <w:r w:rsidR="00B748CD">
        <w:t>General</w:t>
      </w:r>
      <w:bookmarkEnd w:id="338"/>
      <w:bookmarkEnd w:id="339"/>
      <w:bookmarkEnd w:id="340"/>
      <w:bookmarkEnd w:id="341"/>
      <w:bookmarkEnd w:id="342"/>
      <w:bookmarkEnd w:id="343"/>
      <w:bookmarkEnd w:id="344"/>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5" w:name="_Toc20212052"/>
      <w:bookmarkStart w:id="346" w:name="_Toc27744935"/>
      <w:bookmarkStart w:id="347" w:name="_Toc36114735"/>
      <w:bookmarkStart w:id="348" w:name="_Toc45271329"/>
      <w:bookmarkStart w:id="349" w:name="_Toc51936587"/>
      <w:bookmarkStart w:id="350" w:name="_Toc58230257"/>
      <w:bookmarkStart w:id="351" w:name="_Toc138338543"/>
      <w:r>
        <w:t>6.2</w:t>
      </w:r>
      <w:r w:rsidR="00CB5CD2">
        <w:tab/>
      </w:r>
      <w:r w:rsidR="001D7F2D">
        <w:t>Void</w:t>
      </w:r>
      <w:bookmarkEnd w:id="345"/>
      <w:bookmarkEnd w:id="346"/>
      <w:bookmarkEnd w:id="347"/>
      <w:bookmarkEnd w:id="348"/>
      <w:bookmarkEnd w:id="349"/>
      <w:bookmarkEnd w:id="350"/>
      <w:bookmarkEnd w:id="351"/>
    </w:p>
    <w:p w14:paraId="0219D745" w14:textId="77777777" w:rsidR="00C304AC" w:rsidRDefault="003B0400" w:rsidP="00C304AC">
      <w:pPr>
        <w:pStyle w:val="Heading2"/>
      </w:pPr>
      <w:bookmarkStart w:id="352" w:name="_Toc20212053"/>
      <w:bookmarkStart w:id="353" w:name="_Toc27744936"/>
      <w:bookmarkStart w:id="354" w:name="_Toc36114736"/>
      <w:bookmarkStart w:id="355" w:name="_Toc45271330"/>
      <w:bookmarkStart w:id="356" w:name="_Toc51936588"/>
      <w:bookmarkStart w:id="357" w:name="_Toc58230258"/>
      <w:bookmarkStart w:id="358" w:name="_Toc138338544"/>
      <w:r>
        <w:t>6</w:t>
      </w:r>
      <w:r w:rsidR="00DF13ED">
        <w:t>.</w:t>
      </w:r>
      <w:r>
        <w:t>3</w:t>
      </w:r>
      <w:r w:rsidR="00C304AC">
        <w:tab/>
      </w:r>
      <w:r w:rsidR="00C304AC">
        <w:rPr>
          <w:lang w:eastAsia="de-DE"/>
        </w:rPr>
        <w:t>Authentication and authorization for accessing 5GS via  non-3GPP access network</w:t>
      </w:r>
      <w:bookmarkEnd w:id="352"/>
      <w:bookmarkEnd w:id="353"/>
      <w:bookmarkEnd w:id="354"/>
      <w:bookmarkEnd w:id="355"/>
      <w:bookmarkEnd w:id="356"/>
      <w:bookmarkEnd w:id="357"/>
      <w:bookmarkEnd w:id="358"/>
    </w:p>
    <w:p w14:paraId="34643581" w14:textId="77777777" w:rsidR="002A3EC9" w:rsidRDefault="002A3EC9" w:rsidP="002A3EC9">
      <w:pPr>
        <w:pStyle w:val="Heading3"/>
      </w:pPr>
      <w:bookmarkStart w:id="359" w:name="_Toc20212054"/>
      <w:bookmarkStart w:id="360" w:name="_Toc27744937"/>
      <w:bookmarkStart w:id="361" w:name="_Toc36114737"/>
      <w:bookmarkStart w:id="362" w:name="_Toc45271331"/>
      <w:bookmarkStart w:id="363" w:name="_Toc51936589"/>
      <w:bookmarkStart w:id="364" w:name="_Toc58230259"/>
      <w:bookmarkStart w:id="365" w:name="_Toc138338545"/>
      <w:r>
        <w:t>6.3.1</w:t>
      </w:r>
      <w:r>
        <w:tab/>
        <w:t>General</w:t>
      </w:r>
      <w:bookmarkEnd w:id="359"/>
      <w:bookmarkEnd w:id="360"/>
      <w:bookmarkEnd w:id="361"/>
      <w:bookmarkEnd w:id="362"/>
      <w:bookmarkEnd w:id="363"/>
      <w:bookmarkEnd w:id="364"/>
      <w:bookmarkEnd w:id="365"/>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66" w:name="_Toc20212055"/>
      <w:bookmarkStart w:id="367"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68" w:name="_Toc36114738"/>
      <w:bookmarkStart w:id="369" w:name="_Toc45271332"/>
      <w:bookmarkStart w:id="370" w:name="_Toc51936590"/>
      <w:bookmarkStart w:id="371" w:name="_Toc58230260"/>
      <w:bookmarkStart w:id="372" w:name="_Toc138338546"/>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8"/>
      <w:bookmarkEnd w:id="369"/>
      <w:bookmarkEnd w:id="370"/>
      <w:bookmarkEnd w:id="371"/>
      <w:bookmarkEnd w:id="372"/>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3" w:name="_Hlk33554232"/>
      <w:r w:rsidRPr="003523AB">
        <w:t> </w:t>
      </w:r>
      <w:bookmarkEnd w:id="373"/>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lastRenderedPageBreak/>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74" w:name="_Hlk96097903"/>
      <w:bookmarkStart w:id="375" w:name="_Toc36114739"/>
      <w:bookmarkStart w:id="376" w:name="_Toc45271333"/>
      <w:bookmarkStart w:id="377" w:name="_Toc51936591"/>
      <w:bookmarkStart w:id="378" w:name="_Toc58230261"/>
      <w:bookmarkStart w:id="379" w:name="_Toc138338547"/>
      <w:r>
        <w:t>6.3a</w:t>
      </w:r>
      <w:r>
        <w:tab/>
      </w:r>
      <w:r>
        <w:rPr>
          <w:lang w:eastAsia="de-DE"/>
        </w:rPr>
        <w:t>Authentication for NSWO in 5GS</w:t>
      </w:r>
      <w:bookmarkEnd w:id="379"/>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719E42B9"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1A022D">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5820F201"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p w14:paraId="66C2151C" w14:textId="77777777" w:rsidR="00813891" w:rsidRDefault="00813891" w:rsidP="005679BD">
      <w:pPr>
        <w:pStyle w:val="Heading2"/>
      </w:pPr>
      <w:bookmarkStart w:id="380" w:name="_Toc138338548"/>
      <w:bookmarkEnd w:id="374"/>
      <w:r>
        <w:t>6.4</w:t>
      </w:r>
      <w:r>
        <w:tab/>
        <w:t xml:space="preserve">Handling of </w:t>
      </w:r>
      <w:r>
        <w:rPr>
          <w:lang w:eastAsia="de-DE"/>
        </w:rPr>
        <w:t>ANDSP Information</w:t>
      </w:r>
      <w:bookmarkEnd w:id="366"/>
      <w:bookmarkEnd w:id="367"/>
      <w:bookmarkEnd w:id="375"/>
      <w:bookmarkEnd w:id="376"/>
      <w:bookmarkEnd w:id="377"/>
      <w:bookmarkEnd w:id="378"/>
      <w:bookmarkEnd w:id="380"/>
    </w:p>
    <w:p w14:paraId="3EB0CAD6" w14:textId="77777777" w:rsidR="00813891" w:rsidRDefault="00813891" w:rsidP="00813891">
      <w:pPr>
        <w:pStyle w:val="Heading3"/>
        <w:rPr>
          <w:lang w:val="en-US" w:eastAsia="zh-CN"/>
        </w:rPr>
      </w:pPr>
      <w:bookmarkStart w:id="381" w:name="_Toc20212056"/>
      <w:bookmarkStart w:id="382" w:name="_Toc27744939"/>
      <w:bookmarkStart w:id="383" w:name="_Toc36114740"/>
      <w:bookmarkStart w:id="384" w:name="_Toc45271334"/>
      <w:bookmarkStart w:id="385" w:name="_Toc51936592"/>
      <w:bookmarkStart w:id="386" w:name="_Toc58230262"/>
      <w:bookmarkStart w:id="387" w:name="_Toc138338549"/>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81"/>
      <w:bookmarkEnd w:id="382"/>
      <w:bookmarkEnd w:id="383"/>
      <w:bookmarkEnd w:id="384"/>
      <w:bookmarkEnd w:id="385"/>
      <w:bookmarkEnd w:id="386"/>
      <w:bookmarkEnd w:id="387"/>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lastRenderedPageBreak/>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8" w:name="_Toc20212057"/>
      <w:bookmarkStart w:id="389" w:name="_Toc27744940"/>
      <w:bookmarkStart w:id="390" w:name="_Toc36114741"/>
      <w:bookmarkStart w:id="391" w:name="_Toc45271335"/>
      <w:bookmarkStart w:id="392" w:name="_Toc51936593"/>
      <w:bookmarkStart w:id="393" w:name="_Toc58230263"/>
      <w:bookmarkStart w:id="394" w:name="_Toc138338550"/>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8"/>
      <w:bookmarkEnd w:id="389"/>
      <w:bookmarkEnd w:id="390"/>
      <w:bookmarkEnd w:id="391"/>
      <w:bookmarkEnd w:id="392"/>
      <w:bookmarkEnd w:id="393"/>
      <w:bookmarkEnd w:id="394"/>
    </w:p>
    <w:p w14:paraId="76B0B530" w14:textId="77777777" w:rsidR="002A3EC9" w:rsidRPr="00F955AB" w:rsidRDefault="002A3EC9" w:rsidP="002A3EC9">
      <w:pPr>
        <w:pStyle w:val="Heading4"/>
      </w:pPr>
      <w:bookmarkStart w:id="395" w:name="_Toc20212058"/>
      <w:bookmarkStart w:id="396" w:name="_Toc27744941"/>
      <w:bookmarkStart w:id="397" w:name="_Toc36114742"/>
      <w:bookmarkStart w:id="398" w:name="_Toc45271336"/>
      <w:bookmarkStart w:id="399" w:name="_Toc51936594"/>
      <w:bookmarkStart w:id="400" w:name="_Toc58230264"/>
      <w:bookmarkStart w:id="401" w:name="_Toc138338551"/>
      <w:r>
        <w:t>6.4.2.1</w:t>
      </w:r>
      <w:r>
        <w:tab/>
        <w:t>General</w:t>
      </w:r>
      <w:bookmarkEnd w:id="395"/>
      <w:bookmarkEnd w:id="396"/>
      <w:bookmarkEnd w:id="397"/>
      <w:bookmarkEnd w:id="398"/>
      <w:bookmarkEnd w:id="399"/>
      <w:bookmarkEnd w:id="400"/>
      <w:bookmarkEnd w:id="40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2" w:name="_Toc20212059"/>
      <w:bookmarkStart w:id="403" w:name="_Toc27744942"/>
      <w:bookmarkStart w:id="404" w:name="_Toc36114743"/>
      <w:bookmarkStart w:id="405" w:name="_Toc45271337"/>
      <w:bookmarkStart w:id="406" w:name="_Toc51936595"/>
      <w:bookmarkStart w:id="407" w:name="_Toc58230265"/>
      <w:bookmarkStart w:id="408" w:name="_Toc138338552"/>
      <w:r w:rsidRPr="00F955AB">
        <w:t>6.</w:t>
      </w:r>
      <w:r>
        <w:t>4.2.2</w:t>
      </w:r>
      <w:r w:rsidRPr="00F955AB">
        <w:tab/>
        <w:t>Use of WLAN selection information</w:t>
      </w:r>
      <w:bookmarkEnd w:id="402"/>
      <w:bookmarkEnd w:id="403"/>
      <w:bookmarkEnd w:id="404"/>
      <w:bookmarkEnd w:id="405"/>
      <w:bookmarkEnd w:id="406"/>
      <w:bookmarkEnd w:id="407"/>
      <w:bookmarkEnd w:id="408"/>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09" w:name="_Toc20212060"/>
      <w:bookmarkStart w:id="410" w:name="_Toc27744943"/>
      <w:bookmarkStart w:id="411" w:name="_Toc36114744"/>
      <w:bookmarkStart w:id="412" w:name="_Toc45271338"/>
      <w:bookmarkStart w:id="413" w:name="_Toc51936596"/>
      <w:bookmarkStart w:id="414" w:name="_Toc58230266"/>
      <w:bookmarkStart w:id="415" w:name="_Toc138338553"/>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9"/>
      <w:bookmarkEnd w:id="410"/>
      <w:bookmarkEnd w:id="411"/>
      <w:bookmarkEnd w:id="412"/>
      <w:bookmarkEnd w:id="413"/>
      <w:bookmarkEnd w:id="414"/>
      <w:bookmarkEnd w:id="415"/>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16" w:name="_Toc20212061"/>
      <w:bookmarkStart w:id="417" w:name="_Toc27744944"/>
      <w:bookmarkStart w:id="418" w:name="_Toc36114745"/>
      <w:bookmarkStart w:id="419" w:name="_Toc45271339"/>
      <w:bookmarkStart w:id="420" w:name="_Toc51936597"/>
      <w:bookmarkStart w:id="421" w:name="_Toc58230267"/>
      <w:bookmarkStart w:id="422" w:name="_Toc138338554"/>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6"/>
      <w:bookmarkEnd w:id="417"/>
      <w:bookmarkEnd w:id="418"/>
      <w:bookmarkEnd w:id="419"/>
      <w:bookmarkEnd w:id="420"/>
      <w:bookmarkEnd w:id="421"/>
      <w:bookmarkEnd w:id="422"/>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3" w:name="_Toc20212062"/>
      <w:bookmarkStart w:id="424" w:name="_Toc27744945"/>
      <w:bookmarkStart w:id="425" w:name="_Toc36114746"/>
      <w:bookmarkStart w:id="426" w:name="_Toc45271340"/>
      <w:bookmarkStart w:id="427" w:name="_Toc51936598"/>
      <w:bookmarkStart w:id="428" w:name="_Toc58230268"/>
      <w:bookmarkStart w:id="429" w:name="_Toc138338555"/>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3"/>
      <w:bookmarkEnd w:id="424"/>
      <w:bookmarkEnd w:id="425"/>
      <w:bookmarkEnd w:id="426"/>
      <w:bookmarkEnd w:id="427"/>
      <w:bookmarkEnd w:id="428"/>
      <w:bookmarkEnd w:id="429"/>
    </w:p>
    <w:p w14:paraId="58550ABF" w14:textId="77777777" w:rsidR="00B748CD" w:rsidRDefault="00C13D36" w:rsidP="00B748CD">
      <w:pPr>
        <w:pStyle w:val="Heading2"/>
      </w:pPr>
      <w:bookmarkStart w:id="430" w:name="_Toc20212063"/>
      <w:bookmarkStart w:id="431" w:name="_Toc27744946"/>
      <w:bookmarkStart w:id="432" w:name="_Toc36114747"/>
      <w:bookmarkStart w:id="433" w:name="_Toc45271341"/>
      <w:bookmarkStart w:id="434" w:name="_Toc51936599"/>
      <w:bookmarkStart w:id="435" w:name="_Toc58230269"/>
      <w:bookmarkStart w:id="436" w:name="_Toc138338556"/>
      <w:r>
        <w:t>7</w:t>
      </w:r>
      <w:r w:rsidR="00B748CD">
        <w:t>.1</w:t>
      </w:r>
      <w:r w:rsidR="00B748CD">
        <w:tab/>
        <w:t>General</w:t>
      </w:r>
      <w:bookmarkEnd w:id="430"/>
      <w:bookmarkEnd w:id="431"/>
      <w:bookmarkEnd w:id="432"/>
      <w:bookmarkEnd w:id="433"/>
      <w:bookmarkEnd w:id="434"/>
      <w:bookmarkEnd w:id="435"/>
      <w:bookmarkEnd w:id="436"/>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7" w:name="_Toc20212064"/>
      <w:bookmarkStart w:id="438" w:name="_Toc27744947"/>
      <w:bookmarkStart w:id="439" w:name="_Toc36114748"/>
      <w:bookmarkStart w:id="440" w:name="_Toc45271342"/>
      <w:bookmarkStart w:id="441" w:name="_Toc51936600"/>
      <w:bookmarkStart w:id="442" w:name="_Toc58230270"/>
      <w:bookmarkStart w:id="443" w:name="_Toc138338557"/>
      <w:r>
        <w:lastRenderedPageBreak/>
        <w:t>7</w:t>
      </w:r>
      <w:r w:rsidR="00E26061">
        <w:t>.2</w:t>
      </w:r>
      <w:r w:rsidR="00E26061">
        <w:tab/>
      </w:r>
      <w:r w:rsidR="002A3EC9">
        <w:t>N3AN node</w:t>
      </w:r>
      <w:r w:rsidR="00850981">
        <w:t xml:space="preserve"> selection procedure</w:t>
      </w:r>
      <w:bookmarkEnd w:id="437"/>
      <w:bookmarkEnd w:id="438"/>
      <w:bookmarkEnd w:id="439"/>
      <w:bookmarkEnd w:id="440"/>
      <w:bookmarkEnd w:id="441"/>
      <w:bookmarkEnd w:id="442"/>
      <w:bookmarkEnd w:id="443"/>
    </w:p>
    <w:p w14:paraId="5B48AAAE" w14:textId="77777777" w:rsidR="005E5B74" w:rsidRPr="00F37B07" w:rsidRDefault="005E5B74" w:rsidP="005E5B74">
      <w:pPr>
        <w:pStyle w:val="Heading3"/>
        <w:rPr>
          <w:lang w:val="en-US" w:eastAsia="zh-CN"/>
        </w:rPr>
      </w:pPr>
      <w:bookmarkStart w:id="444" w:name="_Toc20212065"/>
      <w:bookmarkStart w:id="445" w:name="_Toc27744948"/>
      <w:bookmarkStart w:id="446" w:name="_Toc36114749"/>
      <w:bookmarkStart w:id="447" w:name="_Toc45271343"/>
      <w:bookmarkStart w:id="448" w:name="_Toc51936601"/>
      <w:bookmarkStart w:id="449" w:name="_Toc58230271"/>
      <w:bookmarkStart w:id="450" w:name="_Toc138338558"/>
      <w:r w:rsidRPr="00F37B07">
        <w:rPr>
          <w:lang w:val="en-US" w:eastAsia="zh-CN"/>
        </w:rPr>
        <w:t>7.2.1</w:t>
      </w:r>
      <w:r w:rsidRPr="00F37B07">
        <w:rPr>
          <w:lang w:val="en-US" w:eastAsia="zh-CN"/>
        </w:rPr>
        <w:tab/>
        <w:t>General</w:t>
      </w:r>
      <w:bookmarkEnd w:id="444"/>
      <w:bookmarkEnd w:id="445"/>
      <w:bookmarkEnd w:id="446"/>
      <w:bookmarkEnd w:id="447"/>
      <w:bookmarkEnd w:id="448"/>
      <w:bookmarkEnd w:id="449"/>
      <w:bookmarkEnd w:id="450"/>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51" w:name="_Toc20212066"/>
      <w:bookmarkStart w:id="452" w:name="_Toc27744949"/>
      <w:bookmarkStart w:id="453" w:name="_Toc36114750"/>
      <w:bookmarkStart w:id="45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55" w:name="_Toc51936602"/>
      <w:bookmarkStart w:id="456" w:name="_Toc58230272"/>
      <w:bookmarkStart w:id="457" w:name="_Toc138338559"/>
      <w:r>
        <w:t>7.2.2</w:t>
      </w:r>
      <w:r>
        <w:tab/>
        <w:t>N3AN node configuration information</w:t>
      </w:r>
      <w:bookmarkEnd w:id="451"/>
      <w:bookmarkEnd w:id="452"/>
      <w:bookmarkEnd w:id="453"/>
      <w:bookmarkEnd w:id="454"/>
      <w:bookmarkEnd w:id="455"/>
      <w:bookmarkEnd w:id="456"/>
      <w:bookmarkEnd w:id="457"/>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8" w:name="_Toc20212067"/>
      <w:bookmarkStart w:id="459" w:name="_Toc27744950"/>
      <w:bookmarkStart w:id="460" w:name="_Toc36114751"/>
      <w:bookmarkStart w:id="461" w:name="_Toc45271345"/>
      <w:bookmarkStart w:id="462" w:name="_Toc51936603"/>
      <w:bookmarkStart w:id="463" w:name="_Toc58230273"/>
      <w:bookmarkStart w:id="464" w:name="_Toc138338560"/>
      <w:r>
        <w:t>7.2.3</w:t>
      </w:r>
      <w:r>
        <w:tab/>
        <w:t>Determination of the country the UE is located in</w:t>
      </w:r>
      <w:bookmarkEnd w:id="458"/>
      <w:bookmarkEnd w:id="459"/>
      <w:bookmarkEnd w:id="460"/>
      <w:bookmarkEnd w:id="461"/>
      <w:bookmarkEnd w:id="462"/>
      <w:bookmarkEnd w:id="463"/>
      <w:bookmarkEnd w:id="464"/>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65" w:name="_Toc20212068"/>
      <w:bookmarkStart w:id="466" w:name="_Toc27744951"/>
      <w:bookmarkStart w:id="467" w:name="_Toc36114752"/>
      <w:bookmarkStart w:id="468" w:name="_Toc45271346"/>
      <w:bookmarkStart w:id="469" w:name="_Toc51936604"/>
      <w:bookmarkStart w:id="470" w:name="_Toc58230274"/>
      <w:bookmarkStart w:id="471" w:name="_Toc138338561"/>
      <w:r>
        <w:t>7.2.4</w:t>
      </w:r>
      <w:r>
        <w:tab/>
      </w:r>
      <w:r w:rsidR="002A3EC9">
        <w:t>N3AN node</w:t>
      </w:r>
      <w:r>
        <w:t xml:space="preserve"> selection</w:t>
      </w:r>
      <w:bookmarkEnd w:id="465"/>
      <w:bookmarkEnd w:id="466"/>
      <w:bookmarkEnd w:id="467"/>
      <w:bookmarkEnd w:id="468"/>
      <w:bookmarkEnd w:id="469"/>
      <w:bookmarkEnd w:id="470"/>
      <w:r w:rsidR="00DB209B" w:rsidRPr="00DB209B">
        <w:t xml:space="preserve"> for non-emergency services</w:t>
      </w:r>
      <w:bookmarkEnd w:id="471"/>
    </w:p>
    <w:p w14:paraId="51720CBD" w14:textId="77777777" w:rsidR="005E5B74" w:rsidRDefault="005E5B74" w:rsidP="005E5B74">
      <w:pPr>
        <w:pStyle w:val="Heading4"/>
      </w:pPr>
      <w:bookmarkStart w:id="472" w:name="_Toc20212069"/>
      <w:bookmarkStart w:id="473" w:name="_Toc27744952"/>
      <w:bookmarkStart w:id="474" w:name="_Toc36114753"/>
      <w:bookmarkStart w:id="475" w:name="_Toc45271347"/>
      <w:bookmarkStart w:id="476" w:name="_Toc51936605"/>
      <w:bookmarkStart w:id="477" w:name="_Toc58230275"/>
      <w:bookmarkStart w:id="478" w:name="_Toc138338562"/>
      <w:r>
        <w:t>7.2.4.1</w:t>
      </w:r>
      <w:r>
        <w:tab/>
        <w:t>General</w:t>
      </w:r>
      <w:bookmarkEnd w:id="472"/>
      <w:bookmarkEnd w:id="473"/>
      <w:bookmarkEnd w:id="474"/>
      <w:bookmarkEnd w:id="475"/>
      <w:bookmarkEnd w:id="476"/>
      <w:bookmarkEnd w:id="477"/>
      <w:bookmarkEnd w:id="478"/>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lastRenderedPageBreak/>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79" w:name="_Toc20212070"/>
      <w:bookmarkStart w:id="480" w:name="_Toc27744953"/>
      <w:bookmarkStart w:id="481" w:name="_Toc36114754"/>
      <w:bookmarkStart w:id="482" w:name="_Toc45271348"/>
      <w:bookmarkStart w:id="483" w:name="_Toc51936606"/>
      <w:bookmarkStart w:id="484" w:name="_Toc58230276"/>
      <w:bookmarkStart w:id="485" w:name="_Toc138338563"/>
      <w:r w:rsidRPr="008A4C7A">
        <w:t>7.2.4.</w:t>
      </w:r>
      <w:r>
        <w:t>2</w:t>
      </w:r>
      <w:r w:rsidRPr="008A4C7A">
        <w:tab/>
        <w:t>Determine if the visited country mandates the selection of N3IWF in this country</w:t>
      </w:r>
      <w:bookmarkEnd w:id="479"/>
      <w:bookmarkEnd w:id="480"/>
      <w:bookmarkEnd w:id="481"/>
      <w:bookmarkEnd w:id="482"/>
      <w:bookmarkEnd w:id="483"/>
      <w:bookmarkEnd w:id="484"/>
      <w:bookmarkEnd w:id="485"/>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6" w:name="_Toc20212071"/>
      <w:bookmarkStart w:id="487" w:name="_Toc27744954"/>
      <w:bookmarkStart w:id="488" w:name="_Toc36114755"/>
      <w:bookmarkStart w:id="489" w:name="_Toc45271349"/>
      <w:bookmarkStart w:id="490" w:name="_Toc51936607"/>
      <w:bookmarkStart w:id="491" w:name="_Toc58230277"/>
      <w:bookmarkStart w:id="492" w:name="_Toc138338564"/>
      <w:r>
        <w:t>7.2.4.3</w:t>
      </w:r>
      <w:r>
        <w:tab/>
        <w:t>UE procedure when the UE only supports connectivity with N3IWF</w:t>
      </w:r>
      <w:bookmarkEnd w:id="486"/>
      <w:bookmarkEnd w:id="487"/>
      <w:bookmarkEnd w:id="488"/>
      <w:bookmarkEnd w:id="489"/>
      <w:bookmarkEnd w:id="490"/>
      <w:bookmarkEnd w:id="491"/>
      <w:bookmarkEnd w:id="492"/>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lastRenderedPageBreak/>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lastRenderedPageBreak/>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493"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493"/>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4" w:name="_Toc20212072"/>
      <w:bookmarkStart w:id="495" w:name="_Toc27744955"/>
      <w:bookmarkStart w:id="496" w:name="_Toc36114756"/>
      <w:bookmarkStart w:id="497" w:name="_Toc45271350"/>
      <w:bookmarkStart w:id="498" w:name="_Toc51936608"/>
      <w:bookmarkStart w:id="499" w:name="_Toc58230278"/>
      <w:bookmarkStart w:id="500" w:name="_Toc138338565"/>
      <w:r>
        <w:lastRenderedPageBreak/>
        <w:t>7.2.4.</w:t>
      </w:r>
      <w:r w:rsidR="002A3EC9">
        <w:t>4</w:t>
      </w:r>
      <w:r>
        <w:tab/>
        <w:t>UE procedure when the UE supports connectivity with N3IWF and ePDG</w:t>
      </w:r>
      <w:bookmarkEnd w:id="494"/>
      <w:bookmarkEnd w:id="495"/>
      <w:bookmarkEnd w:id="496"/>
      <w:bookmarkEnd w:id="497"/>
      <w:bookmarkEnd w:id="498"/>
      <w:bookmarkEnd w:id="499"/>
      <w:bookmarkEnd w:id="500"/>
    </w:p>
    <w:p w14:paraId="18343D02" w14:textId="77777777" w:rsidR="002A3EC9" w:rsidRPr="004C43A6" w:rsidRDefault="002A3EC9" w:rsidP="002A3EC9">
      <w:pPr>
        <w:pStyle w:val="Heading5"/>
        <w:rPr>
          <w:rFonts w:eastAsia="MS Mincho"/>
        </w:rPr>
      </w:pPr>
      <w:bookmarkStart w:id="501" w:name="_Toc20212073"/>
      <w:bookmarkStart w:id="502" w:name="_Toc27744956"/>
      <w:bookmarkStart w:id="503" w:name="_Toc36114757"/>
      <w:bookmarkStart w:id="504" w:name="_Toc45271351"/>
      <w:bookmarkStart w:id="505" w:name="_Toc51936609"/>
      <w:bookmarkStart w:id="506" w:name="_Toc58230279"/>
      <w:bookmarkStart w:id="507" w:name="_Toc138338566"/>
      <w:r>
        <w:t>7.2.4.4.</w:t>
      </w:r>
      <w:r>
        <w:rPr>
          <w:lang w:val="en-US"/>
        </w:rPr>
        <w:t>1</w:t>
      </w:r>
      <w:r w:rsidRPr="00003137">
        <w:tab/>
      </w:r>
      <w:r>
        <w:t>General</w:t>
      </w:r>
      <w:bookmarkEnd w:id="501"/>
      <w:bookmarkEnd w:id="502"/>
      <w:bookmarkEnd w:id="503"/>
      <w:bookmarkEnd w:id="504"/>
      <w:bookmarkEnd w:id="505"/>
      <w:bookmarkEnd w:id="506"/>
      <w:bookmarkEnd w:id="507"/>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8" w:name="_Toc20212074"/>
      <w:bookmarkStart w:id="509" w:name="_Toc27744957"/>
      <w:bookmarkStart w:id="510" w:name="_Toc36114758"/>
      <w:bookmarkStart w:id="511" w:name="_Toc45271352"/>
      <w:bookmarkStart w:id="512" w:name="_Toc51936610"/>
      <w:bookmarkStart w:id="513" w:name="_Toc58230280"/>
      <w:bookmarkStart w:id="514" w:name="_Toc138338567"/>
      <w:r>
        <w:t>7.2.4.4.</w:t>
      </w:r>
      <w:r>
        <w:rPr>
          <w:lang w:val="en-US"/>
        </w:rPr>
        <w:t>2</w:t>
      </w:r>
      <w:r w:rsidRPr="00003137">
        <w:tab/>
      </w:r>
      <w:r w:rsidR="000A0FA7">
        <w:t>N3AN n</w:t>
      </w:r>
      <w:r>
        <w:t>ode selection for IMS service</w:t>
      </w:r>
      <w:bookmarkEnd w:id="508"/>
      <w:bookmarkEnd w:id="509"/>
      <w:bookmarkEnd w:id="510"/>
      <w:bookmarkEnd w:id="511"/>
      <w:bookmarkEnd w:id="512"/>
      <w:bookmarkEnd w:id="513"/>
      <w:bookmarkEnd w:id="514"/>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w:t>
      </w:r>
      <w:r>
        <w:lastRenderedPageBreak/>
        <w:t xml:space="preserve">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lastRenderedPageBreak/>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5" w:name="_Toc20212075"/>
      <w:bookmarkStart w:id="516" w:name="_Toc27744958"/>
      <w:bookmarkStart w:id="517" w:name="_Toc36114759"/>
      <w:bookmarkStart w:id="518" w:name="_Toc45271353"/>
      <w:bookmarkStart w:id="519" w:name="_Toc51936611"/>
      <w:bookmarkStart w:id="520" w:name="_Toc58230281"/>
      <w:bookmarkStart w:id="521" w:name="_Toc138338568"/>
      <w:r>
        <w:t>7.2.4.4.</w:t>
      </w:r>
      <w:r>
        <w:rPr>
          <w:lang w:val="en-US"/>
        </w:rPr>
        <w:t>3</w:t>
      </w:r>
      <w:r w:rsidRPr="00003137">
        <w:tab/>
      </w:r>
      <w:r w:rsidR="0069440F">
        <w:t>N3AN n</w:t>
      </w:r>
      <w:r>
        <w:t>ode selection for Non-IMS service</w:t>
      </w:r>
      <w:bookmarkEnd w:id="515"/>
      <w:bookmarkEnd w:id="516"/>
      <w:bookmarkEnd w:id="517"/>
      <w:bookmarkEnd w:id="518"/>
      <w:bookmarkEnd w:id="519"/>
      <w:bookmarkEnd w:id="520"/>
      <w:bookmarkEnd w:id="521"/>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w:t>
      </w:r>
      <w:r>
        <w:lastRenderedPageBreak/>
        <w:t xml:space="preserve">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2" w:name="_Toc20212076"/>
      <w:bookmarkStart w:id="523" w:name="_Toc27744959"/>
      <w:bookmarkStart w:id="524"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5" w:name="_Toc51936612"/>
      <w:bookmarkStart w:id="526" w:name="_Toc58230282"/>
      <w:bookmarkStart w:id="527" w:name="_Toc45271354"/>
      <w:bookmarkStart w:id="528" w:name="_Toc138338569"/>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5"/>
      <w:bookmarkEnd w:id="526"/>
      <w:bookmarkEnd w:id="528"/>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lastRenderedPageBreak/>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29" w:name="_Toc138338570"/>
      <w:r>
        <w:t>7.2.6</w:t>
      </w:r>
      <w:r>
        <w:tab/>
        <w:t>N3AN node selection for emergency services</w:t>
      </w:r>
      <w:bookmarkEnd w:id="529"/>
    </w:p>
    <w:p w14:paraId="56A4AE7E" w14:textId="583CC2F3" w:rsidR="00DB209B" w:rsidRDefault="00DB209B" w:rsidP="00DB209B">
      <w:pPr>
        <w:pStyle w:val="Heading4"/>
      </w:pPr>
      <w:bookmarkStart w:id="530" w:name="_Toc138338571"/>
      <w:r>
        <w:t>7.2.6.1</w:t>
      </w:r>
      <w:r>
        <w:tab/>
        <w:t>General</w:t>
      </w:r>
      <w:bookmarkEnd w:id="530"/>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31" w:name="_Toc138338572"/>
      <w:r>
        <w:t>7.2.6.2</w:t>
      </w:r>
      <w:r>
        <w:tab/>
        <w:t>UE procedure when the UE only supports connectivity with N3IWF</w:t>
      </w:r>
      <w:bookmarkEnd w:id="53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32" w:name="_Hlk70696649"/>
      <w:bookmarkStart w:id="533"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32"/>
      <w:bookmarkEnd w:id="533"/>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NOTE: The UE can notifiy the user that an emergency session cannot be established.</w:t>
      </w:r>
    </w:p>
    <w:p w14:paraId="6AFE434B" w14:textId="1A21653F" w:rsidR="00DB209B" w:rsidRDefault="00DB209B" w:rsidP="00DB209B">
      <w:pPr>
        <w:pStyle w:val="Heading4"/>
      </w:pPr>
      <w:bookmarkStart w:id="534" w:name="_Toc138338573"/>
      <w:r>
        <w:t>7.2.6.3</w:t>
      </w:r>
      <w:r>
        <w:tab/>
        <w:t>UE procedure when the UE supports connectivity with N3IWF and ePDG</w:t>
      </w:r>
      <w:bookmarkEnd w:id="534"/>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lastRenderedPageBreak/>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35" w:name="_Toc51936613"/>
      <w:bookmarkStart w:id="536" w:name="_Toc58230283"/>
      <w:bookmarkStart w:id="537" w:name="_Toc138338574"/>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2"/>
      <w:bookmarkEnd w:id="523"/>
      <w:bookmarkEnd w:id="524"/>
      <w:bookmarkEnd w:id="527"/>
      <w:bookmarkEnd w:id="535"/>
      <w:bookmarkEnd w:id="536"/>
      <w:bookmarkEnd w:id="537"/>
    </w:p>
    <w:p w14:paraId="63761BA6" w14:textId="77777777" w:rsidR="000030BA" w:rsidRPr="000030BA" w:rsidRDefault="000030BA" w:rsidP="000030BA">
      <w:pPr>
        <w:pStyle w:val="Heading3"/>
        <w:rPr>
          <w:rFonts w:eastAsia="SimSun"/>
        </w:rPr>
      </w:pPr>
      <w:bookmarkStart w:id="538" w:name="_Toc20212077"/>
      <w:bookmarkStart w:id="539" w:name="_Toc27744960"/>
      <w:bookmarkStart w:id="540" w:name="_Toc36114761"/>
      <w:bookmarkStart w:id="541" w:name="_Toc45271355"/>
      <w:bookmarkStart w:id="542" w:name="_Toc51936614"/>
      <w:bookmarkStart w:id="543" w:name="_Toc58230284"/>
      <w:bookmarkStart w:id="544" w:name="_Toc138338575"/>
      <w:r>
        <w:rPr>
          <w:rFonts w:eastAsia="SimSun"/>
        </w:rPr>
        <w:t>7.3</w:t>
      </w:r>
      <w:r w:rsidRPr="000030BA">
        <w:rPr>
          <w:rFonts w:eastAsia="SimSun"/>
        </w:rPr>
        <w:t>.1</w:t>
      </w:r>
      <w:r w:rsidRPr="000030BA">
        <w:rPr>
          <w:rFonts w:eastAsia="SimSun" w:hint="eastAsia"/>
        </w:rPr>
        <w:tab/>
      </w:r>
      <w:r w:rsidRPr="000030BA">
        <w:rPr>
          <w:rFonts w:eastAsia="SimSun"/>
        </w:rPr>
        <w:t>General</w:t>
      </w:r>
      <w:bookmarkEnd w:id="538"/>
      <w:bookmarkEnd w:id="539"/>
      <w:bookmarkEnd w:id="540"/>
      <w:bookmarkEnd w:id="541"/>
      <w:bookmarkEnd w:id="542"/>
      <w:bookmarkEnd w:id="543"/>
      <w:bookmarkEnd w:id="544"/>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45" w:name="_Toc20212078"/>
      <w:bookmarkStart w:id="546" w:name="_Toc27744961"/>
      <w:bookmarkStart w:id="547" w:name="_Toc36114762"/>
      <w:bookmarkStart w:id="548" w:name="_Toc45271356"/>
      <w:bookmarkStart w:id="549" w:name="_Toc51936615"/>
      <w:bookmarkStart w:id="550" w:name="_Toc58230285"/>
      <w:bookmarkStart w:id="551" w:name="_Toc138338576"/>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45"/>
      <w:bookmarkEnd w:id="546"/>
      <w:bookmarkEnd w:id="547"/>
      <w:bookmarkEnd w:id="548"/>
      <w:bookmarkEnd w:id="549"/>
      <w:bookmarkEnd w:id="550"/>
      <w:bookmarkEnd w:id="551"/>
    </w:p>
    <w:p w14:paraId="01402CD8" w14:textId="77777777" w:rsidR="007536A6" w:rsidRPr="004348F0" w:rsidRDefault="007536A6" w:rsidP="007536A6">
      <w:pPr>
        <w:pStyle w:val="Heading4"/>
      </w:pPr>
      <w:bookmarkStart w:id="552" w:name="_Toc20212079"/>
      <w:bookmarkStart w:id="553" w:name="_Toc27744962"/>
      <w:bookmarkStart w:id="554" w:name="_Toc36114763"/>
      <w:bookmarkStart w:id="555" w:name="_Toc45271357"/>
      <w:bookmarkStart w:id="556" w:name="_Toc51936616"/>
      <w:bookmarkStart w:id="557" w:name="_Toc58230286"/>
      <w:bookmarkStart w:id="558" w:name="_Toc138338577"/>
      <w:r>
        <w:t>7.3.2.1</w:t>
      </w:r>
      <w:r>
        <w:tab/>
      </w:r>
      <w:r w:rsidRPr="004348F0">
        <w:t>IKE SA and signalling IPsec SA establishment</w:t>
      </w:r>
      <w:r>
        <w:t xml:space="preserve"> initiation</w:t>
      </w:r>
      <w:bookmarkEnd w:id="552"/>
      <w:bookmarkEnd w:id="553"/>
      <w:bookmarkEnd w:id="554"/>
      <w:bookmarkEnd w:id="555"/>
      <w:bookmarkEnd w:id="556"/>
      <w:bookmarkEnd w:id="557"/>
      <w:bookmarkEnd w:id="558"/>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lastRenderedPageBreak/>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59" w:name="_Toc20212080"/>
      <w:bookmarkStart w:id="560" w:name="_Toc27744963"/>
      <w:bookmarkStart w:id="561" w:name="_Toc36114764"/>
      <w:bookmarkStart w:id="562" w:name="_Toc45271358"/>
      <w:bookmarkStart w:id="563" w:name="_Toc51936617"/>
      <w:bookmarkStart w:id="564"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65" w:name="_Toc138338578"/>
      <w:r>
        <w:t>7.3.2.2</w:t>
      </w:r>
      <w:r>
        <w:tab/>
      </w:r>
      <w:r w:rsidRPr="004348F0">
        <w:t>IKE SA and signalling IPsec SA establishment</w:t>
      </w:r>
      <w:r>
        <w:t xml:space="preserve"> accepted by the network</w:t>
      </w:r>
      <w:bookmarkEnd w:id="559"/>
      <w:bookmarkEnd w:id="560"/>
      <w:bookmarkEnd w:id="561"/>
      <w:bookmarkEnd w:id="562"/>
      <w:bookmarkEnd w:id="563"/>
      <w:bookmarkEnd w:id="564"/>
      <w:bookmarkEnd w:id="565"/>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lastRenderedPageBreak/>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66" w:name="_Toc20212081"/>
      <w:bookmarkStart w:id="567" w:name="_Toc27744964"/>
      <w:bookmarkStart w:id="568" w:name="_Toc36114765"/>
      <w:bookmarkStart w:id="569" w:name="_Toc45271359"/>
      <w:bookmarkStart w:id="570" w:name="_Toc51936618"/>
      <w:bookmarkStart w:id="571" w:name="_Toc58230288"/>
      <w:bookmarkStart w:id="572" w:name="_Toc138338579"/>
      <w:r>
        <w:t>7.3.2.3</w:t>
      </w:r>
      <w:r>
        <w:tab/>
      </w:r>
      <w:r w:rsidRPr="004348F0">
        <w:t>IKE SA and signalling IPsec SA establishment</w:t>
      </w:r>
      <w:r>
        <w:t xml:space="preserve"> not accepted by the network</w:t>
      </w:r>
      <w:bookmarkEnd w:id="566"/>
      <w:bookmarkEnd w:id="567"/>
      <w:bookmarkEnd w:id="568"/>
      <w:bookmarkEnd w:id="569"/>
      <w:bookmarkEnd w:id="570"/>
      <w:bookmarkEnd w:id="571"/>
      <w:bookmarkEnd w:id="572"/>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lastRenderedPageBreak/>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73" w:name="_Hlk45831147"/>
      <w:r>
        <w:rPr>
          <w:lang w:eastAsia="zh-CN"/>
        </w:rPr>
        <w:t>the UE needs to request one or more S-NSSAIs that were not included in the requested NSSAI provided to the N3IWF previously</w:t>
      </w:r>
      <w:bookmarkEnd w:id="573"/>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74" w:name="_Toc20212082"/>
      <w:bookmarkStart w:id="575" w:name="_Toc27744965"/>
      <w:bookmarkStart w:id="576" w:name="_Toc36114766"/>
      <w:bookmarkStart w:id="577" w:name="_Toc45271360"/>
      <w:bookmarkStart w:id="578" w:name="_Toc51936619"/>
      <w:bookmarkStart w:id="579" w:name="_Toc58230289"/>
      <w:bookmarkStart w:id="580" w:name="_Toc138338580"/>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74"/>
      <w:bookmarkEnd w:id="575"/>
      <w:bookmarkEnd w:id="576"/>
      <w:bookmarkEnd w:id="577"/>
      <w:bookmarkEnd w:id="578"/>
      <w:bookmarkEnd w:id="579"/>
      <w:bookmarkEnd w:id="580"/>
    </w:p>
    <w:p w14:paraId="00C6B49F" w14:textId="77777777" w:rsidR="007536A6" w:rsidRPr="004348F0" w:rsidRDefault="007536A6" w:rsidP="007536A6">
      <w:pPr>
        <w:pStyle w:val="Heading4"/>
      </w:pPr>
      <w:bookmarkStart w:id="581" w:name="_Toc20212083"/>
      <w:bookmarkStart w:id="582" w:name="_Toc27744966"/>
      <w:bookmarkStart w:id="583" w:name="_Toc36114767"/>
      <w:bookmarkStart w:id="584" w:name="_Toc45271361"/>
      <w:bookmarkStart w:id="585" w:name="_Toc51936620"/>
      <w:bookmarkStart w:id="586" w:name="_Toc58230290"/>
      <w:bookmarkStart w:id="587" w:name="_Toc138338581"/>
      <w:r>
        <w:t>7.3.3.1</w:t>
      </w:r>
      <w:r>
        <w:tab/>
        <w:t>General</w:t>
      </w:r>
      <w:bookmarkEnd w:id="581"/>
      <w:bookmarkEnd w:id="582"/>
      <w:bookmarkEnd w:id="583"/>
      <w:bookmarkEnd w:id="584"/>
      <w:bookmarkEnd w:id="585"/>
      <w:bookmarkEnd w:id="586"/>
      <w:bookmarkEnd w:id="587"/>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88" w:name="_Toc20212084"/>
      <w:bookmarkStart w:id="589" w:name="_Toc27744967"/>
      <w:bookmarkStart w:id="590" w:name="_Toc36114768"/>
      <w:bookmarkStart w:id="591" w:name="_Toc45271362"/>
      <w:bookmarkStart w:id="592" w:name="_Toc51936621"/>
      <w:bookmarkStart w:id="593" w:name="_Toc58230291"/>
      <w:bookmarkStart w:id="594" w:name="_Toc138338582"/>
      <w:r>
        <w:t>7.3.3.1A</w:t>
      </w:r>
      <w:r>
        <w:tab/>
        <w:t>EAP-5G session initiation</w:t>
      </w:r>
      <w:bookmarkEnd w:id="588"/>
      <w:bookmarkEnd w:id="589"/>
      <w:bookmarkEnd w:id="590"/>
      <w:bookmarkEnd w:id="591"/>
      <w:bookmarkEnd w:id="592"/>
      <w:bookmarkEnd w:id="593"/>
      <w:bookmarkEnd w:id="594"/>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95" w:name="_Toc20212085"/>
      <w:bookmarkStart w:id="596" w:name="_Toc27744968"/>
      <w:bookmarkStart w:id="597" w:name="_Toc36114769"/>
      <w:bookmarkStart w:id="598" w:name="_Toc45271363"/>
      <w:bookmarkStart w:id="599" w:name="_Toc51936622"/>
      <w:bookmarkStart w:id="600" w:name="_Toc58230292"/>
      <w:bookmarkStart w:id="601" w:name="_Toc138338583"/>
      <w:r>
        <w:t>7.3.3.2</w:t>
      </w:r>
      <w:r>
        <w:tab/>
        <w:t>EAP-5G session completion initiated by the network</w:t>
      </w:r>
      <w:bookmarkEnd w:id="595"/>
      <w:bookmarkEnd w:id="596"/>
      <w:bookmarkEnd w:id="597"/>
      <w:bookmarkEnd w:id="598"/>
      <w:bookmarkEnd w:id="599"/>
      <w:bookmarkEnd w:id="600"/>
      <w:bookmarkEnd w:id="601"/>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89.45pt" o:ole="">
            <v:imagedata r:id="rId14" o:title=""/>
          </v:shape>
          <o:OLEObject Type="Embed" ProgID="Visio.Drawing.15" ShapeID="_x0000_i1025" DrawAspect="Content" ObjectID="_1748951282"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02" w:name="_Toc20212086"/>
      <w:bookmarkStart w:id="603" w:name="_Toc27744969"/>
      <w:bookmarkStart w:id="604" w:name="_Toc36114770"/>
      <w:bookmarkStart w:id="605" w:name="_Toc45271364"/>
      <w:bookmarkStart w:id="606" w:name="_Toc51936623"/>
      <w:bookmarkStart w:id="607" w:name="_Toc58230293"/>
      <w:bookmarkStart w:id="608" w:name="_Toc138338584"/>
      <w:r>
        <w:t>7.3.3.3</w:t>
      </w:r>
      <w:r>
        <w:tab/>
        <w:t>EAP-5G session completion initiated by the UE</w:t>
      </w:r>
      <w:bookmarkEnd w:id="602"/>
      <w:bookmarkEnd w:id="603"/>
      <w:bookmarkEnd w:id="604"/>
      <w:bookmarkEnd w:id="605"/>
      <w:bookmarkEnd w:id="606"/>
      <w:bookmarkEnd w:id="607"/>
      <w:bookmarkEnd w:id="608"/>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05pt;height:255.2pt" o:ole="">
            <v:imagedata r:id="rId16" o:title=""/>
          </v:shape>
          <o:OLEObject Type="Embed" ProgID="Visio.Drawing.11" ShapeID="_x0000_i1026" DrawAspect="Content" ObjectID="_1748951283"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9" w:name="_Toc20212087"/>
      <w:bookmarkStart w:id="610" w:name="_Toc27744970"/>
      <w:bookmarkStart w:id="611" w:name="_Toc36114771"/>
      <w:bookmarkStart w:id="612" w:name="_Toc45271365"/>
      <w:bookmarkStart w:id="613" w:name="_Toc51936624"/>
      <w:bookmarkStart w:id="614" w:name="_Toc58230294"/>
      <w:bookmarkStart w:id="615" w:name="_Toc138338585"/>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9"/>
      <w:bookmarkEnd w:id="610"/>
      <w:bookmarkEnd w:id="611"/>
      <w:bookmarkEnd w:id="612"/>
      <w:bookmarkEnd w:id="613"/>
      <w:bookmarkEnd w:id="614"/>
      <w:bookmarkEnd w:id="615"/>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16" w:name="_Toc20212088"/>
      <w:bookmarkStart w:id="617" w:name="_Toc27744971"/>
      <w:bookmarkStart w:id="618" w:name="_Toc36114772"/>
      <w:bookmarkStart w:id="619" w:name="_Toc45271366"/>
      <w:bookmarkStart w:id="620" w:name="_Toc51936625"/>
      <w:bookmarkStart w:id="621" w:name="_Toc58230295"/>
      <w:bookmarkStart w:id="622" w:name="_Toc138338586"/>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16"/>
      <w:bookmarkEnd w:id="617"/>
      <w:bookmarkEnd w:id="618"/>
      <w:bookmarkEnd w:id="619"/>
      <w:bookmarkEnd w:id="620"/>
      <w:bookmarkEnd w:id="621"/>
      <w:bookmarkEnd w:id="622"/>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23" w:name="_Toc20212089"/>
      <w:bookmarkStart w:id="624" w:name="_Toc27744972"/>
      <w:bookmarkStart w:id="625" w:name="_Toc36114773"/>
      <w:bookmarkStart w:id="626" w:name="_Toc45271367"/>
      <w:bookmarkStart w:id="627" w:name="_Toc51936626"/>
      <w:bookmarkStart w:id="628" w:name="_Toc58230296"/>
      <w:bookmarkStart w:id="629" w:name="_Toc138338587"/>
      <w:r>
        <w:t>7.3A</w:t>
      </w:r>
      <w:r>
        <w:tab/>
        <w:t>IKE SA establishment procedure for trusted non-3GPP access</w:t>
      </w:r>
      <w:bookmarkEnd w:id="623"/>
      <w:bookmarkEnd w:id="624"/>
      <w:bookmarkEnd w:id="625"/>
      <w:bookmarkEnd w:id="626"/>
      <w:bookmarkEnd w:id="627"/>
      <w:bookmarkEnd w:id="628"/>
      <w:bookmarkEnd w:id="629"/>
    </w:p>
    <w:p w14:paraId="0D18520D" w14:textId="77777777" w:rsidR="009E57FC" w:rsidRPr="000030BA" w:rsidRDefault="009E57FC" w:rsidP="009E57FC">
      <w:pPr>
        <w:pStyle w:val="Heading3"/>
        <w:rPr>
          <w:rFonts w:eastAsia="SimSun"/>
        </w:rPr>
      </w:pPr>
      <w:bookmarkStart w:id="630" w:name="_Toc20212090"/>
      <w:bookmarkStart w:id="631" w:name="_Toc27744973"/>
      <w:bookmarkStart w:id="632" w:name="_Toc36114774"/>
      <w:bookmarkStart w:id="633" w:name="_Toc45271368"/>
      <w:bookmarkStart w:id="634" w:name="_Toc51936627"/>
      <w:bookmarkStart w:id="635" w:name="_Toc58230297"/>
      <w:bookmarkStart w:id="636" w:name="_Toc138338588"/>
      <w:r>
        <w:rPr>
          <w:rFonts w:eastAsia="SimSun"/>
        </w:rPr>
        <w:t>7.3A</w:t>
      </w:r>
      <w:r w:rsidRPr="000030BA">
        <w:rPr>
          <w:rFonts w:eastAsia="SimSun"/>
        </w:rPr>
        <w:t>.1</w:t>
      </w:r>
      <w:r w:rsidRPr="000030BA">
        <w:rPr>
          <w:rFonts w:eastAsia="SimSun" w:hint="eastAsia"/>
        </w:rPr>
        <w:tab/>
      </w:r>
      <w:r w:rsidRPr="000030BA">
        <w:rPr>
          <w:rFonts w:eastAsia="SimSun"/>
        </w:rPr>
        <w:t>General</w:t>
      </w:r>
      <w:bookmarkEnd w:id="630"/>
      <w:bookmarkEnd w:id="631"/>
      <w:bookmarkEnd w:id="632"/>
      <w:bookmarkEnd w:id="633"/>
      <w:bookmarkEnd w:id="634"/>
      <w:bookmarkEnd w:id="635"/>
      <w:bookmarkEnd w:id="636"/>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lastRenderedPageBreak/>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45pt;height:525.4pt" o:ole="">
            <v:imagedata r:id="rId18" o:title=""/>
          </v:shape>
          <o:OLEObject Type="Embed" ProgID="Visio.Drawing.15" ShapeID="_x0000_i1027" DrawAspect="Content" ObjectID="_1748951284"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37" w:name="_Toc20212091"/>
      <w:bookmarkStart w:id="638" w:name="_Toc27744974"/>
      <w:bookmarkStart w:id="639" w:name="_Toc36114775"/>
      <w:bookmarkStart w:id="640" w:name="_Toc45271369"/>
      <w:bookmarkStart w:id="641" w:name="_Toc51936628"/>
      <w:bookmarkStart w:id="642" w:name="_Toc58230298"/>
      <w:bookmarkStart w:id="643" w:name="_Toc138338589"/>
      <w:r>
        <w:rPr>
          <w:rFonts w:eastAsia="SimSun"/>
        </w:rPr>
        <w:lastRenderedPageBreak/>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37"/>
      <w:bookmarkEnd w:id="638"/>
      <w:bookmarkEnd w:id="639"/>
      <w:bookmarkEnd w:id="640"/>
      <w:bookmarkEnd w:id="641"/>
      <w:bookmarkEnd w:id="642"/>
      <w:bookmarkEnd w:id="643"/>
    </w:p>
    <w:p w14:paraId="5EA90A43" w14:textId="77777777" w:rsidR="009E57FC" w:rsidRPr="004348F0" w:rsidRDefault="009E57FC" w:rsidP="009E57FC">
      <w:pPr>
        <w:pStyle w:val="Heading4"/>
      </w:pPr>
      <w:bookmarkStart w:id="644" w:name="_Toc20212092"/>
      <w:bookmarkStart w:id="645" w:name="_Toc27744975"/>
      <w:bookmarkStart w:id="646" w:name="_Toc36114776"/>
      <w:bookmarkStart w:id="647" w:name="_Toc45271370"/>
      <w:bookmarkStart w:id="648" w:name="_Toc51936629"/>
      <w:bookmarkStart w:id="649" w:name="_Toc58230299"/>
      <w:bookmarkStart w:id="650" w:name="_Toc138338590"/>
      <w:r>
        <w:t>7.3A.2.1</w:t>
      </w:r>
      <w:r>
        <w:tab/>
        <w:t>General</w:t>
      </w:r>
      <w:bookmarkEnd w:id="644"/>
      <w:bookmarkEnd w:id="645"/>
      <w:bookmarkEnd w:id="646"/>
      <w:bookmarkEnd w:id="647"/>
      <w:bookmarkEnd w:id="648"/>
      <w:bookmarkEnd w:id="649"/>
      <w:bookmarkEnd w:id="650"/>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51" w:name="_Toc20212093"/>
      <w:bookmarkStart w:id="652" w:name="_Toc27744976"/>
      <w:bookmarkStart w:id="653" w:name="_Toc36114777"/>
      <w:bookmarkStart w:id="654" w:name="_Toc45271371"/>
      <w:bookmarkStart w:id="655" w:name="_Toc51936630"/>
      <w:bookmarkStart w:id="656" w:name="_Toc58230300"/>
      <w:bookmarkStart w:id="657" w:name="_Toc138338591"/>
      <w:r>
        <w:t>7.3A.2.2</w:t>
      </w:r>
      <w:r>
        <w:tab/>
        <w:t>Identity transaction</w:t>
      </w:r>
      <w:bookmarkEnd w:id="651"/>
      <w:bookmarkEnd w:id="652"/>
      <w:bookmarkEnd w:id="653"/>
      <w:bookmarkEnd w:id="654"/>
      <w:bookmarkEnd w:id="655"/>
      <w:bookmarkEnd w:id="656"/>
      <w:bookmarkEnd w:id="657"/>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58" w:name="_Toc20212094"/>
      <w:bookmarkStart w:id="659" w:name="_Toc27744977"/>
      <w:bookmarkStart w:id="660" w:name="_Toc36114778"/>
      <w:bookmarkStart w:id="661" w:name="_Toc45271372"/>
      <w:bookmarkStart w:id="662" w:name="_Toc51936631"/>
      <w:bookmarkStart w:id="663" w:name="_Toc58230301"/>
      <w:bookmarkStart w:id="664" w:name="_Toc138338592"/>
      <w:r>
        <w:t>7.3A.2.3</w:t>
      </w:r>
      <w:r>
        <w:tab/>
        <w:t>EAP-5G session initiation</w:t>
      </w:r>
      <w:bookmarkEnd w:id="658"/>
      <w:bookmarkEnd w:id="659"/>
      <w:bookmarkEnd w:id="660"/>
      <w:bookmarkEnd w:id="661"/>
      <w:bookmarkEnd w:id="662"/>
      <w:bookmarkEnd w:id="663"/>
      <w:bookmarkEnd w:id="664"/>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If and how the UE includes the requested NSSAI as a part of the access type depends on the NSSAI inclusion mode IE as especified in 3GPP TS 24.501 [4].</w:t>
      </w:r>
    </w:p>
    <w:p w14:paraId="2B9A3BB4" w14:textId="77777777" w:rsidR="00656105" w:rsidRDefault="00656105" w:rsidP="00505589">
      <w:pPr>
        <w:pStyle w:val="B1"/>
      </w:pPr>
      <w:bookmarkStart w:id="665"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65"/>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lastRenderedPageBreak/>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66" w:name="_Toc20212095"/>
      <w:bookmarkStart w:id="667" w:name="_Toc27744978"/>
      <w:bookmarkStart w:id="66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9" w:name="_Toc45271373"/>
      <w:bookmarkStart w:id="670" w:name="_Toc51936632"/>
      <w:bookmarkStart w:id="671" w:name="_Toc58230302"/>
      <w:bookmarkStart w:id="672" w:name="_Toc138338593"/>
      <w:r>
        <w:t>7.3A.2.4</w:t>
      </w:r>
      <w:r>
        <w:tab/>
        <w:t>EAP-5G session completion initiated by the network</w:t>
      </w:r>
      <w:bookmarkEnd w:id="666"/>
      <w:bookmarkEnd w:id="667"/>
      <w:bookmarkEnd w:id="668"/>
      <w:bookmarkEnd w:id="669"/>
      <w:bookmarkEnd w:id="670"/>
      <w:bookmarkEnd w:id="671"/>
      <w:bookmarkEnd w:id="672"/>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73" w:name="_Toc20212096"/>
      <w:bookmarkStart w:id="674" w:name="_Toc27744979"/>
      <w:bookmarkStart w:id="675" w:name="_Toc36114780"/>
      <w:bookmarkStart w:id="676" w:name="_Toc45271374"/>
      <w:bookmarkStart w:id="677" w:name="_Toc51936633"/>
      <w:bookmarkStart w:id="678" w:name="_Toc58230303"/>
      <w:bookmarkStart w:id="679" w:name="_Toc138338594"/>
      <w:r>
        <w:t>7.3A.2.5</w:t>
      </w:r>
      <w:r>
        <w:tab/>
        <w:t>EAP-5G session completion initiated by the UE</w:t>
      </w:r>
      <w:bookmarkEnd w:id="673"/>
      <w:bookmarkEnd w:id="674"/>
      <w:bookmarkEnd w:id="675"/>
      <w:bookmarkEnd w:id="676"/>
      <w:bookmarkEnd w:id="677"/>
      <w:bookmarkEnd w:id="678"/>
      <w:bookmarkEnd w:id="67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80" w:name="_Toc20212097"/>
      <w:bookmarkStart w:id="681" w:name="_Toc27744980"/>
      <w:bookmarkStart w:id="682" w:name="_Toc36114781"/>
      <w:bookmarkStart w:id="683" w:name="_Toc45271375"/>
      <w:bookmarkStart w:id="684" w:name="_Toc51936634"/>
      <w:bookmarkStart w:id="685" w:name="_Toc58230304"/>
      <w:bookmarkStart w:id="686" w:name="_Toc138338595"/>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80"/>
      <w:bookmarkEnd w:id="681"/>
      <w:bookmarkEnd w:id="682"/>
      <w:bookmarkEnd w:id="683"/>
      <w:bookmarkEnd w:id="684"/>
      <w:bookmarkEnd w:id="685"/>
      <w:bookmarkEnd w:id="686"/>
    </w:p>
    <w:p w14:paraId="5CEEF0AC" w14:textId="77777777" w:rsidR="009E57FC" w:rsidRDefault="009E57FC" w:rsidP="009E57FC">
      <w:pPr>
        <w:pStyle w:val="Heading4"/>
      </w:pPr>
      <w:bookmarkStart w:id="687" w:name="_Toc20212098"/>
      <w:bookmarkStart w:id="688" w:name="_Toc27744981"/>
      <w:bookmarkStart w:id="689" w:name="_Toc36114782"/>
      <w:bookmarkStart w:id="690" w:name="_Toc45271376"/>
      <w:bookmarkStart w:id="691" w:name="_Toc51936635"/>
      <w:bookmarkStart w:id="692" w:name="_Toc58230305"/>
      <w:bookmarkStart w:id="693" w:name="_Toc138338596"/>
      <w:r>
        <w:t>7.3A.3.1</w:t>
      </w:r>
      <w:r>
        <w:tab/>
      </w:r>
      <w:r w:rsidRPr="004348F0">
        <w:t>IKE SA and signalling IPsec SA establishment</w:t>
      </w:r>
      <w:r>
        <w:t xml:space="preserve"> initiation</w:t>
      </w:r>
      <w:bookmarkEnd w:id="687"/>
      <w:bookmarkEnd w:id="688"/>
      <w:bookmarkEnd w:id="689"/>
      <w:bookmarkEnd w:id="690"/>
      <w:bookmarkEnd w:id="691"/>
      <w:bookmarkEnd w:id="692"/>
      <w:bookmarkEnd w:id="693"/>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694" w:name="_Toc20212099"/>
      <w:bookmarkStart w:id="695" w:name="_Toc27744982"/>
      <w:bookmarkStart w:id="696" w:name="_Toc36114783"/>
      <w:bookmarkStart w:id="697" w:name="_Toc45271377"/>
      <w:bookmarkStart w:id="698" w:name="_Toc51936636"/>
      <w:bookmarkStart w:id="699" w:name="_Toc58230306"/>
      <w:bookmarkStart w:id="700" w:name="_Toc138338597"/>
      <w:r>
        <w:t>7.3A.3.2</w:t>
      </w:r>
      <w:r>
        <w:tab/>
      </w:r>
      <w:r w:rsidRPr="004348F0">
        <w:t>IKE SA and signalling IPsec SA establishment</w:t>
      </w:r>
      <w:r>
        <w:t xml:space="preserve"> accepted by the network</w:t>
      </w:r>
      <w:bookmarkEnd w:id="694"/>
      <w:bookmarkEnd w:id="695"/>
      <w:bookmarkEnd w:id="696"/>
      <w:bookmarkEnd w:id="697"/>
      <w:bookmarkEnd w:id="698"/>
      <w:bookmarkEnd w:id="699"/>
      <w:bookmarkEnd w:id="700"/>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01" w:name="_Toc20212100"/>
      <w:bookmarkStart w:id="702" w:name="_Toc27744983"/>
      <w:bookmarkStart w:id="703" w:name="_Toc36114784"/>
      <w:bookmarkStart w:id="704" w:name="_Toc45271378"/>
      <w:bookmarkStart w:id="705" w:name="_Toc51936637"/>
      <w:bookmarkStart w:id="706" w:name="_Toc58230307"/>
      <w:bookmarkStart w:id="707" w:name="_Toc138338598"/>
      <w:r>
        <w:t>7.3A.3.3</w:t>
      </w:r>
      <w:r>
        <w:tab/>
      </w:r>
      <w:r w:rsidRPr="004348F0">
        <w:t>IKE SA and signalling IPsec SA establishment</w:t>
      </w:r>
      <w:r>
        <w:t xml:space="preserve"> not accepted by the network</w:t>
      </w:r>
      <w:bookmarkEnd w:id="701"/>
      <w:bookmarkEnd w:id="702"/>
      <w:bookmarkEnd w:id="703"/>
      <w:bookmarkEnd w:id="704"/>
      <w:bookmarkEnd w:id="705"/>
      <w:bookmarkEnd w:id="706"/>
      <w:bookmarkEnd w:id="707"/>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08" w:name="_Toc27744984"/>
      <w:bookmarkStart w:id="709" w:name="_Toc36114785"/>
      <w:bookmarkStart w:id="710" w:name="_Toc45271379"/>
      <w:bookmarkStart w:id="711" w:name="_Toc51936638"/>
      <w:bookmarkStart w:id="712" w:name="_Toc58230308"/>
      <w:bookmarkStart w:id="713" w:name="_Toc20212101"/>
      <w:bookmarkStart w:id="714" w:name="_Toc138338599"/>
      <w:r>
        <w:rPr>
          <w:rFonts w:eastAsia="SimSun"/>
        </w:rPr>
        <w:lastRenderedPageBreak/>
        <w:t>7.3A.4</w:t>
      </w:r>
      <w:r w:rsidRPr="000030BA">
        <w:rPr>
          <w:rFonts w:eastAsia="SimSun" w:hint="eastAsia"/>
        </w:rPr>
        <w:tab/>
      </w:r>
      <w:r>
        <w:rPr>
          <w:rFonts w:eastAsia="SimSun"/>
        </w:rPr>
        <w:t>Procedure for devices without NAS support</w:t>
      </w:r>
      <w:bookmarkEnd w:id="708"/>
      <w:bookmarkEnd w:id="709"/>
      <w:bookmarkEnd w:id="710"/>
      <w:bookmarkEnd w:id="711"/>
      <w:bookmarkEnd w:id="712"/>
      <w:bookmarkEnd w:id="714"/>
    </w:p>
    <w:p w14:paraId="06A2E3B9" w14:textId="77777777" w:rsidR="00A4443E" w:rsidRDefault="00A4443E" w:rsidP="00A4443E">
      <w:pPr>
        <w:pStyle w:val="Heading4"/>
      </w:pPr>
      <w:bookmarkStart w:id="715" w:name="_Toc27744985"/>
      <w:bookmarkStart w:id="716" w:name="_Toc36114786"/>
      <w:bookmarkStart w:id="717" w:name="_Toc45271380"/>
      <w:bookmarkStart w:id="718" w:name="_Toc51936639"/>
      <w:bookmarkStart w:id="719" w:name="_Toc58230309"/>
      <w:bookmarkStart w:id="720" w:name="_Toc138338600"/>
      <w:r>
        <w:t>7.3A.4.1</w:t>
      </w:r>
      <w:r>
        <w:tab/>
        <w:t>General</w:t>
      </w:r>
      <w:bookmarkEnd w:id="715"/>
      <w:bookmarkEnd w:id="716"/>
      <w:bookmarkEnd w:id="717"/>
      <w:bookmarkEnd w:id="718"/>
      <w:bookmarkEnd w:id="719"/>
      <w:bookmarkEnd w:id="720"/>
    </w:p>
    <w:p w14:paraId="3206F272" w14:textId="77777777" w:rsidR="002B02A2" w:rsidRDefault="002B02A2" w:rsidP="002B02A2">
      <w:bookmarkStart w:id="721" w:name="_Toc27744986"/>
      <w:bookmarkStart w:id="722" w:name="_Toc36114787"/>
      <w:bookmarkStart w:id="723" w:name="_Toc45271381"/>
      <w:bookmarkStart w:id="724" w:name="_Toc51936640"/>
      <w:bookmarkStart w:id="725"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26" w:name="_Toc138338601"/>
      <w:r>
        <w:t>7.3A.4.2</w:t>
      </w:r>
      <w:r>
        <w:tab/>
        <w:t>N5CW device registration over trusted WLAN access network</w:t>
      </w:r>
      <w:bookmarkEnd w:id="721"/>
      <w:bookmarkEnd w:id="722"/>
      <w:bookmarkEnd w:id="723"/>
      <w:bookmarkEnd w:id="724"/>
      <w:bookmarkEnd w:id="725"/>
      <w:bookmarkEnd w:id="726"/>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5pt;height:82pt" o:ole="">
                  <v:imagedata r:id="rId20" o:title=""/>
                </v:shape>
                <o:OLEObject Type="Embed" ProgID="Visio.Drawing.15" ShapeID="_x0000_i1028" DrawAspect="Content" ObjectID="_1748951285"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0FFD9477" w14:textId="77777777" w:rsidR="00E04E13" w:rsidRDefault="00E04E13" w:rsidP="00E04E13">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when the trusted connectivity is </w:t>
      </w:r>
      <w:r>
        <w:rPr>
          <w:lang w:eastAsia="zh-CN"/>
        </w:rPr>
        <w:t xml:space="preserve">5G </w:t>
      </w:r>
      <w:r>
        <w:t xml:space="preserve">connectivity without NAS using trusted non-3GPP access. A roaming N5CW device shal use a decorated NAI format as specified in </w:t>
      </w:r>
      <w:r>
        <w:rPr>
          <w:lang w:eastAsia="ko-KR"/>
        </w:rPr>
        <w:t>clause 28.7.7.1 of 3GPP TS 23.003 </w:t>
      </w:r>
      <w:r w:rsidRPr="00917EA3">
        <w:rPr>
          <w:lang w:eastAsia="ko-KR"/>
        </w:rPr>
        <w:t>[8]</w:t>
      </w:r>
      <w:r>
        <w:rPr>
          <w:lang w:eastAsia="ko-KR"/>
        </w:rPr>
        <w:t xml:space="preserve"> </w:t>
      </w:r>
      <w:r>
        <w:t>to indicate to the TWAN which is the VPLMN to be selected</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27" w:name="_Toc27744987"/>
      <w:bookmarkStart w:id="728" w:name="_Toc36114788"/>
      <w:bookmarkStart w:id="729" w:name="_Toc45271382"/>
      <w:bookmarkStart w:id="730" w:name="_Toc51936641"/>
      <w:bookmarkStart w:id="731" w:name="_Toc58230311"/>
      <w:bookmarkStart w:id="732" w:name="_Toc138338602"/>
      <w:r>
        <w:lastRenderedPageBreak/>
        <w:t>7</w:t>
      </w:r>
      <w:r w:rsidR="00E26061">
        <w:t>.</w:t>
      </w:r>
      <w:r w:rsidR="004809D3">
        <w:t>4</w:t>
      </w:r>
      <w:r w:rsidR="00E26061">
        <w:tab/>
      </w:r>
      <w:r>
        <w:t>IKE</w:t>
      </w:r>
      <w:r w:rsidR="00EC1269">
        <w:t>v2</w:t>
      </w:r>
      <w:r>
        <w:t xml:space="preserve"> SA </w:t>
      </w:r>
      <w:r w:rsidR="000030BA">
        <w:t>deletion</w:t>
      </w:r>
      <w:r w:rsidR="00E26061">
        <w:t xml:space="preserve"> procedure</w:t>
      </w:r>
      <w:bookmarkEnd w:id="713"/>
      <w:bookmarkEnd w:id="727"/>
      <w:bookmarkEnd w:id="728"/>
      <w:bookmarkEnd w:id="729"/>
      <w:bookmarkEnd w:id="730"/>
      <w:bookmarkEnd w:id="731"/>
      <w:bookmarkEnd w:id="732"/>
    </w:p>
    <w:p w14:paraId="641CE914" w14:textId="77777777" w:rsidR="000030BA" w:rsidRPr="003B2431" w:rsidRDefault="003B2431" w:rsidP="003B2431">
      <w:pPr>
        <w:pStyle w:val="Heading3"/>
        <w:rPr>
          <w:rFonts w:eastAsia="SimSun"/>
        </w:rPr>
      </w:pPr>
      <w:bookmarkStart w:id="733" w:name="_Toc20212102"/>
      <w:bookmarkStart w:id="734" w:name="_Toc27744988"/>
      <w:bookmarkStart w:id="735" w:name="_Toc36114789"/>
      <w:bookmarkStart w:id="736" w:name="_Toc45271383"/>
      <w:bookmarkStart w:id="737" w:name="_Toc51936642"/>
      <w:bookmarkStart w:id="738" w:name="_Toc58230312"/>
      <w:bookmarkStart w:id="739" w:name="_Toc138338603"/>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33"/>
      <w:bookmarkEnd w:id="734"/>
      <w:bookmarkEnd w:id="735"/>
      <w:bookmarkEnd w:id="736"/>
      <w:bookmarkEnd w:id="737"/>
      <w:bookmarkEnd w:id="738"/>
      <w:bookmarkEnd w:id="73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40" w:name="_Toc20212103"/>
      <w:bookmarkStart w:id="741" w:name="_Toc27744989"/>
      <w:bookmarkStart w:id="742" w:name="_Toc36114790"/>
      <w:bookmarkStart w:id="743" w:name="_Toc45271384"/>
      <w:bookmarkStart w:id="744" w:name="_Toc51936643"/>
      <w:bookmarkStart w:id="745" w:name="_Toc58230313"/>
      <w:bookmarkStart w:id="746" w:name="_Toc138338604"/>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40"/>
      <w:bookmarkEnd w:id="741"/>
      <w:bookmarkEnd w:id="742"/>
      <w:bookmarkEnd w:id="743"/>
      <w:bookmarkEnd w:id="744"/>
      <w:bookmarkEnd w:id="745"/>
      <w:bookmarkEnd w:id="746"/>
    </w:p>
    <w:p w14:paraId="39FCF2CB" w14:textId="77777777" w:rsidR="00B3565C" w:rsidRDefault="00B3565C" w:rsidP="00B3565C">
      <w:pPr>
        <w:pStyle w:val="Heading4"/>
      </w:pPr>
      <w:bookmarkStart w:id="747" w:name="_Toc20212104"/>
      <w:bookmarkStart w:id="748" w:name="_Toc27744990"/>
      <w:bookmarkStart w:id="749" w:name="_Toc36114791"/>
      <w:bookmarkStart w:id="750" w:name="_Toc45271385"/>
      <w:bookmarkStart w:id="751" w:name="_Toc51936644"/>
      <w:bookmarkStart w:id="752" w:name="_Toc58230314"/>
      <w:bookmarkStart w:id="753" w:name="_Toc138338605"/>
      <w:r>
        <w:t>7.4.2.1</w:t>
      </w:r>
      <w:r>
        <w:tab/>
        <w:t>IKE SA deletion initiation</w:t>
      </w:r>
      <w:bookmarkEnd w:id="747"/>
      <w:bookmarkEnd w:id="748"/>
      <w:bookmarkEnd w:id="749"/>
      <w:bookmarkEnd w:id="750"/>
      <w:bookmarkEnd w:id="751"/>
      <w:bookmarkEnd w:id="752"/>
      <w:bookmarkEnd w:id="75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54" w:name="_Toc20212105"/>
      <w:bookmarkStart w:id="755" w:name="_Toc27744991"/>
      <w:bookmarkStart w:id="756" w:name="_Toc36114792"/>
      <w:bookmarkStart w:id="757" w:name="_Toc45271386"/>
      <w:bookmarkStart w:id="758" w:name="_Toc51936645"/>
      <w:bookmarkStart w:id="759" w:name="_Toc58230315"/>
      <w:bookmarkStart w:id="760" w:name="_Toc138338606"/>
      <w:r>
        <w:t>7.4.2.2</w:t>
      </w:r>
      <w:r>
        <w:tab/>
        <w:t>IKE SA deletion accepted by the UE</w:t>
      </w:r>
      <w:bookmarkEnd w:id="754"/>
      <w:bookmarkEnd w:id="755"/>
      <w:bookmarkEnd w:id="756"/>
      <w:bookmarkEnd w:id="757"/>
      <w:bookmarkEnd w:id="758"/>
      <w:bookmarkEnd w:id="759"/>
      <w:bookmarkEnd w:id="76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lastRenderedPageBreak/>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61" w:name="_Toc20212106"/>
      <w:bookmarkStart w:id="762" w:name="_Toc27744992"/>
      <w:bookmarkStart w:id="763" w:name="_Toc36114793"/>
      <w:bookmarkStart w:id="764" w:name="_Toc45271387"/>
      <w:bookmarkStart w:id="765" w:name="_Toc51936646"/>
      <w:bookmarkStart w:id="766" w:name="_Toc58230316"/>
      <w:bookmarkStart w:id="767" w:name="_Toc138338607"/>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61"/>
      <w:bookmarkEnd w:id="762"/>
      <w:bookmarkEnd w:id="763"/>
      <w:bookmarkEnd w:id="764"/>
      <w:bookmarkEnd w:id="765"/>
      <w:bookmarkEnd w:id="766"/>
      <w:bookmarkEnd w:id="76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68" w:name="_Toc20212107"/>
      <w:bookmarkStart w:id="769" w:name="_Toc27744993"/>
      <w:bookmarkStart w:id="770" w:name="_Toc36114794"/>
      <w:bookmarkStart w:id="771" w:name="_Toc45271388"/>
      <w:bookmarkStart w:id="772" w:name="_Toc51936647"/>
      <w:bookmarkStart w:id="773" w:name="_Toc58230317"/>
      <w:bookmarkStart w:id="774" w:name="_Toc138338608"/>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68"/>
      <w:bookmarkEnd w:id="769"/>
      <w:bookmarkEnd w:id="770"/>
      <w:bookmarkEnd w:id="771"/>
      <w:bookmarkEnd w:id="772"/>
      <w:bookmarkEnd w:id="773"/>
      <w:bookmarkEnd w:id="774"/>
    </w:p>
    <w:p w14:paraId="24D9283E" w14:textId="77777777" w:rsidR="009E60BA" w:rsidRDefault="009E60BA" w:rsidP="009E60BA">
      <w:pPr>
        <w:pStyle w:val="Heading4"/>
      </w:pPr>
      <w:bookmarkStart w:id="775" w:name="_Toc20212108"/>
      <w:bookmarkStart w:id="776" w:name="_Toc27744994"/>
      <w:bookmarkStart w:id="777" w:name="_Toc36114795"/>
      <w:bookmarkStart w:id="778" w:name="_Toc45271389"/>
      <w:bookmarkStart w:id="779" w:name="_Toc51936648"/>
      <w:bookmarkStart w:id="780" w:name="_Toc58230318"/>
      <w:bookmarkStart w:id="781" w:name="_Toc138338609"/>
      <w:r>
        <w:t>7.4.3.1</w:t>
      </w:r>
      <w:r>
        <w:tab/>
        <w:t>IKE SA deletion initiation</w:t>
      </w:r>
      <w:bookmarkEnd w:id="775"/>
      <w:bookmarkEnd w:id="776"/>
      <w:bookmarkEnd w:id="777"/>
      <w:bookmarkEnd w:id="778"/>
      <w:bookmarkEnd w:id="779"/>
      <w:bookmarkEnd w:id="780"/>
      <w:bookmarkEnd w:id="781"/>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82" w:name="_Toc20212109"/>
      <w:bookmarkStart w:id="783" w:name="_Toc27744995"/>
      <w:bookmarkStart w:id="784" w:name="_Toc36114796"/>
      <w:bookmarkStart w:id="785" w:name="_Toc45271390"/>
      <w:bookmarkStart w:id="786" w:name="_Toc51936649"/>
      <w:bookmarkStart w:id="787" w:name="_Toc58230319"/>
      <w:bookmarkStart w:id="788" w:name="_Toc138338610"/>
      <w:r>
        <w:t>7.4.3.2</w:t>
      </w:r>
      <w:r>
        <w:tab/>
        <w:t>IKE SA deletion accepted by the N3IWF</w:t>
      </w:r>
      <w:r w:rsidR="009E57FC">
        <w:t xml:space="preserve"> and the TNGF</w:t>
      </w:r>
      <w:bookmarkEnd w:id="782"/>
      <w:bookmarkEnd w:id="783"/>
      <w:bookmarkEnd w:id="784"/>
      <w:bookmarkEnd w:id="785"/>
      <w:bookmarkEnd w:id="786"/>
      <w:bookmarkEnd w:id="787"/>
      <w:bookmarkEnd w:id="788"/>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9" w:name="_Toc20212110"/>
      <w:bookmarkStart w:id="790" w:name="_Toc27744996"/>
      <w:bookmarkStart w:id="791" w:name="_Toc36114797"/>
      <w:bookmarkStart w:id="792" w:name="_Toc45271391"/>
      <w:bookmarkStart w:id="793" w:name="_Toc51936650"/>
      <w:bookmarkStart w:id="794" w:name="_Toc58230320"/>
      <w:bookmarkStart w:id="795" w:name="_Toc138338611"/>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9"/>
      <w:bookmarkEnd w:id="790"/>
      <w:bookmarkEnd w:id="791"/>
      <w:bookmarkEnd w:id="792"/>
      <w:bookmarkEnd w:id="793"/>
      <w:bookmarkEnd w:id="794"/>
      <w:bookmarkEnd w:id="795"/>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96" w:name="_Toc20212111"/>
      <w:bookmarkStart w:id="797" w:name="_Toc27744997"/>
      <w:bookmarkStart w:id="798" w:name="_Toc36114798"/>
      <w:bookmarkStart w:id="799" w:name="_Toc45271392"/>
      <w:bookmarkStart w:id="800" w:name="_Toc51936651"/>
      <w:bookmarkStart w:id="801" w:name="_Toc58230321"/>
      <w:bookmarkStart w:id="802" w:name="_Toc138338612"/>
      <w:r>
        <w:lastRenderedPageBreak/>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96"/>
      <w:bookmarkEnd w:id="797"/>
      <w:bookmarkEnd w:id="798"/>
      <w:bookmarkEnd w:id="799"/>
      <w:bookmarkEnd w:id="800"/>
      <w:bookmarkEnd w:id="801"/>
      <w:bookmarkEnd w:id="802"/>
    </w:p>
    <w:p w14:paraId="400AF198" w14:textId="77777777" w:rsidR="003B2431" w:rsidRPr="003B2431" w:rsidRDefault="003B2431" w:rsidP="003B2431">
      <w:pPr>
        <w:pStyle w:val="Heading3"/>
        <w:rPr>
          <w:rFonts w:eastAsia="SimSun"/>
        </w:rPr>
      </w:pPr>
      <w:bookmarkStart w:id="803" w:name="_Toc20212112"/>
      <w:bookmarkStart w:id="804" w:name="_Toc27744998"/>
      <w:bookmarkStart w:id="805" w:name="_Toc36114799"/>
      <w:bookmarkStart w:id="806" w:name="_Toc45271393"/>
      <w:bookmarkStart w:id="807" w:name="_Toc51936652"/>
      <w:bookmarkStart w:id="808" w:name="_Toc58230322"/>
      <w:bookmarkStart w:id="809" w:name="_Toc138338613"/>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03"/>
      <w:bookmarkEnd w:id="804"/>
      <w:bookmarkEnd w:id="805"/>
      <w:bookmarkEnd w:id="806"/>
      <w:bookmarkEnd w:id="807"/>
      <w:bookmarkEnd w:id="808"/>
      <w:bookmarkEnd w:id="809"/>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10" w:name="_Toc20212113"/>
      <w:bookmarkStart w:id="811" w:name="_Toc27744999"/>
      <w:bookmarkStart w:id="812" w:name="_Toc36114800"/>
      <w:bookmarkStart w:id="813" w:name="_Toc45271394"/>
      <w:bookmarkStart w:id="814" w:name="_Toc51936653"/>
      <w:bookmarkStart w:id="815" w:name="_Toc58230323"/>
      <w:bookmarkStart w:id="816" w:name="_Toc138338614"/>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10"/>
      <w:bookmarkEnd w:id="811"/>
      <w:bookmarkEnd w:id="812"/>
      <w:bookmarkEnd w:id="813"/>
      <w:bookmarkEnd w:id="814"/>
      <w:bookmarkEnd w:id="815"/>
      <w:bookmarkEnd w:id="816"/>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17" w:name="_Toc20212114"/>
      <w:bookmarkStart w:id="818" w:name="_Toc27745000"/>
      <w:bookmarkStart w:id="819" w:name="_Toc36114801"/>
      <w:bookmarkStart w:id="820" w:name="_Toc45271395"/>
      <w:bookmarkStart w:id="821" w:name="_Toc51936654"/>
      <w:bookmarkStart w:id="822" w:name="_Toc58230324"/>
      <w:bookmarkStart w:id="823" w:name="_Toc138338615"/>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17"/>
      <w:bookmarkEnd w:id="818"/>
      <w:bookmarkEnd w:id="819"/>
      <w:bookmarkEnd w:id="820"/>
      <w:bookmarkEnd w:id="821"/>
      <w:bookmarkEnd w:id="822"/>
      <w:bookmarkEnd w:id="82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lastRenderedPageBreak/>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24" w:name="_Toc20212115"/>
      <w:bookmarkStart w:id="825" w:name="_Toc27745001"/>
      <w:bookmarkStart w:id="826" w:name="_Toc36114802"/>
      <w:bookmarkStart w:id="827" w:name="_Toc45271396"/>
      <w:bookmarkStart w:id="828" w:name="_Toc51936655"/>
      <w:bookmarkStart w:id="829" w:name="_Toc58230325"/>
      <w:bookmarkStart w:id="830" w:name="_Toc138338616"/>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24"/>
      <w:bookmarkEnd w:id="825"/>
      <w:bookmarkEnd w:id="826"/>
      <w:bookmarkEnd w:id="827"/>
      <w:bookmarkEnd w:id="828"/>
      <w:bookmarkEnd w:id="829"/>
      <w:bookmarkEnd w:id="83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31" w:name="_Toc20212116"/>
      <w:bookmarkStart w:id="832" w:name="_Toc27745002"/>
      <w:bookmarkStart w:id="833" w:name="_Toc36114803"/>
      <w:bookmarkStart w:id="834" w:name="_Toc45271397"/>
      <w:bookmarkStart w:id="835" w:name="_Toc51936656"/>
      <w:bookmarkStart w:id="836" w:name="_Toc58230326"/>
      <w:bookmarkStart w:id="837" w:name="_Toc138338617"/>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31"/>
      <w:bookmarkEnd w:id="832"/>
      <w:bookmarkEnd w:id="833"/>
      <w:bookmarkEnd w:id="834"/>
      <w:bookmarkEnd w:id="835"/>
      <w:bookmarkEnd w:id="836"/>
      <w:bookmarkEnd w:id="83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38" w:name="_Toc20212117"/>
      <w:bookmarkStart w:id="839" w:name="_Toc27745003"/>
      <w:bookmarkStart w:id="840" w:name="_Toc36114804"/>
      <w:bookmarkStart w:id="841" w:name="_Toc45271398"/>
      <w:bookmarkStart w:id="842" w:name="_Toc51936657"/>
      <w:bookmarkStart w:id="843" w:name="_Toc58230327"/>
      <w:bookmarkStart w:id="844" w:name="_Toc138338618"/>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38"/>
      <w:bookmarkEnd w:id="839"/>
      <w:bookmarkEnd w:id="840"/>
      <w:bookmarkEnd w:id="841"/>
      <w:bookmarkEnd w:id="842"/>
      <w:bookmarkEnd w:id="843"/>
      <w:bookmarkEnd w:id="844"/>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45" w:name="_Toc20212118"/>
      <w:bookmarkStart w:id="846" w:name="_Toc27745004"/>
      <w:bookmarkStart w:id="847" w:name="_Toc36114805"/>
      <w:bookmarkStart w:id="848" w:name="_Toc45271399"/>
      <w:bookmarkStart w:id="849" w:name="_Toc51936658"/>
      <w:bookmarkStart w:id="850" w:name="_Toc58230328"/>
      <w:bookmarkStart w:id="851" w:name="_Toc138338619"/>
      <w:r>
        <w:t>7</w:t>
      </w:r>
      <w:r w:rsidR="00E26061">
        <w:t>.</w:t>
      </w:r>
      <w:r w:rsidR="004809D3">
        <w:t>6</w:t>
      </w:r>
      <w:r w:rsidR="00E26061">
        <w:tab/>
      </w:r>
      <w:r w:rsidR="00EC1269">
        <w:t>IP</w:t>
      </w:r>
      <w:r w:rsidR="00DD2BBC">
        <w:t>s</w:t>
      </w:r>
      <w:r w:rsidR="00EC1269">
        <w:t xml:space="preserve">ec </w:t>
      </w:r>
      <w:r w:rsidR="00E26061">
        <w:t>SA modification procedure</w:t>
      </w:r>
      <w:bookmarkEnd w:id="845"/>
      <w:bookmarkEnd w:id="846"/>
      <w:bookmarkEnd w:id="847"/>
      <w:bookmarkEnd w:id="848"/>
      <w:bookmarkEnd w:id="849"/>
      <w:bookmarkEnd w:id="850"/>
      <w:bookmarkEnd w:id="851"/>
    </w:p>
    <w:p w14:paraId="6ED81494" w14:textId="77777777" w:rsidR="00DD2BBC" w:rsidRDefault="00DD2BBC" w:rsidP="00DD2BBC">
      <w:pPr>
        <w:pStyle w:val="Heading3"/>
        <w:rPr>
          <w:noProof/>
        </w:rPr>
      </w:pPr>
      <w:bookmarkStart w:id="852" w:name="_Toc20212119"/>
      <w:bookmarkStart w:id="853" w:name="_Toc27745005"/>
      <w:bookmarkStart w:id="854" w:name="_Toc36114806"/>
      <w:bookmarkStart w:id="855" w:name="_Toc45271400"/>
      <w:bookmarkStart w:id="856" w:name="_Toc51936659"/>
      <w:bookmarkStart w:id="857" w:name="_Toc58230329"/>
      <w:bookmarkStart w:id="858" w:name="_Toc138338620"/>
      <w:r>
        <w:rPr>
          <w:noProof/>
        </w:rPr>
        <w:t>7.6.1</w:t>
      </w:r>
      <w:r>
        <w:rPr>
          <w:noProof/>
        </w:rPr>
        <w:tab/>
        <w:t>General</w:t>
      </w:r>
      <w:bookmarkEnd w:id="852"/>
      <w:bookmarkEnd w:id="853"/>
      <w:bookmarkEnd w:id="854"/>
      <w:bookmarkEnd w:id="855"/>
      <w:bookmarkEnd w:id="856"/>
      <w:bookmarkEnd w:id="857"/>
      <w:bookmarkEnd w:id="858"/>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9" w:name="_Toc20212120"/>
      <w:bookmarkStart w:id="860" w:name="_Toc27745006"/>
      <w:bookmarkStart w:id="861" w:name="_Toc36114807"/>
      <w:bookmarkStart w:id="862" w:name="_Toc45271401"/>
      <w:bookmarkStart w:id="863" w:name="_Toc51936660"/>
      <w:bookmarkStart w:id="864" w:name="_Toc58230330"/>
      <w:bookmarkStart w:id="865" w:name="_Toc138338621"/>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9"/>
      <w:bookmarkEnd w:id="860"/>
      <w:bookmarkEnd w:id="861"/>
      <w:bookmarkEnd w:id="862"/>
      <w:bookmarkEnd w:id="863"/>
      <w:bookmarkEnd w:id="864"/>
      <w:bookmarkEnd w:id="865"/>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66" w:name="_Toc20212121"/>
      <w:bookmarkStart w:id="867" w:name="_Toc27745007"/>
      <w:bookmarkStart w:id="868" w:name="_Toc36114808"/>
      <w:bookmarkStart w:id="869" w:name="_Toc45271402"/>
      <w:bookmarkStart w:id="870" w:name="_Toc51936661"/>
      <w:bookmarkStart w:id="871" w:name="_Toc58230331"/>
      <w:bookmarkStart w:id="872" w:name="_Toc138338622"/>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66"/>
      <w:bookmarkEnd w:id="867"/>
      <w:bookmarkEnd w:id="868"/>
      <w:bookmarkEnd w:id="869"/>
      <w:bookmarkEnd w:id="870"/>
      <w:bookmarkEnd w:id="871"/>
      <w:bookmarkEnd w:id="872"/>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lastRenderedPageBreak/>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73" w:name="_Toc20212122"/>
      <w:bookmarkStart w:id="874" w:name="_Toc27745008"/>
      <w:bookmarkStart w:id="875"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76" w:name="_Toc45271403"/>
      <w:bookmarkStart w:id="877" w:name="_Toc51936662"/>
      <w:bookmarkStart w:id="878" w:name="_Toc58230332"/>
      <w:bookmarkStart w:id="879" w:name="_Toc138338623"/>
      <w:r>
        <w:t>7</w:t>
      </w:r>
      <w:r w:rsidR="00E26061">
        <w:t>.</w:t>
      </w:r>
      <w:r w:rsidR="004809D3">
        <w:t>7</w:t>
      </w:r>
      <w:r w:rsidR="00E26061">
        <w:tab/>
      </w:r>
      <w:r w:rsidR="00EC1269">
        <w:t xml:space="preserve">IPSec </w:t>
      </w:r>
      <w:r w:rsidR="00E26061">
        <w:t>SA deletion procedure</w:t>
      </w:r>
      <w:bookmarkEnd w:id="873"/>
      <w:bookmarkEnd w:id="874"/>
      <w:bookmarkEnd w:id="875"/>
      <w:bookmarkEnd w:id="876"/>
      <w:bookmarkEnd w:id="877"/>
      <w:bookmarkEnd w:id="878"/>
      <w:bookmarkEnd w:id="879"/>
    </w:p>
    <w:p w14:paraId="4B5C9A41" w14:textId="77777777" w:rsidR="003B2431" w:rsidRPr="003B2431" w:rsidRDefault="003B2431" w:rsidP="003B2431">
      <w:pPr>
        <w:pStyle w:val="Heading3"/>
        <w:rPr>
          <w:rFonts w:eastAsia="SimSun"/>
        </w:rPr>
      </w:pPr>
      <w:bookmarkStart w:id="880" w:name="_Toc20212123"/>
      <w:bookmarkStart w:id="881" w:name="_Toc27745009"/>
      <w:bookmarkStart w:id="882" w:name="_Toc36114810"/>
      <w:bookmarkStart w:id="883" w:name="_Toc45271404"/>
      <w:bookmarkStart w:id="884" w:name="_Toc51936663"/>
      <w:bookmarkStart w:id="885" w:name="_Toc58230333"/>
      <w:bookmarkStart w:id="886" w:name="_Toc138338624"/>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80"/>
      <w:bookmarkEnd w:id="881"/>
      <w:bookmarkEnd w:id="882"/>
      <w:bookmarkEnd w:id="883"/>
      <w:bookmarkEnd w:id="884"/>
      <w:bookmarkEnd w:id="885"/>
      <w:bookmarkEnd w:id="886"/>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87" w:name="_Toc20212124"/>
      <w:bookmarkStart w:id="888" w:name="_Toc27745010"/>
      <w:bookmarkStart w:id="889" w:name="_Toc36114811"/>
      <w:bookmarkStart w:id="890" w:name="_Toc45271405"/>
      <w:bookmarkStart w:id="891" w:name="_Toc51936664"/>
      <w:bookmarkStart w:id="892" w:name="_Toc58230334"/>
      <w:bookmarkStart w:id="893" w:name="_Toc138338625"/>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87"/>
      <w:bookmarkEnd w:id="888"/>
      <w:bookmarkEnd w:id="889"/>
      <w:bookmarkEnd w:id="890"/>
      <w:bookmarkEnd w:id="891"/>
      <w:bookmarkEnd w:id="892"/>
      <w:bookmarkEnd w:id="893"/>
    </w:p>
    <w:p w14:paraId="570C8F4D" w14:textId="77777777" w:rsidR="009E60BA" w:rsidRPr="003B2431" w:rsidRDefault="009E60BA" w:rsidP="0069428F">
      <w:pPr>
        <w:pStyle w:val="Heading4"/>
        <w:rPr>
          <w:rFonts w:eastAsia="SimSun"/>
        </w:rPr>
      </w:pPr>
      <w:bookmarkStart w:id="894" w:name="_Toc20212125"/>
      <w:bookmarkStart w:id="895" w:name="_Toc27745011"/>
      <w:bookmarkStart w:id="896" w:name="_Toc36114812"/>
      <w:bookmarkStart w:id="897" w:name="_Toc45271406"/>
      <w:bookmarkStart w:id="898" w:name="_Toc51936665"/>
      <w:bookmarkStart w:id="899" w:name="_Toc58230335"/>
      <w:bookmarkStart w:id="900" w:name="_Toc138338626"/>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94"/>
      <w:bookmarkEnd w:id="895"/>
      <w:bookmarkEnd w:id="896"/>
      <w:bookmarkEnd w:id="897"/>
      <w:bookmarkEnd w:id="898"/>
      <w:bookmarkEnd w:id="899"/>
      <w:bookmarkEnd w:id="900"/>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01" w:name="_Toc20212126"/>
      <w:bookmarkStart w:id="902" w:name="_Toc27745012"/>
      <w:bookmarkStart w:id="903" w:name="_Toc36114813"/>
      <w:bookmarkStart w:id="904" w:name="_Toc45271407"/>
      <w:bookmarkStart w:id="905" w:name="_Toc51936666"/>
      <w:bookmarkStart w:id="906" w:name="_Toc58230336"/>
      <w:bookmarkStart w:id="907" w:name="_Toc138338627"/>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01"/>
      <w:bookmarkEnd w:id="902"/>
      <w:bookmarkEnd w:id="903"/>
      <w:bookmarkEnd w:id="904"/>
      <w:bookmarkEnd w:id="905"/>
      <w:bookmarkEnd w:id="906"/>
      <w:bookmarkEnd w:id="907"/>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08" w:name="_Toc20212127"/>
      <w:bookmarkStart w:id="909" w:name="_Toc27745013"/>
      <w:bookmarkStart w:id="910" w:name="_Toc36114814"/>
      <w:bookmarkStart w:id="911" w:name="_Toc45271408"/>
      <w:bookmarkStart w:id="912" w:name="_Toc51936667"/>
      <w:bookmarkStart w:id="913" w:name="_Toc58230337"/>
      <w:bookmarkStart w:id="914" w:name="_Toc138338628"/>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08"/>
      <w:bookmarkEnd w:id="909"/>
      <w:bookmarkEnd w:id="910"/>
      <w:bookmarkEnd w:id="911"/>
      <w:bookmarkEnd w:id="912"/>
      <w:bookmarkEnd w:id="913"/>
      <w:bookmarkEnd w:id="914"/>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15" w:name="_Toc20212128"/>
      <w:bookmarkStart w:id="916" w:name="_Toc27745014"/>
      <w:bookmarkStart w:id="917" w:name="_Toc36114815"/>
      <w:bookmarkStart w:id="918" w:name="_Toc45271409"/>
      <w:bookmarkStart w:id="919" w:name="_Toc51936668"/>
      <w:bookmarkStart w:id="920" w:name="_Toc58230338"/>
      <w:bookmarkStart w:id="921" w:name="_Toc138338629"/>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15"/>
      <w:bookmarkEnd w:id="916"/>
      <w:bookmarkEnd w:id="917"/>
      <w:bookmarkEnd w:id="918"/>
      <w:bookmarkEnd w:id="919"/>
      <w:bookmarkEnd w:id="920"/>
      <w:bookmarkEnd w:id="921"/>
    </w:p>
    <w:p w14:paraId="1F2A4D05" w14:textId="77777777" w:rsidR="009E60BA" w:rsidRPr="003B2431" w:rsidRDefault="009E60BA" w:rsidP="009E60BA">
      <w:pPr>
        <w:pStyle w:val="Heading4"/>
        <w:rPr>
          <w:rFonts w:eastAsia="SimSun"/>
        </w:rPr>
      </w:pPr>
      <w:bookmarkStart w:id="922" w:name="_Toc20212129"/>
      <w:bookmarkStart w:id="923" w:name="_Toc27745015"/>
      <w:bookmarkStart w:id="924" w:name="_Toc36114816"/>
      <w:bookmarkStart w:id="925" w:name="_Toc45271410"/>
      <w:bookmarkStart w:id="926" w:name="_Toc51936669"/>
      <w:bookmarkStart w:id="927" w:name="_Toc58230339"/>
      <w:bookmarkStart w:id="928" w:name="_Toc138338630"/>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22"/>
      <w:bookmarkEnd w:id="923"/>
      <w:bookmarkEnd w:id="924"/>
      <w:bookmarkEnd w:id="925"/>
      <w:bookmarkEnd w:id="926"/>
      <w:bookmarkEnd w:id="927"/>
      <w:bookmarkEnd w:id="928"/>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9" w:name="_Toc20212130"/>
      <w:bookmarkStart w:id="930" w:name="_Toc27745016"/>
      <w:bookmarkStart w:id="931" w:name="_Toc36114817"/>
      <w:bookmarkStart w:id="932" w:name="_Toc45271411"/>
      <w:bookmarkStart w:id="933" w:name="_Toc51936670"/>
      <w:bookmarkStart w:id="934" w:name="_Toc58230340"/>
      <w:bookmarkStart w:id="935" w:name="_Toc138338631"/>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9"/>
      <w:bookmarkEnd w:id="930"/>
      <w:bookmarkEnd w:id="931"/>
      <w:bookmarkEnd w:id="932"/>
      <w:bookmarkEnd w:id="933"/>
      <w:bookmarkEnd w:id="934"/>
      <w:bookmarkEnd w:id="935"/>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36" w:name="_Toc20212131"/>
      <w:bookmarkStart w:id="937" w:name="_Toc27745017"/>
      <w:bookmarkStart w:id="938" w:name="_Toc36114818"/>
      <w:bookmarkStart w:id="939" w:name="_Toc45271412"/>
      <w:bookmarkStart w:id="940" w:name="_Toc51936671"/>
      <w:bookmarkStart w:id="941" w:name="_Toc58230341"/>
      <w:bookmarkStart w:id="942" w:name="_Toc138338632"/>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36"/>
      <w:bookmarkEnd w:id="937"/>
      <w:bookmarkEnd w:id="938"/>
      <w:bookmarkEnd w:id="939"/>
      <w:bookmarkEnd w:id="940"/>
      <w:bookmarkEnd w:id="941"/>
      <w:bookmarkEnd w:id="942"/>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43" w:name="_Toc20212132"/>
      <w:bookmarkStart w:id="944" w:name="_Toc27745018"/>
      <w:bookmarkStart w:id="945" w:name="_Toc36114819"/>
      <w:bookmarkStart w:id="946" w:name="_Toc45271413"/>
      <w:bookmarkStart w:id="947" w:name="_Toc51936672"/>
      <w:bookmarkStart w:id="948" w:name="_Toc58230342"/>
      <w:bookmarkStart w:id="949" w:name="_Toc138338633"/>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43"/>
      <w:bookmarkEnd w:id="944"/>
      <w:bookmarkEnd w:id="945"/>
      <w:bookmarkEnd w:id="946"/>
      <w:bookmarkEnd w:id="947"/>
      <w:bookmarkEnd w:id="948"/>
      <w:bookmarkEnd w:id="949"/>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50" w:name="_Toc20212133"/>
      <w:bookmarkStart w:id="951" w:name="_Toc27745019"/>
      <w:bookmarkStart w:id="952" w:name="_Toc36114820"/>
      <w:bookmarkStart w:id="953" w:name="_Toc45271414"/>
      <w:bookmarkStart w:id="954" w:name="_Toc51936673"/>
      <w:bookmarkStart w:id="955" w:name="_Toc58230343"/>
      <w:bookmarkStart w:id="956" w:name="_Toc138338634"/>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50"/>
      <w:bookmarkEnd w:id="951"/>
      <w:bookmarkEnd w:id="952"/>
      <w:bookmarkEnd w:id="953"/>
      <w:bookmarkEnd w:id="954"/>
      <w:bookmarkEnd w:id="955"/>
      <w:bookmarkEnd w:id="956"/>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57" w:name="_Toc20212134"/>
      <w:bookmarkStart w:id="958" w:name="_Toc27745020"/>
      <w:bookmarkStart w:id="959" w:name="_Toc36114821"/>
      <w:bookmarkStart w:id="960" w:name="_Toc45271415"/>
      <w:bookmarkStart w:id="961" w:name="_Toc51936674"/>
      <w:bookmarkStart w:id="962" w:name="_Toc58230344"/>
      <w:bookmarkStart w:id="963" w:name="_Toc138338635"/>
      <w:r>
        <w:t>7.8</w:t>
      </w:r>
      <w:r>
        <w:tab/>
        <w:t>UE-initiated liveness check procedure</w:t>
      </w:r>
      <w:bookmarkEnd w:id="957"/>
      <w:bookmarkEnd w:id="958"/>
      <w:bookmarkEnd w:id="959"/>
      <w:bookmarkEnd w:id="960"/>
      <w:bookmarkEnd w:id="961"/>
      <w:bookmarkEnd w:id="962"/>
      <w:bookmarkEnd w:id="963"/>
    </w:p>
    <w:p w14:paraId="6452853F" w14:textId="77777777" w:rsidR="00D93114" w:rsidRDefault="00D93114" w:rsidP="00D93114">
      <w:pPr>
        <w:pStyle w:val="Heading3"/>
        <w:rPr>
          <w:rFonts w:eastAsia="SimSun"/>
        </w:rPr>
      </w:pPr>
      <w:bookmarkStart w:id="964" w:name="_Toc20212135"/>
      <w:bookmarkStart w:id="965" w:name="_Toc27745021"/>
      <w:bookmarkStart w:id="966" w:name="_Toc36114822"/>
      <w:bookmarkStart w:id="967" w:name="_Toc45271416"/>
      <w:bookmarkStart w:id="968" w:name="_Toc51936675"/>
      <w:bookmarkStart w:id="969" w:name="_Toc58230345"/>
      <w:bookmarkStart w:id="970" w:name="_Toc138338636"/>
      <w:r>
        <w:rPr>
          <w:rFonts w:eastAsia="SimSun" w:hint="eastAsia"/>
        </w:rPr>
        <w:t>7.8</w:t>
      </w:r>
      <w:r w:rsidRPr="003B2431">
        <w:rPr>
          <w:rFonts w:eastAsia="SimSun" w:hint="eastAsia"/>
        </w:rPr>
        <w:t>.1</w:t>
      </w:r>
      <w:r w:rsidRPr="003B2431">
        <w:rPr>
          <w:rFonts w:eastAsia="SimSun" w:hint="eastAsia"/>
        </w:rPr>
        <w:tab/>
        <w:t>General</w:t>
      </w:r>
      <w:bookmarkEnd w:id="964"/>
      <w:bookmarkEnd w:id="965"/>
      <w:bookmarkEnd w:id="966"/>
      <w:bookmarkEnd w:id="967"/>
      <w:bookmarkEnd w:id="968"/>
      <w:bookmarkEnd w:id="969"/>
      <w:bookmarkEnd w:id="970"/>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71" w:name="_Toc20212136"/>
      <w:bookmarkStart w:id="972" w:name="_Toc27745022"/>
      <w:bookmarkStart w:id="973" w:name="_Toc36114823"/>
      <w:bookmarkStart w:id="974" w:name="_Toc45271417"/>
      <w:bookmarkStart w:id="975" w:name="_Toc51936676"/>
      <w:bookmarkStart w:id="976" w:name="_Toc58230346"/>
      <w:bookmarkStart w:id="977" w:name="_Toc138338637"/>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71"/>
      <w:bookmarkEnd w:id="972"/>
      <w:bookmarkEnd w:id="973"/>
      <w:bookmarkEnd w:id="974"/>
      <w:bookmarkEnd w:id="975"/>
      <w:bookmarkEnd w:id="976"/>
      <w:bookmarkEnd w:id="977"/>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78" w:name="_Toc20212137"/>
      <w:bookmarkStart w:id="979" w:name="_Toc27745023"/>
      <w:bookmarkStart w:id="980" w:name="_Toc36114824"/>
      <w:bookmarkStart w:id="981" w:name="_Toc45271418"/>
      <w:bookmarkStart w:id="982" w:name="_Toc51936677"/>
      <w:bookmarkStart w:id="983" w:name="_Toc58230347"/>
      <w:bookmarkStart w:id="984" w:name="_Toc138338638"/>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78"/>
      <w:bookmarkEnd w:id="979"/>
      <w:bookmarkEnd w:id="980"/>
      <w:bookmarkEnd w:id="981"/>
      <w:bookmarkEnd w:id="982"/>
      <w:bookmarkEnd w:id="983"/>
      <w:bookmarkEnd w:id="984"/>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85" w:name="_Toc20212138"/>
      <w:bookmarkStart w:id="986" w:name="_Toc27745024"/>
      <w:bookmarkStart w:id="987" w:name="_Toc36114825"/>
      <w:bookmarkStart w:id="988" w:name="_Toc45271419"/>
      <w:bookmarkStart w:id="989" w:name="_Toc51936678"/>
      <w:bookmarkStart w:id="990" w:name="_Toc58230348"/>
      <w:bookmarkStart w:id="991" w:name="_Toc138338639"/>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85"/>
      <w:bookmarkEnd w:id="986"/>
      <w:bookmarkEnd w:id="987"/>
      <w:bookmarkEnd w:id="988"/>
      <w:bookmarkEnd w:id="989"/>
      <w:bookmarkEnd w:id="990"/>
      <w:bookmarkEnd w:id="991"/>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92" w:name="_Toc20212139"/>
      <w:bookmarkStart w:id="993" w:name="_Toc27745025"/>
      <w:bookmarkStart w:id="994" w:name="_Toc36114826"/>
      <w:bookmarkStart w:id="995" w:name="_Toc45271420"/>
      <w:bookmarkStart w:id="996" w:name="_Toc51936679"/>
      <w:bookmarkStart w:id="997" w:name="_Toc58230349"/>
      <w:bookmarkStart w:id="998" w:name="_Toc138338640"/>
      <w:r>
        <w:t>7.9</w:t>
      </w:r>
      <w:r>
        <w:tab/>
        <w:t>Network-initiated liveness check procedure</w:t>
      </w:r>
      <w:bookmarkEnd w:id="992"/>
      <w:bookmarkEnd w:id="993"/>
      <w:bookmarkEnd w:id="994"/>
      <w:bookmarkEnd w:id="995"/>
      <w:bookmarkEnd w:id="996"/>
      <w:bookmarkEnd w:id="997"/>
      <w:bookmarkEnd w:id="998"/>
    </w:p>
    <w:p w14:paraId="61302E82" w14:textId="77777777" w:rsidR="00D93114" w:rsidRDefault="00D93114" w:rsidP="00D93114">
      <w:pPr>
        <w:pStyle w:val="Heading3"/>
        <w:rPr>
          <w:rFonts w:eastAsia="SimSun"/>
        </w:rPr>
      </w:pPr>
      <w:bookmarkStart w:id="999" w:name="_Toc20212140"/>
      <w:bookmarkStart w:id="1000" w:name="_Toc27745026"/>
      <w:bookmarkStart w:id="1001" w:name="_Toc36114827"/>
      <w:bookmarkStart w:id="1002" w:name="_Toc45271421"/>
      <w:bookmarkStart w:id="1003" w:name="_Toc51936680"/>
      <w:bookmarkStart w:id="1004" w:name="_Toc58230350"/>
      <w:bookmarkStart w:id="1005" w:name="_Toc138338641"/>
      <w:r>
        <w:rPr>
          <w:rFonts w:eastAsia="SimSun" w:hint="eastAsia"/>
        </w:rPr>
        <w:t>7.9</w:t>
      </w:r>
      <w:r w:rsidRPr="003B2431">
        <w:rPr>
          <w:rFonts w:eastAsia="SimSun" w:hint="eastAsia"/>
        </w:rPr>
        <w:t>.1</w:t>
      </w:r>
      <w:r w:rsidRPr="003B2431">
        <w:rPr>
          <w:rFonts w:eastAsia="SimSun" w:hint="eastAsia"/>
        </w:rPr>
        <w:tab/>
        <w:t>General</w:t>
      </w:r>
      <w:bookmarkEnd w:id="999"/>
      <w:bookmarkEnd w:id="1000"/>
      <w:bookmarkEnd w:id="1001"/>
      <w:bookmarkEnd w:id="1002"/>
      <w:bookmarkEnd w:id="1003"/>
      <w:bookmarkEnd w:id="1004"/>
      <w:bookmarkEnd w:id="1005"/>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06" w:name="_Toc20212141"/>
      <w:bookmarkStart w:id="1007" w:name="_Toc27745027"/>
      <w:bookmarkStart w:id="1008" w:name="_Toc36114828"/>
      <w:bookmarkStart w:id="1009" w:name="_Toc45271422"/>
      <w:bookmarkStart w:id="1010" w:name="_Toc51936681"/>
      <w:bookmarkStart w:id="1011" w:name="_Toc58230351"/>
      <w:bookmarkStart w:id="1012" w:name="_Toc138338642"/>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06"/>
      <w:bookmarkEnd w:id="1007"/>
      <w:bookmarkEnd w:id="1008"/>
      <w:bookmarkEnd w:id="1009"/>
      <w:bookmarkEnd w:id="1010"/>
      <w:bookmarkEnd w:id="1011"/>
      <w:bookmarkEnd w:id="1012"/>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13" w:name="_Toc20212142"/>
      <w:bookmarkStart w:id="1014" w:name="_Toc27745028"/>
      <w:bookmarkStart w:id="1015" w:name="_Toc36114829"/>
      <w:bookmarkStart w:id="1016" w:name="_Toc45271423"/>
      <w:bookmarkStart w:id="1017" w:name="_Toc51936682"/>
      <w:bookmarkStart w:id="1018" w:name="_Toc58230352"/>
      <w:bookmarkStart w:id="1019" w:name="_Toc138338643"/>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13"/>
      <w:bookmarkEnd w:id="1014"/>
      <w:bookmarkEnd w:id="1015"/>
      <w:bookmarkEnd w:id="1016"/>
      <w:bookmarkEnd w:id="1017"/>
      <w:bookmarkEnd w:id="1018"/>
      <w:bookmarkEnd w:id="1019"/>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20" w:name="_Toc20212143"/>
      <w:bookmarkStart w:id="1021" w:name="_Toc27745029"/>
      <w:bookmarkStart w:id="1022" w:name="_Toc36114830"/>
      <w:bookmarkStart w:id="1023" w:name="_Toc45271424"/>
      <w:bookmarkStart w:id="1024" w:name="_Toc51936683"/>
      <w:bookmarkStart w:id="1025" w:name="_Toc58230353"/>
      <w:bookmarkStart w:id="1026" w:name="_Toc138338644"/>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20"/>
      <w:bookmarkEnd w:id="1021"/>
      <w:bookmarkEnd w:id="1022"/>
      <w:bookmarkEnd w:id="1023"/>
      <w:bookmarkEnd w:id="1024"/>
      <w:bookmarkEnd w:id="1025"/>
      <w:bookmarkEnd w:id="1026"/>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27" w:name="_Toc20212144"/>
      <w:bookmarkStart w:id="1028" w:name="_Toc27745030"/>
      <w:bookmarkStart w:id="1029" w:name="_Toc36114831"/>
      <w:bookmarkStart w:id="1030" w:name="_Toc45271425"/>
      <w:bookmarkStart w:id="1031" w:name="_Toc51936684"/>
      <w:bookmarkStart w:id="1032" w:name="_Toc58230354"/>
      <w:bookmarkStart w:id="1033" w:name="_Toc138338645"/>
      <w:r>
        <w:t>7.10</w:t>
      </w:r>
      <w:r>
        <w:tab/>
        <w:t>IKE SA rekeying procedure</w:t>
      </w:r>
      <w:bookmarkEnd w:id="1027"/>
      <w:bookmarkEnd w:id="1028"/>
      <w:bookmarkEnd w:id="1029"/>
      <w:bookmarkEnd w:id="1030"/>
      <w:bookmarkEnd w:id="1031"/>
      <w:bookmarkEnd w:id="1032"/>
      <w:bookmarkEnd w:id="1033"/>
    </w:p>
    <w:p w14:paraId="7C02EF6B" w14:textId="77777777" w:rsidR="00C3286D" w:rsidRDefault="00C3286D" w:rsidP="00C3286D">
      <w:pPr>
        <w:pStyle w:val="Heading3"/>
        <w:rPr>
          <w:rFonts w:eastAsia="SimSun"/>
        </w:rPr>
      </w:pPr>
      <w:bookmarkStart w:id="1034" w:name="_Toc20212145"/>
      <w:bookmarkStart w:id="1035" w:name="_Toc27745031"/>
      <w:bookmarkStart w:id="1036" w:name="_Toc36114832"/>
      <w:bookmarkStart w:id="1037" w:name="_Toc45271426"/>
      <w:bookmarkStart w:id="1038" w:name="_Toc51936685"/>
      <w:bookmarkStart w:id="1039" w:name="_Toc58230355"/>
      <w:bookmarkStart w:id="1040" w:name="_Toc138338646"/>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34"/>
      <w:bookmarkEnd w:id="1035"/>
      <w:bookmarkEnd w:id="1036"/>
      <w:bookmarkEnd w:id="1037"/>
      <w:bookmarkEnd w:id="1038"/>
      <w:bookmarkEnd w:id="1039"/>
      <w:bookmarkEnd w:id="1040"/>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41" w:name="_Toc20212146"/>
      <w:bookmarkStart w:id="1042" w:name="_Toc27745032"/>
      <w:bookmarkStart w:id="1043" w:name="_Toc36114833"/>
      <w:bookmarkStart w:id="1044" w:name="_Toc45271427"/>
      <w:bookmarkStart w:id="1045" w:name="_Toc51936686"/>
      <w:bookmarkStart w:id="1046" w:name="_Toc58230356"/>
      <w:bookmarkStart w:id="1047" w:name="_Toc138338647"/>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41"/>
      <w:bookmarkEnd w:id="1042"/>
      <w:bookmarkEnd w:id="1043"/>
      <w:bookmarkEnd w:id="1044"/>
      <w:bookmarkEnd w:id="1045"/>
      <w:bookmarkEnd w:id="1046"/>
      <w:bookmarkEnd w:id="1047"/>
    </w:p>
    <w:p w14:paraId="6173957E" w14:textId="77777777" w:rsidR="00C3286D" w:rsidRDefault="00C3286D" w:rsidP="00C3286D">
      <w:pPr>
        <w:pStyle w:val="Heading4"/>
      </w:pPr>
      <w:bookmarkStart w:id="1048" w:name="_Toc20212147"/>
      <w:bookmarkStart w:id="1049" w:name="_Toc27745033"/>
      <w:bookmarkStart w:id="1050" w:name="_Toc36114834"/>
      <w:bookmarkStart w:id="1051" w:name="_Toc45271428"/>
      <w:bookmarkStart w:id="1052" w:name="_Toc51936687"/>
      <w:bookmarkStart w:id="1053" w:name="_Toc58230357"/>
      <w:bookmarkStart w:id="1054" w:name="_Toc138338648"/>
      <w:r>
        <w:t>7.10.2.1</w:t>
      </w:r>
      <w:r>
        <w:tab/>
        <w:t>N3IWF-initiated</w:t>
      </w:r>
      <w:r w:rsidR="00FC30FC">
        <w:t xml:space="preserve"> and TNGF-initiated</w:t>
      </w:r>
      <w:r>
        <w:t xml:space="preserve"> IKE SA rekeying procedure initiation</w:t>
      </w:r>
      <w:bookmarkEnd w:id="1048"/>
      <w:bookmarkEnd w:id="1049"/>
      <w:bookmarkEnd w:id="1050"/>
      <w:bookmarkEnd w:id="1051"/>
      <w:bookmarkEnd w:id="1052"/>
      <w:bookmarkEnd w:id="1053"/>
      <w:bookmarkEnd w:id="1054"/>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55" w:name="_Toc20212148"/>
      <w:bookmarkStart w:id="1056" w:name="_Toc27745034"/>
      <w:bookmarkStart w:id="1057" w:name="_Toc36114835"/>
      <w:bookmarkStart w:id="1058" w:name="_Toc45271429"/>
      <w:bookmarkStart w:id="1059" w:name="_Toc51936688"/>
      <w:bookmarkStart w:id="1060" w:name="_Toc58230358"/>
      <w:bookmarkStart w:id="1061" w:name="_Toc138338649"/>
      <w:r>
        <w:t>7.10.2.2</w:t>
      </w:r>
      <w:r>
        <w:tab/>
        <w:t xml:space="preserve">N3IWF-initiated </w:t>
      </w:r>
      <w:r w:rsidR="00FC30FC">
        <w:t xml:space="preserve">and TNGF-initiated </w:t>
      </w:r>
      <w:r>
        <w:t>IKE SA rekeying procedure completion</w:t>
      </w:r>
      <w:bookmarkEnd w:id="1055"/>
      <w:bookmarkEnd w:id="1056"/>
      <w:bookmarkEnd w:id="1057"/>
      <w:bookmarkEnd w:id="1058"/>
      <w:bookmarkEnd w:id="1059"/>
      <w:bookmarkEnd w:id="1060"/>
      <w:bookmarkEnd w:id="1061"/>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62" w:name="_Toc20212149"/>
      <w:bookmarkStart w:id="1063" w:name="_Toc27745035"/>
      <w:bookmarkStart w:id="1064" w:name="_Toc36114836"/>
      <w:bookmarkStart w:id="1065" w:name="_Toc45271430"/>
      <w:bookmarkStart w:id="1066" w:name="_Toc51936689"/>
      <w:bookmarkStart w:id="1067" w:name="_Toc58230359"/>
      <w:bookmarkStart w:id="1068" w:name="_Toc138338650"/>
      <w:r>
        <w:t>7.10.2.3</w:t>
      </w:r>
      <w:r>
        <w:tab/>
        <w:t>Abnormal cases</w:t>
      </w:r>
      <w:bookmarkEnd w:id="1062"/>
      <w:bookmarkEnd w:id="1063"/>
      <w:bookmarkEnd w:id="1064"/>
      <w:bookmarkEnd w:id="1065"/>
      <w:bookmarkEnd w:id="1066"/>
      <w:bookmarkEnd w:id="1067"/>
      <w:bookmarkEnd w:id="1068"/>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9" w:name="_Toc20212150"/>
      <w:bookmarkStart w:id="1070" w:name="_Toc27745036"/>
      <w:bookmarkStart w:id="1071" w:name="_Toc36114837"/>
      <w:bookmarkStart w:id="1072" w:name="_Toc45271431"/>
      <w:bookmarkStart w:id="1073" w:name="_Toc51936690"/>
      <w:bookmarkStart w:id="1074" w:name="_Toc58230360"/>
      <w:bookmarkStart w:id="1075" w:name="_Toc138338651"/>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9"/>
      <w:bookmarkEnd w:id="1070"/>
      <w:bookmarkEnd w:id="1071"/>
      <w:bookmarkEnd w:id="1072"/>
      <w:bookmarkEnd w:id="1073"/>
      <w:bookmarkEnd w:id="1074"/>
      <w:bookmarkEnd w:id="1075"/>
    </w:p>
    <w:p w14:paraId="04E42D1B" w14:textId="77777777" w:rsidR="00C3286D" w:rsidRDefault="00C3286D" w:rsidP="00C3286D">
      <w:pPr>
        <w:pStyle w:val="Heading4"/>
      </w:pPr>
      <w:bookmarkStart w:id="1076" w:name="_Toc20212151"/>
      <w:bookmarkStart w:id="1077" w:name="_Toc27745037"/>
      <w:bookmarkStart w:id="1078" w:name="_Toc36114838"/>
      <w:bookmarkStart w:id="1079" w:name="_Toc45271432"/>
      <w:bookmarkStart w:id="1080" w:name="_Toc51936691"/>
      <w:bookmarkStart w:id="1081" w:name="_Toc58230361"/>
      <w:bookmarkStart w:id="1082" w:name="_Toc138338652"/>
      <w:r>
        <w:t>7.10.3.1</w:t>
      </w:r>
      <w:r>
        <w:tab/>
        <w:t>UE-initiated IKE SA rekeying procedure initiation</w:t>
      </w:r>
      <w:bookmarkEnd w:id="1076"/>
      <w:bookmarkEnd w:id="1077"/>
      <w:bookmarkEnd w:id="1078"/>
      <w:bookmarkEnd w:id="1079"/>
      <w:bookmarkEnd w:id="1080"/>
      <w:bookmarkEnd w:id="1081"/>
      <w:bookmarkEnd w:id="1082"/>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83" w:name="_Toc20212152"/>
      <w:bookmarkStart w:id="1084" w:name="_Toc27745038"/>
      <w:bookmarkStart w:id="1085" w:name="_Toc36114839"/>
      <w:bookmarkStart w:id="1086" w:name="_Toc45271433"/>
      <w:bookmarkStart w:id="1087" w:name="_Toc51936692"/>
      <w:bookmarkStart w:id="1088" w:name="_Toc58230362"/>
      <w:bookmarkStart w:id="1089" w:name="_Toc138338653"/>
      <w:r>
        <w:t>7.10.3.2</w:t>
      </w:r>
      <w:r>
        <w:tab/>
        <w:t>UE-initiated IKE SA rekeying procedure completion</w:t>
      </w:r>
      <w:bookmarkEnd w:id="1083"/>
      <w:bookmarkEnd w:id="1084"/>
      <w:bookmarkEnd w:id="1085"/>
      <w:bookmarkEnd w:id="1086"/>
      <w:bookmarkEnd w:id="1087"/>
      <w:bookmarkEnd w:id="1088"/>
      <w:bookmarkEnd w:id="1089"/>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90" w:name="_Toc20212153"/>
      <w:bookmarkStart w:id="1091" w:name="_Toc27745039"/>
      <w:bookmarkStart w:id="1092" w:name="_Toc36114840"/>
      <w:bookmarkStart w:id="1093" w:name="_Toc45271434"/>
      <w:bookmarkStart w:id="1094" w:name="_Toc51936693"/>
      <w:bookmarkStart w:id="1095" w:name="_Toc58230363"/>
      <w:bookmarkStart w:id="1096" w:name="_Toc138338654"/>
      <w:r>
        <w:t>7.10.3.3</w:t>
      </w:r>
      <w:r>
        <w:tab/>
        <w:t>Abnormal cases</w:t>
      </w:r>
      <w:bookmarkEnd w:id="1090"/>
      <w:bookmarkEnd w:id="1091"/>
      <w:bookmarkEnd w:id="1092"/>
      <w:bookmarkEnd w:id="1093"/>
      <w:bookmarkEnd w:id="1094"/>
      <w:bookmarkEnd w:id="1095"/>
      <w:bookmarkEnd w:id="1096"/>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97" w:name="_Toc20212154"/>
      <w:bookmarkStart w:id="1098" w:name="_Toc27745040"/>
      <w:bookmarkStart w:id="1099" w:name="_Toc36114841"/>
      <w:bookmarkStart w:id="1100" w:name="_Toc45271435"/>
      <w:bookmarkStart w:id="1101" w:name="_Toc51936694"/>
      <w:bookmarkStart w:id="1102" w:name="_Toc58230364"/>
      <w:bookmarkStart w:id="1103" w:name="_Toc138338655"/>
      <w:r>
        <w:t>7.11</w:t>
      </w:r>
      <w:r>
        <w:tab/>
        <w:t>IPsec SA rekeying procedure</w:t>
      </w:r>
      <w:bookmarkEnd w:id="1097"/>
      <w:bookmarkEnd w:id="1098"/>
      <w:bookmarkEnd w:id="1099"/>
      <w:bookmarkEnd w:id="1100"/>
      <w:bookmarkEnd w:id="1101"/>
      <w:bookmarkEnd w:id="1102"/>
      <w:bookmarkEnd w:id="1103"/>
    </w:p>
    <w:p w14:paraId="328794E0" w14:textId="77777777" w:rsidR="00C3286D" w:rsidRDefault="00C3286D" w:rsidP="00C3286D">
      <w:pPr>
        <w:pStyle w:val="Heading3"/>
        <w:rPr>
          <w:rFonts w:eastAsia="SimSun"/>
        </w:rPr>
      </w:pPr>
      <w:bookmarkStart w:id="1104" w:name="_Toc20212155"/>
      <w:bookmarkStart w:id="1105" w:name="_Toc27745041"/>
      <w:bookmarkStart w:id="1106" w:name="_Toc36114842"/>
      <w:bookmarkStart w:id="1107" w:name="_Toc45271436"/>
      <w:bookmarkStart w:id="1108" w:name="_Toc51936695"/>
      <w:bookmarkStart w:id="1109" w:name="_Toc58230365"/>
      <w:bookmarkStart w:id="1110" w:name="_Toc138338656"/>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04"/>
      <w:bookmarkEnd w:id="1105"/>
      <w:bookmarkEnd w:id="1106"/>
      <w:bookmarkEnd w:id="1107"/>
      <w:bookmarkEnd w:id="1108"/>
      <w:bookmarkEnd w:id="1109"/>
      <w:bookmarkEnd w:id="1110"/>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11" w:name="_Toc20212156"/>
      <w:bookmarkStart w:id="1112" w:name="_Toc27745042"/>
      <w:bookmarkStart w:id="1113" w:name="_Toc36114843"/>
      <w:bookmarkStart w:id="1114" w:name="_Toc45271437"/>
      <w:bookmarkStart w:id="1115" w:name="_Toc51936696"/>
      <w:bookmarkStart w:id="1116" w:name="_Toc58230366"/>
      <w:bookmarkStart w:id="1117" w:name="_Toc138338657"/>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11"/>
      <w:bookmarkEnd w:id="1112"/>
      <w:bookmarkEnd w:id="1113"/>
      <w:bookmarkEnd w:id="1114"/>
      <w:bookmarkEnd w:id="1115"/>
      <w:bookmarkEnd w:id="1116"/>
      <w:bookmarkEnd w:id="1117"/>
    </w:p>
    <w:p w14:paraId="4E96BF5A" w14:textId="77777777" w:rsidR="00C3286D" w:rsidRDefault="00C3286D" w:rsidP="00C3286D">
      <w:pPr>
        <w:pStyle w:val="Heading4"/>
      </w:pPr>
      <w:bookmarkStart w:id="1118" w:name="_Toc20212157"/>
      <w:bookmarkStart w:id="1119" w:name="_Toc27745043"/>
      <w:bookmarkStart w:id="1120" w:name="_Toc36114844"/>
      <w:bookmarkStart w:id="1121" w:name="_Toc45271438"/>
      <w:bookmarkStart w:id="1122" w:name="_Toc51936697"/>
      <w:bookmarkStart w:id="1123" w:name="_Toc58230367"/>
      <w:bookmarkStart w:id="1124" w:name="_Toc138338658"/>
      <w:r>
        <w:t>7.11.2.1</w:t>
      </w:r>
      <w:r>
        <w:tab/>
        <w:t>N3IWF-initiated</w:t>
      </w:r>
      <w:r w:rsidR="00BA5AA5">
        <w:t xml:space="preserve"> and TNGF-initiated</w:t>
      </w:r>
      <w:r>
        <w:t xml:space="preserve"> IPsec SA rekeying procedure initiation</w:t>
      </w:r>
      <w:bookmarkEnd w:id="1118"/>
      <w:bookmarkEnd w:id="1119"/>
      <w:bookmarkEnd w:id="1120"/>
      <w:bookmarkEnd w:id="1121"/>
      <w:bookmarkEnd w:id="1122"/>
      <w:bookmarkEnd w:id="1123"/>
      <w:bookmarkEnd w:id="1124"/>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25" w:name="_Toc20212158"/>
      <w:bookmarkStart w:id="1126" w:name="_Toc27745044"/>
      <w:bookmarkStart w:id="1127" w:name="_Toc36114845"/>
      <w:bookmarkStart w:id="1128" w:name="_Toc45271439"/>
      <w:bookmarkStart w:id="1129" w:name="_Toc51936698"/>
      <w:bookmarkStart w:id="1130" w:name="_Toc58230368"/>
      <w:bookmarkStart w:id="1131" w:name="_Toc138338659"/>
      <w:r>
        <w:t>7.11.2.2</w:t>
      </w:r>
      <w:r>
        <w:tab/>
        <w:t>N3IWF-initiated</w:t>
      </w:r>
      <w:r w:rsidR="00BA5AA5">
        <w:t xml:space="preserve"> and TNGF-initiated</w:t>
      </w:r>
      <w:r>
        <w:t xml:space="preserve"> IPsec SA rekeying procedure completion</w:t>
      </w:r>
      <w:bookmarkEnd w:id="1125"/>
      <w:bookmarkEnd w:id="1126"/>
      <w:bookmarkEnd w:id="1127"/>
      <w:bookmarkEnd w:id="1128"/>
      <w:bookmarkEnd w:id="1129"/>
      <w:bookmarkEnd w:id="1130"/>
      <w:bookmarkEnd w:id="1131"/>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32" w:name="_Toc20212159"/>
      <w:bookmarkStart w:id="1133" w:name="_Toc27745045"/>
      <w:bookmarkStart w:id="1134" w:name="_Toc36114846"/>
      <w:bookmarkStart w:id="1135" w:name="_Toc45271440"/>
      <w:bookmarkStart w:id="1136" w:name="_Toc51936699"/>
      <w:bookmarkStart w:id="1137" w:name="_Toc58230369"/>
      <w:bookmarkStart w:id="1138" w:name="_Toc138338660"/>
      <w:r>
        <w:t>7.11.2.3</w:t>
      </w:r>
      <w:r>
        <w:tab/>
        <w:t>Abnormal cases</w:t>
      </w:r>
      <w:bookmarkEnd w:id="1132"/>
      <w:bookmarkEnd w:id="1133"/>
      <w:bookmarkEnd w:id="1134"/>
      <w:bookmarkEnd w:id="1135"/>
      <w:bookmarkEnd w:id="1136"/>
      <w:bookmarkEnd w:id="1137"/>
      <w:bookmarkEnd w:id="1138"/>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9" w:name="_Toc20212160"/>
      <w:bookmarkStart w:id="1140" w:name="_Toc27745046"/>
      <w:bookmarkStart w:id="1141" w:name="_Toc36114847"/>
      <w:bookmarkStart w:id="1142" w:name="_Toc45271441"/>
      <w:bookmarkStart w:id="1143" w:name="_Toc51936700"/>
      <w:bookmarkStart w:id="1144" w:name="_Toc58230370"/>
      <w:bookmarkStart w:id="1145" w:name="_Toc138338661"/>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9"/>
      <w:bookmarkEnd w:id="1140"/>
      <w:bookmarkEnd w:id="1141"/>
      <w:bookmarkEnd w:id="1142"/>
      <w:bookmarkEnd w:id="1143"/>
      <w:bookmarkEnd w:id="1144"/>
      <w:bookmarkEnd w:id="1145"/>
    </w:p>
    <w:p w14:paraId="26219AE8" w14:textId="77777777" w:rsidR="00C3286D" w:rsidRDefault="00C3286D" w:rsidP="00C3286D">
      <w:pPr>
        <w:pStyle w:val="Heading4"/>
      </w:pPr>
      <w:bookmarkStart w:id="1146" w:name="_Toc20212161"/>
      <w:bookmarkStart w:id="1147" w:name="_Toc27745047"/>
      <w:bookmarkStart w:id="1148" w:name="_Toc36114848"/>
      <w:bookmarkStart w:id="1149" w:name="_Toc45271442"/>
      <w:bookmarkStart w:id="1150" w:name="_Toc51936701"/>
      <w:bookmarkStart w:id="1151" w:name="_Toc58230371"/>
      <w:bookmarkStart w:id="1152" w:name="_Toc138338662"/>
      <w:r>
        <w:t>7.11.3.1</w:t>
      </w:r>
      <w:r>
        <w:tab/>
        <w:t>UE-initiated IPsec SA rekeying procedure initiation</w:t>
      </w:r>
      <w:bookmarkEnd w:id="1146"/>
      <w:bookmarkEnd w:id="1147"/>
      <w:bookmarkEnd w:id="1148"/>
      <w:bookmarkEnd w:id="1149"/>
      <w:bookmarkEnd w:id="1150"/>
      <w:bookmarkEnd w:id="1151"/>
      <w:bookmarkEnd w:id="1152"/>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53" w:name="_Toc20212162"/>
      <w:bookmarkStart w:id="1154" w:name="_Toc27745048"/>
      <w:bookmarkStart w:id="1155" w:name="_Toc36114849"/>
      <w:bookmarkStart w:id="1156" w:name="_Toc45271443"/>
      <w:bookmarkStart w:id="1157" w:name="_Toc51936702"/>
      <w:bookmarkStart w:id="1158" w:name="_Toc58230372"/>
      <w:bookmarkStart w:id="1159" w:name="_Toc138338663"/>
      <w:r>
        <w:t>7.11</w:t>
      </w:r>
      <w:r w:rsidRPr="00B5626F">
        <w:t>.3.2</w:t>
      </w:r>
      <w:r>
        <w:tab/>
        <w:t>UE-initiated IPsec SA rekeying procedure completion</w:t>
      </w:r>
      <w:bookmarkEnd w:id="1153"/>
      <w:bookmarkEnd w:id="1154"/>
      <w:bookmarkEnd w:id="1155"/>
      <w:bookmarkEnd w:id="1156"/>
      <w:bookmarkEnd w:id="1157"/>
      <w:bookmarkEnd w:id="1158"/>
      <w:bookmarkEnd w:id="1159"/>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60" w:name="_Toc20212163"/>
      <w:bookmarkStart w:id="1161" w:name="_Toc27745049"/>
      <w:bookmarkStart w:id="1162" w:name="_Toc36114850"/>
      <w:bookmarkStart w:id="1163" w:name="_Toc45271444"/>
      <w:bookmarkStart w:id="1164" w:name="_Toc51936703"/>
      <w:bookmarkStart w:id="1165" w:name="_Toc58230373"/>
      <w:bookmarkStart w:id="1166" w:name="_Toc138338664"/>
      <w:r>
        <w:t>7.11.3.3</w:t>
      </w:r>
      <w:r>
        <w:tab/>
        <w:t>Abnormal cases</w:t>
      </w:r>
      <w:bookmarkEnd w:id="1160"/>
      <w:bookmarkEnd w:id="1161"/>
      <w:bookmarkEnd w:id="1162"/>
      <w:bookmarkEnd w:id="1163"/>
      <w:bookmarkEnd w:id="1164"/>
      <w:bookmarkEnd w:id="1165"/>
      <w:bookmarkEnd w:id="1166"/>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67" w:name="_Toc36114851"/>
      <w:bookmarkStart w:id="1168" w:name="_Toc45271445"/>
      <w:bookmarkStart w:id="1169" w:name="_Toc51936704"/>
      <w:bookmarkStart w:id="1170" w:name="_Toc58230374"/>
      <w:bookmarkStart w:id="1171" w:name="_Toc20212164"/>
      <w:bookmarkStart w:id="1172" w:name="_Toc27745050"/>
      <w:bookmarkStart w:id="1173" w:name="_Toc138338665"/>
      <w:r>
        <w:rPr>
          <w:rFonts w:eastAsia="SimSun"/>
        </w:rPr>
        <w:t>7A</w:t>
      </w:r>
      <w:r w:rsidRPr="000030BA">
        <w:rPr>
          <w:rFonts w:eastAsia="SimSun"/>
        </w:rPr>
        <w:tab/>
      </w:r>
      <w:r w:rsidR="0004140F">
        <w:rPr>
          <w:rFonts w:eastAsia="SimSun"/>
        </w:rPr>
        <w:t>void</w:t>
      </w:r>
      <w:bookmarkEnd w:id="1167"/>
      <w:bookmarkEnd w:id="1168"/>
      <w:bookmarkEnd w:id="1169"/>
      <w:bookmarkEnd w:id="1170"/>
      <w:bookmarkEnd w:id="1173"/>
    </w:p>
    <w:p w14:paraId="559EF0E9" w14:textId="77777777" w:rsidR="00617F38" w:rsidRDefault="00C13D36" w:rsidP="00617F38">
      <w:pPr>
        <w:pStyle w:val="Heading1"/>
      </w:pPr>
      <w:bookmarkStart w:id="1174" w:name="_Toc36114856"/>
      <w:bookmarkStart w:id="1175" w:name="_Toc45271450"/>
      <w:bookmarkStart w:id="1176" w:name="_Toc51936709"/>
      <w:bookmarkStart w:id="1177" w:name="_Toc58230379"/>
      <w:bookmarkStart w:id="1178" w:name="_Toc138338666"/>
      <w:r>
        <w:t>8</w:t>
      </w:r>
      <w:r w:rsidR="00617F38">
        <w:tab/>
      </w:r>
      <w:r w:rsidR="004B5889">
        <w:t>M</w:t>
      </w:r>
      <w:r w:rsidR="00335B5D">
        <w:t>essage</w:t>
      </w:r>
      <w:r w:rsidR="004B5889">
        <w:t xml:space="preserve"> </w:t>
      </w:r>
      <w:r w:rsidR="009C5CB7">
        <w:t>t</w:t>
      </w:r>
      <w:r w:rsidR="00101E94">
        <w:t xml:space="preserve">ransport </w:t>
      </w:r>
      <w:r w:rsidR="004B5889">
        <w:t>procedures</w:t>
      </w:r>
      <w:bookmarkEnd w:id="1171"/>
      <w:bookmarkEnd w:id="1172"/>
      <w:bookmarkEnd w:id="1174"/>
      <w:bookmarkEnd w:id="1175"/>
      <w:bookmarkEnd w:id="1176"/>
      <w:bookmarkEnd w:id="1177"/>
      <w:bookmarkEnd w:id="1178"/>
    </w:p>
    <w:p w14:paraId="4D8CF575" w14:textId="77777777" w:rsidR="00617F38" w:rsidRDefault="00575B29" w:rsidP="00617F38">
      <w:pPr>
        <w:pStyle w:val="Heading2"/>
      </w:pPr>
      <w:bookmarkStart w:id="1179" w:name="_Toc20212165"/>
      <w:bookmarkStart w:id="1180" w:name="_Toc27745051"/>
      <w:bookmarkStart w:id="1181" w:name="_Toc36114857"/>
      <w:bookmarkStart w:id="1182" w:name="_Toc45271451"/>
      <w:bookmarkStart w:id="1183" w:name="_Toc51936710"/>
      <w:bookmarkStart w:id="1184" w:name="_Toc58230380"/>
      <w:bookmarkStart w:id="1185" w:name="_Toc138338667"/>
      <w:r>
        <w:t>8</w:t>
      </w:r>
      <w:r w:rsidR="00617F38">
        <w:t>.1</w:t>
      </w:r>
      <w:r w:rsidR="00617F38">
        <w:tab/>
        <w:t>General</w:t>
      </w:r>
      <w:bookmarkEnd w:id="1179"/>
      <w:bookmarkEnd w:id="1180"/>
      <w:bookmarkEnd w:id="1181"/>
      <w:bookmarkEnd w:id="1182"/>
      <w:bookmarkEnd w:id="1183"/>
      <w:bookmarkEnd w:id="1184"/>
      <w:bookmarkEnd w:id="1185"/>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186"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187" w:name="_Toc27745052"/>
      <w:bookmarkStart w:id="1188" w:name="_Toc36114858"/>
      <w:bookmarkStart w:id="1189" w:name="_Toc45271452"/>
      <w:bookmarkStart w:id="1190" w:name="_Toc51936711"/>
      <w:bookmarkStart w:id="1191" w:name="_Toc58230381"/>
      <w:bookmarkStart w:id="1192" w:name="_Toc138338668"/>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186"/>
      <w:bookmarkEnd w:id="1187"/>
      <w:bookmarkEnd w:id="1188"/>
      <w:bookmarkEnd w:id="1189"/>
      <w:bookmarkEnd w:id="1190"/>
      <w:bookmarkEnd w:id="1191"/>
      <w:bookmarkEnd w:id="1192"/>
    </w:p>
    <w:p w14:paraId="6A70BBBA" w14:textId="77777777" w:rsidR="003A1F08" w:rsidRDefault="003A1F08" w:rsidP="003A1F08">
      <w:pPr>
        <w:pStyle w:val="Heading3"/>
        <w:rPr>
          <w:noProof/>
          <w:lang w:val="en-US" w:eastAsia="zh-CN"/>
        </w:rPr>
      </w:pPr>
      <w:bookmarkStart w:id="1193" w:name="_Toc20212167"/>
      <w:bookmarkStart w:id="1194" w:name="_Toc27745053"/>
      <w:bookmarkStart w:id="1195" w:name="_Toc36114859"/>
      <w:bookmarkStart w:id="1196" w:name="_Toc45271453"/>
      <w:bookmarkStart w:id="1197" w:name="_Toc51936712"/>
      <w:bookmarkStart w:id="1198" w:name="_Toc58230382"/>
      <w:bookmarkStart w:id="1199" w:name="_Toc138338669"/>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193"/>
      <w:bookmarkEnd w:id="1194"/>
      <w:bookmarkEnd w:id="1195"/>
      <w:bookmarkEnd w:id="1196"/>
      <w:bookmarkEnd w:id="1197"/>
      <w:bookmarkEnd w:id="1198"/>
      <w:bookmarkEnd w:id="1199"/>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00" w:name="_Toc20212168"/>
      <w:bookmarkStart w:id="1201"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02" w:name="_Toc36114860"/>
      <w:bookmarkStart w:id="1203" w:name="_Toc45271454"/>
      <w:bookmarkStart w:id="1204" w:name="_Toc51936713"/>
      <w:bookmarkStart w:id="1205" w:name="_Toc58230383"/>
      <w:bookmarkStart w:id="1206" w:name="_Toc138338670"/>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00"/>
      <w:bookmarkEnd w:id="1201"/>
      <w:bookmarkEnd w:id="1202"/>
      <w:bookmarkEnd w:id="1203"/>
      <w:bookmarkEnd w:id="1204"/>
      <w:bookmarkEnd w:id="1205"/>
      <w:bookmarkEnd w:id="1206"/>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07" w:name="_Toc20212169"/>
      <w:bookmarkStart w:id="1208" w:name="_Toc27745055"/>
      <w:bookmarkStart w:id="1209" w:name="_Toc36114861"/>
      <w:bookmarkStart w:id="1210" w:name="_Toc45271455"/>
      <w:bookmarkStart w:id="1211" w:name="_Toc51936714"/>
      <w:bookmarkStart w:id="1212" w:name="_Toc58230384"/>
      <w:bookmarkStart w:id="1213" w:name="_Toc138338671"/>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07"/>
      <w:bookmarkEnd w:id="1208"/>
      <w:bookmarkEnd w:id="1209"/>
      <w:bookmarkEnd w:id="1210"/>
      <w:bookmarkEnd w:id="1211"/>
      <w:bookmarkEnd w:id="1212"/>
      <w:bookmarkEnd w:id="1213"/>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14" w:name="_Toc45271456"/>
      <w:bookmarkStart w:id="1215" w:name="_Toc51936715"/>
      <w:bookmarkStart w:id="1216" w:name="_Toc58230385"/>
      <w:bookmarkStart w:id="1217" w:name="_Toc20212170"/>
      <w:bookmarkStart w:id="1218" w:name="_Toc27745056"/>
      <w:bookmarkStart w:id="1219" w:name="_Toc36114862"/>
      <w:bookmarkStart w:id="1220" w:name="_Toc13833867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14"/>
      <w:bookmarkEnd w:id="1215"/>
      <w:bookmarkEnd w:id="1216"/>
      <w:bookmarkEnd w:id="1220"/>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21" w:name="_Toc45271457"/>
      <w:bookmarkStart w:id="1222" w:name="_Toc51936716"/>
      <w:bookmarkStart w:id="1223" w:name="_Toc58230386"/>
      <w:bookmarkStart w:id="1224" w:name="_Toc138338673"/>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17"/>
      <w:bookmarkEnd w:id="1218"/>
      <w:bookmarkEnd w:id="1219"/>
      <w:bookmarkEnd w:id="1221"/>
      <w:bookmarkEnd w:id="1222"/>
      <w:bookmarkEnd w:id="1223"/>
      <w:bookmarkEnd w:id="1224"/>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25" w:name="_Toc20212171"/>
      <w:bookmarkStart w:id="1226" w:name="_Toc27745057"/>
      <w:bookmarkStart w:id="1227" w:name="_Toc36114863"/>
      <w:bookmarkStart w:id="1228" w:name="_Toc45271458"/>
      <w:bookmarkStart w:id="1229" w:name="_Toc51936717"/>
      <w:bookmarkStart w:id="1230" w:name="_Toc58230387"/>
      <w:bookmarkStart w:id="1231" w:name="_Toc138338674"/>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25"/>
      <w:bookmarkEnd w:id="1226"/>
      <w:bookmarkEnd w:id="1227"/>
      <w:bookmarkEnd w:id="1228"/>
      <w:bookmarkEnd w:id="1229"/>
      <w:bookmarkEnd w:id="1230"/>
      <w:bookmarkEnd w:id="1231"/>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32" w:name="_Toc20212172"/>
      <w:bookmarkStart w:id="1233" w:name="_Toc27745058"/>
      <w:bookmarkStart w:id="1234" w:name="_Toc36114864"/>
      <w:bookmarkStart w:id="1235" w:name="_Toc45271459"/>
      <w:bookmarkStart w:id="1236" w:name="_Toc51936718"/>
      <w:bookmarkStart w:id="1237" w:name="_Toc58230388"/>
      <w:bookmarkStart w:id="1238" w:name="_Toc138338675"/>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32"/>
      <w:bookmarkEnd w:id="1233"/>
      <w:bookmarkEnd w:id="1234"/>
      <w:bookmarkEnd w:id="1235"/>
      <w:bookmarkEnd w:id="1236"/>
      <w:bookmarkEnd w:id="1237"/>
      <w:bookmarkEnd w:id="1238"/>
    </w:p>
    <w:p w14:paraId="76C3A067" w14:textId="77777777" w:rsidR="00855DCF" w:rsidRDefault="00855DCF" w:rsidP="00855DCF">
      <w:pPr>
        <w:pStyle w:val="Heading3"/>
        <w:rPr>
          <w:noProof/>
          <w:lang w:val="en-US" w:eastAsia="zh-CN"/>
        </w:rPr>
      </w:pPr>
      <w:bookmarkStart w:id="1239" w:name="_Toc20212173"/>
      <w:bookmarkStart w:id="1240" w:name="_Toc27745059"/>
      <w:bookmarkStart w:id="1241" w:name="_Toc36114865"/>
      <w:bookmarkStart w:id="1242" w:name="_Toc45271460"/>
      <w:bookmarkStart w:id="1243" w:name="_Toc51936719"/>
      <w:bookmarkStart w:id="1244" w:name="_Toc58230389"/>
      <w:bookmarkStart w:id="1245" w:name="_Toc138338676"/>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39"/>
      <w:bookmarkEnd w:id="1240"/>
      <w:bookmarkEnd w:id="1241"/>
      <w:bookmarkEnd w:id="1242"/>
      <w:bookmarkEnd w:id="1243"/>
      <w:bookmarkEnd w:id="1244"/>
      <w:bookmarkEnd w:id="1245"/>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46" w:name="_Toc20212174"/>
      <w:bookmarkStart w:id="1247" w:name="_Toc27745060"/>
      <w:bookmarkStart w:id="1248" w:name="_Toc36114866"/>
      <w:bookmarkStart w:id="1249" w:name="_Toc45271461"/>
      <w:bookmarkStart w:id="1250" w:name="_Toc51936720"/>
      <w:bookmarkStart w:id="1251" w:name="_Toc58230390"/>
      <w:bookmarkStart w:id="1252" w:name="_Toc138338677"/>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46"/>
      <w:bookmarkEnd w:id="1247"/>
      <w:bookmarkEnd w:id="1248"/>
      <w:bookmarkEnd w:id="1249"/>
      <w:bookmarkEnd w:id="1250"/>
      <w:bookmarkEnd w:id="1251"/>
      <w:bookmarkEnd w:id="1252"/>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53" w:name="_Toc20212175"/>
      <w:bookmarkStart w:id="1254" w:name="_Toc27745061"/>
      <w:bookmarkStart w:id="1255" w:name="_Toc36114867"/>
      <w:bookmarkStart w:id="1256" w:name="_Toc45271462"/>
      <w:bookmarkStart w:id="1257" w:name="_Toc51936721"/>
      <w:bookmarkStart w:id="1258" w:name="_Toc58230391"/>
      <w:bookmarkStart w:id="1259" w:name="_Toc138338678"/>
      <w:r>
        <w:rPr>
          <w:noProof/>
        </w:rPr>
        <w:t>9</w:t>
      </w:r>
      <w:r w:rsidR="00DF13ED">
        <w:rPr>
          <w:noProof/>
        </w:rPr>
        <w:tab/>
      </w:r>
      <w:r w:rsidR="0019549C">
        <w:rPr>
          <w:noProof/>
        </w:rPr>
        <w:t>P</w:t>
      </w:r>
      <w:r w:rsidR="00DF13ED">
        <w:rPr>
          <w:noProof/>
        </w:rPr>
        <w:t>arameters</w:t>
      </w:r>
      <w:r w:rsidR="0019549C">
        <w:rPr>
          <w:noProof/>
        </w:rPr>
        <w:t xml:space="preserve"> and coding</w:t>
      </w:r>
      <w:bookmarkEnd w:id="1253"/>
      <w:bookmarkEnd w:id="1254"/>
      <w:bookmarkEnd w:id="1255"/>
      <w:bookmarkEnd w:id="1256"/>
      <w:bookmarkEnd w:id="1257"/>
      <w:bookmarkEnd w:id="1258"/>
      <w:bookmarkEnd w:id="1259"/>
    </w:p>
    <w:p w14:paraId="1F2568E7" w14:textId="77777777" w:rsidR="00DF13ED" w:rsidRDefault="00C13D36" w:rsidP="00DF13ED">
      <w:pPr>
        <w:pStyle w:val="Heading2"/>
      </w:pPr>
      <w:bookmarkStart w:id="1260" w:name="_Toc20212176"/>
      <w:bookmarkStart w:id="1261" w:name="_Toc27745062"/>
      <w:bookmarkStart w:id="1262" w:name="_Toc36114868"/>
      <w:bookmarkStart w:id="1263" w:name="_Toc45271463"/>
      <w:bookmarkStart w:id="1264" w:name="_Toc51936722"/>
      <w:bookmarkStart w:id="1265" w:name="_Toc58230392"/>
      <w:bookmarkStart w:id="1266" w:name="_Toc138338679"/>
      <w:r>
        <w:t>9</w:t>
      </w:r>
      <w:r w:rsidR="00DF13ED">
        <w:t>.1</w:t>
      </w:r>
      <w:r w:rsidR="00DF13ED">
        <w:tab/>
        <w:t>General</w:t>
      </w:r>
      <w:bookmarkEnd w:id="1260"/>
      <w:bookmarkEnd w:id="1261"/>
      <w:bookmarkEnd w:id="1262"/>
      <w:bookmarkEnd w:id="1263"/>
      <w:bookmarkEnd w:id="1264"/>
      <w:bookmarkEnd w:id="1265"/>
      <w:bookmarkEnd w:id="1266"/>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67" w:name="_Toc20212177"/>
      <w:bookmarkStart w:id="1268" w:name="_Toc27745063"/>
      <w:bookmarkStart w:id="1269" w:name="_Toc36114869"/>
      <w:bookmarkStart w:id="1270" w:name="_Toc45271464"/>
      <w:bookmarkStart w:id="1271" w:name="_Toc51936723"/>
      <w:bookmarkStart w:id="1272" w:name="_Toc58230393"/>
      <w:bookmarkStart w:id="1273" w:name="_Toc138338680"/>
      <w:r>
        <w:t>9</w:t>
      </w:r>
      <w:r w:rsidR="00DF13ED">
        <w:t>.2</w:t>
      </w:r>
      <w:r w:rsidR="00DF13ED">
        <w:tab/>
        <w:t>3GPP specific coding information</w:t>
      </w:r>
      <w:bookmarkEnd w:id="1267"/>
      <w:bookmarkEnd w:id="1268"/>
      <w:bookmarkEnd w:id="1269"/>
      <w:bookmarkEnd w:id="1270"/>
      <w:bookmarkEnd w:id="1271"/>
      <w:bookmarkEnd w:id="1272"/>
      <w:bookmarkEnd w:id="1273"/>
    </w:p>
    <w:p w14:paraId="70DBCF66" w14:textId="77777777" w:rsidR="00B5348B" w:rsidRDefault="00B3565C" w:rsidP="00B5348B">
      <w:pPr>
        <w:pStyle w:val="Heading3"/>
      </w:pPr>
      <w:bookmarkStart w:id="1274" w:name="_Toc20212178"/>
      <w:bookmarkStart w:id="1275" w:name="_Toc27745064"/>
      <w:bookmarkStart w:id="1276" w:name="_Toc36114870"/>
      <w:bookmarkStart w:id="1277" w:name="_Toc45271465"/>
      <w:bookmarkStart w:id="1278" w:name="_Toc51936724"/>
      <w:bookmarkStart w:id="1279" w:name="_Toc58230394"/>
      <w:bookmarkStart w:id="1280" w:name="_Toc138338681"/>
      <w:r>
        <w:t>9.2.1</w:t>
      </w:r>
      <w:r w:rsidR="00B5348B">
        <w:tab/>
        <w:t>GUAMI</w:t>
      </w:r>
      <w:bookmarkEnd w:id="1274"/>
      <w:bookmarkEnd w:id="1275"/>
      <w:bookmarkEnd w:id="1276"/>
      <w:bookmarkEnd w:id="1277"/>
      <w:bookmarkEnd w:id="1278"/>
      <w:bookmarkEnd w:id="1279"/>
      <w:bookmarkEnd w:id="1280"/>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81" w:name="_Toc20212179"/>
      <w:bookmarkStart w:id="1282" w:name="_Toc27745065"/>
      <w:bookmarkStart w:id="1283" w:name="_Toc36114871"/>
      <w:bookmarkStart w:id="1284" w:name="_Toc45271466"/>
      <w:bookmarkStart w:id="1285" w:name="_Toc51936725"/>
      <w:bookmarkStart w:id="1286" w:name="_Toc58230395"/>
      <w:bookmarkStart w:id="1287" w:name="_Toc138338682"/>
      <w:r w:rsidRPr="00F761BE">
        <w:t>9.2.2</w:t>
      </w:r>
      <w:r w:rsidR="00B5348B" w:rsidRPr="00F761BE">
        <w:tab/>
        <w:t>Establishment cause for non-3GPP access</w:t>
      </w:r>
      <w:bookmarkEnd w:id="1281"/>
      <w:bookmarkEnd w:id="1282"/>
      <w:bookmarkEnd w:id="1283"/>
      <w:bookmarkEnd w:id="1284"/>
      <w:bookmarkEnd w:id="1285"/>
      <w:bookmarkEnd w:id="1286"/>
      <w:bookmarkEnd w:id="1287"/>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288" w:name="_Toc20212180"/>
      <w:bookmarkStart w:id="1289" w:name="_Toc27745066"/>
      <w:bookmarkStart w:id="1290" w:name="_Toc36114872"/>
      <w:bookmarkStart w:id="1291" w:name="_Toc45271467"/>
      <w:bookmarkStart w:id="1292" w:name="_Toc51936726"/>
      <w:bookmarkStart w:id="1293" w:name="_Toc58230396"/>
      <w:bookmarkStart w:id="1294" w:name="_Toc138338683"/>
      <w:r>
        <w:rPr>
          <w:noProof/>
          <w:lang w:val="en-US" w:eastAsia="zh-CN"/>
        </w:rPr>
        <w:t>9.2.3</w:t>
      </w:r>
      <w:r w:rsidR="0069440F">
        <w:rPr>
          <w:noProof/>
          <w:lang w:val="en-US" w:eastAsia="zh-CN"/>
        </w:rPr>
        <w:tab/>
      </w:r>
      <w:r w:rsidR="0069440F">
        <w:rPr>
          <w:lang w:val="en-US"/>
        </w:rPr>
        <w:t>PLMN ID</w:t>
      </w:r>
      <w:bookmarkEnd w:id="1288"/>
      <w:bookmarkEnd w:id="1289"/>
      <w:bookmarkEnd w:id="1290"/>
      <w:bookmarkEnd w:id="1291"/>
      <w:bookmarkEnd w:id="1292"/>
      <w:bookmarkEnd w:id="1293"/>
      <w:bookmarkEnd w:id="1294"/>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295" w:name="_Toc20212181"/>
      <w:bookmarkStart w:id="1296" w:name="_Toc27745067"/>
      <w:bookmarkStart w:id="1297" w:name="_Toc36114873"/>
      <w:bookmarkStart w:id="1298" w:name="_Toc45271468"/>
      <w:bookmarkStart w:id="1299" w:name="_Toc51936727"/>
      <w:bookmarkStart w:id="1300" w:name="_Toc58230397"/>
      <w:bookmarkStart w:id="1301" w:name="_Toc138338684"/>
      <w:r>
        <w:rPr>
          <w:lang w:val="en-CA"/>
        </w:rPr>
        <w:t>9.2.4</w:t>
      </w:r>
      <w:r w:rsidR="0069440F" w:rsidRPr="001F0186">
        <w:rPr>
          <w:lang w:val="en-CA"/>
        </w:rPr>
        <w:tab/>
        <w:t>IKEv2 Notify Message Type value</w:t>
      </w:r>
      <w:bookmarkEnd w:id="1295"/>
      <w:bookmarkEnd w:id="1296"/>
      <w:bookmarkEnd w:id="1297"/>
      <w:bookmarkEnd w:id="1298"/>
      <w:bookmarkEnd w:id="1299"/>
      <w:bookmarkEnd w:id="1300"/>
      <w:bookmarkEnd w:id="1301"/>
    </w:p>
    <w:p w14:paraId="145F2D72" w14:textId="77777777" w:rsidR="0069440F" w:rsidRPr="001F0186" w:rsidRDefault="00B3565C" w:rsidP="0069440F">
      <w:pPr>
        <w:pStyle w:val="Heading4"/>
        <w:rPr>
          <w:lang w:val="en-CA"/>
        </w:rPr>
      </w:pPr>
      <w:bookmarkStart w:id="1302" w:name="_Toc20212182"/>
      <w:bookmarkStart w:id="1303" w:name="_Toc27745068"/>
      <w:bookmarkStart w:id="1304" w:name="_Toc36114874"/>
      <w:bookmarkStart w:id="1305" w:name="_Toc45271469"/>
      <w:bookmarkStart w:id="1306" w:name="_Toc51936728"/>
      <w:bookmarkStart w:id="1307" w:name="_Toc58230398"/>
      <w:bookmarkStart w:id="1308" w:name="_Toc138338685"/>
      <w:r>
        <w:rPr>
          <w:lang w:val="en-CA"/>
        </w:rPr>
        <w:t>9.2.4</w:t>
      </w:r>
      <w:r w:rsidR="0069440F">
        <w:rPr>
          <w:lang w:val="en-CA"/>
        </w:rPr>
        <w:t>.1</w:t>
      </w:r>
      <w:r w:rsidR="0069440F">
        <w:rPr>
          <w:lang w:val="en-CA"/>
        </w:rPr>
        <w:tab/>
        <w:t>General</w:t>
      </w:r>
      <w:bookmarkEnd w:id="1302"/>
      <w:bookmarkEnd w:id="1303"/>
      <w:bookmarkEnd w:id="1304"/>
      <w:bookmarkEnd w:id="1305"/>
      <w:bookmarkEnd w:id="1306"/>
      <w:bookmarkEnd w:id="1307"/>
      <w:bookmarkEnd w:id="1308"/>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09" w:name="_Toc20212183"/>
      <w:bookmarkStart w:id="1310" w:name="_Toc27745069"/>
      <w:bookmarkStart w:id="1311" w:name="_Toc36114875"/>
      <w:bookmarkStart w:id="1312" w:name="_Toc45271470"/>
      <w:bookmarkStart w:id="1313" w:name="_Toc51936729"/>
      <w:bookmarkStart w:id="1314" w:name="_Toc58230399"/>
      <w:bookmarkStart w:id="1315" w:name="_Toc138338686"/>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09"/>
      <w:bookmarkEnd w:id="1310"/>
      <w:bookmarkEnd w:id="1311"/>
      <w:bookmarkEnd w:id="1312"/>
      <w:bookmarkEnd w:id="1313"/>
      <w:bookmarkEnd w:id="1314"/>
      <w:bookmarkEnd w:id="1315"/>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16" w:name="_Toc20212184"/>
      <w:bookmarkStart w:id="1317" w:name="_Toc27745070"/>
      <w:bookmarkStart w:id="1318" w:name="_Toc36114876"/>
      <w:bookmarkStart w:id="1319" w:name="_Toc45271471"/>
      <w:bookmarkStart w:id="1320" w:name="_Toc51936730"/>
      <w:bookmarkStart w:id="1321" w:name="_Toc58230400"/>
      <w:bookmarkStart w:id="1322" w:name="_Toc138338687"/>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16"/>
      <w:bookmarkEnd w:id="1317"/>
      <w:bookmarkEnd w:id="1318"/>
      <w:bookmarkEnd w:id="1319"/>
      <w:bookmarkEnd w:id="1320"/>
      <w:bookmarkEnd w:id="1321"/>
      <w:bookmarkEnd w:id="1322"/>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23" w:name="_Toc20212185"/>
      <w:bookmarkStart w:id="1324" w:name="_Toc27745071"/>
      <w:bookmarkStart w:id="1325" w:name="_Toc36114877"/>
      <w:bookmarkStart w:id="1326" w:name="_Toc45271472"/>
    </w:p>
    <w:p w14:paraId="56992973" w14:textId="77777777" w:rsidR="001D7F2D" w:rsidRPr="004E6569" w:rsidRDefault="001D7F2D" w:rsidP="001D7F2D">
      <w:pPr>
        <w:pStyle w:val="Heading3"/>
        <w:rPr>
          <w:lang w:val="en-US"/>
        </w:rPr>
      </w:pPr>
      <w:bookmarkStart w:id="1327" w:name="_Toc51936731"/>
      <w:bookmarkStart w:id="1328" w:name="_Toc58230401"/>
      <w:bookmarkStart w:id="1329" w:name="_Toc138338688"/>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23"/>
      <w:bookmarkEnd w:id="1324"/>
      <w:bookmarkEnd w:id="1325"/>
      <w:bookmarkEnd w:id="1326"/>
      <w:bookmarkEnd w:id="1327"/>
      <w:bookmarkEnd w:id="1328"/>
      <w:bookmarkEnd w:id="1329"/>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30" w:name="_Toc20212186"/>
      <w:bookmarkStart w:id="1331" w:name="_Toc27745072"/>
      <w:bookmarkStart w:id="1332" w:name="_Toc36114878"/>
      <w:bookmarkStart w:id="1333" w:name="_Toc45271473"/>
      <w:bookmarkStart w:id="1334" w:name="_Toc51936732"/>
      <w:bookmarkStart w:id="1335" w:name="_Toc58230402"/>
      <w:bookmarkStart w:id="1336" w:name="_Toc138338689"/>
      <w:r>
        <w:rPr>
          <w:noProof/>
          <w:lang w:val="en-US" w:eastAsia="zh-CN"/>
        </w:rPr>
        <w:t>9.2.6</w:t>
      </w:r>
      <w:r>
        <w:rPr>
          <w:noProof/>
          <w:lang w:val="en-US" w:eastAsia="zh-CN"/>
        </w:rPr>
        <w:tab/>
      </w:r>
      <w:r>
        <w:rPr>
          <w:lang w:val="en-US"/>
        </w:rPr>
        <w:t>TNGF IPv6 contact info</w:t>
      </w:r>
      <w:bookmarkEnd w:id="1330"/>
      <w:bookmarkEnd w:id="1331"/>
      <w:bookmarkEnd w:id="1332"/>
      <w:bookmarkEnd w:id="1333"/>
      <w:bookmarkEnd w:id="1334"/>
      <w:bookmarkEnd w:id="1335"/>
      <w:bookmarkEnd w:id="1336"/>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37" w:name="_Toc27745073"/>
      <w:bookmarkStart w:id="1338" w:name="_Toc36114879"/>
      <w:bookmarkStart w:id="1339" w:name="_Toc45271474"/>
      <w:bookmarkStart w:id="1340" w:name="_Toc51936733"/>
      <w:bookmarkStart w:id="1341" w:name="_Toc58230403"/>
      <w:bookmarkStart w:id="1342" w:name="_Toc20212187"/>
      <w:bookmarkStart w:id="1343" w:name="_Toc138338690"/>
      <w:r>
        <w:rPr>
          <w:noProof/>
          <w:lang w:val="en-US" w:eastAsia="zh-CN"/>
        </w:rPr>
        <w:t>9.2.7</w:t>
      </w:r>
      <w:r>
        <w:rPr>
          <w:noProof/>
          <w:lang w:val="en-US" w:eastAsia="zh-CN"/>
        </w:rPr>
        <w:tab/>
        <w:t>NID</w:t>
      </w:r>
      <w:bookmarkEnd w:id="1337"/>
      <w:bookmarkEnd w:id="1338"/>
      <w:bookmarkEnd w:id="1339"/>
      <w:bookmarkEnd w:id="1340"/>
      <w:bookmarkEnd w:id="1341"/>
      <w:bookmarkEnd w:id="1343"/>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44" w:name="_Toc27745074"/>
      <w:bookmarkStart w:id="1345" w:name="_Toc36114880"/>
      <w:bookmarkStart w:id="1346" w:name="_Toc45271475"/>
      <w:bookmarkStart w:id="1347" w:name="_Toc51936734"/>
      <w:bookmarkStart w:id="1348" w:name="_Toc58230404"/>
      <w:bookmarkStart w:id="1349" w:name="_Toc138338691"/>
      <w:r>
        <w:rPr>
          <w:noProof/>
        </w:rPr>
        <w:t>9</w:t>
      </w:r>
      <w:r w:rsidR="00DF13ED">
        <w:rPr>
          <w:noProof/>
        </w:rPr>
        <w:t>.3</w:t>
      </w:r>
      <w:r w:rsidR="00DF13ED">
        <w:rPr>
          <w:noProof/>
        </w:rPr>
        <w:tab/>
        <w:t>IETF RFC coding information</w:t>
      </w:r>
      <w:bookmarkEnd w:id="1342"/>
      <w:bookmarkEnd w:id="1344"/>
      <w:bookmarkEnd w:id="1345"/>
      <w:bookmarkEnd w:id="1346"/>
      <w:bookmarkEnd w:id="1347"/>
      <w:bookmarkEnd w:id="1348"/>
      <w:bookmarkEnd w:id="1349"/>
    </w:p>
    <w:p w14:paraId="7A27A438" w14:textId="77777777" w:rsidR="00E24F72" w:rsidRDefault="00E24F72" w:rsidP="00E24F72">
      <w:pPr>
        <w:pStyle w:val="Heading3"/>
        <w:rPr>
          <w:lang w:eastAsia="zh-CN"/>
        </w:rPr>
      </w:pPr>
      <w:bookmarkStart w:id="1350" w:name="_Toc20212188"/>
      <w:bookmarkStart w:id="1351" w:name="_Toc27745075"/>
      <w:bookmarkStart w:id="1352" w:name="_Toc36114881"/>
      <w:bookmarkStart w:id="1353" w:name="_Toc45271476"/>
      <w:bookmarkStart w:id="1354" w:name="_Toc51936735"/>
      <w:bookmarkStart w:id="1355" w:name="_Toc58230405"/>
      <w:bookmarkStart w:id="1356" w:name="_Toc138338692"/>
      <w:r>
        <w:rPr>
          <w:noProof/>
          <w:lang w:val="en-US" w:eastAsia="zh-CN"/>
        </w:rPr>
        <w:t>9.3.1</w:t>
      </w:r>
      <w:r>
        <w:rPr>
          <w:noProof/>
          <w:lang w:val="en-US" w:eastAsia="zh-CN"/>
        </w:rPr>
        <w:tab/>
      </w:r>
      <w:r>
        <w:rPr>
          <w:lang w:val="en-US"/>
        </w:rPr>
        <w:t>IKEv2 Notify payloads</w:t>
      </w:r>
      <w:bookmarkEnd w:id="1350"/>
      <w:bookmarkEnd w:id="1351"/>
      <w:bookmarkEnd w:id="1352"/>
      <w:bookmarkEnd w:id="1353"/>
      <w:bookmarkEnd w:id="1354"/>
      <w:bookmarkEnd w:id="1355"/>
      <w:bookmarkEnd w:id="1356"/>
    </w:p>
    <w:p w14:paraId="5DD3E058" w14:textId="77777777" w:rsidR="00A429BB" w:rsidRDefault="00A429BB" w:rsidP="00A429BB">
      <w:pPr>
        <w:jc w:val="center"/>
        <w:rPr>
          <w:noProof/>
        </w:rPr>
      </w:pPr>
      <w:bookmarkStart w:id="1357" w:name="_Toc20212189"/>
      <w:bookmarkStart w:id="1358" w:name="_Toc27745076"/>
      <w:bookmarkStart w:id="1359" w:name="_Toc36114882"/>
      <w:bookmarkStart w:id="1360" w:name="_Toc45271477"/>
    </w:p>
    <w:p w14:paraId="24526E4E" w14:textId="77777777" w:rsidR="00E24F72" w:rsidRDefault="00E24F72" w:rsidP="00E24F72">
      <w:pPr>
        <w:pStyle w:val="Heading4"/>
        <w:rPr>
          <w:lang w:eastAsia="zh-CN"/>
        </w:rPr>
      </w:pPr>
      <w:bookmarkStart w:id="1361" w:name="_Toc51936736"/>
      <w:bookmarkStart w:id="1362" w:name="_Toc58230406"/>
      <w:bookmarkStart w:id="1363" w:name="_Toc138338693"/>
      <w:r>
        <w:rPr>
          <w:lang w:eastAsia="zh-CN"/>
        </w:rPr>
        <w:t>9.3.1.1</w:t>
      </w:r>
      <w:r>
        <w:rPr>
          <w:lang w:eastAsia="zh-CN"/>
        </w:rPr>
        <w:tab/>
        <w:t>5G_QOS_INFO Notify payload</w:t>
      </w:r>
      <w:bookmarkEnd w:id="1357"/>
      <w:bookmarkEnd w:id="1358"/>
      <w:bookmarkEnd w:id="1359"/>
      <w:bookmarkEnd w:id="1360"/>
      <w:bookmarkEnd w:id="1361"/>
      <w:bookmarkEnd w:id="1362"/>
      <w:bookmarkEnd w:id="1363"/>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64" w:name="_Toc20212190"/>
      <w:bookmarkStart w:id="1365" w:name="_Toc27745077"/>
      <w:bookmarkStart w:id="1366" w:name="_Toc36114883"/>
      <w:bookmarkStart w:id="1367" w:name="_Toc45271478"/>
      <w:bookmarkStart w:id="1368" w:name="_Toc51936737"/>
      <w:bookmarkStart w:id="1369" w:name="_Toc58230407"/>
      <w:bookmarkStart w:id="1370" w:name="_Hlk519674817"/>
      <w:bookmarkStart w:id="1371" w:name="_Toc138338694"/>
      <w:r>
        <w:rPr>
          <w:lang w:eastAsia="zh-CN"/>
        </w:rPr>
        <w:t>9.3.1.2</w:t>
      </w:r>
      <w:r>
        <w:rPr>
          <w:lang w:eastAsia="zh-CN"/>
        </w:rPr>
        <w:tab/>
        <w:t>NAS_IP4_ADDRESS Notify payload</w:t>
      </w:r>
      <w:bookmarkEnd w:id="1364"/>
      <w:bookmarkEnd w:id="1365"/>
      <w:bookmarkEnd w:id="1366"/>
      <w:bookmarkEnd w:id="1367"/>
      <w:bookmarkEnd w:id="1368"/>
      <w:bookmarkEnd w:id="1369"/>
      <w:bookmarkEnd w:id="1371"/>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72" w:name="_Toc20212191"/>
      <w:bookmarkStart w:id="1373" w:name="_Toc27745078"/>
      <w:bookmarkStart w:id="1374" w:name="_Toc36114884"/>
      <w:bookmarkStart w:id="1375" w:name="_Toc45271479"/>
      <w:bookmarkStart w:id="1376" w:name="_Toc51936738"/>
      <w:bookmarkStart w:id="1377" w:name="_Toc58230408"/>
      <w:bookmarkStart w:id="1378" w:name="_Toc138338695"/>
      <w:bookmarkEnd w:id="1370"/>
      <w:r>
        <w:rPr>
          <w:lang w:eastAsia="zh-CN"/>
        </w:rPr>
        <w:t>9.3.1.3</w:t>
      </w:r>
      <w:r>
        <w:rPr>
          <w:lang w:eastAsia="zh-CN"/>
        </w:rPr>
        <w:tab/>
        <w:t>NAS_IP6_ADDRESS Notify payload</w:t>
      </w:r>
      <w:bookmarkEnd w:id="1372"/>
      <w:bookmarkEnd w:id="1373"/>
      <w:bookmarkEnd w:id="1374"/>
      <w:bookmarkEnd w:id="1375"/>
      <w:bookmarkEnd w:id="1376"/>
      <w:bookmarkEnd w:id="1377"/>
      <w:bookmarkEnd w:id="1378"/>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79" w:name="_Toc20212192"/>
      <w:bookmarkStart w:id="1380" w:name="_Toc27745079"/>
      <w:bookmarkStart w:id="1381" w:name="_Toc36114885"/>
      <w:bookmarkStart w:id="1382" w:name="_Toc45271480"/>
      <w:bookmarkStart w:id="1383" w:name="_Toc51936739"/>
      <w:bookmarkStart w:id="1384" w:name="_Toc58230409"/>
      <w:bookmarkStart w:id="1385" w:name="_Toc138338696"/>
      <w:r>
        <w:rPr>
          <w:lang w:eastAsia="zh-CN"/>
        </w:rPr>
        <w:t>9.3.1.4</w:t>
      </w:r>
      <w:r>
        <w:rPr>
          <w:lang w:eastAsia="zh-CN"/>
        </w:rPr>
        <w:tab/>
        <w:t>UP_IP4_ADDRESS Notify payload</w:t>
      </w:r>
      <w:bookmarkEnd w:id="1379"/>
      <w:bookmarkEnd w:id="1380"/>
      <w:bookmarkEnd w:id="1381"/>
      <w:bookmarkEnd w:id="1382"/>
      <w:bookmarkEnd w:id="1383"/>
      <w:bookmarkEnd w:id="1384"/>
      <w:bookmarkEnd w:id="1385"/>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386" w:name="_Toc20212193"/>
      <w:bookmarkStart w:id="1387" w:name="_Toc27745080"/>
      <w:bookmarkStart w:id="1388" w:name="_Toc36114886"/>
      <w:bookmarkStart w:id="1389" w:name="_Toc45271481"/>
      <w:bookmarkStart w:id="1390" w:name="_Toc51936740"/>
      <w:bookmarkStart w:id="1391" w:name="_Toc58230410"/>
      <w:bookmarkStart w:id="1392" w:name="_Toc138338697"/>
      <w:r>
        <w:rPr>
          <w:lang w:eastAsia="zh-CN"/>
        </w:rPr>
        <w:t>9.3.1.5</w:t>
      </w:r>
      <w:r>
        <w:rPr>
          <w:lang w:eastAsia="zh-CN"/>
        </w:rPr>
        <w:tab/>
        <w:t>UP_IP6_ADDRESS Notify payload</w:t>
      </w:r>
      <w:bookmarkEnd w:id="1386"/>
      <w:bookmarkEnd w:id="1387"/>
      <w:bookmarkEnd w:id="1388"/>
      <w:bookmarkEnd w:id="1389"/>
      <w:bookmarkEnd w:id="1390"/>
      <w:bookmarkEnd w:id="1391"/>
      <w:bookmarkEnd w:id="1392"/>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393" w:name="_Toc20212194"/>
      <w:bookmarkStart w:id="1394" w:name="_Toc27745081"/>
      <w:bookmarkStart w:id="1395" w:name="_Toc36114887"/>
      <w:bookmarkStart w:id="1396" w:name="_Toc45271482"/>
      <w:bookmarkStart w:id="1397" w:name="_Toc51936741"/>
      <w:bookmarkStart w:id="1398" w:name="_Toc58230411"/>
      <w:bookmarkStart w:id="1399" w:name="_Toc138338698"/>
      <w:r>
        <w:rPr>
          <w:lang w:eastAsia="zh-CN"/>
        </w:rPr>
        <w:t>9.3.1.6</w:t>
      </w:r>
      <w:r>
        <w:rPr>
          <w:lang w:eastAsia="zh-CN"/>
        </w:rPr>
        <w:tab/>
        <w:t>NAS_TCP_PORT Notify payload</w:t>
      </w:r>
      <w:bookmarkEnd w:id="1393"/>
      <w:bookmarkEnd w:id="1394"/>
      <w:bookmarkEnd w:id="1395"/>
      <w:bookmarkEnd w:id="1396"/>
      <w:bookmarkEnd w:id="1397"/>
      <w:bookmarkEnd w:id="1398"/>
      <w:bookmarkEnd w:id="1399"/>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00" w:name="_Toc20212195"/>
      <w:bookmarkStart w:id="1401" w:name="_Toc27745082"/>
      <w:bookmarkStart w:id="1402" w:name="_Toc36114888"/>
      <w:bookmarkStart w:id="1403" w:name="_Toc45271483"/>
      <w:bookmarkStart w:id="1404" w:name="_Toc51936742"/>
      <w:bookmarkStart w:id="1405" w:name="_Toc58230412"/>
      <w:bookmarkStart w:id="1406" w:name="_Toc138338699"/>
      <w:r>
        <w:rPr>
          <w:lang w:val="en-US"/>
        </w:rPr>
        <w:t>9.3.1.7</w:t>
      </w:r>
      <w:r w:rsidRPr="00134D97">
        <w:rPr>
          <w:lang w:val="en-US"/>
        </w:rPr>
        <w:tab/>
      </w:r>
      <w:r>
        <w:rPr>
          <w:lang w:val="en-US"/>
        </w:rPr>
        <w:t>N3GPP_</w:t>
      </w:r>
      <w:r w:rsidRPr="00134D97">
        <w:rPr>
          <w:lang w:val="en-US"/>
        </w:rPr>
        <w:t>BACKOFF_TIMER Notify payload</w:t>
      </w:r>
      <w:bookmarkEnd w:id="1400"/>
      <w:bookmarkEnd w:id="1401"/>
      <w:bookmarkEnd w:id="1402"/>
      <w:bookmarkEnd w:id="1403"/>
      <w:bookmarkEnd w:id="1404"/>
      <w:bookmarkEnd w:id="1405"/>
      <w:bookmarkEnd w:id="1406"/>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07" w:name="_Toc20212196"/>
      <w:bookmarkStart w:id="1408" w:name="_Toc27745083"/>
      <w:bookmarkStart w:id="1409" w:name="_Toc36114889"/>
      <w:bookmarkStart w:id="1410" w:name="_Toc45271484"/>
      <w:bookmarkStart w:id="1411" w:name="_Toc51936743"/>
      <w:bookmarkStart w:id="1412" w:name="_Toc58230413"/>
      <w:bookmarkStart w:id="1413" w:name="_Toc138338700"/>
      <w:r>
        <w:t>9.3.2</w:t>
      </w:r>
      <w:r>
        <w:tab/>
        <w:t>EAP-</w:t>
      </w:r>
      <w:r>
        <w:rPr>
          <w:lang w:eastAsia="ko-KR"/>
        </w:rPr>
        <w:t>5G method</w:t>
      </w:r>
      <w:bookmarkEnd w:id="1407"/>
      <w:bookmarkEnd w:id="1408"/>
      <w:bookmarkEnd w:id="1409"/>
      <w:bookmarkEnd w:id="1410"/>
      <w:bookmarkEnd w:id="1411"/>
      <w:bookmarkEnd w:id="1412"/>
      <w:bookmarkEnd w:id="1413"/>
    </w:p>
    <w:p w14:paraId="4E53A900" w14:textId="77777777" w:rsidR="00E24F72" w:rsidRDefault="00E24F72" w:rsidP="00E24F72">
      <w:pPr>
        <w:pStyle w:val="Heading4"/>
      </w:pPr>
      <w:bookmarkStart w:id="1414" w:name="_Toc20212197"/>
      <w:bookmarkStart w:id="1415" w:name="_Toc27745084"/>
      <w:bookmarkStart w:id="1416" w:name="_Toc36114890"/>
      <w:bookmarkStart w:id="1417" w:name="_Toc45271485"/>
      <w:bookmarkStart w:id="1418" w:name="_Toc51936744"/>
      <w:bookmarkStart w:id="1419" w:name="_Toc58230414"/>
      <w:bookmarkStart w:id="1420" w:name="_Toc138338701"/>
      <w:r>
        <w:t>9.3.2.1</w:t>
      </w:r>
      <w:r>
        <w:tab/>
        <w:t>General</w:t>
      </w:r>
      <w:bookmarkEnd w:id="1414"/>
      <w:bookmarkEnd w:id="1415"/>
      <w:bookmarkEnd w:id="1416"/>
      <w:bookmarkEnd w:id="1417"/>
      <w:bookmarkEnd w:id="1418"/>
      <w:bookmarkEnd w:id="1419"/>
      <w:bookmarkEnd w:id="1420"/>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21" w:name="_Toc20212198"/>
      <w:bookmarkStart w:id="1422" w:name="_Toc27745085"/>
      <w:bookmarkStart w:id="1423" w:name="_Toc36114891"/>
      <w:bookmarkStart w:id="1424" w:name="_Toc45271486"/>
      <w:bookmarkStart w:id="1425" w:name="_Toc51936745"/>
      <w:bookmarkStart w:id="1426" w:name="_Toc58230415"/>
      <w:bookmarkStart w:id="1427" w:name="_Toc138338702"/>
      <w:r>
        <w:t>9.3.2.2</w:t>
      </w:r>
      <w:r>
        <w:tab/>
        <w:t>Message format</w:t>
      </w:r>
      <w:bookmarkEnd w:id="1421"/>
      <w:bookmarkEnd w:id="1422"/>
      <w:bookmarkEnd w:id="1423"/>
      <w:bookmarkEnd w:id="1424"/>
      <w:bookmarkEnd w:id="1425"/>
      <w:bookmarkEnd w:id="1426"/>
      <w:bookmarkEnd w:id="1427"/>
    </w:p>
    <w:p w14:paraId="7BD5B8E4" w14:textId="77777777" w:rsidR="00E24F72" w:rsidRDefault="00E24F72" w:rsidP="00E24F72">
      <w:pPr>
        <w:pStyle w:val="Heading5"/>
      </w:pPr>
      <w:bookmarkStart w:id="1428" w:name="_Toc20212199"/>
      <w:bookmarkStart w:id="1429" w:name="_Toc27745086"/>
      <w:bookmarkStart w:id="1430" w:name="_Toc36114892"/>
      <w:bookmarkStart w:id="1431" w:name="_Toc45271487"/>
      <w:bookmarkStart w:id="1432" w:name="_Toc51936746"/>
      <w:bookmarkStart w:id="1433" w:name="_Toc58230416"/>
      <w:bookmarkStart w:id="1434" w:name="_Toc138338703"/>
      <w:r>
        <w:t>9.3.2.2.1</w:t>
      </w:r>
      <w:r>
        <w:tab/>
        <w:t>EAP-Request/5G-Start message</w:t>
      </w:r>
      <w:bookmarkEnd w:id="1428"/>
      <w:bookmarkEnd w:id="1429"/>
      <w:bookmarkEnd w:id="1430"/>
      <w:bookmarkEnd w:id="1431"/>
      <w:bookmarkEnd w:id="1432"/>
      <w:bookmarkEnd w:id="1433"/>
      <w:bookmarkEnd w:id="1434"/>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35" w:name="_Toc20212200"/>
      <w:bookmarkStart w:id="1436" w:name="_Toc27745087"/>
      <w:bookmarkStart w:id="1437" w:name="_Toc36114893"/>
      <w:bookmarkStart w:id="1438" w:name="_Toc45271488"/>
      <w:bookmarkStart w:id="1439" w:name="_Toc51936747"/>
      <w:bookmarkStart w:id="1440" w:name="_Toc58230417"/>
      <w:bookmarkStart w:id="1441" w:name="_Toc138338704"/>
      <w:r>
        <w:t>9.3.2.2.2</w:t>
      </w:r>
      <w:r>
        <w:tab/>
        <w:t>EAP-Response/5G-NAS message</w:t>
      </w:r>
      <w:bookmarkEnd w:id="1435"/>
      <w:bookmarkEnd w:id="1436"/>
      <w:bookmarkEnd w:id="1437"/>
      <w:bookmarkEnd w:id="1438"/>
      <w:bookmarkEnd w:id="1439"/>
      <w:bookmarkEnd w:id="1440"/>
      <w:bookmarkEnd w:id="1441"/>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2B20E0"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2B20E0"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544A95">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42" w:name="_Toc20212201"/>
      <w:bookmarkStart w:id="1443" w:name="_Toc27745088"/>
      <w:bookmarkStart w:id="1444" w:name="_Toc36114894"/>
      <w:bookmarkStart w:id="1445" w:name="_Toc45271489"/>
      <w:bookmarkStart w:id="1446" w:name="_Toc51936748"/>
      <w:bookmarkStart w:id="1447" w:name="_Toc58230418"/>
      <w:bookmarkStart w:id="1448" w:name="_Toc138338705"/>
      <w:r>
        <w:t>9.3.2.2.3</w:t>
      </w:r>
      <w:r>
        <w:tab/>
        <w:t>EAP-Request/5G-NAS message</w:t>
      </w:r>
      <w:bookmarkEnd w:id="1442"/>
      <w:bookmarkEnd w:id="1443"/>
      <w:bookmarkEnd w:id="1444"/>
      <w:bookmarkEnd w:id="1445"/>
      <w:bookmarkEnd w:id="1446"/>
      <w:bookmarkEnd w:id="1447"/>
      <w:bookmarkEnd w:id="1448"/>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49" w:name="_Toc20212202"/>
      <w:bookmarkStart w:id="1450" w:name="_Toc27745089"/>
      <w:bookmarkStart w:id="1451" w:name="_Toc36114895"/>
      <w:bookmarkStart w:id="1452" w:name="_Toc45271490"/>
      <w:bookmarkStart w:id="1453" w:name="_Toc51936749"/>
      <w:bookmarkStart w:id="1454" w:name="_Toc58230419"/>
      <w:bookmarkStart w:id="1455" w:name="_Toc138338706"/>
      <w:r>
        <w:t>9.3.2.2.4</w:t>
      </w:r>
      <w:r>
        <w:tab/>
        <w:t>EAP-Response/5G-Stop message</w:t>
      </w:r>
      <w:bookmarkEnd w:id="1449"/>
      <w:bookmarkEnd w:id="1450"/>
      <w:bookmarkEnd w:id="1451"/>
      <w:bookmarkEnd w:id="1452"/>
      <w:bookmarkEnd w:id="1453"/>
      <w:bookmarkEnd w:id="1454"/>
      <w:bookmarkEnd w:id="1455"/>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56" w:name="_Toc45271491"/>
      <w:bookmarkStart w:id="1457" w:name="_Toc51936750"/>
      <w:bookmarkStart w:id="1458" w:name="_Toc58230420"/>
      <w:bookmarkStart w:id="1459" w:name="_Toc20212203"/>
      <w:bookmarkStart w:id="1460" w:name="_Toc27745090"/>
      <w:bookmarkStart w:id="1461" w:name="_Toc36114896"/>
      <w:bookmarkStart w:id="1462" w:name="_Toc138338707"/>
      <w:r>
        <w:t>9.3.2.2.5</w:t>
      </w:r>
      <w:r>
        <w:tab/>
        <w:t>EAP-Request/5G-Notification message</w:t>
      </w:r>
      <w:bookmarkEnd w:id="1456"/>
      <w:bookmarkEnd w:id="1457"/>
      <w:bookmarkEnd w:id="1458"/>
      <w:bookmarkEnd w:id="1462"/>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63" w:name="_Toc45271492"/>
      <w:bookmarkStart w:id="1464" w:name="_Toc51936751"/>
      <w:bookmarkStart w:id="1465" w:name="_Toc58230421"/>
      <w:bookmarkStart w:id="1466" w:name="_Toc138338708"/>
      <w:r w:rsidRPr="00C03F87">
        <w:t>9.3.2.2.6</w:t>
      </w:r>
      <w:r w:rsidRPr="0085402B">
        <w:tab/>
        <w:t>EAP-Response/5G-</w:t>
      </w:r>
      <w:r w:rsidRPr="00442CFF">
        <w:t>Notification</w:t>
      </w:r>
      <w:r w:rsidRPr="00C03F87">
        <w:t xml:space="preserve"> message</w:t>
      </w:r>
      <w:bookmarkEnd w:id="1463"/>
      <w:bookmarkEnd w:id="1464"/>
      <w:bookmarkEnd w:id="1465"/>
      <w:bookmarkEnd w:id="1466"/>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67" w:name="_Toc45271493"/>
      <w:bookmarkStart w:id="1468" w:name="_Toc51936752"/>
      <w:bookmarkStart w:id="1469" w:name="_Toc58230422"/>
      <w:bookmarkStart w:id="1470" w:name="_Toc138338709"/>
      <w:r>
        <w:rPr>
          <w:noProof/>
          <w:lang w:val="en-US" w:eastAsia="zh-CN"/>
        </w:rPr>
        <w:t>9.3.3</w:t>
      </w:r>
      <w:r>
        <w:rPr>
          <w:noProof/>
          <w:lang w:val="en-US" w:eastAsia="zh-CN"/>
        </w:rPr>
        <w:tab/>
      </w:r>
      <w:r>
        <w:rPr>
          <w:lang w:eastAsia="zh-CN"/>
        </w:rPr>
        <w:t>GRE encapsulated user data packet</w:t>
      </w:r>
      <w:bookmarkEnd w:id="1459"/>
      <w:bookmarkEnd w:id="1460"/>
      <w:bookmarkEnd w:id="1461"/>
      <w:bookmarkEnd w:id="1467"/>
      <w:bookmarkEnd w:id="1468"/>
      <w:bookmarkEnd w:id="1469"/>
      <w:bookmarkEnd w:id="1470"/>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71" w:name="_Toc20212204"/>
      <w:bookmarkStart w:id="1472" w:name="_Toc27745091"/>
      <w:bookmarkStart w:id="1473" w:name="_Toc36114897"/>
      <w:bookmarkStart w:id="1474" w:name="_Toc45271494"/>
      <w:bookmarkStart w:id="1475" w:name="_Toc51936753"/>
      <w:bookmarkStart w:id="1476" w:name="_Toc58230423"/>
      <w:bookmarkStart w:id="1477" w:name="_Toc138338710"/>
      <w:r>
        <w:rPr>
          <w:noProof/>
        </w:rPr>
        <w:t>9.4</w:t>
      </w:r>
      <w:r>
        <w:rPr>
          <w:noProof/>
        </w:rPr>
        <w:tab/>
        <w:t>NAS message envelope</w:t>
      </w:r>
      <w:bookmarkEnd w:id="1471"/>
      <w:bookmarkEnd w:id="1472"/>
      <w:bookmarkEnd w:id="1473"/>
      <w:bookmarkEnd w:id="1474"/>
      <w:bookmarkEnd w:id="1475"/>
      <w:bookmarkEnd w:id="1476"/>
      <w:bookmarkEnd w:id="1477"/>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78" w:name="_Toc20212205"/>
      <w:bookmarkStart w:id="1479" w:name="_Toc27745092"/>
      <w:bookmarkStart w:id="1480" w:name="_Toc36114898"/>
      <w:bookmarkStart w:id="1481" w:name="_Toc45271495"/>
      <w:bookmarkStart w:id="1482" w:name="_Toc51936754"/>
      <w:bookmarkStart w:id="1483" w:name="_Toc58230424"/>
      <w:bookmarkStart w:id="1484" w:name="historyclause"/>
      <w:bookmarkStart w:id="1485" w:name="_Toc138338711"/>
      <w:r w:rsidR="00763F92" w:rsidRPr="00022B68">
        <w:t xml:space="preserve">Annex </w:t>
      </w:r>
      <w:r w:rsidR="009C4BED">
        <w:t>A</w:t>
      </w:r>
      <w:r w:rsidR="00763F92" w:rsidRPr="00022B68">
        <w:t xml:space="preserve"> (informative):</w:t>
      </w:r>
      <w:r w:rsidR="00763F92" w:rsidRPr="00022B68">
        <w:br/>
        <w:t>Change history</w:t>
      </w:r>
      <w:bookmarkEnd w:id="1478"/>
      <w:bookmarkEnd w:id="1479"/>
      <w:bookmarkEnd w:id="1480"/>
      <w:bookmarkEnd w:id="1481"/>
      <w:bookmarkEnd w:id="1482"/>
      <w:bookmarkEnd w:id="1483"/>
      <w:bookmarkEnd w:id="1485"/>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484"/>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9C2E93" w14:paraId="1251332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E3F420" w14:textId="5302ECB1" w:rsidR="009C2E93" w:rsidRDefault="009C2E93" w:rsidP="005E384E">
            <w:pPr>
              <w:pStyle w:val="TAC"/>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94172" w14:textId="540BF4EB" w:rsidR="009C2E93" w:rsidRDefault="009C2E93" w:rsidP="005E384E">
            <w:pPr>
              <w:pStyle w:val="TAC"/>
              <w:rPr>
                <w:sz w:val="16"/>
              </w:rPr>
            </w:pPr>
            <w:r>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099BE" w14:textId="02308FAC" w:rsidR="009C2E93" w:rsidRPr="00E12ADA" w:rsidRDefault="00000000" w:rsidP="00E12ADA">
            <w:pPr>
              <w:spacing w:after="0"/>
              <w:jc w:val="center"/>
              <w:rPr>
                <w:rFonts w:cs="Arial"/>
                <w:b/>
                <w:bCs/>
                <w:color w:val="0000FF"/>
                <w:sz w:val="16"/>
                <w:szCs w:val="16"/>
                <w:u w:val="single"/>
                <w:lang w:eastAsia="en-GB"/>
              </w:rPr>
            </w:pPr>
            <w:hyperlink r:id="rId22" w:history="1">
              <w:r w:rsidR="009C2E93">
                <w:rPr>
                  <w:rStyle w:val="Hyperlink"/>
                  <w:rFonts w:cs="Arial"/>
                  <w:b/>
                  <w:bCs/>
                  <w:color w:val="0000FF"/>
                  <w:sz w:val="16"/>
                  <w:szCs w:val="16"/>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46D415" w14:textId="5FFD59F5" w:rsidR="009C2E93" w:rsidRDefault="009C2E93" w:rsidP="005E384E">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FD19" w14:textId="2A5BDC8B" w:rsidR="009C2E93" w:rsidRDefault="009C2E93" w:rsidP="005E384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48F41" w14:textId="2B572234" w:rsidR="009C2E93" w:rsidRDefault="009C2E93" w:rsidP="005E384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28B575" w14:textId="3987547F" w:rsidR="009C2E93" w:rsidRPr="00012915" w:rsidRDefault="009C2E93" w:rsidP="005E384E">
            <w:pPr>
              <w:pStyle w:val="TAL"/>
              <w:rPr>
                <w:noProof/>
              </w:rPr>
            </w:pPr>
            <w:r>
              <w:rPr>
                <w:noProof/>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64BA8" w14:textId="22406EE2" w:rsidR="009C2E93" w:rsidRDefault="009C2E93" w:rsidP="005E384E">
            <w:pPr>
              <w:pStyle w:val="TAC"/>
              <w:rPr>
                <w:bCs/>
                <w:snapToGrid w:val="0"/>
                <w:sz w:val="16"/>
                <w:lang w:val="en-AU"/>
              </w:rPr>
            </w:pPr>
            <w:r>
              <w:rPr>
                <w:bCs/>
                <w:snapToGrid w:val="0"/>
                <w:sz w:val="16"/>
                <w:lang w:val="en-AU"/>
              </w:rPr>
              <w:t>17.8.0</w:t>
            </w:r>
          </w:p>
        </w:tc>
      </w:tr>
      <w:tr w:rsidR="00E04E13" w14:paraId="6FB5CA0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03C33" w14:textId="54C6BD0F" w:rsidR="00E04E13" w:rsidRDefault="00E04E13" w:rsidP="005E384E">
            <w:pPr>
              <w:pStyle w:val="TAC"/>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26689" w14:textId="78FE7466" w:rsidR="00E04E13" w:rsidRDefault="00E04E13" w:rsidP="005E384E">
            <w:pPr>
              <w:pStyle w:val="TAC"/>
              <w:rPr>
                <w:sz w:val="16"/>
              </w:rPr>
            </w:pPr>
            <w:r>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49932" w14:textId="39AA42DA" w:rsidR="00E04E13" w:rsidRPr="006B5F70" w:rsidRDefault="00E04E13" w:rsidP="00E12ADA">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B25DDB8" w14:textId="42FC3278" w:rsidR="00E04E13" w:rsidRDefault="00E04E13" w:rsidP="005E384E">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B6C" w14:textId="1E7D66C7" w:rsidR="00E04E13" w:rsidRDefault="00E04E13"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7FDF7" w14:textId="68A7B807" w:rsidR="00E04E13" w:rsidRDefault="00E04E13" w:rsidP="005E384E">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16BB42" w14:textId="4A9C102E" w:rsidR="00E04E13" w:rsidRDefault="00E04E13" w:rsidP="005E384E">
            <w:pPr>
              <w:pStyle w:val="TAL"/>
              <w:rPr>
                <w:noProof/>
              </w:rPr>
            </w:pPr>
            <w:r>
              <w:rPr>
                <w:noProof/>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A943E" w14:textId="71194008" w:rsidR="00E04E13" w:rsidRDefault="00E04E13" w:rsidP="005E384E">
            <w:pPr>
              <w:pStyle w:val="TAC"/>
              <w:rPr>
                <w:bCs/>
                <w:snapToGrid w:val="0"/>
                <w:sz w:val="16"/>
                <w:lang w:val="en-AU"/>
              </w:rPr>
            </w:pPr>
            <w:r>
              <w:rPr>
                <w:bCs/>
                <w:snapToGrid w:val="0"/>
                <w:sz w:val="16"/>
                <w:lang w:val="en-AU"/>
              </w:rPr>
              <w:t>17.9.0</w:t>
            </w:r>
          </w:p>
        </w:tc>
      </w:tr>
    </w:tbl>
    <w:p w14:paraId="4A8A5364" w14:textId="77777777" w:rsidR="00BE5896" w:rsidRPr="00A257F7" w:rsidRDefault="00BE5896" w:rsidP="004349EF"/>
    <w:sectPr w:rsidR="00BE5896" w:rsidRPr="00A257F7">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FB8EE" w14:textId="77777777" w:rsidR="00D04749" w:rsidRDefault="00D04749">
      <w:r>
        <w:separator/>
      </w:r>
    </w:p>
  </w:endnote>
  <w:endnote w:type="continuationSeparator" w:id="0">
    <w:p w14:paraId="5BFE9F20" w14:textId="77777777" w:rsidR="00D04749" w:rsidRDefault="00D0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16B9A" w14:textId="77777777" w:rsidR="00D04749" w:rsidRDefault="00D04749">
      <w:r>
        <w:separator/>
      </w:r>
    </w:p>
  </w:footnote>
  <w:footnote w:type="continuationSeparator" w:id="0">
    <w:p w14:paraId="44C35211" w14:textId="77777777" w:rsidR="00D04749" w:rsidRDefault="00D0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5623BC6"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5F70">
      <w:rPr>
        <w:rFonts w:ascii="Arial" w:hAnsi="Arial" w:cs="Arial"/>
        <w:b/>
        <w:noProof/>
        <w:sz w:val="18"/>
        <w:szCs w:val="18"/>
      </w:rPr>
      <w:t>3GPP TS 24.502 V17.9.0 (2023-06)</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187B1B42"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F70">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748"/>
    <w:rsid w:val="000A4F8A"/>
    <w:rsid w:val="000A4F8E"/>
    <w:rsid w:val="000A55F8"/>
    <w:rsid w:val="000A5E55"/>
    <w:rsid w:val="000A63B1"/>
    <w:rsid w:val="000A6524"/>
    <w:rsid w:val="000A65C8"/>
    <w:rsid w:val="000A687B"/>
    <w:rsid w:val="000A750F"/>
    <w:rsid w:val="000B015E"/>
    <w:rsid w:val="000B15FF"/>
    <w:rsid w:val="000B2E22"/>
    <w:rsid w:val="000B3C99"/>
    <w:rsid w:val="000B4E47"/>
    <w:rsid w:val="000B621A"/>
    <w:rsid w:val="000C0148"/>
    <w:rsid w:val="000C217E"/>
    <w:rsid w:val="000C4817"/>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22D"/>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35F0"/>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4A95"/>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B5F70"/>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12B"/>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6A94"/>
    <w:rsid w:val="008B75BA"/>
    <w:rsid w:val="008C436C"/>
    <w:rsid w:val="008C6748"/>
    <w:rsid w:val="008C78A8"/>
    <w:rsid w:val="008D12D7"/>
    <w:rsid w:val="008D25B8"/>
    <w:rsid w:val="008D2A67"/>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3C35"/>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2E93"/>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3D2D"/>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1E7E"/>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749"/>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010D"/>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4E13"/>
    <w:rsid w:val="00E06DDD"/>
    <w:rsid w:val="00E06E4F"/>
    <w:rsid w:val="00E079AD"/>
    <w:rsid w:val="00E10920"/>
    <w:rsid w:val="00E10C29"/>
    <w:rsid w:val="00E11010"/>
    <w:rsid w:val="00E12327"/>
    <w:rsid w:val="00E1236B"/>
    <w:rsid w:val="00E12ADA"/>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20B"/>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2219730">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8495617">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4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38181</Words>
  <Characters>217635</Characters>
  <Application>Microsoft Office Word</Application>
  <DocSecurity>0</DocSecurity>
  <Lines>1813</Lines>
  <Paragraphs>510</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255306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correction</cp:lastModifiedBy>
  <cp:revision>2</cp:revision>
  <cp:lastPrinted>2017-09-10T13:57:00Z</cp:lastPrinted>
  <dcterms:created xsi:type="dcterms:W3CDTF">2023-06-22T13:01:00Z</dcterms:created>
  <dcterms:modified xsi:type="dcterms:W3CDTF">2023-06-22T13:01:00Z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