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0363ABDB"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DB76C2" w:rsidRPr="003F7263">
        <w:rPr>
          <w:noProof w:val="0"/>
        </w:rPr>
        <w:t>6</w:t>
      </w:r>
      <w:r w:rsidRPr="003F7263">
        <w:rPr>
          <w:noProof w:val="0"/>
        </w:rPr>
        <w:t>.</w:t>
      </w:r>
      <w:r w:rsidR="00247EB1" w:rsidRPr="003F7263">
        <w:rPr>
          <w:noProof w:val="0"/>
        </w:rPr>
        <w:t>1</w:t>
      </w:r>
      <w:r w:rsidR="0003364E">
        <w:rPr>
          <w:noProof w:val="0"/>
        </w:rPr>
        <w:t>4</w:t>
      </w:r>
      <w:r w:rsidRPr="003F7263">
        <w:rPr>
          <w:noProof w:val="0"/>
        </w:rPr>
        <w:t>.</w:t>
      </w:r>
      <w:r w:rsidR="000305E7" w:rsidRPr="003F7263">
        <w:rPr>
          <w:noProof w:val="0"/>
        </w:rPr>
        <w:t>0</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66491" w:rsidRPr="003F7263">
        <w:rPr>
          <w:noProof w:val="0"/>
          <w:sz w:val="32"/>
        </w:rPr>
        <w:t>2</w:t>
      </w:r>
      <w:r w:rsidRPr="003F7263">
        <w:rPr>
          <w:noProof w:val="0"/>
          <w:sz w:val="32"/>
        </w:rPr>
        <w:t>-</w:t>
      </w:r>
      <w:r w:rsidR="0003364E">
        <w:rPr>
          <w:noProof w:val="0"/>
          <w:sz w:val="32"/>
        </w:rPr>
        <w:t>12</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3rd Generation Partnership Project;</w:t>
      </w:r>
    </w:p>
    <w:p w14:paraId="7A6BAF08" w14:textId="77777777" w:rsidR="00080512" w:rsidRPr="003F7263" w:rsidRDefault="00080512">
      <w:pPr>
        <w:pStyle w:val="ZT"/>
        <w:framePr w:wrap="notBeside"/>
      </w:pPr>
      <w:r w:rsidRPr="003F7263">
        <w:t xml:space="preserve">Technical Specification Group </w:t>
      </w:r>
      <w:r w:rsidR="00974CF7" w:rsidRPr="003F7263">
        <w:t>Radio Access Network</w:t>
      </w:r>
      <w:r w:rsidRPr="003F7263">
        <w:t>;</w:t>
      </w:r>
    </w:p>
    <w:p w14:paraId="1026CE34" w14:textId="77777777" w:rsidR="00080512" w:rsidRPr="003F7263" w:rsidRDefault="00974CF7">
      <w:pPr>
        <w:pStyle w:val="ZT"/>
        <w:framePr w:wrap="notBeside"/>
      </w:pPr>
      <w:r w:rsidRPr="003F7263">
        <w:t>5GS</w:t>
      </w:r>
      <w:r w:rsidR="00080512" w:rsidRPr="003F7263">
        <w:t>;</w:t>
      </w:r>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specification;</w:t>
      </w:r>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77777777"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DB76C2" w:rsidRPr="003F7263">
        <w:rPr>
          <w:rStyle w:val="ZGSM"/>
        </w:rPr>
        <w:t>6</w:t>
      </w:r>
      <w:r w:rsidRPr="003F7263">
        <w:t>)</w:t>
      </w:r>
    </w:p>
    <w:p w14:paraId="2A587B9D" w14:textId="77777777" w:rsidR="00917CCB" w:rsidRPr="003F7263" w:rsidRDefault="0061297E"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917CCB" w:rsidRPr="003F7263">
        <w:rPr>
          <w:noProof w:val="0"/>
          <w:color w:val="0000FF"/>
        </w:rPr>
        <w:tab/>
      </w:r>
      <w:r w:rsidR="00000000">
        <w:rPr>
          <w:noProof w:val="0"/>
        </w:rPr>
        <w:pict w14:anchorId="02587D9D">
          <v:shape id="Picture 2" o:spid="_x0000_i1026" type="#_x0000_t75" style="width:127.5pt;height:73.5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3GPP..</w:t>
      </w:r>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650 Route des Lucioles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Valbonne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474592DE"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66491" w:rsidRPr="003F7263">
        <w:rPr>
          <w:sz w:val="18"/>
        </w:rPr>
        <w:t>2</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UMTS™ is a Trade Mark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3GPP™ is a Trade Mark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6D1EA5C5" w14:textId="07428AFF" w:rsidR="0003364E" w:rsidRDefault="0003364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_Toc117710147 \h </w:instrText>
      </w:r>
      <w:r>
        <w:fldChar w:fldCharType="separate"/>
      </w:r>
      <w:r>
        <w:t>4</w:t>
      </w:r>
      <w:r>
        <w:fldChar w:fldCharType="end"/>
      </w:r>
    </w:p>
    <w:p w14:paraId="4BCA6217" w14:textId="502F6E1B" w:rsidR="0003364E" w:rsidRDefault="0003364E">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_Toc117710148 \h </w:instrText>
      </w:r>
      <w:r>
        <w:fldChar w:fldCharType="separate"/>
      </w:r>
      <w:r>
        <w:t>5</w:t>
      </w:r>
      <w:r>
        <w:fldChar w:fldCharType="end"/>
      </w:r>
    </w:p>
    <w:p w14:paraId="2E21D902" w14:textId="3403AE6F" w:rsidR="0003364E" w:rsidRDefault="0003364E">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_Toc117710149 \h </w:instrText>
      </w:r>
      <w:r>
        <w:fldChar w:fldCharType="separate"/>
      </w:r>
      <w:r>
        <w:t>5</w:t>
      </w:r>
      <w:r>
        <w:fldChar w:fldCharType="end"/>
      </w:r>
    </w:p>
    <w:p w14:paraId="638EF498" w14:textId="26178DCA" w:rsidR="0003364E" w:rsidRDefault="0003364E">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_Toc117710150 \h </w:instrText>
      </w:r>
      <w:r>
        <w:fldChar w:fldCharType="separate"/>
      </w:r>
      <w:r>
        <w:t>5</w:t>
      </w:r>
      <w:r>
        <w:fldChar w:fldCharType="end"/>
      </w:r>
    </w:p>
    <w:p w14:paraId="7E4A675F" w14:textId="76BD5554" w:rsidR="0003364E" w:rsidRDefault="0003364E">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_Toc117710151 \h </w:instrText>
      </w:r>
      <w:r>
        <w:fldChar w:fldCharType="separate"/>
      </w:r>
      <w:r>
        <w:t>5</w:t>
      </w:r>
      <w:r>
        <w:fldChar w:fldCharType="end"/>
      </w:r>
    </w:p>
    <w:p w14:paraId="076CA6E5" w14:textId="42510010" w:rsidR="0003364E" w:rsidRDefault="0003364E">
      <w:pPr>
        <w:pStyle w:val="TOC8"/>
        <w:rPr>
          <w:rFonts w:ascii="Calibri" w:hAnsi="Calibri"/>
          <w:b w:val="0"/>
          <w:szCs w:val="22"/>
        </w:rPr>
      </w:pPr>
      <w:r>
        <w:t>Annex A (informative): Change history</w:t>
      </w:r>
      <w:r>
        <w:tab/>
      </w:r>
      <w:r>
        <w:fldChar w:fldCharType="begin" w:fldLock="1"/>
      </w:r>
      <w:r>
        <w:instrText xml:space="preserve"> PAGEREF _Toc117710152 \h </w:instrText>
      </w:r>
      <w:r>
        <w:fldChar w:fldCharType="separate"/>
      </w:r>
      <w:r>
        <w:t>6</w:t>
      </w:r>
      <w:r>
        <w:fldChar w:fldCharType="end"/>
      </w:r>
    </w:p>
    <w:p w14:paraId="13629304" w14:textId="6E4B4A93" w:rsidR="00080512" w:rsidRPr="003F7263" w:rsidRDefault="0003364E">
      <w:r>
        <w:rPr>
          <w:noProof/>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14945584"/>
      <w:bookmarkStart w:id="13" w:name="_Toc117710121"/>
      <w:bookmarkStart w:id="14" w:name="_Toc117710147"/>
      <w:r w:rsidRPr="003F7263">
        <w:lastRenderedPageBreak/>
        <w:t>Foreword</w:t>
      </w:r>
      <w:bookmarkEnd w:id="3"/>
      <w:bookmarkEnd w:id="4"/>
      <w:bookmarkEnd w:id="5"/>
      <w:bookmarkEnd w:id="6"/>
      <w:bookmarkEnd w:id="7"/>
      <w:bookmarkEnd w:id="8"/>
      <w:bookmarkEnd w:id="9"/>
      <w:bookmarkEnd w:id="10"/>
      <w:bookmarkEnd w:id="11"/>
      <w:bookmarkEnd w:id="12"/>
      <w:bookmarkEnd w:id="13"/>
      <w:bookmarkEnd w:id="14"/>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Version x.y.z</w:t>
      </w:r>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presented to TSG for information;</w:t>
      </w:r>
    </w:p>
    <w:p w14:paraId="7D077890" w14:textId="77777777" w:rsidR="00080512" w:rsidRPr="003F7263" w:rsidRDefault="00080512">
      <w:pPr>
        <w:pStyle w:val="B3"/>
      </w:pPr>
      <w:r w:rsidRPr="003F7263">
        <w:t>2</w:t>
      </w:r>
      <w:r w:rsidRPr="003F7263">
        <w:tab/>
        <w:t>presented to TSG for approval;</w:t>
      </w:r>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r w:rsidRPr="003F7263">
        <w:t>y</w:t>
      </w:r>
      <w:r w:rsidRPr="003F7263">
        <w:tab/>
        <w:t>the second digit is incremented for all changes of substance, i.e.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5" w:name="_Toc27419183"/>
      <w:bookmarkStart w:id="16" w:name="_Toc36040059"/>
      <w:bookmarkStart w:id="17" w:name="_Toc43900791"/>
      <w:bookmarkStart w:id="18" w:name="_Toc51768014"/>
      <w:bookmarkStart w:id="19" w:name="_Toc58241937"/>
      <w:bookmarkStart w:id="20" w:name="_Toc68076590"/>
      <w:bookmarkStart w:id="21" w:name="_Toc75369780"/>
      <w:bookmarkStart w:id="22" w:name="_Toc90490551"/>
      <w:bookmarkStart w:id="23" w:name="_Toc100141924"/>
      <w:bookmarkStart w:id="24" w:name="_Toc114945585"/>
      <w:bookmarkStart w:id="25" w:name="_Toc117710122"/>
      <w:bookmarkStart w:id="26" w:name="_Toc117710148"/>
      <w:r w:rsidRPr="003F7263">
        <w:lastRenderedPageBreak/>
        <w:t>1</w:t>
      </w:r>
      <w:r w:rsidRPr="003F7263">
        <w:tab/>
        <w:t>Scope</w:t>
      </w:r>
      <w:bookmarkEnd w:id="15"/>
      <w:bookmarkEnd w:id="16"/>
      <w:bookmarkEnd w:id="17"/>
      <w:bookmarkEnd w:id="18"/>
      <w:bookmarkEnd w:id="19"/>
      <w:bookmarkEnd w:id="20"/>
      <w:bookmarkEnd w:id="21"/>
      <w:bookmarkEnd w:id="22"/>
      <w:bookmarkEnd w:id="23"/>
      <w:bookmarkEnd w:id="24"/>
      <w:bookmarkEnd w:id="25"/>
      <w:bookmarkEnd w:id="26"/>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7" w:name="_Toc27419184"/>
      <w:bookmarkStart w:id="28" w:name="_Toc36040060"/>
      <w:bookmarkStart w:id="29" w:name="_Toc43900792"/>
      <w:bookmarkStart w:id="30" w:name="_Toc51768015"/>
      <w:bookmarkStart w:id="31" w:name="_Toc58241938"/>
      <w:bookmarkStart w:id="32" w:name="_Toc68076591"/>
      <w:bookmarkStart w:id="33" w:name="_Toc75369781"/>
      <w:bookmarkStart w:id="34" w:name="_Toc90490552"/>
      <w:bookmarkStart w:id="35" w:name="_Toc100141925"/>
      <w:bookmarkStart w:id="36" w:name="_Toc114945586"/>
      <w:bookmarkStart w:id="37" w:name="_Toc117710123"/>
      <w:bookmarkStart w:id="38" w:name="_Toc117710149"/>
      <w:r w:rsidRPr="003F7263">
        <w:t>2</w:t>
      </w:r>
      <w:r w:rsidRPr="003F7263">
        <w:tab/>
        <w:t>References</w:t>
      </w:r>
      <w:bookmarkEnd w:id="27"/>
      <w:bookmarkEnd w:id="28"/>
      <w:bookmarkEnd w:id="29"/>
      <w:bookmarkEnd w:id="30"/>
      <w:bookmarkEnd w:id="31"/>
      <w:bookmarkEnd w:id="32"/>
      <w:bookmarkEnd w:id="33"/>
      <w:bookmarkEnd w:id="34"/>
      <w:bookmarkEnd w:id="35"/>
      <w:bookmarkEnd w:id="36"/>
      <w:bookmarkEnd w:id="37"/>
      <w:bookmarkEnd w:id="38"/>
    </w:p>
    <w:p w14:paraId="1396CB44" w14:textId="77777777" w:rsidR="0003364E" w:rsidRPr="003F7263" w:rsidRDefault="0003364E" w:rsidP="0003364E">
      <w:bookmarkStart w:id="39" w:name="_Toc21102993"/>
      <w:bookmarkStart w:id="40" w:name="_Toc29233330"/>
      <w:bookmarkStart w:id="41" w:name="_Toc29461935"/>
      <w:bookmarkStart w:id="42" w:name="_Toc36157904"/>
      <w:bookmarkStart w:id="43" w:name="_Toc43917136"/>
      <w:bookmarkStart w:id="44" w:name="_Toc52464957"/>
      <w:bookmarkStart w:id="45" w:name="_Toc52465338"/>
      <w:bookmarkStart w:id="46" w:name="_Toc52465724"/>
      <w:bookmarkStart w:id="47" w:name="_Toc59210700"/>
      <w:bookmarkStart w:id="48" w:name="_Toc59210868"/>
      <w:bookmarkStart w:id="49" w:name="_Toc59211159"/>
      <w:bookmarkStart w:id="50" w:name="_Toc68209663"/>
      <w:bookmarkStart w:id="51" w:name="_Toc68260612"/>
      <w:bookmarkStart w:id="52" w:name="_Toc76402087"/>
      <w:bookmarkStart w:id="53" w:name="_Toc76403719"/>
      <w:bookmarkStart w:id="54" w:name="_Toc83981100"/>
      <w:bookmarkStart w:id="55" w:name="_Toc83982115"/>
      <w:bookmarkStart w:id="56" w:name="_Toc83983367"/>
      <w:bookmarkStart w:id="57" w:name="_Toc90673173"/>
      <w:bookmarkStart w:id="58" w:name="_Toc27479378"/>
      <w:bookmarkStart w:id="59" w:name="_Toc36058565"/>
      <w:bookmarkStart w:id="60" w:name="_Toc44067488"/>
      <w:bookmarkStart w:id="61" w:name="_Toc52716412"/>
      <w:bookmarkStart w:id="62" w:name="_Toc58239050"/>
      <w:bookmarkStart w:id="63" w:name="_Toc68246631"/>
      <w:bookmarkStart w:id="64" w:name="_Toc75789891"/>
      <w:bookmarkStart w:id="65" w:name="_Toc84264520"/>
      <w:bookmarkStart w:id="66" w:name="_Toc90560644"/>
      <w:bookmarkStart w:id="67" w:name="_Toc21026340"/>
      <w:bookmarkStart w:id="68" w:name="_Toc27743592"/>
      <w:bookmarkStart w:id="69" w:name="_Toc36196736"/>
      <w:bookmarkStart w:id="70" w:name="_Toc36197428"/>
      <w:bookmarkStart w:id="71" w:name="_Toc43898093"/>
      <w:bookmarkStart w:id="72" w:name="_Toc52550584"/>
      <w:bookmarkStart w:id="73" w:name="_Toc58952289"/>
      <w:bookmarkStart w:id="74" w:name="_Toc68098044"/>
      <w:bookmarkStart w:id="75" w:name="_Toc68098317"/>
      <w:bookmarkStart w:id="76" w:name="_Toc68360447"/>
      <w:bookmarkStart w:id="77" w:name="_Toc76557512"/>
      <w:bookmarkStart w:id="78" w:name="_Toc84435404"/>
      <w:bookmarkStart w:id="79" w:name="_Toc92802570"/>
      <w:bookmarkStart w:id="80" w:name="_Toc350266743"/>
      <w:bookmarkStart w:id="81" w:name="_Toc27406684"/>
      <w:bookmarkStart w:id="82" w:name="_Toc36037450"/>
      <w:bookmarkStart w:id="83" w:name="_Toc43837821"/>
      <w:bookmarkStart w:id="84" w:name="_Toc51832366"/>
      <w:bookmarkStart w:id="85" w:name="_Toc60167070"/>
      <w:bookmarkStart w:id="86" w:name="_Toc68108912"/>
      <w:bookmarkStart w:id="87" w:name="_Toc75458720"/>
      <w:bookmarkStart w:id="88" w:name="_Toc90631844"/>
      <w:bookmarkStart w:id="89" w:name="_Toc99870684"/>
      <w:bookmarkStart w:id="90" w:name="_Toc21005982"/>
      <w:bookmarkStart w:id="91" w:name="_Toc36037655"/>
      <w:bookmarkStart w:id="92" w:name="_Toc43837505"/>
      <w:bookmarkStart w:id="93" w:name="_Toc60995617"/>
      <w:bookmarkStart w:id="94" w:name="_Toc69159745"/>
      <w:bookmarkStart w:id="95" w:name="_Toc76580961"/>
      <w:bookmarkStart w:id="96" w:name="_Toc21007364"/>
      <w:bookmarkStart w:id="97" w:name="_Toc29487517"/>
      <w:bookmarkStart w:id="98" w:name="_Toc51919434"/>
      <w:bookmarkStart w:id="99" w:name="_Toc68110743"/>
      <w:bookmarkStart w:id="100" w:name="_Toc69063145"/>
      <w:bookmarkStart w:id="101" w:name="_Toc75437435"/>
      <w:bookmarkStart w:id="102" w:name="_Toc90566491"/>
      <w:r w:rsidRPr="003F7263">
        <w:t>The following documents contain provisions which, through reference in this text, constitute provisions of the present document.</w:t>
      </w:r>
    </w:p>
    <w:p w14:paraId="1B009EC3" w14:textId="77777777" w:rsidR="0003364E" w:rsidRPr="003F7263" w:rsidRDefault="0003364E" w:rsidP="0003364E">
      <w:pPr>
        <w:pStyle w:val="B1"/>
      </w:pPr>
      <w:bookmarkStart w:id="103" w:name="OLE_LINK1"/>
      <w:bookmarkStart w:id="104" w:name="OLE_LINK2"/>
      <w:bookmarkStart w:id="105" w:name="OLE_LINK3"/>
      <w:bookmarkStart w:id="106" w:name="OLE_LINK4"/>
      <w:r w:rsidRPr="003F7263">
        <w:t>-</w:t>
      </w:r>
      <w:r w:rsidRPr="003F7263">
        <w:tab/>
        <w:t>References are either specific (identified by date of publication, edition number, version number, etc.) or non</w:t>
      </w:r>
      <w:r w:rsidRPr="003F7263">
        <w:noBreakHyphen/>
        <w:t>specific.</w:t>
      </w:r>
    </w:p>
    <w:p w14:paraId="01D75504" w14:textId="77777777" w:rsidR="0003364E" w:rsidRPr="003F7263" w:rsidRDefault="0003364E" w:rsidP="0003364E">
      <w:pPr>
        <w:pStyle w:val="B1"/>
      </w:pPr>
      <w:r w:rsidRPr="003F7263">
        <w:t>-</w:t>
      </w:r>
      <w:r w:rsidRPr="003F7263">
        <w:tab/>
        <w:t>For a specific reference, subsequent revisions do not apply.</w:t>
      </w:r>
    </w:p>
    <w:p w14:paraId="3CE53A71" w14:textId="77777777" w:rsidR="0003364E" w:rsidRPr="003F7263" w:rsidRDefault="0003364E" w:rsidP="0003364E">
      <w:pPr>
        <w:pStyle w:val="B1"/>
      </w:pPr>
      <w:r w:rsidRPr="003F7263">
        <w:t>-</w:t>
      </w:r>
      <w:r w:rsidRPr="003F7263">
        <w:tab/>
        <w:t>For a non-specific reference, the latest version applies. In the case of a reference to a 3GPP document (including a GSM document), a non-specific reference implicitly refers to the latest version of that document</w:t>
      </w:r>
      <w:r w:rsidRPr="003F7263">
        <w:rPr>
          <w:i/>
        </w:rPr>
        <w:t xml:space="preserve"> in the same Release as the present document</w:t>
      </w:r>
      <w:r w:rsidRPr="003F7263">
        <w:t>.</w:t>
      </w:r>
    </w:p>
    <w:bookmarkEnd w:id="103"/>
    <w:bookmarkEnd w:id="104"/>
    <w:bookmarkEnd w:id="105"/>
    <w:bookmarkEnd w:id="106"/>
    <w:p w14:paraId="40FFDF8A" w14:textId="77777777" w:rsidR="0003364E" w:rsidRDefault="0003364E" w:rsidP="0003364E">
      <w:pPr>
        <w:pStyle w:val="EX"/>
      </w:pPr>
      <w:r w:rsidRPr="00AD5DB5">
        <w:t>[1] to [</w:t>
      </w:r>
      <w:r>
        <w:t>11</w:t>
      </w:r>
      <w:r w:rsidRPr="00AD5DB5">
        <w:t>]</w:t>
      </w:r>
      <w:r w:rsidRPr="00AD5DB5">
        <w:tab/>
        <w:t>(void)</w:t>
      </w:r>
    </w:p>
    <w:p w14:paraId="332F7D7C" w14:textId="77777777" w:rsidR="0003364E" w:rsidRPr="003F7263" w:rsidRDefault="0003364E" w:rsidP="0003364E">
      <w:pPr>
        <w:pStyle w:val="EX"/>
      </w:pPr>
      <w:r>
        <w:t>[12]</w:t>
      </w:r>
      <w:r w:rsidRPr="00DB4BC7">
        <w:tab/>
        <w:t>3GPP T</w:t>
      </w:r>
      <w:r>
        <w:t>S</w:t>
      </w:r>
      <w:r w:rsidRPr="00DB4BC7">
        <w:t xml:space="preserve"> </w:t>
      </w:r>
      <w:r>
        <w:t>38.523-2 Release 17</w:t>
      </w:r>
      <w:r w:rsidRPr="00DB4BC7">
        <w:t>:</w:t>
      </w:r>
      <w:r>
        <w:t xml:space="preserve"> </w:t>
      </w:r>
      <w:r w:rsidRPr="00DB4BC7">
        <w:t>"</w:t>
      </w:r>
      <w:r>
        <w:t xml:space="preserve">5GS; User Equipment (UE) conformance specification; Part 2: </w:t>
      </w:r>
      <w:r w:rsidRPr="003F7263">
        <w:rPr>
          <w:snapToGrid w:val="0"/>
        </w:rPr>
        <w:t>Applicability of protocol test cases</w:t>
      </w:r>
      <w:r>
        <w:t>"</w:t>
      </w:r>
    </w:p>
    <w:p w14:paraId="3FEDDB68" w14:textId="77777777" w:rsidR="0003364E" w:rsidRPr="003F7263" w:rsidRDefault="0003364E" w:rsidP="0003364E">
      <w:pPr>
        <w:pStyle w:val="Heading1"/>
      </w:pPr>
      <w:bookmarkStart w:id="107" w:name="_Toc27419185"/>
      <w:bookmarkStart w:id="108" w:name="_Toc36040061"/>
      <w:bookmarkStart w:id="109" w:name="_Toc43900793"/>
      <w:bookmarkStart w:id="110" w:name="_Toc51768016"/>
      <w:bookmarkStart w:id="111" w:name="_Toc58241939"/>
      <w:bookmarkStart w:id="112" w:name="_Toc68076592"/>
      <w:bookmarkStart w:id="113" w:name="_Toc75369782"/>
      <w:bookmarkStart w:id="114" w:name="_Toc90490553"/>
      <w:bookmarkStart w:id="115" w:name="_Toc100141926"/>
      <w:bookmarkStart w:id="116" w:name="_Toc114945587"/>
      <w:bookmarkStart w:id="117" w:name="_Toc117710125"/>
      <w:bookmarkStart w:id="118" w:name="_Toc117710150"/>
      <w:r w:rsidRPr="003F7263">
        <w:t>3</w:t>
      </w:r>
      <w:r w:rsidRPr="003F7263">
        <w:tab/>
        <w:t>Definitions, symbols and abbreviations</w:t>
      </w:r>
      <w:bookmarkEnd w:id="107"/>
      <w:bookmarkEnd w:id="108"/>
      <w:bookmarkEnd w:id="109"/>
      <w:bookmarkEnd w:id="110"/>
      <w:bookmarkEnd w:id="111"/>
      <w:bookmarkEnd w:id="112"/>
      <w:bookmarkEnd w:id="113"/>
      <w:bookmarkEnd w:id="114"/>
      <w:bookmarkEnd w:id="115"/>
      <w:bookmarkEnd w:id="116"/>
      <w:bookmarkEnd w:id="117"/>
      <w:bookmarkEnd w:id="118"/>
    </w:p>
    <w:p w14:paraId="23070B0F" w14:textId="77777777" w:rsidR="0003364E" w:rsidRDefault="0003364E" w:rsidP="0003364E">
      <w:bookmarkStart w:id="119" w:name="_Toc27419186"/>
      <w:bookmarkStart w:id="120" w:name="_Toc36040062"/>
      <w:bookmarkStart w:id="121" w:name="_Toc43900794"/>
      <w:bookmarkStart w:id="122" w:name="_Toc51768017"/>
      <w:bookmarkStart w:id="123" w:name="_Toc58241940"/>
      <w:bookmarkStart w:id="124" w:name="_Toc68076593"/>
      <w:bookmarkStart w:id="125" w:name="_Toc75369783"/>
      <w:bookmarkStart w:id="126" w:name="_Toc90490554"/>
      <w:bookmarkStart w:id="127" w:name="_Toc100141927"/>
      <w:bookmarkStart w:id="128" w:name="_Toc114945588"/>
      <w:r>
        <w:t>Void</w:t>
      </w:r>
    </w:p>
    <w:p w14:paraId="604015F7" w14:textId="77777777" w:rsidR="0003364E" w:rsidRPr="003F7263" w:rsidRDefault="0003364E" w:rsidP="0003364E">
      <w:pPr>
        <w:pStyle w:val="Heading1"/>
      </w:pPr>
      <w:bookmarkStart w:id="129" w:name="_Toc27419189"/>
      <w:bookmarkStart w:id="130" w:name="_Toc36040065"/>
      <w:bookmarkStart w:id="131" w:name="_Toc43900797"/>
      <w:bookmarkStart w:id="132" w:name="_Toc51768020"/>
      <w:bookmarkStart w:id="133" w:name="_Toc58241943"/>
      <w:bookmarkStart w:id="134" w:name="_Toc68076596"/>
      <w:bookmarkStart w:id="135" w:name="_Toc75369786"/>
      <w:bookmarkStart w:id="136" w:name="_Toc90490557"/>
      <w:bookmarkStart w:id="137" w:name="_Toc100141930"/>
      <w:bookmarkStart w:id="138" w:name="_Toc114945591"/>
      <w:bookmarkStart w:id="139" w:name="_Toc117710126"/>
      <w:bookmarkStart w:id="140" w:name="_Toc117710151"/>
      <w:bookmarkEnd w:id="119"/>
      <w:bookmarkEnd w:id="120"/>
      <w:bookmarkEnd w:id="121"/>
      <w:bookmarkEnd w:id="122"/>
      <w:bookmarkEnd w:id="123"/>
      <w:bookmarkEnd w:id="124"/>
      <w:bookmarkEnd w:id="125"/>
      <w:bookmarkEnd w:id="126"/>
      <w:bookmarkEnd w:id="127"/>
      <w:bookmarkEnd w:id="128"/>
      <w:r w:rsidRPr="003F7263">
        <w:t>4</w:t>
      </w:r>
      <w:r w:rsidRPr="003F7263">
        <w:tab/>
        <w:t>Recommended Test Case Applicability</w:t>
      </w:r>
      <w:bookmarkEnd w:id="129"/>
      <w:bookmarkEnd w:id="130"/>
      <w:bookmarkEnd w:id="131"/>
      <w:bookmarkEnd w:id="132"/>
      <w:bookmarkEnd w:id="133"/>
      <w:bookmarkEnd w:id="134"/>
      <w:bookmarkEnd w:id="135"/>
      <w:bookmarkEnd w:id="136"/>
      <w:bookmarkEnd w:id="137"/>
      <w:bookmarkEnd w:id="138"/>
      <w:bookmarkEnd w:id="139"/>
      <w:bookmarkEnd w:id="140"/>
    </w:p>
    <w:p w14:paraId="7F9FDEC5" w14:textId="238F2C24" w:rsidR="006E43D5" w:rsidRPr="003F7263" w:rsidRDefault="0003364E" w:rsidP="00D425F5">
      <w:bookmarkStart w:id="141" w:name="_Toc27419190"/>
      <w:bookmarkStart w:id="142" w:name="_Toc36040066"/>
      <w:bookmarkStart w:id="143" w:name="_Toc43900798"/>
      <w:bookmarkStart w:id="144" w:name="_Toc51768021"/>
      <w:bookmarkStart w:id="145" w:name="_Toc58241944"/>
      <w:bookmarkStart w:id="146" w:name="_Toc68076597"/>
      <w:bookmarkStart w:id="147" w:name="_Toc75369787"/>
      <w:bookmarkStart w:id="148" w:name="_Toc90490558"/>
      <w:bookmarkStart w:id="149" w:name="_Toc100141931"/>
      <w:bookmarkStart w:id="150" w:name="_Toc114945592"/>
      <w:r w:rsidRPr="00E4702A">
        <w:t>The requirements of the present document are provid</w:t>
      </w:r>
      <w:r>
        <w:t xml:space="preserve">ed in 3GPP TS 38.523-2 Release </w:t>
      </w:r>
      <w:r w:rsidRPr="0003364E">
        <w:t>17</w:t>
      </w:r>
      <w:r>
        <w:t xml:space="preserve"> [12</w:t>
      </w:r>
      <w:r w:rsidRPr="00E4702A">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41"/>
      <w:bookmarkEnd w:id="142"/>
      <w:bookmarkEnd w:id="143"/>
      <w:bookmarkEnd w:id="144"/>
      <w:bookmarkEnd w:id="145"/>
      <w:bookmarkEnd w:id="146"/>
      <w:bookmarkEnd w:id="147"/>
      <w:bookmarkEnd w:id="148"/>
      <w:bookmarkEnd w:id="149"/>
      <w:bookmarkEnd w:id="150"/>
    </w:p>
    <w:p w14:paraId="36F8195D" w14:textId="77777777" w:rsidR="00080512" w:rsidRPr="003F7263" w:rsidRDefault="00370C71">
      <w:pPr>
        <w:pStyle w:val="Heading8"/>
      </w:pPr>
      <w:bookmarkStart w:id="151" w:name="historyclause"/>
      <w:r w:rsidRPr="003F7263">
        <w:br w:type="page"/>
      </w:r>
      <w:bookmarkStart w:id="152" w:name="_Toc27419193"/>
      <w:bookmarkStart w:id="153" w:name="_Toc36040069"/>
      <w:bookmarkStart w:id="154" w:name="_Toc43900801"/>
      <w:bookmarkStart w:id="155" w:name="_Toc51768024"/>
      <w:bookmarkStart w:id="156" w:name="_Toc58241947"/>
      <w:bookmarkStart w:id="157" w:name="_Toc68076600"/>
      <w:bookmarkStart w:id="158" w:name="_Toc75369790"/>
      <w:bookmarkStart w:id="159" w:name="_Toc90490561"/>
      <w:bookmarkStart w:id="160" w:name="_Toc100141934"/>
      <w:bookmarkStart w:id="161" w:name="_Toc114945597"/>
      <w:bookmarkStart w:id="162" w:name="_Toc117710127"/>
      <w:bookmarkStart w:id="163" w:name="_Toc117710152"/>
      <w:r w:rsidR="00080512" w:rsidRPr="003F7263">
        <w:lastRenderedPageBreak/>
        <w:t xml:space="preserve">Annex </w:t>
      </w:r>
      <w:r w:rsidR="004D36DF" w:rsidRPr="003F7263">
        <w:t>A (</w:t>
      </w:r>
      <w:r w:rsidR="00080512" w:rsidRPr="003F7263">
        <w:t>informative):</w:t>
      </w:r>
      <w:r w:rsidR="00080512" w:rsidRPr="003F7263">
        <w:br/>
        <w:t>Change history</w:t>
      </w:r>
      <w:bookmarkEnd w:id="152"/>
      <w:bookmarkEnd w:id="153"/>
      <w:bookmarkEnd w:id="154"/>
      <w:bookmarkEnd w:id="155"/>
      <w:bookmarkEnd w:id="156"/>
      <w:bookmarkEnd w:id="157"/>
      <w:bookmarkEnd w:id="158"/>
      <w:bookmarkEnd w:id="159"/>
      <w:bookmarkEnd w:id="160"/>
      <w:bookmarkEnd w:id="161"/>
      <w:bookmarkEnd w:id="162"/>
      <w:bookmarkEnd w:id="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51"/>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r w:rsidRPr="003F7263">
              <w:rPr>
                <w:b/>
                <w:sz w:val="16"/>
                <w:lang w:eastAsia="en-US"/>
              </w:rPr>
              <w:t>TDoc</w:t>
            </w:r>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4C909292"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686354" w:rsidRPr="0068635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3F7263" w:rsidRDefault="00686354" w:rsidP="00686354">
            <w:pPr>
              <w:pStyle w:val="TAL"/>
              <w:rPr>
                <w:rFonts w:cs="Arial"/>
                <w:color w:val="000000"/>
                <w:sz w:val="16"/>
                <w:szCs w:val="16"/>
              </w:rPr>
            </w:pPr>
            <w:r w:rsidRPr="00B46C9E">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3F7263" w:rsidRDefault="00686354" w:rsidP="00686354">
            <w:pPr>
              <w:pStyle w:val="TAL"/>
              <w:rPr>
                <w:rFonts w:cs="Arial"/>
                <w:color w:val="000000"/>
                <w:sz w:val="16"/>
                <w:szCs w:val="16"/>
              </w:rPr>
            </w:pPr>
            <w:r w:rsidRPr="00B46C9E">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3F7263" w:rsidRDefault="00686354" w:rsidP="00686354">
            <w:pPr>
              <w:pStyle w:val="TAL"/>
              <w:rPr>
                <w:rFonts w:cs="Arial"/>
                <w:color w:val="000000"/>
                <w:sz w:val="16"/>
                <w:szCs w:val="16"/>
              </w:rPr>
            </w:pPr>
            <w:r w:rsidRPr="00B46C9E">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3F7263" w:rsidRDefault="00686354" w:rsidP="00686354">
            <w:pPr>
              <w:pStyle w:val="TAL"/>
              <w:rPr>
                <w:rFonts w:cs="Arial"/>
                <w:color w:val="000000"/>
                <w:sz w:val="16"/>
                <w:szCs w:val="16"/>
              </w:rPr>
            </w:pPr>
            <w:r w:rsidRPr="00B46C9E">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3F7263" w:rsidRDefault="00686354" w:rsidP="00686354">
            <w:pPr>
              <w:pStyle w:val="TAL"/>
              <w:rPr>
                <w:rFonts w:cs="Arial"/>
                <w:color w:val="000000"/>
                <w:sz w:val="16"/>
                <w:szCs w:val="16"/>
              </w:rPr>
            </w:pPr>
            <w:r w:rsidRPr="00B46C9E">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3F7263" w:rsidRDefault="00686354" w:rsidP="00686354">
            <w:pPr>
              <w:pStyle w:val="TAL"/>
              <w:rPr>
                <w:rFonts w:cs="Arial"/>
                <w:color w:val="000000"/>
                <w:sz w:val="16"/>
                <w:szCs w:val="16"/>
              </w:rPr>
            </w:pPr>
            <w:r w:rsidRPr="00B46C9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3F7263" w:rsidRDefault="00686354" w:rsidP="00686354">
            <w:pPr>
              <w:pStyle w:val="TAL"/>
              <w:rPr>
                <w:rFonts w:cs="Arial"/>
                <w:color w:val="000000"/>
                <w:sz w:val="16"/>
                <w:szCs w:val="16"/>
              </w:rPr>
            </w:pPr>
            <w:r w:rsidRPr="00B46C9E">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3F7263" w:rsidRDefault="00686354" w:rsidP="00686354">
            <w:pPr>
              <w:pStyle w:val="TAL"/>
              <w:rPr>
                <w:rFonts w:cs="Arial"/>
                <w:color w:val="000000"/>
                <w:sz w:val="16"/>
                <w:szCs w:val="16"/>
              </w:rPr>
            </w:pPr>
            <w:r w:rsidRPr="00B46C9E">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3F7263" w:rsidRDefault="00686354" w:rsidP="00686354">
            <w:pPr>
              <w:pStyle w:val="TAL"/>
              <w:rPr>
                <w:rFonts w:cs="Arial"/>
                <w:color w:val="000000"/>
                <w:sz w:val="16"/>
                <w:szCs w:val="16"/>
              </w:rPr>
            </w:pPr>
            <w:r w:rsidRPr="00B46C9E">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3F7263" w:rsidRDefault="00686354" w:rsidP="00686354">
            <w:pPr>
              <w:pStyle w:val="TAL"/>
              <w:rPr>
                <w:rFonts w:cs="Arial"/>
                <w:color w:val="000000"/>
                <w:sz w:val="16"/>
                <w:szCs w:val="16"/>
              </w:rPr>
            </w:pPr>
            <w:r w:rsidRPr="00B46C9E">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3F7263" w:rsidRDefault="00686354" w:rsidP="00686354">
            <w:pPr>
              <w:pStyle w:val="TAL"/>
              <w:rPr>
                <w:rFonts w:cs="Arial"/>
                <w:color w:val="000000"/>
                <w:sz w:val="16"/>
                <w:szCs w:val="16"/>
              </w:rPr>
            </w:pPr>
            <w:r w:rsidRPr="00B46C9E">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3F7263" w:rsidRDefault="00686354" w:rsidP="00686354">
            <w:pPr>
              <w:pStyle w:val="TAL"/>
              <w:rPr>
                <w:rFonts w:cs="Arial"/>
                <w:color w:val="000000"/>
                <w:sz w:val="16"/>
                <w:szCs w:val="16"/>
              </w:rPr>
            </w:pPr>
            <w:r w:rsidRPr="00B46C9E">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3F7263" w:rsidRDefault="00686354" w:rsidP="00686354">
            <w:pPr>
              <w:pStyle w:val="TAL"/>
              <w:rPr>
                <w:rFonts w:cs="Arial"/>
                <w:color w:val="000000"/>
                <w:sz w:val="16"/>
                <w:szCs w:val="16"/>
              </w:rPr>
            </w:pPr>
            <w:r w:rsidRPr="00B46C9E">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3F7263" w:rsidRDefault="00686354" w:rsidP="00686354">
            <w:pPr>
              <w:pStyle w:val="TAL"/>
              <w:rPr>
                <w:rFonts w:cs="Arial"/>
                <w:color w:val="000000"/>
                <w:sz w:val="16"/>
                <w:szCs w:val="16"/>
              </w:rPr>
            </w:pPr>
            <w:r w:rsidRPr="00B46C9E">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3F7263" w:rsidRDefault="00686354" w:rsidP="00686354">
            <w:pPr>
              <w:pStyle w:val="TAL"/>
              <w:rPr>
                <w:rFonts w:cs="Arial"/>
                <w:color w:val="000000"/>
                <w:sz w:val="16"/>
                <w:szCs w:val="16"/>
              </w:rPr>
            </w:pPr>
            <w:r w:rsidRPr="00B46C9E">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3F7263" w:rsidRDefault="00686354" w:rsidP="00686354">
            <w:pPr>
              <w:pStyle w:val="TAL"/>
              <w:rPr>
                <w:rFonts w:cs="Arial"/>
                <w:color w:val="000000"/>
                <w:sz w:val="16"/>
                <w:szCs w:val="16"/>
              </w:rPr>
            </w:pPr>
            <w:r w:rsidRPr="00B46C9E">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3F7263" w:rsidRDefault="00686354" w:rsidP="00686354">
            <w:pPr>
              <w:pStyle w:val="TAL"/>
              <w:rPr>
                <w:rFonts w:cs="Arial"/>
                <w:color w:val="000000"/>
                <w:sz w:val="16"/>
                <w:szCs w:val="16"/>
              </w:rPr>
            </w:pPr>
            <w:r w:rsidRPr="00B46C9E">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3F7263" w:rsidRDefault="00686354" w:rsidP="00686354">
            <w:pPr>
              <w:pStyle w:val="TAL"/>
              <w:rPr>
                <w:rFonts w:cs="Arial"/>
                <w:color w:val="000000"/>
                <w:sz w:val="16"/>
                <w:szCs w:val="16"/>
              </w:rPr>
            </w:pPr>
            <w:r w:rsidRPr="00B46C9E">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3F7263" w:rsidRDefault="00686354" w:rsidP="00686354">
            <w:pPr>
              <w:pStyle w:val="TAL"/>
              <w:rPr>
                <w:rFonts w:cs="Arial"/>
                <w:color w:val="000000"/>
                <w:sz w:val="16"/>
                <w:szCs w:val="16"/>
              </w:rPr>
            </w:pPr>
            <w:r w:rsidRPr="00B46C9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01065F" w:rsidRPr="0001065F" w14:paraId="3340CC07"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3F7263" w:rsidRDefault="0001065F" w:rsidP="0001065F">
            <w:pPr>
              <w:pStyle w:val="TAL"/>
              <w:rPr>
                <w:rFonts w:cs="Arial"/>
                <w:color w:val="000000"/>
                <w:sz w:val="16"/>
                <w:szCs w:val="16"/>
              </w:rPr>
            </w:pPr>
            <w:r w:rsidRPr="005D6B42">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3F7263" w:rsidRDefault="0001065F" w:rsidP="0001065F">
            <w:pPr>
              <w:pStyle w:val="TAL"/>
              <w:rPr>
                <w:rFonts w:cs="Arial"/>
                <w:color w:val="000000"/>
                <w:sz w:val="16"/>
                <w:szCs w:val="16"/>
              </w:rPr>
            </w:pPr>
            <w:r w:rsidRPr="005D6B42">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3F7263" w:rsidRDefault="0001065F" w:rsidP="0001065F">
            <w:pPr>
              <w:pStyle w:val="TAL"/>
              <w:rPr>
                <w:rFonts w:cs="Arial"/>
                <w:color w:val="000000"/>
                <w:sz w:val="16"/>
                <w:szCs w:val="16"/>
              </w:rPr>
            </w:pPr>
            <w:r w:rsidRPr="005D6B42">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7E53FFA"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3F7263" w:rsidRDefault="0001065F" w:rsidP="0001065F">
            <w:pPr>
              <w:pStyle w:val="TAL"/>
              <w:rPr>
                <w:rFonts w:cs="Arial"/>
                <w:color w:val="000000"/>
                <w:sz w:val="16"/>
                <w:szCs w:val="16"/>
              </w:rPr>
            </w:pPr>
            <w:r w:rsidRPr="005D6B42">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3F7263" w:rsidRDefault="0001065F" w:rsidP="0001065F">
            <w:pPr>
              <w:pStyle w:val="TAL"/>
              <w:rPr>
                <w:rFonts w:cs="Arial"/>
                <w:color w:val="000000"/>
                <w:sz w:val="16"/>
                <w:szCs w:val="16"/>
              </w:rPr>
            </w:pPr>
            <w:r w:rsidRPr="005D6B42">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3F7263" w:rsidRDefault="0001065F" w:rsidP="0001065F">
            <w:pPr>
              <w:pStyle w:val="TAL"/>
              <w:rPr>
                <w:rFonts w:cs="Arial"/>
                <w:color w:val="000000"/>
                <w:sz w:val="16"/>
                <w:szCs w:val="16"/>
              </w:rPr>
            </w:pPr>
            <w:r w:rsidRPr="005D6B42">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D740C74"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3F7263" w:rsidRDefault="0001065F" w:rsidP="0001065F">
            <w:pPr>
              <w:pStyle w:val="TAL"/>
              <w:rPr>
                <w:rFonts w:cs="Arial"/>
                <w:color w:val="000000"/>
                <w:sz w:val="16"/>
                <w:szCs w:val="16"/>
              </w:rPr>
            </w:pPr>
            <w:r w:rsidRPr="005D6B42">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3F7263" w:rsidRDefault="0001065F" w:rsidP="0001065F">
            <w:pPr>
              <w:pStyle w:val="TAL"/>
              <w:rPr>
                <w:rFonts w:cs="Arial"/>
                <w:color w:val="000000"/>
                <w:sz w:val="16"/>
                <w:szCs w:val="16"/>
              </w:rPr>
            </w:pPr>
            <w:r w:rsidRPr="005D6B42">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3F7263" w:rsidRDefault="0001065F" w:rsidP="0001065F">
            <w:pPr>
              <w:pStyle w:val="TAL"/>
              <w:rPr>
                <w:rFonts w:cs="Arial"/>
                <w:color w:val="000000"/>
                <w:sz w:val="16"/>
                <w:szCs w:val="16"/>
              </w:rPr>
            </w:pPr>
            <w:r w:rsidRPr="005D6B42">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AD0A3F8"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3F7263" w:rsidRDefault="0001065F" w:rsidP="0001065F">
            <w:pPr>
              <w:pStyle w:val="TAL"/>
              <w:rPr>
                <w:rFonts w:cs="Arial"/>
                <w:color w:val="000000"/>
                <w:sz w:val="16"/>
                <w:szCs w:val="16"/>
              </w:rPr>
            </w:pPr>
            <w:r w:rsidRPr="003F7263">
              <w:rPr>
                <w:rFonts w:cs="Arial"/>
                <w:color w:val="000000"/>
                <w:sz w:val="16"/>
                <w:szCs w:val="16"/>
              </w:rPr>
              <w:lastRenderedPageBreak/>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3F7263" w:rsidRDefault="0001065F" w:rsidP="0001065F">
            <w:pPr>
              <w:pStyle w:val="TAL"/>
              <w:rPr>
                <w:rFonts w:cs="Arial"/>
                <w:color w:val="000000"/>
                <w:sz w:val="16"/>
                <w:szCs w:val="16"/>
              </w:rPr>
            </w:pPr>
            <w:r w:rsidRPr="005D6B42">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3F7263" w:rsidRDefault="0001065F" w:rsidP="0001065F">
            <w:pPr>
              <w:pStyle w:val="TAL"/>
              <w:rPr>
                <w:rFonts w:cs="Arial"/>
                <w:color w:val="000000"/>
                <w:sz w:val="16"/>
                <w:szCs w:val="16"/>
              </w:rPr>
            </w:pPr>
            <w:r w:rsidRPr="005D6B42">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3F7263" w:rsidRDefault="0001065F" w:rsidP="0001065F">
            <w:pPr>
              <w:pStyle w:val="TAL"/>
              <w:rPr>
                <w:rFonts w:cs="Arial"/>
                <w:color w:val="000000"/>
                <w:sz w:val="16"/>
                <w:szCs w:val="16"/>
              </w:rPr>
            </w:pPr>
            <w:r w:rsidRPr="005D6B42">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AFA8602"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3F7263" w:rsidRDefault="0001065F" w:rsidP="0001065F">
            <w:pPr>
              <w:pStyle w:val="TAL"/>
              <w:rPr>
                <w:rFonts w:cs="Arial"/>
                <w:color w:val="000000"/>
                <w:sz w:val="16"/>
                <w:szCs w:val="16"/>
              </w:rPr>
            </w:pPr>
            <w:r w:rsidRPr="005D6B42">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3F7263" w:rsidRDefault="0001065F" w:rsidP="0001065F">
            <w:pPr>
              <w:pStyle w:val="TAL"/>
              <w:rPr>
                <w:rFonts w:cs="Arial"/>
                <w:color w:val="000000"/>
                <w:sz w:val="16"/>
                <w:szCs w:val="16"/>
              </w:rPr>
            </w:pPr>
            <w:r w:rsidRPr="005D6B42">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3F7263" w:rsidRDefault="0001065F" w:rsidP="0001065F">
            <w:pPr>
              <w:pStyle w:val="TAL"/>
              <w:rPr>
                <w:rFonts w:cs="Arial"/>
                <w:color w:val="000000"/>
                <w:sz w:val="16"/>
                <w:szCs w:val="16"/>
              </w:rPr>
            </w:pPr>
            <w:r w:rsidRPr="005D6B42">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0D4A6D4"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3F7263" w:rsidRDefault="0001065F" w:rsidP="0001065F">
            <w:pPr>
              <w:pStyle w:val="TAL"/>
              <w:rPr>
                <w:rFonts w:cs="Arial"/>
                <w:color w:val="000000"/>
                <w:sz w:val="16"/>
                <w:szCs w:val="16"/>
              </w:rPr>
            </w:pPr>
            <w:r w:rsidRPr="005D6B42">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3F7263" w:rsidRDefault="0001065F" w:rsidP="0001065F">
            <w:pPr>
              <w:pStyle w:val="TAL"/>
              <w:rPr>
                <w:rFonts w:cs="Arial"/>
                <w:color w:val="000000"/>
                <w:sz w:val="16"/>
                <w:szCs w:val="16"/>
              </w:rPr>
            </w:pPr>
            <w:r w:rsidRPr="005D6B42">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3F7263" w:rsidRDefault="0001065F" w:rsidP="0001065F">
            <w:pPr>
              <w:pStyle w:val="TAL"/>
              <w:rPr>
                <w:rFonts w:cs="Arial"/>
                <w:color w:val="000000"/>
                <w:sz w:val="16"/>
                <w:szCs w:val="16"/>
              </w:rPr>
            </w:pPr>
            <w:r w:rsidRPr="005D6B42">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9D98092"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3F7263" w:rsidRDefault="0001065F" w:rsidP="0001065F">
            <w:pPr>
              <w:pStyle w:val="TAL"/>
              <w:rPr>
                <w:rFonts w:cs="Arial"/>
                <w:color w:val="000000"/>
                <w:sz w:val="16"/>
                <w:szCs w:val="16"/>
              </w:rPr>
            </w:pPr>
            <w:r w:rsidRPr="005D6B42">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3F7263" w:rsidRDefault="0001065F" w:rsidP="0001065F">
            <w:pPr>
              <w:pStyle w:val="TAL"/>
              <w:rPr>
                <w:rFonts w:cs="Arial"/>
                <w:color w:val="000000"/>
                <w:sz w:val="16"/>
                <w:szCs w:val="16"/>
              </w:rPr>
            </w:pPr>
            <w:r w:rsidRPr="005D6B42">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3F7263" w:rsidRDefault="0001065F" w:rsidP="0001065F">
            <w:pPr>
              <w:pStyle w:val="TAL"/>
              <w:rPr>
                <w:rFonts w:cs="Arial"/>
                <w:color w:val="000000"/>
                <w:sz w:val="16"/>
                <w:szCs w:val="16"/>
              </w:rPr>
            </w:pPr>
            <w:r w:rsidRPr="005D6B42">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86BCB0B"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3F7263" w:rsidRDefault="0001065F" w:rsidP="0001065F">
            <w:pPr>
              <w:pStyle w:val="TAL"/>
              <w:rPr>
                <w:rFonts w:cs="Arial"/>
                <w:color w:val="000000"/>
                <w:sz w:val="16"/>
                <w:szCs w:val="16"/>
              </w:rPr>
            </w:pPr>
            <w:r w:rsidRPr="005D6B42">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3F7263" w:rsidRDefault="0001065F" w:rsidP="0001065F">
            <w:pPr>
              <w:pStyle w:val="TAL"/>
              <w:rPr>
                <w:rFonts w:cs="Arial"/>
                <w:color w:val="000000"/>
                <w:sz w:val="16"/>
                <w:szCs w:val="16"/>
              </w:rPr>
            </w:pPr>
            <w:r w:rsidRPr="005D6B42">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3F7263" w:rsidRDefault="0001065F" w:rsidP="0001065F">
            <w:pPr>
              <w:pStyle w:val="TAL"/>
              <w:rPr>
                <w:rFonts w:cs="Arial"/>
                <w:color w:val="000000"/>
                <w:sz w:val="16"/>
                <w:szCs w:val="16"/>
              </w:rPr>
            </w:pPr>
            <w:r w:rsidRPr="005D6B42">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9D616CE"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3F7263" w:rsidRDefault="0001065F" w:rsidP="0001065F">
            <w:pPr>
              <w:pStyle w:val="TAL"/>
              <w:rPr>
                <w:rFonts w:cs="Arial"/>
                <w:color w:val="000000"/>
                <w:sz w:val="16"/>
                <w:szCs w:val="16"/>
              </w:rPr>
            </w:pPr>
            <w:r w:rsidRPr="005D6B42">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3F7263" w:rsidRDefault="0001065F" w:rsidP="0001065F">
            <w:pPr>
              <w:pStyle w:val="TAL"/>
              <w:rPr>
                <w:rFonts w:cs="Arial"/>
                <w:color w:val="000000"/>
                <w:sz w:val="16"/>
                <w:szCs w:val="16"/>
              </w:rPr>
            </w:pPr>
            <w:r w:rsidRPr="005D6B42">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CA9F909"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3F7263" w:rsidRDefault="0001065F" w:rsidP="0001065F">
            <w:pPr>
              <w:pStyle w:val="TAL"/>
              <w:rPr>
                <w:rFonts w:cs="Arial"/>
                <w:color w:val="000000"/>
                <w:sz w:val="16"/>
                <w:szCs w:val="16"/>
              </w:rPr>
            </w:pPr>
            <w:r w:rsidRPr="005D6B42">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3F7263" w:rsidRDefault="0001065F" w:rsidP="0001065F">
            <w:pPr>
              <w:pStyle w:val="TAL"/>
              <w:rPr>
                <w:rFonts w:cs="Arial"/>
                <w:color w:val="000000"/>
                <w:sz w:val="16"/>
                <w:szCs w:val="16"/>
              </w:rPr>
            </w:pPr>
            <w:r w:rsidRPr="005D6B42">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3F7263" w:rsidRDefault="0001065F" w:rsidP="0001065F">
            <w:pPr>
              <w:pStyle w:val="TAL"/>
              <w:rPr>
                <w:rFonts w:cs="Arial"/>
                <w:color w:val="000000"/>
                <w:sz w:val="16"/>
                <w:szCs w:val="16"/>
              </w:rPr>
            </w:pPr>
            <w:r w:rsidRPr="005D6B4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43E75FA"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3F7263" w:rsidRDefault="0001065F" w:rsidP="0001065F">
            <w:pPr>
              <w:pStyle w:val="TAL"/>
              <w:rPr>
                <w:rFonts w:cs="Arial"/>
                <w:color w:val="000000"/>
                <w:sz w:val="16"/>
                <w:szCs w:val="16"/>
              </w:rPr>
            </w:pPr>
            <w:r w:rsidRPr="005D6B42">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3F7263" w:rsidRDefault="0001065F" w:rsidP="0001065F">
            <w:pPr>
              <w:pStyle w:val="TAL"/>
              <w:rPr>
                <w:rFonts w:cs="Arial"/>
                <w:color w:val="000000"/>
                <w:sz w:val="16"/>
                <w:szCs w:val="16"/>
              </w:rPr>
            </w:pPr>
            <w:r w:rsidRPr="005D6B42">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15E18CC"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3F7263" w:rsidRDefault="0001065F" w:rsidP="0001065F">
            <w:pPr>
              <w:pStyle w:val="TAL"/>
              <w:rPr>
                <w:rFonts w:cs="Arial"/>
                <w:color w:val="000000"/>
                <w:sz w:val="16"/>
                <w:szCs w:val="16"/>
              </w:rPr>
            </w:pPr>
            <w:r w:rsidRPr="005D6B42">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3F7263" w:rsidRDefault="0001065F" w:rsidP="0001065F">
            <w:pPr>
              <w:pStyle w:val="TAL"/>
              <w:rPr>
                <w:rFonts w:cs="Arial"/>
                <w:color w:val="000000"/>
                <w:sz w:val="16"/>
                <w:szCs w:val="16"/>
              </w:rPr>
            </w:pPr>
            <w:r w:rsidRPr="005D6B42">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3F7263" w:rsidRDefault="0001065F" w:rsidP="0001065F">
            <w:pPr>
              <w:pStyle w:val="TAL"/>
              <w:rPr>
                <w:rFonts w:cs="Arial"/>
                <w:color w:val="000000"/>
                <w:sz w:val="16"/>
                <w:szCs w:val="16"/>
              </w:rPr>
            </w:pPr>
            <w:r w:rsidRPr="005D6B42">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41D0663"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3F7263" w:rsidRDefault="0001065F" w:rsidP="0001065F">
            <w:pPr>
              <w:pStyle w:val="TAL"/>
              <w:rPr>
                <w:rFonts w:cs="Arial"/>
                <w:color w:val="000000"/>
                <w:sz w:val="16"/>
                <w:szCs w:val="16"/>
              </w:rPr>
            </w:pPr>
            <w:r w:rsidRPr="005D6B42">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3F7263" w:rsidRDefault="0001065F" w:rsidP="0001065F">
            <w:pPr>
              <w:pStyle w:val="TAL"/>
              <w:rPr>
                <w:rFonts w:cs="Arial"/>
                <w:color w:val="000000"/>
                <w:sz w:val="16"/>
                <w:szCs w:val="16"/>
              </w:rPr>
            </w:pPr>
            <w:r w:rsidRPr="005D6B42">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3F7263" w:rsidRDefault="0001065F" w:rsidP="0001065F">
            <w:pPr>
              <w:pStyle w:val="TAL"/>
              <w:rPr>
                <w:rFonts w:cs="Arial"/>
                <w:color w:val="000000"/>
                <w:sz w:val="16"/>
                <w:szCs w:val="16"/>
              </w:rPr>
            </w:pPr>
            <w:r w:rsidRPr="005D6B42">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1DD5511"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3F7263" w:rsidRDefault="0001065F" w:rsidP="0001065F">
            <w:pPr>
              <w:pStyle w:val="TAL"/>
              <w:rPr>
                <w:rFonts w:cs="Arial"/>
                <w:color w:val="000000"/>
                <w:sz w:val="16"/>
                <w:szCs w:val="16"/>
              </w:rPr>
            </w:pPr>
            <w:r w:rsidRPr="005D6B42">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3F7263" w:rsidRDefault="0001065F" w:rsidP="0001065F">
            <w:pPr>
              <w:pStyle w:val="TAL"/>
              <w:rPr>
                <w:rFonts w:cs="Arial"/>
                <w:color w:val="000000"/>
                <w:sz w:val="16"/>
                <w:szCs w:val="16"/>
              </w:rPr>
            </w:pPr>
            <w:r w:rsidRPr="005D6B42">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672E580"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3F7263" w:rsidRDefault="0001065F" w:rsidP="0001065F">
            <w:pPr>
              <w:pStyle w:val="TAL"/>
              <w:rPr>
                <w:rFonts w:cs="Arial"/>
                <w:color w:val="000000"/>
                <w:sz w:val="16"/>
                <w:szCs w:val="16"/>
              </w:rPr>
            </w:pPr>
            <w:r w:rsidRPr="005D6B42">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3F7263" w:rsidRDefault="0001065F" w:rsidP="0001065F">
            <w:pPr>
              <w:pStyle w:val="TAL"/>
              <w:rPr>
                <w:rFonts w:cs="Arial"/>
                <w:color w:val="000000"/>
                <w:sz w:val="16"/>
                <w:szCs w:val="16"/>
              </w:rPr>
            </w:pPr>
            <w:r w:rsidRPr="005D6B42">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3F7263" w:rsidRDefault="0001065F" w:rsidP="0001065F">
            <w:pPr>
              <w:pStyle w:val="TAL"/>
              <w:rPr>
                <w:rFonts w:cs="Arial"/>
                <w:color w:val="000000"/>
                <w:sz w:val="16"/>
                <w:szCs w:val="16"/>
              </w:rPr>
            </w:pPr>
            <w:r w:rsidRPr="005D6B42">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A649D47"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3F7263" w:rsidRDefault="0001065F" w:rsidP="0001065F">
            <w:pPr>
              <w:pStyle w:val="TAL"/>
              <w:rPr>
                <w:rFonts w:cs="Arial"/>
                <w:color w:val="000000"/>
                <w:sz w:val="16"/>
                <w:szCs w:val="16"/>
              </w:rPr>
            </w:pPr>
            <w:r w:rsidRPr="005D6B42">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3F7263" w:rsidRDefault="0001065F" w:rsidP="0001065F">
            <w:pPr>
              <w:pStyle w:val="TAL"/>
              <w:rPr>
                <w:rFonts w:cs="Arial"/>
                <w:color w:val="000000"/>
                <w:sz w:val="16"/>
                <w:szCs w:val="16"/>
              </w:rPr>
            </w:pPr>
            <w:r w:rsidRPr="005D6B42">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3F7263" w:rsidRDefault="0001065F" w:rsidP="0001065F">
            <w:pPr>
              <w:pStyle w:val="TAL"/>
              <w:rPr>
                <w:rFonts w:cs="Arial"/>
                <w:color w:val="000000"/>
                <w:sz w:val="16"/>
                <w:szCs w:val="16"/>
              </w:rPr>
            </w:pPr>
            <w:r w:rsidRPr="005D6B42">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1FB763D"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3F7263" w:rsidRDefault="0001065F" w:rsidP="0001065F">
            <w:pPr>
              <w:pStyle w:val="TAL"/>
              <w:rPr>
                <w:rFonts w:cs="Arial"/>
                <w:color w:val="000000"/>
                <w:sz w:val="16"/>
                <w:szCs w:val="16"/>
              </w:rPr>
            </w:pPr>
            <w:r w:rsidRPr="005D6B42">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3F7263" w:rsidRDefault="0001065F" w:rsidP="0001065F">
            <w:pPr>
              <w:pStyle w:val="TAL"/>
              <w:rPr>
                <w:rFonts w:cs="Arial"/>
                <w:color w:val="000000"/>
                <w:sz w:val="16"/>
                <w:szCs w:val="16"/>
              </w:rPr>
            </w:pPr>
            <w:r w:rsidRPr="005D6B42">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3F7263" w:rsidRDefault="0001065F" w:rsidP="0001065F">
            <w:pPr>
              <w:pStyle w:val="TAL"/>
              <w:rPr>
                <w:rFonts w:cs="Arial"/>
                <w:color w:val="000000"/>
                <w:sz w:val="16"/>
                <w:szCs w:val="16"/>
              </w:rPr>
            </w:pPr>
            <w:r w:rsidRPr="005D6B42">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05EF1C1"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3F7263" w:rsidRDefault="0001065F" w:rsidP="0001065F">
            <w:pPr>
              <w:pStyle w:val="TAL"/>
              <w:rPr>
                <w:rFonts w:cs="Arial"/>
                <w:color w:val="000000"/>
                <w:sz w:val="16"/>
                <w:szCs w:val="16"/>
              </w:rPr>
            </w:pPr>
            <w:r w:rsidRPr="005D6B42">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3F7263" w:rsidRDefault="0001065F" w:rsidP="0001065F">
            <w:pPr>
              <w:pStyle w:val="TAL"/>
              <w:rPr>
                <w:rFonts w:cs="Arial"/>
                <w:color w:val="000000"/>
                <w:sz w:val="16"/>
                <w:szCs w:val="16"/>
              </w:rPr>
            </w:pPr>
            <w:r w:rsidRPr="005D6B42">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3F7263" w:rsidRDefault="0001065F" w:rsidP="0001065F">
            <w:pPr>
              <w:pStyle w:val="TAL"/>
              <w:rPr>
                <w:rFonts w:cs="Arial"/>
                <w:color w:val="000000"/>
                <w:sz w:val="16"/>
                <w:szCs w:val="16"/>
              </w:rPr>
            </w:pPr>
            <w:r w:rsidRPr="005D6B4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3F7263" w:rsidRDefault="0001065F" w:rsidP="0001065F">
            <w:pPr>
              <w:pStyle w:val="TAL"/>
              <w:rPr>
                <w:rFonts w:cs="Arial"/>
                <w:color w:val="000000"/>
                <w:sz w:val="16"/>
                <w:szCs w:val="16"/>
              </w:rPr>
            </w:pPr>
            <w:r w:rsidRPr="005D6B42">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422B8DE2" w14:textId="77777777" w:rsidTr="005D6B42">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3F7263" w:rsidRDefault="0001065F" w:rsidP="0001065F">
            <w:pPr>
              <w:pStyle w:val="TAL"/>
              <w:rPr>
                <w:rFonts w:cs="Arial"/>
                <w:color w:val="000000"/>
                <w:sz w:val="16"/>
                <w:szCs w:val="16"/>
              </w:rPr>
            </w:pPr>
            <w:r w:rsidRPr="005D6B42">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3F7263" w:rsidRDefault="0001065F" w:rsidP="0001065F">
            <w:pPr>
              <w:pStyle w:val="TAL"/>
              <w:rPr>
                <w:rFonts w:cs="Arial"/>
                <w:color w:val="000000"/>
                <w:sz w:val="16"/>
                <w:szCs w:val="16"/>
              </w:rPr>
            </w:pPr>
            <w:r w:rsidRPr="005D6B42">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3F7263" w:rsidRDefault="0001065F" w:rsidP="0001065F">
            <w:pPr>
              <w:pStyle w:val="TAL"/>
              <w:rPr>
                <w:rFonts w:cs="Arial"/>
                <w:color w:val="000000"/>
                <w:sz w:val="16"/>
                <w:szCs w:val="16"/>
              </w:rPr>
            </w:pPr>
            <w:r w:rsidRPr="005D6B42">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3F7263" w:rsidRDefault="0001065F" w:rsidP="0001065F">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3F7263" w:rsidRDefault="0001065F" w:rsidP="0001065F">
            <w:pPr>
              <w:pStyle w:val="TAL"/>
              <w:rPr>
                <w:rFonts w:cs="Arial"/>
                <w:color w:val="000000"/>
                <w:sz w:val="16"/>
                <w:szCs w:val="16"/>
              </w:rPr>
            </w:pPr>
            <w:r w:rsidRPr="005D6B42">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3364E" w:rsidRPr="003F7263" w14:paraId="6D372FF3" w14:textId="77777777" w:rsidTr="0003364E">
        <w:tc>
          <w:tcPr>
            <w:tcW w:w="800" w:type="dxa"/>
            <w:tcBorders>
              <w:top w:val="single" w:sz="6" w:space="0" w:color="auto"/>
              <w:left w:val="single" w:sz="6" w:space="0" w:color="auto"/>
              <w:bottom w:val="single" w:sz="6" w:space="0" w:color="auto"/>
              <w:right w:val="single" w:sz="6" w:space="0" w:color="auto"/>
            </w:tcBorders>
            <w:shd w:val="solid" w:color="FFFFFF" w:fill="auto"/>
          </w:tcPr>
          <w:p w14:paraId="6C0B79D1" w14:textId="73A4D26A" w:rsidR="0003364E" w:rsidRPr="003F7263" w:rsidRDefault="0003364E" w:rsidP="00160EC7">
            <w:pPr>
              <w:pStyle w:val="TAL"/>
              <w:rPr>
                <w:rFonts w:cs="Arial"/>
                <w:color w:val="000000"/>
                <w:sz w:val="16"/>
                <w:szCs w:val="16"/>
              </w:rPr>
            </w:pPr>
            <w:r w:rsidRPr="003F7263">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3DD7" w14:textId="0AFD8D17" w:rsidR="0003364E" w:rsidRPr="003F7263" w:rsidRDefault="0003364E" w:rsidP="00160EC7">
            <w:pPr>
              <w:pStyle w:val="TAL"/>
              <w:rPr>
                <w:rFonts w:cs="Arial"/>
                <w:color w:val="000000"/>
                <w:sz w:val="16"/>
                <w:szCs w:val="16"/>
              </w:rPr>
            </w:pPr>
            <w:r w:rsidRPr="003F7263">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A1EC6" w14:textId="0610B3DF" w:rsidR="0003364E" w:rsidRPr="003F7263" w:rsidRDefault="0003364E" w:rsidP="00160EC7">
            <w:pPr>
              <w:pStyle w:val="TAL"/>
              <w:rPr>
                <w:rFonts w:cs="Arial"/>
                <w:color w:val="000000"/>
                <w:sz w:val="16"/>
                <w:szCs w:val="16"/>
              </w:rPr>
            </w:pPr>
            <w:r w:rsidRPr="005D6B42">
              <w:rPr>
                <w:rFonts w:cs="Arial"/>
                <w:color w:val="000000"/>
                <w:sz w:val="16"/>
                <w:szCs w:val="16"/>
              </w:rPr>
              <w:t>R5-225</w:t>
            </w:r>
            <w:r>
              <w:rPr>
                <w:rFonts w:cs="Arial"/>
                <w:color w:val="000000"/>
                <w:sz w:val="16"/>
                <w:szCs w:val="16"/>
              </w:rPr>
              <w:t>99</w:t>
            </w:r>
            <w:r w:rsidRPr="005D6B42">
              <w:rPr>
                <w:rFonts w:cs="Arial"/>
                <w:color w:val="000000"/>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B5837" w14:textId="37564FA6" w:rsidR="0003364E" w:rsidRPr="003F7263" w:rsidRDefault="0061297E" w:rsidP="00160EC7">
            <w:pPr>
              <w:pStyle w:val="TAL"/>
              <w:rPr>
                <w:rFonts w:cs="Arial"/>
                <w:color w:val="000000"/>
                <w:sz w:val="16"/>
                <w:szCs w:val="16"/>
              </w:rPr>
            </w:pPr>
            <w:r w:rsidRPr="0061297E">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C3F7FF" w14:textId="7928A6A5" w:rsidR="0003364E" w:rsidRPr="003F7263" w:rsidRDefault="0003364E" w:rsidP="00160EC7">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DA617" w14:textId="77777777" w:rsidR="0003364E" w:rsidRPr="003F7263" w:rsidRDefault="0003364E" w:rsidP="00160EC7">
            <w:pPr>
              <w:pStyle w:val="TAL"/>
              <w:rPr>
                <w:rFonts w:cs="Arial"/>
                <w:color w:val="000000"/>
                <w:sz w:val="16"/>
                <w:szCs w:val="16"/>
              </w:rPr>
            </w:pPr>
            <w:r w:rsidRPr="005D6B4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97986" w14:textId="3CFF0FFF" w:rsidR="0003364E" w:rsidRPr="003F7263" w:rsidRDefault="0003364E" w:rsidP="00160EC7">
            <w:pPr>
              <w:pStyle w:val="TAL"/>
              <w:rPr>
                <w:rFonts w:cs="Arial"/>
                <w:color w:val="000000"/>
                <w:sz w:val="16"/>
                <w:szCs w:val="16"/>
              </w:rPr>
            </w:pPr>
            <w:r w:rsidRPr="0003364E">
              <w:rPr>
                <w:rFonts w:cs="Arial"/>
                <w:color w:val="000000"/>
                <w:sz w:val="16"/>
                <w:szCs w:val="16"/>
              </w:rPr>
              <w:t>Removal of technical content in 38.523-2 v16.13.0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7FA38" w14:textId="7156B409" w:rsidR="0003364E" w:rsidRPr="003F7263" w:rsidRDefault="0003364E" w:rsidP="00160EC7">
            <w:pPr>
              <w:pStyle w:val="TAL"/>
              <w:rPr>
                <w:rFonts w:cs="Arial"/>
                <w:color w:val="000000"/>
                <w:sz w:val="16"/>
                <w:szCs w:val="16"/>
              </w:rPr>
            </w:pPr>
            <w:r w:rsidRPr="003F7263">
              <w:rPr>
                <w:rFonts w:cs="Arial"/>
                <w:color w:val="000000"/>
                <w:sz w:val="16"/>
                <w:szCs w:val="16"/>
              </w:rPr>
              <w:t>16.1</w:t>
            </w:r>
            <w:r>
              <w:rPr>
                <w:rFonts w:cs="Arial"/>
                <w:color w:val="000000"/>
                <w:sz w:val="16"/>
                <w:szCs w:val="16"/>
              </w:rPr>
              <w:t>4</w:t>
            </w:r>
            <w:r w:rsidRPr="003F7263">
              <w:rPr>
                <w:rFonts w:cs="Arial"/>
                <w:color w:val="000000"/>
                <w:sz w:val="16"/>
                <w:szCs w:val="16"/>
              </w:rPr>
              <w:t>.0</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E415D" w14:textId="77777777" w:rsidR="00F229CB" w:rsidRDefault="00F229CB">
      <w:r>
        <w:separator/>
      </w:r>
    </w:p>
  </w:endnote>
  <w:endnote w:type="continuationSeparator" w:id="0">
    <w:p w14:paraId="49E91D29" w14:textId="77777777" w:rsidR="00F229CB" w:rsidRDefault="00F2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D4299" w14:textId="77777777" w:rsidR="00F229CB" w:rsidRDefault="00F229CB">
      <w:r>
        <w:separator/>
      </w:r>
    </w:p>
  </w:footnote>
  <w:footnote w:type="continuationSeparator" w:id="0">
    <w:p w14:paraId="44724633" w14:textId="77777777" w:rsidR="00F229CB" w:rsidRDefault="00F22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2E8960D1"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97E">
      <w:rPr>
        <w:rFonts w:ascii="Arial" w:hAnsi="Arial" w:cs="Arial"/>
        <w:b/>
        <w:noProof/>
        <w:sz w:val="18"/>
        <w:szCs w:val="18"/>
      </w:rPr>
      <w:t>3GPP TS 38.523-2 V16.14.0 (2022-12)</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1B7450FC"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97E">
      <w:rPr>
        <w:rFonts w:ascii="Arial" w:hAnsi="Arial" w:cs="Arial"/>
        <w:b/>
        <w:noProof/>
        <w:sz w:val="18"/>
        <w:szCs w:val="18"/>
      </w:rPr>
      <w:t>Release 16</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7B9F"/>
    <w:rsid w:val="0001065F"/>
    <w:rsid w:val="00017930"/>
    <w:rsid w:val="00022CB7"/>
    <w:rsid w:val="000273DB"/>
    <w:rsid w:val="000305E7"/>
    <w:rsid w:val="00031CD7"/>
    <w:rsid w:val="00033397"/>
    <w:rsid w:val="0003364E"/>
    <w:rsid w:val="00033855"/>
    <w:rsid w:val="00034D55"/>
    <w:rsid w:val="00040095"/>
    <w:rsid w:val="00043180"/>
    <w:rsid w:val="00044600"/>
    <w:rsid w:val="00044D11"/>
    <w:rsid w:val="00051834"/>
    <w:rsid w:val="00054A22"/>
    <w:rsid w:val="000655A6"/>
    <w:rsid w:val="00066491"/>
    <w:rsid w:val="00080512"/>
    <w:rsid w:val="000854DC"/>
    <w:rsid w:val="0009179B"/>
    <w:rsid w:val="00095F02"/>
    <w:rsid w:val="00097144"/>
    <w:rsid w:val="000A13AA"/>
    <w:rsid w:val="000A392B"/>
    <w:rsid w:val="000A4A4A"/>
    <w:rsid w:val="000A7AAF"/>
    <w:rsid w:val="000B2D60"/>
    <w:rsid w:val="000C052B"/>
    <w:rsid w:val="000C0627"/>
    <w:rsid w:val="000C58B4"/>
    <w:rsid w:val="000D58AB"/>
    <w:rsid w:val="000D5D4A"/>
    <w:rsid w:val="000D6100"/>
    <w:rsid w:val="000D635B"/>
    <w:rsid w:val="000E3D39"/>
    <w:rsid w:val="000F0555"/>
    <w:rsid w:val="000F1C6D"/>
    <w:rsid w:val="000F4AC5"/>
    <w:rsid w:val="00102003"/>
    <w:rsid w:val="00103904"/>
    <w:rsid w:val="001153CF"/>
    <w:rsid w:val="00126FE5"/>
    <w:rsid w:val="0014409C"/>
    <w:rsid w:val="00146749"/>
    <w:rsid w:val="00147DE5"/>
    <w:rsid w:val="001554CB"/>
    <w:rsid w:val="001556F8"/>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59CB"/>
    <w:rsid w:val="001D02C2"/>
    <w:rsid w:val="001D2DB6"/>
    <w:rsid w:val="001D316B"/>
    <w:rsid w:val="001E6BD6"/>
    <w:rsid w:val="001F168B"/>
    <w:rsid w:val="001F1BF1"/>
    <w:rsid w:val="001F1CA0"/>
    <w:rsid w:val="001F3AFB"/>
    <w:rsid w:val="001F4060"/>
    <w:rsid w:val="001F76A8"/>
    <w:rsid w:val="001F7974"/>
    <w:rsid w:val="0020153B"/>
    <w:rsid w:val="002022A7"/>
    <w:rsid w:val="00204D0C"/>
    <w:rsid w:val="00205E4D"/>
    <w:rsid w:val="0021076F"/>
    <w:rsid w:val="002119C5"/>
    <w:rsid w:val="0022217D"/>
    <w:rsid w:val="002273AF"/>
    <w:rsid w:val="002347A2"/>
    <w:rsid w:val="002365AD"/>
    <w:rsid w:val="00240AF5"/>
    <w:rsid w:val="00242979"/>
    <w:rsid w:val="00247EB1"/>
    <w:rsid w:val="00262BD3"/>
    <w:rsid w:val="00267782"/>
    <w:rsid w:val="002722C1"/>
    <w:rsid w:val="00283048"/>
    <w:rsid w:val="00284331"/>
    <w:rsid w:val="00285356"/>
    <w:rsid w:val="00294FA1"/>
    <w:rsid w:val="00297F18"/>
    <w:rsid w:val="002A05B2"/>
    <w:rsid w:val="002A0B29"/>
    <w:rsid w:val="002A1560"/>
    <w:rsid w:val="002B17DC"/>
    <w:rsid w:val="002B4E59"/>
    <w:rsid w:val="002D2D42"/>
    <w:rsid w:val="002D6812"/>
    <w:rsid w:val="002E0FBC"/>
    <w:rsid w:val="002E661D"/>
    <w:rsid w:val="002F277B"/>
    <w:rsid w:val="00307B20"/>
    <w:rsid w:val="003172DC"/>
    <w:rsid w:val="003228F4"/>
    <w:rsid w:val="00325ACC"/>
    <w:rsid w:val="0032742D"/>
    <w:rsid w:val="00335D69"/>
    <w:rsid w:val="003530D5"/>
    <w:rsid w:val="0035462D"/>
    <w:rsid w:val="00354CEB"/>
    <w:rsid w:val="00354D82"/>
    <w:rsid w:val="00356D76"/>
    <w:rsid w:val="0035745E"/>
    <w:rsid w:val="00370C71"/>
    <w:rsid w:val="003735AA"/>
    <w:rsid w:val="00391FA9"/>
    <w:rsid w:val="0039427D"/>
    <w:rsid w:val="00396326"/>
    <w:rsid w:val="003A523A"/>
    <w:rsid w:val="003C062D"/>
    <w:rsid w:val="003C2DFC"/>
    <w:rsid w:val="003C3052"/>
    <w:rsid w:val="003C3971"/>
    <w:rsid w:val="003E1066"/>
    <w:rsid w:val="003E2191"/>
    <w:rsid w:val="003F7263"/>
    <w:rsid w:val="00402478"/>
    <w:rsid w:val="00403046"/>
    <w:rsid w:val="00405428"/>
    <w:rsid w:val="00410AAF"/>
    <w:rsid w:val="00410AE1"/>
    <w:rsid w:val="0041196B"/>
    <w:rsid w:val="004142D8"/>
    <w:rsid w:val="00417CEF"/>
    <w:rsid w:val="004259B6"/>
    <w:rsid w:val="00430673"/>
    <w:rsid w:val="00431B35"/>
    <w:rsid w:val="00435C14"/>
    <w:rsid w:val="004443E1"/>
    <w:rsid w:val="004468B1"/>
    <w:rsid w:val="00457E00"/>
    <w:rsid w:val="004624F2"/>
    <w:rsid w:val="00465342"/>
    <w:rsid w:val="00471E0F"/>
    <w:rsid w:val="004838FC"/>
    <w:rsid w:val="00485AB5"/>
    <w:rsid w:val="004862AD"/>
    <w:rsid w:val="00490088"/>
    <w:rsid w:val="00497B99"/>
    <w:rsid w:val="00497D1A"/>
    <w:rsid w:val="004B0D4A"/>
    <w:rsid w:val="004B6B64"/>
    <w:rsid w:val="004B787F"/>
    <w:rsid w:val="004C319E"/>
    <w:rsid w:val="004C63CE"/>
    <w:rsid w:val="004D2047"/>
    <w:rsid w:val="004D3578"/>
    <w:rsid w:val="004D36DF"/>
    <w:rsid w:val="004D4088"/>
    <w:rsid w:val="004E213A"/>
    <w:rsid w:val="004E2EB6"/>
    <w:rsid w:val="004E3BA0"/>
    <w:rsid w:val="004F6274"/>
    <w:rsid w:val="00502247"/>
    <w:rsid w:val="005062F5"/>
    <w:rsid w:val="00511F02"/>
    <w:rsid w:val="005233F3"/>
    <w:rsid w:val="00531AE1"/>
    <w:rsid w:val="005329C6"/>
    <w:rsid w:val="00534130"/>
    <w:rsid w:val="005432FE"/>
    <w:rsid w:val="00543E6C"/>
    <w:rsid w:val="0054662B"/>
    <w:rsid w:val="00546751"/>
    <w:rsid w:val="00552344"/>
    <w:rsid w:val="00553A11"/>
    <w:rsid w:val="00560286"/>
    <w:rsid w:val="00565087"/>
    <w:rsid w:val="00567C3D"/>
    <w:rsid w:val="00574309"/>
    <w:rsid w:val="00583FE8"/>
    <w:rsid w:val="00584A07"/>
    <w:rsid w:val="005A1BC3"/>
    <w:rsid w:val="005A7243"/>
    <w:rsid w:val="005B512A"/>
    <w:rsid w:val="005C1BB0"/>
    <w:rsid w:val="005C45BF"/>
    <w:rsid w:val="005C498D"/>
    <w:rsid w:val="005C5F9A"/>
    <w:rsid w:val="005D1022"/>
    <w:rsid w:val="005D195D"/>
    <w:rsid w:val="005D2E01"/>
    <w:rsid w:val="005D6B42"/>
    <w:rsid w:val="005D7829"/>
    <w:rsid w:val="005D7D09"/>
    <w:rsid w:val="005E0955"/>
    <w:rsid w:val="005E17DF"/>
    <w:rsid w:val="005F6D93"/>
    <w:rsid w:val="006043DC"/>
    <w:rsid w:val="006050B9"/>
    <w:rsid w:val="00605452"/>
    <w:rsid w:val="0061297E"/>
    <w:rsid w:val="00613F6B"/>
    <w:rsid w:val="00614FDF"/>
    <w:rsid w:val="00615536"/>
    <w:rsid w:val="00620A11"/>
    <w:rsid w:val="006377FE"/>
    <w:rsid w:val="0064678E"/>
    <w:rsid w:val="0064741D"/>
    <w:rsid w:val="006572A9"/>
    <w:rsid w:val="00660429"/>
    <w:rsid w:val="006627E1"/>
    <w:rsid w:val="00670FC4"/>
    <w:rsid w:val="00685DED"/>
    <w:rsid w:val="00686354"/>
    <w:rsid w:val="006903EC"/>
    <w:rsid w:val="00690D4C"/>
    <w:rsid w:val="006940FE"/>
    <w:rsid w:val="006A085A"/>
    <w:rsid w:val="006A269A"/>
    <w:rsid w:val="006B361F"/>
    <w:rsid w:val="006B3A9F"/>
    <w:rsid w:val="006C0246"/>
    <w:rsid w:val="006C1AF6"/>
    <w:rsid w:val="006C3F67"/>
    <w:rsid w:val="006C4D0C"/>
    <w:rsid w:val="006C54E0"/>
    <w:rsid w:val="006D1C0A"/>
    <w:rsid w:val="006D63A0"/>
    <w:rsid w:val="006E43D5"/>
    <w:rsid w:val="006E59EF"/>
    <w:rsid w:val="006E5C86"/>
    <w:rsid w:val="006F0D37"/>
    <w:rsid w:val="00726884"/>
    <w:rsid w:val="00727CDF"/>
    <w:rsid w:val="00734525"/>
    <w:rsid w:val="00734A5B"/>
    <w:rsid w:val="00735483"/>
    <w:rsid w:val="00744E76"/>
    <w:rsid w:val="0075046B"/>
    <w:rsid w:val="00750698"/>
    <w:rsid w:val="00761169"/>
    <w:rsid w:val="00765784"/>
    <w:rsid w:val="00766253"/>
    <w:rsid w:val="007703CE"/>
    <w:rsid w:val="00772F0C"/>
    <w:rsid w:val="00781F0F"/>
    <w:rsid w:val="00784969"/>
    <w:rsid w:val="007A5145"/>
    <w:rsid w:val="007B5178"/>
    <w:rsid w:val="007B6D76"/>
    <w:rsid w:val="007C1A56"/>
    <w:rsid w:val="007C21AC"/>
    <w:rsid w:val="007C2A76"/>
    <w:rsid w:val="007E3482"/>
    <w:rsid w:val="007F04D0"/>
    <w:rsid w:val="007F7130"/>
    <w:rsid w:val="008006AC"/>
    <w:rsid w:val="00801439"/>
    <w:rsid w:val="008028A4"/>
    <w:rsid w:val="00803977"/>
    <w:rsid w:val="008166CD"/>
    <w:rsid w:val="0082273C"/>
    <w:rsid w:val="00825BC4"/>
    <w:rsid w:val="00833BC8"/>
    <w:rsid w:val="00834FB6"/>
    <w:rsid w:val="008435CB"/>
    <w:rsid w:val="0084617B"/>
    <w:rsid w:val="00851DDB"/>
    <w:rsid w:val="00852416"/>
    <w:rsid w:val="00854118"/>
    <w:rsid w:val="0085521F"/>
    <w:rsid w:val="00871AB2"/>
    <w:rsid w:val="0087597A"/>
    <w:rsid w:val="008768CA"/>
    <w:rsid w:val="00891ED9"/>
    <w:rsid w:val="0089687A"/>
    <w:rsid w:val="008A0442"/>
    <w:rsid w:val="008A247D"/>
    <w:rsid w:val="008A5C1A"/>
    <w:rsid w:val="008B1614"/>
    <w:rsid w:val="008B28B8"/>
    <w:rsid w:val="008C218F"/>
    <w:rsid w:val="008C34FD"/>
    <w:rsid w:val="008C3F35"/>
    <w:rsid w:val="008C5153"/>
    <w:rsid w:val="008C6DFE"/>
    <w:rsid w:val="008D004C"/>
    <w:rsid w:val="008D0E28"/>
    <w:rsid w:val="008D30E6"/>
    <w:rsid w:val="008D56CE"/>
    <w:rsid w:val="008F1821"/>
    <w:rsid w:val="008F1BCB"/>
    <w:rsid w:val="008F2345"/>
    <w:rsid w:val="008F4847"/>
    <w:rsid w:val="008F6258"/>
    <w:rsid w:val="00901DD3"/>
    <w:rsid w:val="0090271F"/>
    <w:rsid w:val="00902E23"/>
    <w:rsid w:val="00907E5B"/>
    <w:rsid w:val="0091348E"/>
    <w:rsid w:val="00917CCB"/>
    <w:rsid w:val="009204ED"/>
    <w:rsid w:val="0092175F"/>
    <w:rsid w:val="00924CF5"/>
    <w:rsid w:val="00932F2E"/>
    <w:rsid w:val="00933743"/>
    <w:rsid w:val="0093671C"/>
    <w:rsid w:val="00942EC2"/>
    <w:rsid w:val="00944FF2"/>
    <w:rsid w:val="00951E20"/>
    <w:rsid w:val="00953698"/>
    <w:rsid w:val="009552D9"/>
    <w:rsid w:val="0095759B"/>
    <w:rsid w:val="00961233"/>
    <w:rsid w:val="009658CB"/>
    <w:rsid w:val="009703CE"/>
    <w:rsid w:val="00972982"/>
    <w:rsid w:val="00974CF7"/>
    <w:rsid w:val="0097640F"/>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414ED"/>
    <w:rsid w:val="00A463FC"/>
    <w:rsid w:val="00A50E70"/>
    <w:rsid w:val="00A5153B"/>
    <w:rsid w:val="00A53724"/>
    <w:rsid w:val="00A56A09"/>
    <w:rsid w:val="00A73C21"/>
    <w:rsid w:val="00A76896"/>
    <w:rsid w:val="00A81E87"/>
    <w:rsid w:val="00A82346"/>
    <w:rsid w:val="00A831FD"/>
    <w:rsid w:val="00A878E5"/>
    <w:rsid w:val="00A93179"/>
    <w:rsid w:val="00A93DAC"/>
    <w:rsid w:val="00A95F52"/>
    <w:rsid w:val="00AA63FC"/>
    <w:rsid w:val="00AB4540"/>
    <w:rsid w:val="00AC7DD5"/>
    <w:rsid w:val="00AD352B"/>
    <w:rsid w:val="00AD3E86"/>
    <w:rsid w:val="00AF38F3"/>
    <w:rsid w:val="00AF3F66"/>
    <w:rsid w:val="00B040FF"/>
    <w:rsid w:val="00B041ED"/>
    <w:rsid w:val="00B10648"/>
    <w:rsid w:val="00B14382"/>
    <w:rsid w:val="00B14BD2"/>
    <w:rsid w:val="00B15449"/>
    <w:rsid w:val="00B15DF2"/>
    <w:rsid w:val="00B23B3F"/>
    <w:rsid w:val="00B264A9"/>
    <w:rsid w:val="00B31DC6"/>
    <w:rsid w:val="00B43AA3"/>
    <w:rsid w:val="00B46C9E"/>
    <w:rsid w:val="00B71F77"/>
    <w:rsid w:val="00B7787B"/>
    <w:rsid w:val="00B86C86"/>
    <w:rsid w:val="00B9433E"/>
    <w:rsid w:val="00B9514C"/>
    <w:rsid w:val="00BA3AE8"/>
    <w:rsid w:val="00BB51FD"/>
    <w:rsid w:val="00BC0F7D"/>
    <w:rsid w:val="00BC55B7"/>
    <w:rsid w:val="00BC5710"/>
    <w:rsid w:val="00BD0445"/>
    <w:rsid w:val="00BD3B34"/>
    <w:rsid w:val="00BE0043"/>
    <w:rsid w:val="00BE62FA"/>
    <w:rsid w:val="00BF613D"/>
    <w:rsid w:val="00BF6D9D"/>
    <w:rsid w:val="00C04158"/>
    <w:rsid w:val="00C144B1"/>
    <w:rsid w:val="00C21D2A"/>
    <w:rsid w:val="00C228B4"/>
    <w:rsid w:val="00C33079"/>
    <w:rsid w:val="00C3308D"/>
    <w:rsid w:val="00C3421C"/>
    <w:rsid w:val="00C34321"/>
    <w:rsid w:val="00C3596A"/>
    <w:rsid w:val="00C45231"/>
    <w:rsid w:val="00C50AEB"/>
    <w:rsid w:val="00C51F46"/>
    <w:rsid w:val="00C52B68"/>
    <w:rsid w:val="00C6022F"/>
    <w:rsid w:val="00C61071"/>
    <w:rsid w:val="00C659C4"/>
    <w:rsid w:val="00C6669A"/>
    <w:rsid w:val="00C72833"/>
    <w:rsid w:val="00C74234"/>
    <w:rsid w:val="00C74B5B"/>
    <w:rsid w:val="00C75E39"/>
    <w:rsid w:val="00C84388"/>
    <w:rsid w:val="00C84453"/>
    <w:rsid w:val="00C93F40"/>
    <w:rsid w:val="00CA3D0C"/>
    <w:rsid w:val="00CA4DEB"/>
    <w:rsid w:val="00CB2E83"/>
    <w:rsid w:val="00CC00FF"/>
    <w:rsid w:val="00CC5E5D"/>
    <w:rsid w:val="00CC7A83"/>
    <w:rsid w:val="00CD2E6C"/>
    <w:rsid w:val="00CD62ED"/>
    <w:rsid w:val="00CE18C1"/>
    <w:rsid w:val="00CE1F02"/>
    <w:rsid w:val="00CF38BD"/>
    <w:rsid w:val="00CF5E83"/>
    <w:rsid w:val="00CF6529"/>
    <w:rsid w:val="00D15894"/>
    <w:rsid w:val="00D229FF"/>
    <w:rsid w:val="00D246D2"/>
    <w:rsid w:val="00D32E18"/>
    <w:rsid w:val="00D425F5"/>
    <w:rsid w:val="00D42F42"/>
    <w:rsid w:val="00D46016"/>
    <w:rsid w:val="00D461E2"/>
    <w:rsid w:val="00D46A4B"/>
    <w:rsid w:val="00D5585C"/>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309B"/>
    <w:rsid w:val="00DC35B5"/>
    <w:rsid w:val="00DC4DA2"/>
    <w:rsid w:val="00DC69D8"/>
    <w:rsid w:val="00DD0B23"/>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1007"/>
    <w:rsid w:val="00E6117F"/>
    <w:rsid w:val="00E669E8"/>
    <w:rsid w:val="00E720BD"/>
    <w:rsid w:val="00E7377D"/>
    <w:rsid w:val="00E76A41"/>
    <w:rsid w:val="00E77645"/>
    <w:rsid w:val="00E82148"/>
    <w:rsid w:val="00E82F96"/>
    <w:rsid w:val="00E85B16"/>
    <w:rsid w:val="00E85FEB"/>
    <w:rsid w:val="00E86C56"/>
    <w:rsid w:val="00E91671"/>
    <w:rsid w:val="00E968E6"/>
    <w:rsid w:val="00EB0140"/>
    <w:rsid w:val="00EB0417"/>
    <w:rsid w:val="00EB2FF9"/>
    <w:rsid w:val="00EC2F19"/>
    <w:rsid w:val="00EC4A25"/>
    <w:rsid w:val="00EC52DC"/>
    <w:rsid w:val="00EC7C08"/>
    <w:rsid w:val="00ED6287"/>
    <w:rsid w:val="00ED6A99"/>
    <w:rsid w:val="00EE0303"/>
    <w:rsid w:val="00EE1410"/>
    <w:rsid w:val="00EE1C87"/>
    <w:rsid w:val="00EF28FC"/>
    <w:rsid w:val="00EF4437"/>
    <w:rsid w:val="00EF6FB6"/>
    <w:rsid w:val="00F006AB"/>
    <w:rsid w:val="00F02176"/>
    <w:rsid w:val="00F025A2"/>
    <w:rsid w:val="00F04712"/>
    <w:rsid w:val="00F11629"/>
    <w:rsid w:val="00F11EDA"/>
    <w:rsid w:val="00F229CB"/>
    <w:rsid w:val="00F22EC7"/>
    <w:rsid w:val="00F233D8"/>
    <w:rsid w:val="00F254C6"/>
    <w:rsid w:val="00F27F87"/>
    <w:rsid w:val="00F33D47"/>
    <w:rsid w:val="00F37D6F"/>
    <w:rsid w:val="00F44BDE"/>
    <w:rsid w:val="00F53A07"/>
    <w:rsid w:val="00F53FD7"/>
    <w:rsid w:val="00F54C19"/>
    <w:rsid w:val="00F60AB6"/>
    <w:rsid w:val="00F653B8"/>
    <w:rsid w:val="00F65722"/>
    <w:rsid w:val="00F66BA4"/>
    <w:rsid w:val="00F71BC5"/>
    <w:rsid w:val="00F8002E"/>
    <w:rsid w:val="00F81C60"/>
    <w:rsid w:val="00F878C4"/>
    <w:rsid w:val="00F95C35"/>
    <w:rsid w:val="00FA1266"/>
    <w:rsid w:val="00FA407D"/>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7E"/>
    <w:pPr>
      <w:overflowPunct w:val="0"/>
      <w:autoSpaceDE w:val="0"/>
      <w:autoSpaceDN w:val="0"/>
      <w:adjustRightInd w:val="0"/>
      <w:spacing w:after="180"/>
      <w:textAlignment w:val="baseline"/>
    </w:pPr>
  </w:style>
  <w:style w:type="paragraph" w:styleId="Heading1">
    <w:name w:val="heading 1"/>
    <w:next w:val="Normal"/>
    <w:qFormat/>
    <w:rsid w:val="00612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29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1297E"/>
    <w:pPr>
      <w:spacing w:before="120"/>
      <w:outlineLvl w:val="2"/>
    </w:pPr>
    <w:rPr>
      <w:sz w:val="28"/>
    </w:rPr>
  </w:style>
  <w:style w:type="paragraph" w:styleId="Heading4">
    <w:name w:val="heading 4"/>
    <w:basedOn w:val="Heading3"/>
    <w:next w:val="Normal"/>
    <w:qFormat/>
    <w:rsid w:val="0061297E"/>
    <w:pPr>
      <w:ind w:left="1418" w:hanging="1418"/>
      <w:outlineLvl w:val="3"/>
    </w:pPr>
    <w:rPr>
      <w:sz w:val="24"/>
    </w:rPr>
  </w:style>
  <w:style w:type="paragraph" w:styleId="Heading5">
    <w:name w:val="heading 5"/>
    <w:basedOn w:val="Heading4"/>
    <w:next w:val="Normal"/>
    <w:qFormat/>
    <w:rsid w:val="0061297E"/>
    <w:pPr>
      <w:ind w:left="1701" w:hanging="1701"/>
      <w:outlineLvl w:val="4"/>
    </w:pPr>
    <w:rPr>
      <w:sz w:val="22"/>
    </w:rPr>
  </w:style>
  <w:style w:type="paragraph" w:styleId="Heading6">
    <w:name w:val="heading 6"/>
    <w:basedOn w:val="H6"/>
    <w:next w:val="Normal"/>
    <w:qFormat/>
    <w:rsid w:val="0061297E"/>
    <w:pPr>
      <w:outlineLvl w:val="5"/>
    </w:pPr>
  </w:style>
  <w:style w:type="paragraph" w:styleId="Heading7">
    <w:name w:val="heading 7"/>
    <w:basedOn w:val="H6"/>
    <w:next w:val="Normal"/>
    <w:qFormat/>
    <w:rsid w:val="0061297E"/>
    <w:pPr>
      <w:outlineLvl w:val="6"/>
    </w:pPr>
  </w:style>
  <w:style w:type="paragraph" w:styleId="Heading8">
    <w:name w:val="heading 8"/>
    <w:basedOn w:val="Heading1"/>
    <w:next w:val="Normal"/>
    <w:qFormat/>
    <w:rsid w:val="0061297E"/>
    <w:pPr>
      <w:ind w:left="0" w:firstLine="0"/>
      <w:outlineLvl w:val="7"/>
    </w:pPr>
  </w:style>
  <w:style w:type="paragraph" w:styleId="Heading9">
    <w:name w:val="heading 9"/>
    <w:basedOn w:val="Heading8"/>
    <w:next w:val="Normal"/>
    <w:qFormat/>
    <w:rsid w:val="0061297E"/>
    <w:pPr>
      <w:outlineLvl w:val="8"/>
    </w:pPr>
  </w:style>
  <w:style w:type="character" w:default="1" w:styleId="DefaultParagraphFont">
    <w:name w:val="Default Paragraph Font"/>
    <w:semiHidden/>
    <w:rsid w:val="006129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297E"/>
  </w:style>
  <w:style w:type="paragraph" w:customStyle="1" w:styleId="H6">
    <w:name w:val="H6"/>
    <w:basedOn w:val="Heading5"/>
    <w:next w:val="Normal"/>
    <w:link w:val="H6Char"/>
    <w:rsid w:val="0061297E"/>
    <w:pPr>
      <w:ind w:left="1985" w:hanging="1985"/>
      <w:outlineLvl w:val="9"/>
    </w:pPr>
    <w:rPr>
      <w:sz w:val="20"/>
    </w:rPr>
  </w:style>
  <w:style w:type="paragraph" w:styleId="TOC9">
    <w:name w:val="toc 9"/>
    <w:basedOn w:val="TOC8"/>
    <w:semiHidden/>
    <w:rsid w:val="0061297E"/>
    <w:pPr>
      <w:ind w:left="1418" w:hanging="1418"/>
    </w:pPr>
  </w:style>
  <w:style w:type="paragraph" w:styleId="TOC8">
    <w:name w:val="toc 8"/>
    <w:basedOn w:val="TOC1"/>
    <w:rsid w:val="0061297E"/>
    <w:pPr>
      <w:spacing w:before="180"/>
      <w:ind w:left="2693" w:hanging="2693"/>
    </w:pPr>
    <w:rPr>
      <w:b/>
    </w:rPr>
  </w:style>
  <w:style w:type="paragraph" w:styleId="TOC1">
    <w:name w:val="toc 1"/>
    <w:rsid w:val="006129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1297E"/>
    <w:pPr>
      <w:keepLines/>
      <w:tabs>
        <w:tab w:val="center" w:pos="4536"/>
        <w:tab w:val="right" w:pos="9072"/>
      </w:tabs>
    </w:pPr>
    <w:rPr>
      <w:noProof/>
    </w:rPr>
  </w:style>
  <w:style w:type="character" w:customStyle="1" w:styleId="ZGSM">
    <w:name w:val="ZGSM"/>
    <w:rsid w:val="0061297E"/>
  </w:style>
  <w:style w:type="paragraph" w:styleId="Header">
    <w:name w:val="header"/>
    <w:rsid w:val="006129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129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1297E"/>
    <w:pPr>
      <w:ind w:left="1701" w:hanging="1701"/>
    </w:pPr>
  </w:style>
  <w:style w:type="paragraph" w:styleId="TOC4">
    <w:name w:val="toc 4"/>
    <w:basedOn w:val="TOC3"/>
    <w:semiHidden/>
    <w:rsid w:val="0061297E"/>
    <w:pPr>
      <w:ind w:left="1418" w:hanging="1418"/>
    </w:pPr>
  </w:style>
  <w:style w:type="paragraph" w:styleId="TOC3">
    <w:name w:val="toc 3"/>
    <w:basedOn w:val="TOC2"/>
    <w:rsid w:val="0061297E"/>
    <w:pPr>
      <w:ind w:left="1134" w:hanging="1134"/>
    </w:pPr>
  </w:style>
  <w:style w:type="paragraph" w:styleId="TOC2">
    <w:name w:val="toc 2"/>
    <w:basedOn w:val="TOC1"/>
    <w:rsid w:val="0061297E"/>
    <w:pPr>
      <w:keepNext w:val="0"/>
      <w:spacing w:before="0"/>
      <w:ind w:left="851" w:hanging="851"/>
    </w:pPr>
    <w:rPr>
      <w:sz w:val="20"/>
    </w:rPr>
  </w:style>
  <w:style w:type="paragraph" w:styleId="Footer">
    <w:name w:val="footer"/>
    <w:basedOn w:val="Header"/>
    <w:rsid w:val="0061297E"/>
    <w:pPr>
      <w:jc w:val="center"/>
    </w:pPr>
    <w:rPr>
      <w:i/>
    </w:rPr>
  </w:style>
  <w:style w:type="paragraph" w:customStyle="1" w:styleId="TT">
    <w:name w:val="TT"/>
    <w:basedOn w:val="Heading1"/>
    <w:next w:val="Normal"/>
    <w:rsid w:val="0061297E"/>
    <w:pPr>
      <w:outlineLvl w:val="9"/>
    </w:pPr>
  </w:style>
  <w:style w:type="paragraph" w:customStyle="1" w:styleId="NF">
    <w:name w:val="NF"/>
    <w:basedOn w:val="NO"/>
    <w:rsid w:val="0061297E"/>
    <w:pPr>
      <w:keepNext/>
      <w:spacing w:after="0"/>
    </w:pPr>
    <w:rPr>
      <w:rFonts w:ascii="Arial" w:hAnsi="Arial"/>
      <w:sz w:val="18"/>
    </w:rPr>
  </w:style>
  <w:style w:type="paragraph" w:customStyle="1" w:styleId="NO">
    <w:name w:val="NO"/>
    <w:basedOn w:val="Normal"/>
    <w:link w:val="NOChar"/>
    <w:rsid w:val="0061297E"/>
    <w:pPr>
      <w:keepLines/>
      <w:ind w:left="1135" w:hanging="851"/>
    </w:pPr>
  </w:style>
  <w:style w:type="paragraph" w:customStyle="1" w:styleId="PL">
    <w:name w:val="PL"/>
    <w:link w:val="PLChar"/>
    <w:rsid w:val="00612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297E"/>
    <w:pPr>
      <w:jc w:val="right"/>
    </w:pPr>
  </w:style>
  <w:style w:type="paragraph" w:customStyle="1" w:styleId="TAL">
    <w:name w:val="TAL"/>
    <w:basedOn w:val="Normal"/>
    <w:link w:val="TALChar"/>
    <w:rsid w:val="0061297E"/>
    <w:pPr>
      <w:keepNext/>
      <w:keepLines/>
      <w:spacing w:after="0"/>
    </w:pPr>
    <w:rPr>
      <w:rFonts w:ascii="Arial" w:hAnsi="Arial"/>
      <w:sz w:val="18"/>
    </w:rPr>
  </w:style>
  <w:style w:type="paragraph" w:customStyle="1" w:styleId="TAH">
    <w:name w:val="TAH"/>
    <w:basedOn w:val="TAC"/>
    <w:link w:val="TAHCar"/>
    <w:rsid w:val="0061297E"/>
    <w:rPr>
      <w:b/>
    </w:rPr>
  </w:style>
  <w:style w:type="paragraph" w:customStyle="1" w:styleId="TAC">
    <w:name w:val="TAC"/>
    <w:basedOn w:val="TAL"/>
    <w:link w:val="TACCar"/>
    <w:rsid w:val="0061297E"/>
    <w:pPr>
      <w:jc w:val="center"/>
    </w:pPr>
  </w:style>
  <w:style w:type="paragraph" w:customStyle="1" w:styleId="LD">
    <w:name w:val="LD"/>
    <w:rsid w:val="006129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1297E"/>
    <w:pPr>
      <w:keepLines/>
      <w:ind w:left="1702" w:hanging="1418"/>
    </w:pPr>
  </w:style>
  <w:style w:type="paragraph" w:customStyle="1" w:styleId="FP">
    <w:name w:val="FP"/>
    <w:basedOn w:val="Normal"/>
    <w:rsid w:val="0061297E"/>
    <w:pPr>
      <w:spacing w:after="0"/>
    </w:pPr>
  </w:style>
  <w:style w:type="paragraph" w:customStyle="1" w:styleId="NW">
    <w:name w:val="NW"/>
    <w:basedOn w:val="NO"/>
    <w:rsid w:val="0061297E"/>
    <w:pPr>
      <w:spacing w:after="0"/>
    </w:pPr>
  </w:style>
  <w:style w:type="paragraph" w:customStyle="1" w:styleId="EW">
    <w:name w:val="EW"/>
    <w:basedOn w:val="EX"/>
    <w:rsid w:val="0061297E"/>
    <w:pPr>
      <w:spacing w:after="0"/>
    </w:pPr>
  </w:style>
  <w:style w:type="paragraph" w:customStyle="1" w:styleId="B1">
    <w:name w:val="B1"/>
    <w:basedOn w:val="List"/>
    <w:link w:val="B1Char"/>
    <w:rsid w:val="0061297E"/>
  </w:style>
  <w:style w:type="paragraph" w:styleId="TOC6">
    <w:name w:val="toc 6"/>
    <w:basedOn w:val="TOC5"/>
    <w:next w:val="Normal"/>
    <w:semiHidden/>
    <w:rsid w:val="0061297E"/>
    <w:pPr>
      <w:ind w:left="1985" w:hanging="1985"/>
    </w:pPr>
  </w:style>
  <w:style w:type="paragraph" w:styleId="TOC7">
    <w:name w:val="toc 7"/>
    <w:basedOn w:val="TOC6"/>
    <w:next w:val="Normal"/>
    <w:semiHidden/>
    <w:rsid w:val="0061297E"/>
    <w:pPr>
      <w:ind w:left="2268" w:hanging="2268"/>
    </w:pPr>
  </w:style>
  <w:style w:type="paragraph" w:customStyle="1" w:styleId="EditorsNote">
    <w:name w:val="Editor's Note"/>
    <w:basedOn w:val="NO"/>
    <w:link w:val="EditorsNoteChar"/>
    <w:rsid w:val="0061297E"/>
    <w:rPr>
      <w:color w:val="FF0000"/>
    </w:rPr>
  </w:style>
  <w:style w:type="paragraph" w:customStyle="1" w:styleId="TH">
    <w:name w:val="TH"/>
    <w:basedOn w:val="Normal"/>
    <w:link w:val="THChar"/>
    <w:rsid w:val="0061297E"/>
    <w:pPr>
      <w:keepNext/>
      <w:keepLines/>
      <w:spacing w:before="60"/>
      <w:jc w:val="center"/>
    </w:pPr>
    <w:rPr>
      <w:rFonts w:ascii="Arial" w:hAnsi="Arial"/>
      <w:b/>
    </w:rPr>
  </w:style>
  <w:style w:type="paragraph" w:customStyle="1" w:styleId="ZA">
    <w:name w:val="ZA"/>
    <w:rsid w:val="00612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2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129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12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1297E"/>
    <w:pPr>
      <w:ind w:left="851" w:hanging="851"/>
    </w:pPr>
  </w:style>
  <w:style w:type="paragraph" w:customStyle="1" w:styleId="ZH">
    <w:name w:val="ZH"/>
    <w:rsid w:val="006129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61297E"/>
    <w:pPr>
      <w:keepNext w:val="0"/>
      <w:spacing w:before="0" w:after="240"/>
    </w:pPr>
  </w:style>
  <w:style w:type="paragraph" w:customStyle="1" w:styleId="ZG">
    <w:name w:val="ZG"/>
    <w:rsid w:val="006129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1297E"/>
  </w:style>
  <w:style w:type="paragraph" w:customStyle="1" w:styleId="B3">
    <w:name w:val="B3"/>
    <w:basedOn w:val="List3"/>
    <w:link w:val="B3Char"/>
    <w:rsid w:val="0061297E"/>
  </w:style>
  <w:style w:type="paragraph" w:customStyle="1" w:styleId="B4">
    <w:name w:val="B4"/>
    <w:basedOn w:val="List4"/>
    <w:link w:val="B4Char"/>
    <w:rsid w:val="0061297E"/>
  </w:style>
  <w:style w:type="paragraph" w:customStyle="1" w:styleId="B5">
    <w:name w:val="B5"/>
    <w:basedOn w:val="List5"/>
    <w:rsid w:val="0061297E"/>
  </w:style>
  <w:style w:type="paragraph" w:customStyle="1" w:styleId="ZTD">
    <w:name w:val="ZTD"/>
    <w:basedOn w:val="ZB"/>
    <w:rsid w:val="0061297E"/>
    <w:pPr>
      <w:framePr w:hRule="auto" w:wrap="notBeside" w:y="852"/>
    </w:pPr>
    <w:rPr>
      <w:i w:val="0"/>
      <w:sz w:val="40"/>
    </w:rPr>
  </w:style>
  <w:style w:type="paragraph" w:customStyle="1" w:styleId="ZV">
    <w:name w:val="ZV"/>
    <w:basedOn w:val="ZU"/>
    <w:rsid w:val="0061297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61297E"/>
    <w:pPr>
      <w:ind w:left="284"/>
    </w:pPr>
  </w:style>
  <w:style w:type="paragraph" w:styleId="Index1">
    <w:name w:val="index 1"/>
    <w:basedOn w:val="Normal"/>
    <w:rsid w:val="0061297E"/>
    <w:pPr>
      <w:keepLines/>
      <w:spacing w:after="0"/>
    </w:pPr>
  </w:style>
  <w:style w:type="paragraph" w:styleId="ListNumber2">
    <w:name w:val="List Number 2"/>
    <w:basedOn w:val="ListNumber"/>
    <w:rsid w:val="0061297E"/>
    <w:pPr>
      <w:ind w:left="851"/>
    </w:pPr>
  </w:style>
  <w:style w:type="character" w:styleId="FootnoteReference">
    <w:name w:val="footnote reference"/>
    <w:rsid w:val="0061297E"/>
    <w:rPr>
      <w:b/>
      <w:position w:val="6"/>
      <w:sz w:val="16"/>
    </w:rPr>
  </w:style>
  <w:style w:type="paragraph" w:styleId="FootnoteText">
    <w:name w:val="footnote text"/>
    <w:basedOn w:val="Normal"/>
    <w:link w:val="FootnoteTextChar"/>
    <w:rsid w:val="0061297E"/>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61297E"/>
    <w:pPr>
      <w:ind w:left="851"/>
    </w:pPr>
  </w:style>
  <w:style w:type="paragraph" w:styleId="ListBullet3">
    <w:name w:val="List Bullet 3"/>
    <w:basedOn w:val="ListBullet2"/>
    <w:rsid w:val="0061297E"/>
    <w:pPr>
      <w:ind w:left="1135"/>
    </w:pPr>
  </w:style>
  <w:style w:type="paragraph" w:styleId="ListNumber">
    <w:name w:val="List Number"/>
    <w:basedOn w:val="List"/>
    <w:rsid w:val="0061297E"/>
  </w:style>
  <w:style w:type="paragraph" w:styleId="List2">
    <w:name w:val="List 2"/>
    <w:basedOn w:val="List"/>
    <w:rsid w:val="0061297E"/>
    <w:pPr>
      <w:ind w:left="851"/>
    </w:pPr>
  </w:style>
  <w:style w:type="paragraph" w:styleId="List3">
    <w:name w:val="List 3"/>
    <w:basedOn w:val="List2"/>
    <w:rsid w:val="0061297E"/>
    <w:pPr>
      <w:ind w:left="1135"/>
    </w:pPr>
  </w:style>
  <w:style w:type="paragraph" w:styleId="List4">
    <w:name w:val="List 4"/>
    <w:basedOn w:val="List3"/>
    <w:rsid w:val="0061297E"/>
    <w:pPr>
      <w:ind w:left="1418"/>
    </w:pPr>
  </w:style>
  <w:style w:type="paragraph" w:styleId="List5">
    <w:name w:val="List 5"/>
    <w:basedOn w:val="List4"/>
    <w:rsid w:val="0061297E"/>
    <w:pPr>
      <w:ind w:left="1702"/>
    </w:pPr>
  </w:style>
  <w:style w:type="paragraph" w:styleId="List">
    <w:name w:val="List"/>
    <w:basedOn w:val="Normal"/>
    <w:rsid w:val="0061297E"/>
    <w:pPr>
      <w:ind w:left="568" w:hanging="284"/>
    </w:pPr>
  </w:style>
  <w:style w:type="paragraph" w:styleId="ListBullet">
    <w:name w:val="List Bullet"/>
    <w:basedOn w:val="List"/>
    <w:rsid w:val="0061297E"/>
  </w:style>
  <w:style w:type="paragraph" w:styleId="ListBullet4">
    <w:name w:val="List Bullet 4"/>
    <w:basedOn w:val="ListBullet3"/>
    <w:rsid w:val="0061297E"/>
    <w:pPr>
      <w:ind w:left="1418"/>
    </w:pPr>
  </w:style>
  <w:style w:type="paragraph" w:styleId="ListBullet5">
    <w:name w:val="List Bullet 5"/>
    <w:basedOn w:val="ListBullet4"/>
    <w:rsid w:val="0061297E"/>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EXChar">
    <w:name w:val="EX Char"/>
    <w:qFormat/>
    <w:rsid w:val="0003364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3gpp_70_isi.dot</Template>
  <TotalTime>2760</TotalTime>
  <Pages>9</Pages>
  <Words>3416</Words>
  <Characters>19474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6653</cp:lastModifiedBy>
  <cp:revision>157</cp:revision>
  <dcterms:created xsi:type="dcterms:W3CDTF">2020-12-07T12:54:00Z</dcterms:created>
  <dcterms:modified xsi:type="dcterms:W3CDTF">2023-01-17T17:57:00Z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