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AC5" w14:textId="331D9F22" w:rsidR="0021622E" w:rsidRPr="00DB610F" w:rsidRDefault="0021622E" w:rsidP="00CA7270">
      <w:pPr>
        <w:pStyle w:val="ZA"/>
        <w:framePr w:h="861"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7079B5">
        <w:rPr>
          <w:noProof w:val="0"/>
        </w:rPr>
        <w:t>1</w:t>
      </w:r>
      <w:r w:rsidR="008D420C">
        <w:rPr>
          <w:noProof w:val="0"/>
        </w:rPr>
        <w:t>1</w:t>
      </w:r>
      <w:r w:rsidRPr="00DB610F">
        <w:rPr>
          <w:noProof w:val="0"/>
        </w:rPr>
        <w:t xml:space="preserve">.0 </w:t>
      </w:r>
      <w:r w:rsidRPr="00DB610F">
        <w:rPr>
          <w:noProof w:val="0"/>
          <w:sz w:val="32"/>
        </w:rPr>
        <w:t>(20</w:t>
      </w:r>
      <w:r w:rsidR="008249FC" w:rsidRPr="00DB610F">
        <w:rPr>
          <w:noProof w:val="0"/>
          <w:sz w:val="32"/>
        </w:rPr>
        <w:t>2</w:t>
      </w:r>
      <w:r w:rsidR="0011224A">
        <w:rPr>
          <w:noProof w:val="0"/>
          <w:sz w:val="32"/>
        </w:rPr>
        <w:t>3</w:t>
      </w:r>
      <w:r w:rsidRPr="00DB610F">
        <w:rPr>
          <w:noProof w:val="0"/>
          <w:sz w:val="32"/>
        </w:rPr>
        <w:t>-</w:t>
      </w:r>
      <w:r w:rsidR="0011224A">
        <w:rPr>
          <w:noProof w:val="0"/>
          <w:sz w:val="32"/>
        </w:rPr>
        <w:t>0</w:t>
      </w:r>
      <w:r w:rsidR="008D420C">
        <w:rPr>
          <w:noProof w:val="0"/>
          <w:sz w:val="32"/>
        </w:rPr>
        <w:t>9</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C515B4"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5pt;height:66pt;visibility:visible">
            <v:imagedata r:id="rId9" o:title="5G-logo_175px"/>
          </v:shape>
        </w:pict>
      </w:r>
      <w:r w:rsidR="00983910" w:rsidRPr="00DB610F">
        <w:rPr>
          <w:noProof w:val="0"/>
          <w:color w:val="0000FF"/>
        </w:rPr>
        <w:tab/>
      </w:r>
      <w:r>
        <w:rPr>
          <w:noProof w:val="0"/>
        </w:rPr>
        <w:pict w14:anchorId="32746F82">
          <v:shape id="_x0000_i1026" type="#_x0000_t75" style="width:128pt;height:75.5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000000"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15EC4F35"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11224A">
        <w:rPr>
          <w:sz w:val="18"/>
        </w:rPr>
        <w:t>3</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68E626F1" w14:textId="41AA83EA" w:rsidR="00C07924" w:rsidRDefault="00CA7270">
      <w:pPr>
        <w:pStyle w:val="TOC1"/>
        <w:rPr>
          <w:rFonts w:ascii="Calibri" w:eastAsia="PMingLiU" w:hAnsi="Calibri"/>
          <w:noProof/>
          <w:szCs w:val="22"/>
        </w:rPr>
      </w:pPr>
      <w:r>
        <w:fldChar w:fldCharType="begin" w:fldLock="1"/>
      </w:r>
      <w:r>
        <w:instrText xml:space="preserve"> TOC \o "1-9" </w:instrText>
      </w:r>
      <w:r>
        <w:fldChar w:fldCharType="separate"/>
      </w:r>
      <w:r w:rsidR="00C07924">
        <w:rPr>
          <w:noProof/>
        </w:rPr>
        <w:t>Foreword</w:t>
      </w:r>
      <w:r w:rsidR="00C07924">
        <w:rPr>
          <w:noProof/>
        </w:rPr>
        <w:tab/>
      </w:r>
      <w:r w:rsidR="00C07924">
        <w:rPr>
          <w:noProof/>
        </w:rPr>
        <w:fldChar w:fldCharType="begin" w:fldLock="1"/>
      </w:r>
      <w:r w:rsidR="00C07924">
        <w:rPr>
          <w:noProof/>
        </w:rPr>
        <w:instrText xml:space="preserve"> PAGEREF _Toc138970085 \h </w:instrText>
      </w:r>
      <w:r w:rsidR="00C07924">
        <w:rPr>
          <w:noProof/>
        </w:rPr>
      </w:r>
      <w:r w:rsidR="00C07924">
        <w:rPr>
          <w:noProof/>
        </w:rPr>
        <w:fldChar w:fldCharType="separate"/>
      </w:r>
      <w:r w:rsidR="00C07924">
        <w:rPr>
          <w:noProof/>
        </w:rPr>
        <w:t>7</w:t>
      </w:r>
      <w:r w:rsidR="00C07924">
        <w:rPr>
          <w:noProof/>
        </w:rPr>
        <w:fldChar w:fldCharType="end"/>
      </w:r>
    </w:p>
    <w:p w14:paraId="6070D6EC" w14:textId="34835CD1" w:rsidR="00C07924" w:rsidRDefault="00C07924">
      <w:pPr>
        <w:pStyle w:val="TOC1"/>
        <w:rPr>
          <w:rFonts w:ascii="Calibri" w:eastAsia="PMingLiU" w:hAnsi="Calibri"/>
          <w:noProof/>
          <w:szCs w:val="22"/>
        </w:rPr>
      </w:pPr>
      <w:r>
        <w:rPr>
          <w:noProof/>
        </w:rPr>
        <w:t>1</w:t>
      </w:r>
      <w:r>
        <w:rPr>
          <w:rFonts w:ascii="Calibri" w:eastAsia="PMingLiU" w:hAnsi="Calibri"/>
          <w:noProof/>
          <w:szCs w:val="22"/>
        </w:rPr>
        <w:tab/>
      </w:r>
      <w:r>
        <w:rPr>
          <w:noProof/>
        </w:rPr>
        <w:t>Scope</w:t>
      </w:r>
      <w:r>
        <w:rPr>
          <w:noProof/>
        </w:rPr>
        <w:tab/>
      </w:r>
      <w:r>
        <w:rPr>
          <w:noProof/>
        </w:rPr>
        <w:fldChar w:fldCharType="begin" w:fldLock="1"/>
      </w:r>
      <w:r>
        <w:rPr>
          <w:noProof/>
        </w:rPr>
        <w:instrText xml:space="preserve"> PAGEREF _Toc138970086 \h </w:instrText>
      </w:r>
      <w:r>
        <w:rPr>
          <w:noProof/>
        </w:rPr>
      </w:r>
      <w:r>
        <w:rPr>
          <w:noProof/>
        </w:rPr>
        <w:fldChar w:fldCharType="separate"/>
      </w:r>
      <w:r>
        <w:rPr>
          <w:noProof/>
        </w:rPr>
        <w:t>9</w:t>
      </w:r>
      <w:r>
        <w:rPr>
          <w:noProof/>
        </w:rPr>
        <w:fldChar w:fldCharType="end"/>
      </w:r>
    </w:p>
    <w:p w14:paraId="63F200BC" w14:textId="165D9287" w:rsidR="00C07924" w:rsidRDefault="00C07924">
      <w:pPr>
        <w:pStyle w:val="TOC1"/>
        <w:rPr>
          <w:rFonts w:ascii="Calibri" w:eastAsia="PMingLiU" w:hAnsi="Calibri"/>
          <w:noProof/>
          <w:szCs w:val="22"/>
        </w:rPr>
      </w:pPr>
      <w:r>
        <w:rPr>
          <w:noProof/>
        </w:rPr>
        <w:t>2</w:t>
      </w:r>
      <w:r>
        <w:rPr>
          <w:rFonts w:ascii="Calibri" w:eastAsia="PMingLiU" w:hAnsi="Calibri"/>
          <w:noProof/>
          <w:szCs w:val="22"/>
        </w:rPr>
        <w:tab/>
      </w:r>
      <w:r>
        <w:rPr>
          <w:noProof/>
        </w:rPr>
        <w:t>References</w:t>
      </w:r>
      <w:r>
        <w:rPr>
          <w:noProof/>
        </w:rPr>
        <w:tab/>
      </w:r>
      <w:r>
        <w:rPr>
          <w:noProof/>
        </w:rPr>
        <w:fldChar w:fldCharType="begin" w:fldLock="1"/>
      </w:r>
      <w:r>
        <w:rPr>
          <w:noProof/>
        </w:rPr>
        <w:instrText xml:space="preserve"> PAGEREF _Toc138970087 \h </w:instrText>
      </w:r>
      <w:r>
        <w:rPr>
          <w:noProof/>
        </w:rPr>
      </w:r>
      <w:r>
        <w:rPr>
          <w:noProof/>
        </w:rPr>
        <w:fldChar w:fldCharType="separate"/>
      </w:r>
      <w:r>
        <w:rPr>
          <w:noProof/>
        </w:rPr>
        <w:t>9</w:t>
      </w:r>
      <w:r>
        <w:rPr>
          <w:noProof/>
        </w:rPr>
        <w:fldChar w:fldCharType="end"/>
      </w:r>
    </w:p>
    <w:p w14:paraId="561326CE" w14:textId="72431D16" w:rsidR="00C07924" w:rsidRDefault="00C07924">
      <w:pPr>
        <w:pStyle w:val="TOC1"/>
        <w:rPr>
          <w:rFonts w:ascii="Calibri" w:eastAsia="PMingLiU" w:hAnsi="Calibri"/>
          <w:noProof/>
          <w:szCs w:val="22"/>
        </w:rPr>
      </w:pPr>
      <w:r>
        <w:rPr>
          <w:noProof/>
        </w:rPr>
        <w:t>3</w:t>
      </w:r>
      <w:r>
        <w:rPr>
          <w:rFonts w:ascii="Calibri" w:eastAsia="PMingLiU" w:hAnsi="Calibri"/>
          <w:noProof/>
          <w:szCs w:val="22"/>
        </w:rPr>
        <w:tab/>
      </w:r>
      <w:r>
        <w:rPr>
          <w:noProof/>
        </w:rPr>
        <w:t>Definitions of terms, symbols and abbreviations</w:t>
      </w:r>
      <w:r>
        <w:rPr>
          <w:noProof/>
        </w:rPr>
        <w:tab/>
      </w:r>
      <w:r>
        <w:rPr>
          <w:noProof/>
        </w:rPr>
        <w:fldChar w:fldCharType="begin" w:fldLock="1"/>
      </w:r>
      <w:r>
        <w:rPr>
          <w:noProof/>
        </w:rPr>
        <w:instrText xml:space="preserve"> PAGEREF _Toc138970088 \h </w:instrText>
      </w:r>
      <w:r>
        <w:rPr>
          <w:noProof/>
        </w:rPr>
      </w:r>
      <w:r>
        <w:rPr>
          <w:noProof/>
        </w:rPr>
        <w:fldChar w:fldCharType="separate"/>
      </w:r>
      <w:r>
        <w:rPr>
          <w:noProof/>
        </w:rPr>
        <w:t>10</w:t>
      </w:r>
      <w:r>
        <w:rPr>
          <w:noProof/>
        </w:rPr>
        <w:fldChar w:fldCharType="end"/>
      </w:r>
    </w:p>
    <w:p w14:paraId="37C48600" w14:textId="68F3B1BE" w:rsidR="00C07924" w:rsidRDefault="00C07924">
      <w:pPr>
        <w:pStyle w:val="TOC2"/>
        <w:rPr>
          <w:rFonts w:ascii="Calibri" w:eastAsia="PMingLiU" w:hAnsi="Calibri"/>
          <w:noProof/>
          <w:sz w:val="22"/>
          <w:szCs w:val="22"/>
        </w:rPr>
      </w:pPr>
      <w:r>
        <w:rPr>
          <w:noProof/>
        </w:rPr>
        <w:t>3.1</w:t>
      </w:r>
      <w:r>
        <w:rPr>
          <w:rFonts w:ascii="Calibri" w:eastAsia="PMingLiU" w:hAnsi="Calibri"/>
          <w:noProof/>
          <w:sz w:val="22"/>
          <w:szCs w:val="22"/>
        </w:rPr>
        <w:tab/>
      </w:r>
      <w:r>
        <w:rPr>
          <w:noProof/>
        </w:rPr>
        <w:t>Terms</w:t>
      </w:r>
      <w:r>
        <w:rPr>
          <w:noProof/>
        </w:rPr>
        <w:tab/>
      </w:r>
      <w:r>
        <w:rPr>
          <w:noProof/>
        </w:rPr>
        <w:fldChar w:fldCharType="begin" w:fldLock="1"/>
      </w:r>
      <w:r>
        <w:rPr>
          <w:noProof/>
        </w:rPr>
        <w:instrText xml:space="preserve"> PAGEREF _Toc138970089 \h </w:instrText>
      </w:r>
      <w:r>
        <w:rPr>
          <w:noProof/>
        </w:rPr>
      </w:r>
      <w:r>
        <w:rPr>
          <w:noProof/>
        </w:rPr>
        <w:fldChar w:fldCharType="separate"/>
      </w:r>
      <w:r>
        <w:rPr>
          <w:noProof/>
        </w:rPr>
        <w:t>10</w:t>
      </w:r>
      <w:r>
        <w:rPr>
          <w:noProof/>
        </w:rPr>
        <w:fldChar w:fldCharType="end"/>
      </w:r>
    </w:p>
    <w:p w14:paraId="09558DB0" w14:textId="540B871F" w:rsidR="00C07924" w:rsidRDefault="00C07924">
      <w:pPr>
        <w:pStyle w:val="TOC2"/>
        <w:rPr>
          <w:rFonts w:ascii="Calibri" w:eastAsia="PMingLiU" w:hAnsi="Calibri"/>
          <w:noProof/>
          <w:sz w:val="22"/>
          <w:szCs w:val="22"/>
        </w:rPr>
      </w:pPr>
      <w:r>
        <w:rPr>
          <w:noProof/>
        </w:rPr>
        <w:t>3.2</w:t>
      </w:r>
      <w:r>
        <w:rPr>
          <w:rFonts w:ascii="Calibri" w:eastAsia="PMingLiU" w:hAnsi="Calibri"/>
          <w:noProof/>
          <w:sz w:val="22"/>
          <w:szCs w:val="22"/>
        </w:rPr>
        <w:tab/>
      </w:r>
      <w:r>
        <w:rPr>
          <w:noProof/>
        </w:rPr>
        <w:t>Symbols</w:t>
      </w:r>
      <w:r>
        <w:rPr>
          <w:noProof/>
        </w:rPr>
        <w:tab/>
      </w:r>
      <w:r>
        <w:rPr>
          <w:noProof/>
        </w:rPr>
        <w:fldChar w:fldCharType="begin" w:fldLock="1"/>
      </w:r>
      <w:r>
        <w:rPr>
          <w:noProof/>
        </w:rPr>
        <w:instrText xml:space="preserve"> PAGEREF _Toc138970090 \h </w:instrText>
      </w:r>
      <w:r>
        <w:rPr>
          <w:noProof/>
        </w:rPr>
      </w:r>
      <w:r>
        <w:rPr>
          <w:noProof/>
        </w:rPr>
        <w:fldChar w:fldCharType="separate"/>
      </w:r>
      <w:r>
        <w:rPr>
          <w:noProof/>
        </w:rPr>
        <w:t>10</w:t>
      </w:r>
      <w:r>
        <w:rPr>
          <w:noProof/>
        </w:rPr>
        <w:fldChar w:fldCharType="end"/>
      </w:r>
    </w:p>
    <w:p w14:paraId="32294AB1" w14:textId="4FCF69BC" w:rsidR="00C07924" w:rsidRDefault="00C07924">
      <w:pPr>
        <w:pStyle w:val="TOC2"/>
        <w:rPr>
          <w:rFonts w:ascii="Calibri" w:eastAsia="PMingLiU" w:hAnsi="Calibri"/>
          <w:noProof/>
          <w:sz w:val="22"/>
          <w:szCs w:val="22"/>
        </w:rPr>
      </w:pPr>
      <w:r>
        <w:rPr>
          <w:noProof/>
        </w:rPr>
        <w:t>3.3</w:t>
      </w:r>
      <w:r>
        <w:rPr>
          <w:rFonts w:ascii="Calibri" w:eastAsia="PMingLiU" w:hAnsi="Calibri"/>
          <w:noProof/>
          <w:sz w:val="22"/>
          <w:szCs w:val="22"/>
        </w:rPr>
        <w:tab/>
      </w:r>
      <w:r>
        <w:rPr>
          <w:noProof/>
        </w:rPr>
        <w:t>Abbreviations</w:t>
      </w:r>
      <w:r>
        <w:rPr>
          <w:noProof/>
        </w:rPr>
        <w:tab/>
      </w:r>
      <w:r>
        <w:rPr>
          <w:noProof/>
        </w:rPr>
        <w:fldChar w:fldCharType="begin" w:fldLock="1"/>
      </w:r>
      <w:r>
        <w:rPr>
          <w:noProof/>
        </w:rPr>
        <w:instrText xml:space="preserve"> PAGEREF _Toc138970091 \h </w:instrText>
      </w:r>
      <w:r>
        <w:rPr>
          <w:noProof/>
        </w:rPr>
      </w:r>
      <w:r>
        <w:rPr>
          <w:noProof/>
        </w:rPr>
        <w:fldChar w:fldCharType="separate"/>
      </w:r>
      <w:r>
        <w:rPr>
          <w:noProof/>
        </w:rPr>
        <w:t>10</w:t>
      </w:r>
      <w:r>
        <w:rPr>
          <w:noProof/>
        </w:rPr>
        <w:fldChar w:fldCharType="end"/>
      </w:r>
    </w:p>
    <w:p w14:paraId="75233327" w14:textId="3E0BC380" w:rsidR="00C07924" w:rsidRDefault="00C07924">
      <w:pPr>
        <w:pStyle w:val="TOC1"/>
        <w:rPr>
          <w:rFonts w:ascii="Calibri" w:eastAsia="PMingLiU" w:hAnsi="Calibri"/>
          <w:noProof/>
          <w:szCs w:val="22"/>
        </w:rPr>
      </w:pPr>
      <w:r>
        <w:rPr>
          <w:noProof/>
        </w:rPr>
        <w:t>4</w:t>
      </w:r>
      <w:r>
        <w:rPr>
          <w:rFonts w:ascii="Calibri" w:eastAsia="PMingLiU" w:hAnsi="Calibri"/>
          <w:noProof/>
          <w:szCs w:val="22"/>
        </w:rPr>
        <w:tab/>
      </w:r>
      <w:r>
        <w:rPr>
          <w:noProof/>
        </w:rPr>
        <w:t>General</w:t>
      </w:r>
      <w:r>
        <w:rPr>
          <w:noProof/>
        </w:rPr>
        <w:tab/>
      </w:r>
      <w:r>
        <w:rPr>
          <w:noProof/>
        </w:rPr>
        <w:fldChar w:fldCharType="begin" w:fldLock="1"/>
      </w:r>
      <w:r>
        <w:rPr>
          <w:noProof/>
        </w:rPr>
        <w:instrText xml:space="preserve"> PAGEREF _Toc138970092 \h </w:instrText>
      </w:r>
      <w:r>
        <w:rPr>
          <w:noProof/>
        </w:rPr>
      </w:r>
      <w:r>
        <w:rPr>
          <w:noProof/>
        </w:rPr>
        <w:fldChar w:fldCharType="separate"/>
      </w:r>
      <w:r>
        <w:rPr>
          <w:noProof/>
        </w:rPr>
        <w:t>10</w:t>
      </w:r>
      <w:r>
        <w:rPr>
          <w:noProof/>
        </w:rPr>
        <w:fldChar w:fldCharType="end"/>
      </w:r>
    </w:p>
    <w:p w14:paraId="626E4A9D" w14:textId="778EC3D3" w:rsidR="00C07924" w:rsidRDefault="00C07924">
      <w:pPr>
        <w:pStyle w:val="TOC2"/>
        <w:rPr>
          <w:rFonts w:ascii="Calibri" w:eastAsia="PMingLiU" w:hAnsi="Calibri"/>
          <w:noProof/>
          <w:sz w:val="22"/>
          <w:szCs w:val="22"/>
        </w:rPr>
      </w:pPr>
      <w:r>
        <w:rPr>
          <w:noProof/>
        </w:rPr>
        <w:t>4.1</w:t>
      </w:r>
      <w:r>
        <w:rPr>
          <w:rFonts w:ascii="Calibri" w:eastAsia="PMingLiU" w:hAnsi="Calibri"/>
          <w:noProof/>
          <w:sz w:val="22"/>
          <w:szCs w:val="22"/>
        </w:rPr>
        <w:tab/>
      </w:r>
      <w:r>
        <w:rPr>
          <w:noProof/>
        </w:rPr>
        <w:t>Background</w:t>
      </w:r>
      <w:r>
        <w:rPr>
          <w:noProof/>
        </w:rPr>
        <w:tab/>
      </w:r>
      <w:r>
        <w:rPr>
          <w:noProof/>
        </w:rPr>
        <w:fldChar w:fldCharType="begin" w:fldLock="1"/>
      </w:r>
      <w:r>
        <w:rPr>
          <w:noProof/>
        </w:rPr>
        <w:instrText xml:space="preserve"> PAGEREF _Toc138970093 \h </w:instrText>
      </w:r>
      <w:r>
        <w:rPr>
          <w:noProof/>
        </w:rPr>
      </w:r>
      <w:r>
        <w:rPr>
          <w:noProof/>
        </w:rPr>
        <w:fldChar w:fldCharType="separate"/>
      </w:r>
      <w:r>
        <w:rPr>
          <w:noProof/>
        </w:rPr>
        <w:t>10</w:t>
      </w:r>
      <w:r>
        <w:rPr>
          <w:noProof/>
        </w:rPr>
        <w:fldChar w:fldCharType="end"/>
      </w:r>
    </w:p>
    <w:p w14:paraId="3C315528" w14:textId="1638E2CE" w:rsidR="00C07924" w:rsidRDefault="00C07924">
      <w:pPr>
        <w:pStyle w:val="TOC2"/>
        <w:rPr>
          <w:rFonts w:ascii="Calibri" w:eastAsia="PMingLiU" w:hAnsi="Calibri"/>
          <w:noProof/>
          <w:sz w:val="22"/>
          <w:szCs w:val="22"/>
        </w:rPr>
      </w:pPr>
      <w:r>
        <w:rPr>
          <w:noProof/>
        </w:rPr>
        <w:t>4.2</w:t>
      </w:r>
      <w:r>
        <w:rPr>
          <w:rFonts w:ascii="Calibri" w:eastAsia="PMingLiU" w:hAnsi="Calibri"/>
          <w:noProof/>
          <w:sz w:val="22"/>
          <w:szCs w:val="22"/>
        </w:rPr>
        <w:tab/>
      </w:r>
      <w:r>
        <w:rPr>
          <w:noProof/>
        </w:rPr>
        <w:t>Study Item Objective</w:t>
      </w:r>
      <w:r>
        <w:rPr>
          <w:noProof/>
        </w:rPr>
        <w:tab/>
      </w:r>
      <w:r>
        <w:rPr>
          <w:noProof/>
        </w:rPr>
        <w:fldChar w:fldCharType="begin" w:fldLock="1"/>
      </w:r>
      <w:r>
        <w:rPr>
          <w:noProof/>
        </w:rPr>
        <w:instrText xml:space="preserve"> PAGEREF _Toc138970094 \h </w:instrText>
      </w:r>
      <w:r>
        <w:rPr>
          <w:noProof/>
        </w:rPr>
      </w:r>
      <w:r>
        <w:rPr>
          <w:noProof/>
        </w:rPr>
        <w:fldChar w:fldCharType="separate"/>
      </w:r>
      <w:r>
        <w:rPr>
          <w:noProof/>
        </w:rPr>
        <w:t>10</w:t>
      </w:r>
      <w:r>
        <w:rPr>
          <w:noProof/>
        </w:rPr>
        <w:fldChar w:fldCharType="end"/>
      </w:r>
    </w:p>
    <w:p w14:paraId="4B9CBD7E" w14:textId="7A2D21D8" w:rsidR="00C07924" w:rsidRDefault="00C07924">
      <w:pPr>
        <w:pStyle w:val="TOC1"/>
        <w:rPr>
          <w:rFonts w:ascii="Calibri" w:eastAsia="PMingLiU" w:hAnsi="Calibri"/>
          <w:noProof/>
          <w:szCs w:val="22"/>
        </w:rPr>
      </w:pPr>
      <w:r>
        <w:rPr>
          <w:noProof/>
        </w:rPr>
        <w:t>5</w:t>
      </w:r>
      <w:r>
        <w:rPr>
          <w:rFonts w:ascii="Calibri" w:eastAsia="PMingLiU" w:hAnsi="Calibri"/>
          <w:noProof/>
          <w:szCs w:val="22"/>
        </w:rPr>
        <w:tab/>
      </w:r>
      <w:r>
        <w:rPr>
          <w:noProof/>
        </w:rPr>
        <w:t>Study on 5G NR UE Application Layer Data Throughput Performance</w:t>
      </w:r>
      <w:r>
        <w:rPr>
          <w:noProof/>
        </w:rPr>
        <w:tab/>
      </w:r>
      <w:r>
        <w:rPr>
          <w:noProof/>
        </w:rPr>
        <w:fldChar w:fldCharType="begin" w:fldLock="1"/>
      </w:r>
      <w:r>
        <w:rPr>
          <w:noProof/>
        </w:rPr>
        <w:instrText xml:space="preserve"> PAGEREF _Toc138970095 \h </w:instrText>
      </w:r>
      <w:r>
        <w:rPr>
          <w:noProof/>
        </w:rPr>
      </w:r>
      <w:r>
        <w:rPr>
          <w:noProof/>
        </w:rPr>
        <w:fldChar w:fldCharType="separate"/>
      </w:r>
      <w:r>
        <w:rPr>
          <w:noProof/>
        </w:rPr>
        <w:t>11</w:t>
      </w:r>
      <w:r>
        <w:rPr>
          <w:noProof/>
        </w:rPr>
        <w:fldChar w:fldCharType="end"/>
      </w:r>
    </w:p>
    <w:p w14:paraId="571E5C12" w14:textId="0B1C18D1" w:rsidR="00C07924" w:rsidRDefault="00C07924">
      <w:pPr>
        <w:pStyle w:val="TOC2"/>
        <w:rPr>
          <w:rFonts w:ascii="Calibri" w:eastAsia="PMingLiU" w:hAnsi="Calibri"/>
          <w:noProof/>
          <w:sz w:val="22"/>
          <w:szCs w:val="22"/>
        </w:rPr>
      </w:pPr>
      <w:r>
        <w:rPr>
          <w:noProof/>
        </w:rPr>
        <w:t>5.1</w:t>
      </w:r>
      <w:r>
        <w:rPr>
          <w:rFonts w:ascii="Calibri" w:eastAsia="PMingLiU" w:hAnsi="Calibri"/>
          <w:noProof/>
          <w:sz w:val="22"/>
          <w:szCs w:val="22"/>
        </w:rPr>
        <w:tab/>
      </w:r>
      <w:r>
        <w:rPr>
          <w:noProof/>
        </w:rPr>
        <w:t>Definition of Application Layer Data Throughput Performance</w:t>
      </w:r>
      <w:r>
        <w:rPr>
          <w:noProof/>
        </w:rPr>
        <w:tab/>
      </w:r>
      <w:r>
        <w:rPr>
          <w:noProof/>
        </w:rPr>
        <w:fldChar w:fldCharType="begin" w:fldLock="1"/>
      </w:r>
      <w:r>
        <w:rPr>
          <w:noProof/>
        </w:rPr>
        <w:instrText xml:space="preserve"> PAGEREF _Toc138970096 \h </w:instrText>
      </w:r>
      <w:r>
        <w:rPr>
          <w:noProof/>
        </w:rPr>
      </w:r>
      <w:r>
        <w:rPr>
          <w:noProof/>
        </w:rPr>
        <w:fldChar w:fldCharType="separate"/>
      </w:r>
      <w:r>
        <w:rPr>
          <w:noProof/>
        </w:rPr>
        <w:t>11</w:t>
      </w:r>
      <w:r>
        <w:rPr>
          <w:noProof/>
        </w:rPr>
        <w:fldChar w:fldCharType="end"/>
      </w:r>
    </w:p>
    <w:p w14:paraId="42BEFB73" w14:textId="35D78A31" w:rsidR="00C07924" w:rsidRDefault="00C07924">
      <w:pPr>
        <w:pStyle w:val="TOC3"/>
        <w:rPr>
          <w:rFonts w:ascii="Calibri" w:eastAsia="PMingLiU" w:hAnsi="Calibri"/>
          <w:noProof/>
          <w:sz w:val="22"/>
          <w:szCs w:val="22"/>
        </w:rPr>
      </w:pPr>
      <w:r>
        <w:rPr>
          <w:noProof/>
        </w:rPr>
        <w:t>5.1.1</w:t>
      </w:r>
      <w:r>
        <w:rPr>
          <w:rFonts w:ascii="Calibri" w:eastAsia="PMingLiU" w:hAnsi="Calibri"/>
          <w:noProof/>
          <w:sz w:val="22"/>
          <w:szCs w:val="22"/>
        </w:rPr>
        <w:tab/>
      </w:r>
      <w:r>
        <w:rPr>
          <w:noProof/>
        </w:rPr>
        <w:t>Definition of End Points</w:t>
      </w:r>
      <w:r>
        <w:rPr>
          <w:noProof/>
        </w:rPr>
        <w:tab/>
      </w:r>
      <w:r>
        <w:rPr>
          <w:noProof/>
        </w:rPr>
        <w:fldChar w:fldCharType="begin" w:fldLock="1"/>
      </w:r>
      <w:r>
        <w:rPr>
          <w:noProof/>
        </w:rPr>
        <w:instrText xml:space="preserve"> PAGEREF _Toc138970097 \h </w:instrText>
      </w:r>
      <w:r>
        <w:rPr>
          <w:noProof/>
        </w:rPr>
      </w:r>
      <w:r>
        <w:rPr>
          <w:noProof/>
        </w:rPr>
        <w:fldChar w:fldCharType="separate"/>
      </w:r>
      <w:r>
        <w:rPr>
          <w:noProof/>
        </w:rPr>
        <w:t>11</w:t>
      </w:r>
      <w:r>
        <w:rPr>
          <w:noProof/>
        </w:rPr>
        <w:fldChar w:fldCharType="end"/>
      </w:r>
    </w:p>
    <w:p w14:paraId="33C14D9C" w14:textId="51FECDC8" w:rsidR="00C07924" w:rsidRDefault="00C07924">
      <w:pPr>
        <w:pStyle w:val="TOC2"/>
        <w:rPr>
          <w:rFonts w:ascii="Calibri" w:eastAsia="PMingLiU" w:hAnsi="Calibri"/>
          <w:noProof/>
          <w:sz w:val="22"/>
          <w:szCs w:val="22"/>
        </w:rPr>
      </w:pPr>
      <w:r>
        <w:rPr>
          <w:noProof/>
        </w:rPr>
        <w:t>5.2</w:t>
      </w:r>
      <w:r>
        <w:rPr>
          <w:rFonts w:ascii="Calibri" w:eastAsia="PMingLiU" w:hAnsi="Calibri"/>
          <w:noProof/>
          <w:sz w:val="22"/>
          <w:szCs w:val="22"/>
        </w:rPr>
        <w:tab/>
      </w:r>
      <w:r>
        <w:rPr>
          <w:noProof/>
        </w:rPr>
        <w:t>Parameters for Measurement</w:t>
      </w:r>
      <w:r>
        <w:rPr>
          <w:noProof/>
        </w:rPr>
        <w:tab/>
      </w:r>
      <w:r>
        <w:rPr>
          <w:noProof/>
        </w:rPr>
        <w:fldChar w:fldCharType="begin" w:fldLock="1"/>
      </w:r>
      <w:r>
        <w:rPr>
          <w:noProof/>
        </w:rPr>
        <w:instrText xml:space="preserve"> PAGEREF _Toc138970098 \h </w:instrText>
      </w:r>
      <w:r>
        <w:rPr>
          <w:noProof/>
        </w:rPr>
      </w:r>
      <w:r>
        <w:rPr>
          <w:noProof/>
        </w:rPr>
        <w:fldChar w:fldCharType="separate"/>
      </w:r>
      <w:r>
        <w:rPr>
          <w:noProof/>
        </w:rPr>
        <w:t>12</w:t>
      </w:r>
      <w:r>
        <w:rPr>
          <w:noProof/>
        </w:rPr>
        <w:fldChar w:fldCharType="end"/>
      </w:r>
    </w:p>
    <w:p w14:paraId="19CB238E" w14:textId="2181FF42" w:rsidR="00C07924" w:rsidRDefault="00C07924">
      <w:pPr>
        <w:pStyle w:val="TOC3"/>
        <w:rPr>
          <w:rFonts w:ascii="Calibri" w:eastAsia="PMingLiU" w:hAnsi="Calibri"/>
          <w:noProof/>
          <w:sz w:val="22"/>
          <w:szCs w:val="22"/>
        </w:rPr>
      </w:pPr>
      <w:r>
        <w:rPr>
          <w:noProof/>
        </w:rPr>
        <w:t>5.2.1</w:t>
      </w:r>
      <w:r>
        <w:rPr>
          <w:rFonts w:ascii="Calibri" w:eastAsia="PMingLiU" w:hAnsi="Calibri"/>
          <w:noProof/>
          <w:sz w:val="22"/>
          <w:szCs w:val="22"/>
        </w:rPr>
        <w:tab/>
      </w:r>
      <w:r>
        <w:rPr>
          <w:noProof/>
        </w:rPr>
        <w:t>Throughput</w:t>
      </w:r>
      <w:r>
        <w:rPr>
          <w:noProof/>
        </w:rPr>
        <w:tab/>
      </w:r>
      <w:r>
        <w:rPr>
          <w:noProof/>
        </w:rPr>
        <w:fldChar w:fldCharType="begin" w:fldLock="1"/>
      </w:r>
      <w:r>
        <w:rPr>
          <w:noProof/>
        </w:rPr>
        <w:instrText xml:space="preserve"> PAGEREF _Toc138970099 \h </w:instrText>
      </w:r>
      <w:r>
        <w:rPr>
          <w:noProof/>
        </w:rPr>
      </w:r>
      <w:r>
        <w:rPr>
          <w:noProof/>
        </w:rPr>
        <w:fldChar w:fldCharType="separate"/>
      </w:r>
      <w:r>
        <w:rPr>
          <w:noProof/>
        </w:rPr>
        <w:t>12</w:t>
      </w:r>
      <w:r>
        <w:rPr>
          <w:noProof/>
        </w:rPr>
        <w:fldChar w:fldCharType="end"/>
      </w:r>
    </w:p>
    <w:p w14:paraId="211FB5CF" w14:textId="05377431" w:rsidR="00C07924" w:rsidRDefault="00C07924">
      <w:pPr>
        <w:pStyle w:val="TOC2"/>
        <w:rPr>
          <w:rFonts w:ascii="Calibri" w:eastAsia="PMingLiU" w:hAnsi="Calibri"/>
          <w:noProof/>
          <w:sz w:val="22"/>
          <w:szCs w:val="22"/>
        </w:rPr>
      </w:pPr>
      <w:r>
        <w:rPr>
          <w:noProof/>
        </w:rPr>
        <w:t>5.3</w:t>
      </w:r>
      <w:r>
        <w:rPr>
          <w:rFonts w:ascii="Calibri" w:eastAsia="PMingLiU" w:hAnsi="Calibri"/>
          <w:noProof/>
          <w:sz w:val="22"/>
          <w:szCs w:val="22"/>
        </w:rPr>
        <w:tab/>
      </w:r>
      <w:r>
        <w:rPr>
          <w:noProof/>
        </w:rPr>
        <w:t>Test Configurations</w:t>
      </w:r>
      <w:r>
        <w:rPr>
          <w:noProof/>
        </w:rPr>
        <w:tab/>
      </w:r>
      <w:r>
        <w:rPr>
          <w:noProof/>
        </w:rPr>
        <w:fldChar w:fldCharType="begin" w:fldLock="1"/>
      </w:r>
      <w:r>
        <w:rPr>
          <w:noProof/>
        </w:rPr>
        <w:instrText xml:space="preserve"> PAGEREF _Toc138970100 \h </w:instrText>
      </w:r>
      <w:r>
        <w:rPr>
          <w:noProof/>
        </w:rPr>
      </w:r>
      <w:r>
        <w:rPr>
          <w:noProof/>
        </w:rPr>
        <w:fldChar w:fldCharType="separate"/>
      </w:r>
      <w:r>
        <w:rPr>
          <w:noProof/>
        </w:rPr>
        <w:t>12</w:t>
      </w:r>
      <w:r>
        <w:rPr>
          <w:noProof/>
        </w:rPr>
        <w:fldChar w:fldCharType="end"/>
      </w:r>
    </w:p>
    <w:p w14:paraId="588E9B04" w14:textId="6195D0C0" w:rsidR="00C07924" w:rsidRDefault="00C07924">
      <w:pPr>
        <w:pStyle w:val="TOC3"/>
        <w:rPr>
          <w:rFonts w:ascii="Calibri" w:eastAsia="PMingLiU" w:hAnsi="Calibri"/>
          <w:noProof/>
          <w:sz w:val="22"/>
          <w:szCs w:val="22"/>
        </w:rPr>
      </w:pPr>
      <w:r>
        <w:rPr>
          <w:noProof/>
        </w:rPr>
        <w:t>5.3.1</w:t>
      </w:r>
      <w:r>
        <w:rPr>
          <w:rFonts w:ascii="Calibri" w:eastAsia="PMingLiU" w:hAnsi="Calibri"/>
          <w:noProof/>
          <w:sz w:val="22"/>
          <w:szCs w:val="22"/>
        </w:rPr>
        <w:tab/>
      </w:r>
      <w:r>
        <w:rPr>
          <w:noProof/>
        </w:rPr>
        <w:t>5G NR UE Application Layer Data Throughput Test Equipment</w:t>
      </w:r>
      <w:r>
        <w:rPr>
          <w:noProof/>
        </w:rPr>
        <w:tab/>
      </w:r>
      <w:r>
        <w:rPr>
          <w:noProof/>
        </w:rPr>
        <w:fldChar w:fldCharType="begin" w:fldLock="1"/>
      </w:r>
      <w:r>
        <w:rPr>
          <w:noProof/>
        </w:rPr>
        <w:instrText xml:space="preserve"> PAGEREF _Toc138970101 \h </w:instrText>
      </w:r>
      <w:r>
        <w:rPr>
          <w:noProof/>
        </w:rPr>
      </w:r>
      <w:r>
        <w:rPr>
          <w:noProof/>
        </w:rPr>
        <w:fldChar w:fldCharType="separate"/>
      </w:r>
      <w:r>
        <w:rPr>
          <w:noProof/>
        </w:rPr>
        <w:t>12</w:t>
      </w:r>
      <w:r>
        <w:rPr>
          <w:noProof/>
        </w:rPr>
        <w:fldChar w:fldCharType="end"/>
      </w:r>
    </w:p>
    <w:p w14:paraId="71DDD9F7" w14:textId="40759B52" w:rsidR="00C07924" w:rsidRDefault="00C07924">
      <w:pPr>
        <w:pStyle w:val="TOC3"/>
        <w:rPr>
          <w:rFonts w:ascii="Calibri" w:eastAsia="PMingLiU" w:hAnsi="Calibri"/>
          <w:noProof/>
          <w:sz w:val="22"/>
          <w:szCs w:val="22"/>
        </w:rPr>
      </w:pPr>
      <w:r>
        <w:rPr>
          <w:noProof/>
        </w:rPr>
        <w:t>5.3.2</w:t>
      </w:r>
      <w:r>
        <w:rPr>
          <w:rFonts w:ascii="Calibri" w:eastAsia="PMingLiU" w:hAnsi="Calibri"/>
          <w:noProof/>
          <w:sz w:val="22"/>
          <w:szCs w:val="22"/>
        </w:rPr>
        <w:tab/>
      </w:r>
      <w:r>
        <w:rPr>
          <w:noProof/>
        </w:rPr>
        <w:t>UE Application Layer Data Throughput Connection Diagrams</w:t>
      </w:r>
      <w:r>
        <w:rPr>
          <w:noProof/>
        </w:rPr>
        <w:tab/>
      </w:r>
      <w:r>
        <w:rPr>
          <w:noProof/>
        </w:rPr>
        <w:fldChar w:fldCharType="begin" w:fldLock="1"/>
      </w:r>
      <w:r>
        <w:rPr>
          <w:noProof/>
        </w:rPr>
        <w:instrText xml:space="preserve"> PAGEREF _Toc138970102 \h </w:instrText>
      </w:r>
      <w:r>
        <w:rPr>
          <w:noProof/>
        </w:rPr>
      </w:r>
      <w:r>
        <w:rPr>
          <w:noProof/>
        </w:rPr>
        <w:fldChar w:fldCharType="separate"/>
      </w:r>
      <w:r>
        <w:rPr>
          <w:noProof/>
        </w:rPr>
        <w:t>12</w:t>
      </w:r>
      <w:r>
        <w:rPr>
          <w:noProof/>
        </w:rPr>
        <w:fldChar w:fldCharType="end"/>
      </w:r>
    </w:p>
    <w:p w14:paraId="66FFE00D" w14:textId="54423600" w:rsidR="00C07924" w:rsidRDefault="00C07924">
      <w:pPr>
        <w:pStyle w:val="TOC4"/>
        <w:rPr>
          <w:rFonts w:ascii="Calibri" w:eastAsia="PMingLiU" w:hAnsi="Calibri"/>
          <w:noProof/>
          <w:sz w:val="22"/>
          <w:szCs w:val="22"/>
        </w:rPr>
      </w:pPr>
      <w:r>
        <w:rPr>
          <w:noProof/>
        </w:rPr>
        <w:t>5.3.2.1</w:t>
      </w:r>
      <w:r>
        <w:rPr>
          <w:rFonts w:ascii="Calibri" w:eastAsia="PMingLiU" w:hAnsi="Calibri"/>
          <w:noProof/>
          <w:sz w:val="22"/>
          <w:szCs w:val="22"/>
        </w:rPr>
        <w:tab/>
      </w:r>
      <w:r>
        <w:rPr>
          <w:noProof/>
        </w:rPr>
        <w:t>UE Application Layer Data Throughput Connection Diagram for Tethered</w:t>
      </w:r>
      <w:r>
        <w:rPr>
          <w:noProof/>
        </w:rPr>
        <w:tab/>
      </w:r>
      <w:r>
        <w:rPr>
          <w:noProof/>
        </w:rPr>
        <w:fldChar w:fldCharType="begin" w:fldLock="1"/>
      </w:r>
      <w:r>
        <w:rPr>
          <w:noProof/>
        </w:rPr>
        <w:instrText xml:space="preserve"> PAGEREF _Toc138970103 \h </w:instrText>
      </w:r>
      <w:r>
        <w:rPr>
          <w:noProof/>
        </w:rPr>
      </w:r>
      <w:r>
        <w:rPr>
          <w:noProof/>
        </w:rPr>
        <w:fldChar w:fldCharType="separate"/>
      </w:r>
      <w:r>
        <w:rPr>
          <w:noProof/>
        </w:rPr>
        <w:t>12</w:t>
      </w:r>
      <w:r>
        <w:rPr>
          <w:noProof/>
        </w:rPr>
        <w:fldChar w:fldCharType="end"/>
      </w:r>
    </w:p>
    <w:p w14:paraId="01432E5D" w14:textId="27F4B4AA" w:rsidR="00C07924" w:rsidRDefault="00C07924">
      <w:pPr>
        <w:pStyle w:val="TOC4"/>
        <w:rPr>
          <w:rFonts w:ascii="Calibri" w:eastAsia="PMingLiU" w:hAnsi="Calibri"/>
          <w:noProof/>
          <w:sz w:val="22"/>
          <w:szCs w:val="22"/>
        </w:rPr>
      </w:pPr>
      <w:r>
        <w:rPr>
          <w:noProof/>
        </w:rPr>
        <w:t>5.3.2.2</w:t>
      </w:r>
      <w:r>
        <w:rPr>
          <w:rFonts w:ascii="Calibri" w:eastAsia="PMingLiU" w:hAnsi="Calibri"/>
          <w:noProof/>
          <w:sz w:val="22"/>
          <w:szCs w:val="22"/>
        </w:rPr>
        <w:tab/>
      </w:r>
      <w:r>
        <w:rPr>
          <w:noProof/>
        </w:rPr>
        <w:t>UE Application Layer Data Throughput Connection Diagram for Embedded</w:t>
      </w:r>
      <w:r>
        <w:rPr>
          <w:noProof/>
        </w:rPr>
        <w:tab/>
      </w:r>
      <w:r>
        <w:rPr>
          <w:noProof/>
        </w:rPr>
        <w:fldChar w:fldCharType="begin" w:fldLock="1"/>
      </w:r>
      <w:r>
        <w:rPr>
          <w:noProof/>
        </w:rPr>
        <w:instrText xml:space="preserve"> PAGEREF _Toc138970104 \h </w:instrText>
      </w:r>
      <w:r>
        <w:rPr>
          <w:noProof/>
        </w:rPr>
      </w:r>
      <w:r>
        <w:rPr>
          <w:noProof/>
        </w:rPr>
        <w:fldChar w:fldCharType="separate"/>
      </w:r>
      <w:r>
        <w:rPr>
          <w:noProof/>
        </w:rPr>
        <w:t>12</w:t>
      </w:r>
      <w:r>
        <w:rPr>
          <w:noProof/>
        </w:rPr>
        <w:fldChar w:fldCharType="end"/>
      </w:r>
    </w:p>
    <w:p w14:paraId="09565EE2" w14:textId="54FAFD04" w:rsidR="00C07924" w:rsidRDefault="00C07924">
      <w:pPr>
        <w:pStyle w:val="TOC3"/>
        <w:rPr>
          <w:rFonts w:ascii="Calibri" w:eastAsia="PMingLiU" w:hAnsi="Calibri"/>
          <w:noProof/>
          <w:sz w:val="22"/>
          <w:szCs w:val="22"/>
        </w:rPr>
      </w:pPr>
      <w:r>
        <w:rPr>
          <w:noProof/>
        </w:rPr>
        <w:t>5.3.3</w:t>
      </w:r>
      <w:r>
        <w:rPr>
          <w:rFonts w:ascii="Calibri" w:eastAsia="PMingLiU" w:hAnsi="Calibri"/>
          <w:noProof/>
          <w:sz w:val="22"/>
          <w:szCs w:val="22"/>
        </w:rPr>
        <w:tab/>
      </w:r>
      <w:r>
        <w:rPr>
          <w:noProof/>
        </w:rPr>
        <w:t>RF Connection Diagrams for UE Application Layer Data Throughput</w:t>
      </w:r>
      <w:r>
        <w:rPr>
          <w:noProof/>
        </w:rPr>
        <w:tab/>
      </w:r>
      <w:r>
        <w:rPr>
          <w:noProof/>
        </w:rPr>
        <w:fldChar w:fldCharType="begin" w:fldLock="1"/>
      </w:r>
      <w:r>
        <w:rPr>
          <w:noProof/>
        </w:rPr>
        <w:instrText xml:space="preserve"> PAGEREF _Toc138970105 \h </w:instrText>
      </w:r>
      <w:r>
        <w:rPr>
          <w:noProof/>
        </w:rPr>
      </w:r>
      <w:r>
        <w:rPr>
          <w:noProof/>
        </w:rPr>
        <w:fldChar w:fldCharType="separate"/>
      </w:r>
      <w:r>
        <w:rPr>
          <w:noProof/>
        </w:rPr>
        <w:t>13</w:t>
      </w:r>
      <w:r>
        <w:rPr>
          <w:noProof/>
        </w:rPr>
        <w:fldChar w:fldCharType="end"/>
      </w:r>
    </w:p>
    <w:p w14:paraId="5182C750" w14:textId="3F389AA2" w:rsidR="00C07924" w:rsidRDefault="00C07924">
      <w:pPr>
        <w:pStyle w:val="TOC3"/>
        <w:rPr>
          <w:rFonts w:ascii="Calibri" w:eastAsia="PMingLiU" w:hAnsi="Calibri"/>
          <w:noProof/>
          <w:sz w:val="22"/>
          <w:szCs w:val="22"/>
        </w:rPr>
      </w:pPr>
      <w:r>
        <w:rPr>
          <w:noProof/>
        </w:rPr>
        <w:t>5.3.4</w:t>
      </w:r>
      <w:r>
        <w:rPr>
          <w:rFonts w:ascii="Calibri" w:eastAsia="PMingLiU" w:hAnsi="Calibri"/>
          <w:noProof/>
          <w:sz w:val="22"/>
          <w:szCs w:val="22"/>
        </w:rPr>
        <w:tab/>
      </w:r>
      <w:r>
        <w:rPr>
          <w:noProof/>
        </w:rPr>
        <w:t>UE Specific Items</w:t>
      </w:r>
      <w:r>
        <w:rPr>
          <w:noProof/>
        </w:rPr>
        <w:tab/>
      </w:r>
      <w:r>
        <w:rPr>
          <w:noProof/>
        </w:rPr>
        <w:fldChar w:fldCharType="begin" w:fldLock="1"/>
      </w:r>
      <w:r>
        <w:rPr>
          <w:noProof/>
        </w:rPr>
        <w:instrText xml:space="preserve"> PAGEREF _Toc138970106 \h </w:instrText>
      </w:r>
      <w:r>
        <w:rPr>
          <w:noProof/>
        </w:rPr>
      </w:r>
      <w:r>
        <w:rPr>
          <w:noProof/>
        </w:rPr>
        <w:fldChar w:fldCharType="separate"/>
      </w:r>
      <w:r>
        <w:rPr>
          <w:noProof/>
        </w:rPr>
        <w:t>13</w:t>
      </w:r>
      <w:r>
        <w:rPr>
          <w:noProof/>
        </w:rPr>
        <w:fldChar w:fldCharType="end"/>
      </w:r>
    </w:p>
    <w:p w14:paraId="21252AC8" w14:textId="7FC4A93F" w:rsidR="00C07924" w:rsidRDefault="00C07924">
      <w:pPr>
        <w:pStyle w:val="TOC2"/>
        <w:rPr>
          <w:rFonts w:ascii="Calibri" w:eastAsia="PMingLiU" w:hAnsi="Calibri"/>
          <w:noProof/>
          <w:sz w:val="22"/>
          <w:szCs w:val="22"/>
        </w:rPr>
      </w:pPr>
      <w:r>
        <w:rPr>
          <w:noProof/>
        </w:rPr>
        <w:t>5.4</w:t>
      </w:r>
      <w:r>
        <w:rPr>
          <w:rFonts w:ascii="Calibri" w:eastAsia="PMingLiU" w:hAnsi="Calibri"/>
          <w:noProof/>
          <w:sz w:val="22"/>
          <w:szCs w:val="22"/>
        </w:rPr>
        <w:tab/>
      </w:r>
      <w:r>
        <w:rPr>
          <w:noProof/>
        </w:rPr>
        <w:t>Transport and Application Layer Protocols</w:t>
      </w:r>
      <w:r>
        <w:rPr>
          <w:noProof/>
        </w:rPr>
        <w:tab/>
      </w:r>
      <w:r>
        <w:rPr>
          <w:noProof/>
        </w:rPr>
        <w:fldChar w:fldCharType="begin" w:fldLock="1"/>
      </w:r>
      <w:r>
        <w:rPr>
          <w:noProof/>
        </w:rPr>
        <w:instrText xml:space="preserve"> PAGEREF _Toc138970107 \h </w:instrText>
      </w:r>
      <w:r>
        <w:rPr>
          <w:noProof/>
        </w:rPr>
      </w:r>
      <w:r>
        <w:rPr>
          <w:noProof/>
        </w:rPr>
        <w:fldChar w:fldCharType="separate"/>
      </w:r>
      <w:r>
        <w:rPr>
          <w:noProof/>
        </w:rPr>
        <w:t>13</w:t>
      </w:r>
      <w:r>
        <w:rPr>
          <w:noProof/>
        </w:rPr>
        <w:fldChar w:fldCharType="end"/>
      </w:r>
    </w:p>
    <w:p w14:paraId="29E70D3B" w14:textId="41D18618" w:rsidR="00C07924" w:rsidRDefault="00C07924">
      <w:pPr>
        <w:pStyle w:val="TOC3"/>
        <w:rPr>
          <w:rFonts w:ascii="Calibri" w:eastAsia="PMingLiU" w:hAnsi="Calibri"/>
          <w:noProof/>
          <w:sz w:val="22"/>
          <w:szCs w:val="22"/>
        </w:rPr>
      </w:pPr>
      <w:r>
        <w:rPr>
          <w:noProof/>
        </w:rPr>
        <w:t>5.4.1</w:t>
      </w:r>
      <w:r>
        <w:rPr>
          <w:rFonts w:ascii="Calibri" w:eastAsia="PMingLiU" w:hAnsi="Calibri"/>
          <w:noProof/>
          <w:sz w:val="22"/>
          <w:szCs w:val="22"/>
        </w:rPr>
        <w:tab/>
      </w:r>
      <w:r>
        <w:rPr>
          <w:noProof/>
        </w:rPr>
        <w:t>Transport Layer Protocol</w:t>
      </w:r>
      <w:r>
        <w:rPr>
          <w:noProof/>
        </w:rPr>
        <w:tab/>
      </w:r>
      <w:r>
        <w:rPr>
          <w:noProof/>
        </w:rPr>
        <w:fldChar w:fldCharType="begin" w:fldLock="1"/>
      </w:r>
      <w:r>
        <w:rPr>
          <w:noProof/>
        </w:rPr>
        <w:instrText xml:space="preserve"> PAGEREF _Toc138970108 \h </w:instrText>
      </w:r>
      <w:r>
        <w:rPr>
          <w:noProof/>
        </w:rPr>
      </w:r>
      <w:r>
        <w:rPr>
          <w:noProof/>
        </w:rPr>
        <w:fldChar w:fldCharType="separate"/>
      </w:r>
      <w:r>
        <w:rPr>
          <w:noProof/>
        </w:rPr>
        <w:t>13</w:t>
      </w:r>
      <w:r>
        <w:rPr>
          <w:noProof/>
        </w:rPr>
        <w:fldChar w:fldCharType="end"/>
      </w:r>
    </w:p>
    <w:p w14:paraId="1FF34A5B" w14:textId="77D59B3D" w:rsidR="00C07924" w:rsidRDefault="00C07924">
      <w:pPr>
        <w:pStyle w:val="TOC3"/>
        <w:rPr>
          <w:rFonts w:ascii="Calibri" w:eastAsia="PMingLiU" w:hAnsi="Calibri"/>
          <w:noProof/>
          <w:sz w:val="22"/>
          <w:szCs w:val="22"/>
        </w:rPr>
      </w:pPr>
      <w:r>
        <w:rPr>
          <w:noProof/>
        </w:rPr>
        <w:t>5.4.2</w:t>
      </w:r>
      <w:r>
        <w:rPr>
          <w:rFonts w:ascii="Calibri" w:eastAsia="PMingLiU" w:hAnsi="Calibri"/>
          <w:noProof/>
          <w:sz w:val="22"/>
          <w:szCs w:val="22"/>
        </w:rPr>
        <w:tab/>
      </w:r>
      <w:r>
        <w:rPr>
          <w:noProof/>
        </w:rPr>
        <w:t>Application Layer Protocol</w:t>
      </w:r>
      <w:r>
        <w:rPr>
          <w:noProof/>
        </w:rPr>
        <w:tab/>
      </w:r>
      <w:r>
        <w:rPr>
          <w:noProof/>
        </w:rPr>
        <w:fldChar w:fldCharType="begin" w:fldLock="1"/>
      </w:r>
      <w:r>
        <w:rPr>
          <w:noProof/>
        </w:rPr>
        <w:instrText xml:space="preserve"> PAGEREF _Toc138970109 \h </w:instrText>
      </w:r>
      <w:r>
        <w:rPr>
          <w:noProof/>
        </w:rPr>
      </w:r>
      <w:r>
        <w:rPr>
          <w:noProof/>
        </w:rPr>
        <w:fldChar w:fldCharType="separate"/>
      </w:r>
      <w:r>
        <w:rPr>
          <w:noProof/>
        </w:rPr>
        <w:t>13</w:t>
      </w:r>
      <w:r>
        <w:rPr>
          <w:noProof/>
        </w:rPr>
        <w:fldChar w:fldCharType="end"/>
      </w:r>
    </w:p>
    <w:p w14:paraId="53784832" w14:textId="6D24CC0B" w:rsidR="00C07924" w:rsidRDefault="00C07924">
      <w:pPr>
        <w:pStyle w:val="TOC4"/>
        <w:rPr>
          <w:rFonts w:ascii="Calibri" w:eastAsia="PMingLiU" w:hAnsi="Calibri"/>
          <w:noProof/>
          <w:sz w:val="22"/>
          <w:szCs w:val="22"/>
        </w:rPr>
      </w:pPr>
      <w:r>
        <w:rPr>
          <w:noProof/>
        </w:rPr>
        <w:t>5.4.2.1</w:t>
      </w:r>
      <w:r>
        <w:rPr>
          <w:rFonts w:ascii="Calibri" w:eastAsia="PMingLiU" w:hAnsi="Calibri"/>
          <w:noProof/>
          <w:sz w:val="22"/>
          <w:szCs w:val="22"/>
        </w:rPr>
        <w:tab/>
      </w:r>
      <w:r>
        <w:rPr>
          <w:noProof/>
        </w:rPr>
        <w:t>TCP Settings</w:t>
      </w:r>
      <w:r>
        <w:rPr>
          <w:noProof/>
        </w:rPr>
        <w:tab/>
      </w:r>
      <w:r>
        <w:rPr>
          <w:noProof/>
        </w:rPr>
        <w:fldChar w:fldCharType="begin" w:fldLock="1"/>
      </w:r>
      <w:r>
        <w:rPr>
          <w:noProof/>
        </w:rPr>
        <w:instrText xml:space="preserve"> PAGEREF _Toc138970110 \h </w:instrText>
      </w:r>
      <w:r>
        <w:rPr>
          <w:noProof/>
        </w:rPr>
      </w:r>
      <w:r>
        <w:rPr>
          <w:noProof/>
        </w:rPr>
        <w:fldChar w:fldCharType="separate"/>
      </w:r>
      <w:r>
        <w:rPr>
          <w:noProof/>
        </w:rPr>
        <w:t>14</w:t>
      </w:r>
      <w:r>
        <w:rPr>
          <w:noProof/>
        </w:rPr>
        <w:fldChar w:fldCharType="end"/>
      </w:r>
    </w:p>
    <w:p w14:paraId="48767669" w14:textId="30D194DE" w:rsidR="00C07924" w:rsidRDefault="00C07924">
      <w:pPr>
        <w:pStyle w:val="TOC5"/>
        <w:rPr>
          <w:rFonts w:ascii="Calibri" w:eastAsia="PMingLiU" w:hAnsi="Calibri"/>
          <w:noProof/>
          <w:sz w:val="22"/>
          <w:szCs w:val="22"/>
        </w:rPr>
      </w:pPr>
      <w:r w:rsidRPr="009352F7">
        <w:rPr>
          <w:rFonts w:cs="Arial"/>
          <w:noProof/>
        </w:rPr>
        <w:t>5.4.2.1.1</w:t>
      </w:r>
      <w:r>
        <w:rPr>
          <w:rFonts w:ascii="Calibri" w:eastAsia="PMingLiU" w:hAnsi="Calibri"/>
          <w:noProof/>
          <w:sz w:val="22"/>
          <w:szCs w:val="22"/>
        </w:rPr>
        <w:tab/>
      </w:r>
      <w:r w:rsidRPr="009352F7">
        <w:rPr>
          <w:rFonts w:cs="Arial"/>
          <w:noProof/>
        </w:rPr>
        <w:t>TCP advertised receiver window size setting</w:t>
      </w:r>
      <w:r>
        <w:rPr>
          <w:noProof/>
        </w:rPr>
        <w:tab/>
      </w:r>
      <w:r>
        <w:rPr>
          <w:noProof/>
        </w:rPr>
        <w:fldChar w:fldCharType="begin" w:fldLock="1"/>
      </w:r>
      <w:r>
        <w:rPr>
          <w:noProof/>
        </w:rPr>
        <w:instrText xml:space="preserve"> PAGEREF _Toc138970111 \h </w:instrText>
      </w:r>
      <w:r>
        <w:rPr>
          <w:noProof/>
        </w:rPr>
      </w:r>
      <w:r>
        <w:rPr>
          <w:noProof/>
        </w:rPr>
        <w:fldChar w:fldCharType="separate"/>
      </w:r>
      <w:r>
        <w:rPr>
          <w:noProof/>
        </w:rPr>
        <w:t>15</w:t>
      </w:r>
      <w:r>
        <w:rPr>
          <w:noProof/>
        </w:rPr>
        <w:fldChar w:fldCharType="end"/>
      </w:r>
    </w:p>
    <w:p w14:paraId="03A98898" w14:textId="3939109A" w:rsidR="00C07924" w:rsidRDefault="00C07924">
      <w:pPr>
        <w:pStyle w:val="TOC4"/>
        <w:rPr>
          <w:rFonts w:ascii="Calibri" w:eastAsia="PMingLiU" w:hAnsi="Calibri"/>
          <w:noProof/>
          <w:sz w:val="22"/>
          <w:szCs w:val="22"/>
        </w:rPr>
      </w:pPr>
      <w:r>
        <w:rPr>
          <w:noProof/>
        </w:rPr>
        <w:t>5.4.2.2</w:t>
      </w:r>
      <w:r>
        <w:rPr>
          <w:rFonts w:ascii="Calibri" w:eastAsia="PMingLiU" w:hAnsi="Calibri"/>
          <w:noProof/>
          <w:sz w:val="22"/>
          <w:szCs w:val="22"/>
        </w:rPr>
        <w:tab/>
      </w:r>
      <w:r>
        <w:rPr>
          <w:noProof/>
        </w:rPr>
        <w:t>UDP Settings</w:t>
      </w:r>
      <w:r>
        <w:rPr>
          <w:noProof/>
        </w:rPr>
        <w:tab/>
      </w:r>
      <w:r>
        <w:rPr>
          <w:noProof/>
        </w:rPr>
        <w:fldChar w:fldCharType="begin" w:fldLock="1"/>
      </w:r>
      <w:r>
        <w:rPr>
          <w:noProof/>
        </w:rPr>
        <w:instrText xml:space="preserve"> PAGEREF _Toc138970112 \h </w:instrText>
      </w:r>
      <w:r>
        <w:rPr>
          <w:noProof/>
        </w:rPr>
      </w:r>
      <w:r>
        <w:rPr>
          <w:noProof/>
        </w:rPr>
        <w:fldChar w:fldCharType="separate"/>
      </w:r>
      <w:r>
        <w:rPr>
          <w:noProof/>
        </w:rPr>
        <w:t>15</w:t>
      </w:r>
      <w:r>
        <w:rPr>
          <w:noProof/>
        </w:rPr>
        <w:fldChar w:fldCharType="end"/>
      </w:r>
    </w:p>
    <w:p w14:paraId="19E9D8A8" w14:textId="7DFD8F7B" w:rsidR="00C07924" w:rsidRDefault="00C07924">
      <w:pPr>
        <w:pStyle w:val="TOC3"/>
        <w:rPr>
          <w:rFonts w:ascii="Calibri" w:eastAsia="PMingLiU" w:hAnsi="Calibri"/>
          <w:noProof/>
          <w:sz w:val="22"/>
          <w:szCs w:val="22"/>
        </w:rPr>
      </w:pPr>
      <w:r>
        <w:rPr>
          <w:noProof/>
        </w:rPr>
        <w:t>5.4.3</w:t>
      </w:r>
      <w:r>
        <w:rPr>
          <w:rFonts w:ascii="Calibri" w:eastAsia="PMingLiU" w:hAnsi="Calibri"/>
          <w:noProof/>
          <w:sz w:val="22"/>
          <w:szCs w:val="22"/>
        </w:rPr>
        <w:tab/>
      </w:r>
      <w:r>
        <w:rPr>
          <w:noProof/>
        </w:rPr>
        <w:t>Upper Layer impact on throughput measurements</w:t>
      </w:r>
      <w:r>
        <w:rPr>
          <w:noProof/>
        </w:rPr>
        <w:tab/>
      </w:r>
      <w:r>
        <w:rPr>
          <w:noProof/>
        </w:rPr>
        <w:fldChar w:fldCharType="begin" w:fldLock="1"/>
      </w:r>
      <w:r>
        <w:rPr>
          <w:noProof/>
        </w:rPr>
        <w:instrText xml:space="preserve"> PAGEREF _Toc138970113 \h </w:instrText>
      </w:r>
      <w:r>
        <w:rPr>
          <w:noProof/>
        </w:rPr>
      </w:r>
      <w:r>
        <w:rPr>
          <w:noProof/>
        </w:rPr>
        <w:fldChar w:fldCharType="separate"/>
      </w:r>
      <w:r>
        <w:rPr>
          <w:noProof/>
        </w:rPr>
        <w:t>16</w:t>
      </w:r>
      <w:r>
        <w:rPr>
          <w:noProof/>
        </w:rPr>
        <w:fldChar w:fldCharType="end"/>
      </w:r>
    </w:p>
    <w:p w14:paraId="3B2969AB" w14:textId="34B58FE8" w:rsidR="00C07924" w:rsidRDefault="00C07924">
      <w:pPr>
        <w:pStyle w:val="TOC4"/>
        <w:rPr>
          <w:rFonts w:ascii="Calibri" w:eastAsia="PMingLiU" w:hAnsi="Calibri"/>
          <w:noProof/>
          <w:sz w:val="22"/>
          <w:szCs w:val="22"/>
        </w:rPr>
      </w:pPr>
      <w:r>
        <w:rPr>
          <w:noProof/>
        </w:rPr>
        <w:t>5.4.3.1</w:t>
      </w:r>
      <w:r>
        <w:rPr>
          <w:rFonts w:ascii="Calibri" w:eastAsia="PMingLiU" w:hAnsi="Calibri"/>
          <w:noProof/>
          <w:sz w:val="22"/>
          <w:szCs w:val="22"/>
        </w:rPr>
        <w:tab/>
      </w:r>
      <w:r>
        <w:rPr>
          <w:noProof/>
        </w:rPr>
        <w:t>Overview</w:t>
      </w:r>
      <w:r>
        <w:rPr>
          <w:noProof/>
        </w:rPr>
        <w:tab/>
      </w:r>
      <w:r>
        <w:rPr>
          <w:noProof/>
        </w:rPr>
        <w:fldChar w:fldCharType="begin" w:fldLock="1"/>
      </w:r>
      <w:r>
        <w:rPr>
          <w:noProof/>
        </w:rPr>
        <w:instrText xml:space="preserve"> PAGEREF _Toc138970114 \h </w:instrText>
      </w:r>
      <w:r>
        <w:rPr>
          <w:noProof/>
        </w:rPr>
      </w:r>
      <w:r>
        <w:rPr>
          <w:noProof/>
        </w:rPr>
        <w:fldChar w:fldCharType="separate"/>
      </w:r>
      <w:r>
        <w:rPr>
          <w:noProof/>
        </w:rPr>
        <w:t>16</w:t>
      </w:r>
      <w:r>
        <w:rPr>
          <w:noProof/>
        </w:rPr>
        <w:fldChar w:fldCharType="end"/>
      </w:r>
    </w:p>
    <w:p w14:paraId="3EC78748" w14:textId="153B5CA4" w:rsidR="00C07924" w:rsidRDefault="00C07924">
      <w:pPr>
        <w:pStyle w:val="TOC4"/>
        <w:rPr>
          <w:rFonts w:ascii="Calibri" w:eastAsia="PMingLiU" w:hAnsi="Calibri"/>
          <w:noProof/>
          <w:sz w:val="22"/>
          <w:szCs w:val="22"/>
        </w:rPr>
      </w:pPr>
      <w:r>
        <w:rPr>
          <w:noProof/>
        </w:rPr>
        <w:t>5.4.3.2</w:t>
      </w:r>
      <w:r>
        <w:rPr>
          <w:rFonts w:ascii="Calibri" w:eastAsia="PMingLiU" w:hAnsi="Calibri"/>
          <w:noProof/>
          <w:sz w:val="22"/>
          <w:szCs w:val="22"/>
        </w:rPr>
        <w:tab/>
      </w:r>
      <w:r>
        <w:rPr>
          <w:noProof/>
        </w:rPr>
        <w:t>TCP/UDP Layer</w:t>
      </w:r>
      <w:r>
        <w:rPr>
          <w:noProof/>
        </w:rPr>
        <w:tab/>
      </w:r>
      <w:r>
        <w:rPr>
          <w:noProof/>
        </w:rPr>
        <w:fldChar w:fldCharType="begin" w:fldLock="1"/>
      </w:r>
      <w:r>
        <w:rPr>
          <w:noProof/>
        </w:rPr>
        <w:instrText xml:space="preserve"> PAGEREF _Toc138970115 \h </w:instrText>
      </w:r>
      <w:r>
        <w:rPr>
          <w:noProof/>
        </w:rPr>
      </w:r>
      <w:r>
        <w:rPr>
          <w:noProof/>
        </w:rPr>
        <w:fldChar w:fldCharType="separate"/>
      </w:r>
      <w:r>
        <w:rPr>
          <w:noProof/>
        </w:rPr>
        <w:t>17</w:t>
      </w:r>
      <w:r>
        <w:rPr>
          <w:noProof/>
        </w:rPr>
        <w:fldChar w:fldCharType="end"/>
      </w:r>
    </w:p>
    <w:p w14:paraId="079DBDE9" w14:textId="2C206505" w:rsidR="00C07924" w:rsidRDefault="00C07924">
      <w:pPr>
        <w:pStyle w:val="TOC4"/>
        <w:rPr>
          <w:rFonts w:ascii="Calibri" w:eastAsia="PMingLiU" w:hAnsi="Calibri"/>
          <w:noProof/>
          <w:sz w:val="22"/>
          <w:szCs w:val="22"/>
        </w:rPr>
      </w:pPr>
      <w:r>
        <w:rPr>
          <w:noProof/>
        </w:rPr>
        <w:t>5.4.3.3</w:t>
      </w:r>
      <w:r>
        <w:rPr>
          <w:rFonts w:ascii="Calibri" w:eastAsia="PMingLiU" w:hAnsi="Calibri"/>
          <w:noProof/>
          <w:sz w:val="22"/>
          <w:szCs w:val="22"/>
        </w:rPr>
        <w:tab/>
      </w:r>
      <w:r>
        <w:rPr>
          <w:noProof/>
        </w:rPr>
        <w:t>IP Layer</w:t>
      </w:r>
      <w:r>
        <w:rPr>
          <w:noProof/>
        </w:rPr>
        <w:tab/>
      </w:r>
      <w:r>
        <w:rPr>
          <w:noProof/>
        </w:rPr>
        <w:fldChar w:fldCharType="begin" w:fldLock="1"/>
      </w:r>
      <w:r>
        <w:rPr>
          <w:noProof/>
        </w:rPr>
        <w:instrText xml:space="preserve"> PAGEREF _Toc138970116 \h </w:instrText>
      </w:r>
      <w:r>
        <w:rPr>
          <w:noProof/>
        </w:rPr>
      </w:r>
      <w:r>
        <w:rPr>
          <w:noProof/>
        </w:rPr>
        <w:fldChar w:fldCharType="separate"/>
      </w:r>
      <w:r>
        <w:rPr>
          <w:noProof/>
        </w:rPr>
        <w:t>17</w:t>
      </w:r>
      <w:r>
        <w:rPr>
          <w:noProof/>
        </w:rPr>
        <w:fldChar w:fldCharType="end"/>
      </w:r>
    </w:p>
    <w:p w14:paraId="498B4493" w14:textId="072A5A6D" w:rsidR="00C07924" w:rsidRDefault="00C07924">
      <w:pPr>
        <w:pStyle w:val="TOC4"/>
        <w:rPr>
          <w:rFonts w:ascii="Calibri" w:eastAsia="PMingLiU" w:hAnsi="Calibri"/>
          <w:noProof/>
          <w:sz w:val="22"/>
          <w:szCs w:val="22"/>
        </w:rPr>
      </w:pPr>
      <w:r>
        <w:rPr>
          <w:noProof/>
        </w:rPr>
        <w:t>5.4.3.4</w:t>
      </w:r>
      <w:r>
        <w:rPr>
          <w:rFonts w:ascii="Calibri" w:eastAsia="PMingLiU" w:hAnsi="Calibri"/>
          <w:noProof/>
          <w:sz w:val="22"/>
          <w:szCs w:val="22"/>
        </w:rPr>
        <w:tab/>
      </w:r>
      <w:r>
        <w:rPr>
          <w:noProof/>
        </w:rPr>
        <w:t>PDCP Layer</w:t>
      </w:r>
      <w:r>
        <w:rPr>
          <w:noProof/>
        </w:rPr>
        <w:tab/>
      </w:r>
      <w:r>
        <w:rPr>
          <w:noProof/>
        </w:rPr>
        <w:fldChar w:fldCharType="begin" w:fldLock="1"/>
      </w:r>
      <w:r>
        <w:rPr>
          <w:noProof/>
        </w:rPr>
        <w:instrText xml:space="preserve"> PAGEREF _Toc138970117 \h </w:instrText>
      </w:r>
      <w:r>
        <w:rPr>
          <w:noProof/>
        </w:rPr>
      </w:r>
      <w:r>
        <w:rPr>
          <w:noProof/>
        </w:rPr>
        <w:fldChar w:fldCharType="separate"/>
      </w:r>
      <w:r>
        <w:rPr>
          <w:noProof/>
        </w:rPr>
        <w:t>17</w:t>
      </w:r>
      <w:r>
        <w:rPr>
          <w:noProof/>
        </w:rPr>
        <w:fldChar w:fldCharType="end"/>
      </w:r>
    </w:p>
    <w:p w14:paraId="7ED28654" w14:textId="65FB3F1C" w:rsidR="00C07924" w:rsidRDefault="00C07924">
      <w:pPr>
        <w:pStyle w:val="TOC4"/>
        <w:rPr>
          <w:rFonts w:ascii="Calibri" w:eastAsia="PMingLiU" w:hAnsi="Calibri"/>
          <w:noProof/>
          <w:sz w:val="22"/>
          <w:szCs w:val="22"/>
        </w:rPr>
      </w:pPr>
      <w:r>
        <w:rPr>
          <w:noProof/>
        </w:rPr>
        <w:t>5.4.3.5</w:t>
      </w:r>
      <w:r>
        <w:rPr>
          <w:rFonts w:ascii="Calibri" w:eastAsia="PMingLiU" w:hAnsi="Calibri"/>
          <w:noProof/>
          <w:sz w:val="22"/>
          <w:szCs w:val="22"/>
        </w:rPr>
        <w:tab/>
      </w:r>
      <w:r>
        <w:rPr>
          <w:noProof/>
        </w:rPr>
        <w:t>RLC Layer</w:t>
      </w:r>
      <w:r>
        <w:rPr>
          <w:noProof/>
        </w:rPr>
        <w:tab/>
      </w:r>
      <w:r>
        <w:rPr>
          <w:noProof/>
        </w:rPr>
        <w:fldChar w:fldCharType="begin" w:fldLock="1"/>
      </w:r>
      <w:r>
        <w:rPr>
          <w:noProof/>
        </w:rPr>
        <w:instrText xml:space="preserve"> PAGEREF _Toc138970118 \h </w:instrText>
      </w:r>
      <w:r>
        <w:rPr>
          <w:noProof/>
        </w:rPr>
      </w:r>
      <w:r>
        <w:rPr>
          <w:noProof/>
        </w:rPr>
        <w:fldChar w:fldCharType="separate"/>
      </w:r>
      <w:r>
        <w:rPr>
          <w:noProof/>
        </w:rPr>
        <w:t>18</w:t>
      </w:r>
      <w:r>
        <w:rPr>
          <w:noProof/>
        </w:rPr>
        <w:fldChar w:fldCharType="end"/>
      </w:r>
    </w:p>
    <w:p w14:paraId="6D7836EE" w14:textId="0A6F2645" w:rsidR="00C07924" w:rsidRDefault="00C07924">
      <w:pPr>
        <w:pStyle w:val="TOC4"/>
        <w:rPr>
          <w:rFonts w:ascii="Calibri" w:eastAsia="PMingLiU" w:hAnsi="Calibri"/>
          <w:noProof/>
          <w:sz w:val="22"/>
          <w:szCs w:val="22"/>
        </w:rPr>
      </w:pPr>
      <w:r>
        <w:rPr>
          <w:noProof/>
        </w:rPr>
        <w:t>5.4.3.6</w:t>
      </w:r>
      <w:r>
        <w:rPr>
          <w:rFonts w:ascii="Calibri" w:eastAsia="PMingLiU" w:hAnsi="Calibri"/>
          <w:noProof/>
          <w:sz w:val="22"/>
          <w:szCs w:val="22"/>
        </w:rPr>
        <w:tab/>
      </w:r>
      <w:r>
        <w:rPr>
          <w:noProof/>
        </w:rPr>
        <w:t>Overhead between MAC and TCP/UDP layer</w:t>
      </w:r>
      <w:r>
        <w:rPr>
          <w:noProof/>
        </w:rPr>
        <w:tab/>
      </w:r>
      <w:r>
        <w:rPr>
          <w:noProof/>
        </w:rPr>
        <w:fldChar w:fldCharType="begin" w:fldLock="1"/>
      </w:r>
      <w:r>
        <w:rPr>
          <w:noProof/>
        </w:rPr>
        <w:instrText xml:space="preserve"> PAGEREF _Toc138970119 \h </w:instrText>
      </w:r>
      <w:r>
        <w:rPr>
          <w:noProof/>
        </w:rPr>
      </w:r>
      <w:r>
        <w:rPr>
          <w:noProof/>
        </w:rPr>
        <w:fldChar w:fldCharType="separate"/>
      </w:r>
      <w:r>
        <w:rPr>
          <w:noProof/>
        </w:rPr>
        <w:t>18</w:t>
      </w:r>
      <w:r>
        <w:rPr>
          <w:noProof/>
        </w:rPr>
        <w:fldChar w:fldCharType="end"/>
      </w:r>
    </w:p>
    <w:p w14:paraId="37E03063" w14:textId="787F988E" w:rsidR="00C07924" w:rsidRDefault="00C07924">
      <w:pPr>
        <w:pStyle w:val="TOC4"/>
        <w:rPr>
          <w:rFonts w:ascii="Calibri" w:eastAsia="PMingLiU" w:hAnsi="Calibri"/>
          <w:noProof/>
          <w:sz w:val="22"/>
          <w:szCs w:val="22"/>
        </w:rPr>
      </w:pPr>
      <w:r>
        <w:rPr>
          <w:noProof/>
        </w:rPr>
        <w:t>5.4.3.7</w:t>
      </w:r>
      <w:r>
        <w:rPr>
          <w:rFonts w:ascii="Calibri" w:eastAsia="PMingLiU" w:hAnsi="Calibri"/>
          <w:noProof/>
          <w:sz w:val="22"/>
          <w:szCs w:val="22"/>
        </w:rPr>
        <w:tab/>
      </w:r>
      <w:r>
        <w:rPr>
          <w:noProof/>
        </w:rPr>
        <w:t>Overhead for LTE</w:t>
      </w:r>
      <w:r>
        <w:rPr>
          <w:noProof/>
        </w:rPr>
        <w:tab/>
      </w:r>
      <w:r>
        <w:rPr>
          <w:noProof/>
        </w:rPr>
        <w:fldChar w:fldCharType="begin" w:fldLock="1"/>
      </w:r>
      <w:r>
        <w:rPr>
          <w:noProof/>
        </w:rPr>
        <w:instrText xml:space="preserve"> PAGEREF _Toc138970120 \h </w:instrText>
      </w:r>
      <w:r>
        <w:rPr>
          <w:noProof/>
        </w:rPr>
      </w:r>
      <w:r>
        <w:rPr>
          <w:noProof/>
        </w:rPr>
        <w:fldChar w:fldCharType="separate"/>
      </w:r>
      <w:r>
        <w:rPr>
          <w:noProof/>
        </w:rPr>
        <w:t>18</w:t>
      </w:r>
      <w:r>
        <w:rPr>
          <w:noProof/>
        </w:rPr>
        <w:fldChar w:fldCharType="end"/>
      </w:r>
    </w:p>
    <w:p w14:paraId="2EAD1D68" w14:textId="1437CD0B" w:rsidR="00C07924" w:rsidRDefault="00C07924">
      <w:pPr>
        <w:pStyle w:val="TOC4"/>
        <w:rPr>
          <w:rFonts w:ascii="Calibri" w:eastAsia="PMingLiU" w:hAnsi="Calibri"/>
          <w:noProof/>
          <w:sz w:val="22"/>
          <w:szCs w:val="22"/>
        </w:rPr>
      </w:pPr>
      <w:r>
        <w:rPr>
          <w:noProof/>
        </w:rPr>
        <w:t>5.4.3.8</w:t>
      </w:r>
      <w:r>
        <w:rPr>
          <w:rFonts w:ascii="Calibri" w:eastAsia="PMingLiU" w:hAnsi="Calibri"/>
          <w:noProof/>
          <w:sz w:val="22"/>
          <w:szCs w:val="22"/>
        </w:rPr>
        <w:tab/>
      </w:r>
      <w:r>
        <w:rPr>
          <w:noProof/>
        </w:rPr>
        <w:t>SA, NSA and NSA split-bearer</w:t>
      </w:r>
      <w:r>
        <w:rPr>
          <w:noProof/>
        </w:rPr>
        <w:tab/>
      </w:r>
      <w:r>
        <w:rPr>
          <w:noProof/>
        </w:rPr>
        <w:fldChar w:fldCharType="begin" w:fldLock="1"/>
      </w:r>
      <w:r>
        <w:rPr>
          <w:noProof/>
        </w:rPr>
        <w:instrText xml:space="preserve"> PAGEREF _Toc138970121 \h </w:instrText>
      </w:r>
      <w:r>
        <w:rPr>
          <w:noProof/>
        </w:rPr>
      </w:r>
      <w:r>
        <w:rPr>
          <w:noProof/>
        </w:rPr>
        <w:fldChar w:fldCharType="separate"/>
      </w:r>
      <w:r>
        <w:rPr>
          <w:noProof/>
        </w:rPr>
        <w:t>18</w:t>
      </w:r>
      <w:r>
        <w:rPr>
          <w:noProof/>
        </w:rPr>
        <w:fldChar w:fldCharType="end"/>
      </w:r>
    </w:p>
    <w:p w14:paraId="424DF7A5" w14:textId="44A00948" w:rsidR="00C07924" w:rsidRDefault="00C07924">
      <w:pPr>
        <w:pStyle w:val="TOC3"/>
        <w:rPr>
          <w:rFonts w:ascii="Calibri" w:eastAsia="PMingLiU" w:hAnsi="Calibri"/>
          <w:noProof/>
          <w:sz w:val="22"/>
          <w:szCs w:val="22"/>
        </w:rPr>
      </w:pPr>
      <w:r>
        <w:rPr>
          <w:noProof/>
        </w:rPr>
        <w:t>5.4.4</w:t>
      </w:r>
      <w:r>
        <w:rPr>
          <w:rFonts w:ascii="Calibri" w:eastAsia="PMingLiU" w:hAnsi="Calibri"/>
          <w:noProof/>
          <w:sz w:val="22"/>
          <w:szCs w:val="22"/>
        </w:rPr>
        <w:tab/>
      </w:r>
      <w:r>
        <w:rPr>
          <w:noProof/>
        </w:rPr>
        <w:t>Summary of Upper Layer Parameters and Overhead from MAC to Transport Layer</w:t>
      </w:r>
      <w:r>
        <w:rPr>
          <w:noProof/>
        </w:rPr>
        <w:tab/>
      </w:r>
      <w:r>
        <w:rPr>
          <w:noProof/>
        </w:rPr>
        <w:fldChar w:fldCharType="begin" w:fldLock="1"/>
      </w:r>
      <w:r>
        <w:rPr>
          <w:noProof/>
        </w:rPr>
        <w:instrText xml:space="preserve"> PAGEREF _Toc138970122 \h </w:instrText>
      </w:r>
      <w:r>
        <w:rPr>
          <w:noProof/>
        </w:rPr>
      </w:r>
      <w:r>
        <w:rPr>
          <w:noProof/>
        </w:rPr>
        <w:fldChar w:fldCharType="separate"/>
      </w:r>
      <w:r>
        <w:rPr>
          <w:noProof/>
        </w:rPr>
        <w:t>18</w:t>
      </w:r>
      <w:r>
        <w:rPr>
          <w:noProof/>
        </w:rPr>
        <w:fldChar w:fldCharType="end"/>
      </w:r>
    </w:p>
    <w:p w14:paraId="44225F1D" w14:textId="14D0EB16" w:rsidR="00C07924" w:rsidRDefault="00C07924">
      <w:pPr>
        <w:pStyle w:val="TOC2"/>
        <w:rPr>
          <w:rFonts w:ascii="Calibri" w:eastAsia="PMingLiU" w:hAnsi="Calibri"/>
          <w:noProof/>
          <w:sz w:val="22"/>
          <w:szCs w:val="22"/>
        </w:rPr>
      </w:pPr>
      <w:r>
        <w:rPr>
          <w:noProof/>
        </w:rPr>
        <w:t>5.5</w:t>
      </w:r>
      <w:r>
        <w:rPr>
          <w:rFonts w:ascii="Calibri" w:eastAsia="PMingLiU" w:hAnsi="Calibri"/>
          <w:noProof/>
          <w:sz w:val="22"/>
          <w:szCs w:val="22"/>
        </w:rPr>
        <w:tab/>
      </w:r>
      <w:r>
        <w:rPr>
          <w:noProof/>
        </w:rPr>
        <w:t>Test Environment</w:t>
      </w:r>
      <w:r>
        <w:rPr>
          <w:noProof/>
        </w:rPr>
        <w:tab/>
      </w:r>
      <w:r>
        <w:rPr>
          <w:noProof/>
        </w:rPr>
        <w:fldChar w:fldCharType="begin" w:fldLock="1"/>
      </w:r>
      <w:r>
        <w:rPr>
          <w:noProof/>
        </w:rPr>
        <w:instrText xml:space="preserve"> PAGEREF _Toc138970123 \h </w:instrText>
      </w:r>
      <w:r>
        <w:rPr>
          <w:noProof/>
        </w:rPr>
      </w:r>
      <w:r>
        <w:rPr>
          <w:noProof/>
        </w:rPr>
        <w:fldChar w:fldCharType="separate"/>
      </w:r>
      <w:r>
        <w:rPr>
          <w:noProof/>
        </w:rPr>
        <w:t>19</w:t>
      </w:r>
      <w:r>
        <w:rPr>
          <w:noProof/>
        </w:rPr>
        <w:fldChar w:fldCharType="end"/>
      </w:r>
    </w:p>
    <w:p w14:paraId="75A7C422" w14:textId="479B7AF8" w:rsidR="00C07924" w:rsidRDefault="00C07924">
      <w:pPr>
        <w:pStyle w:val="TOC3"/>
        <w:rPr>
          <w:rFonts w:ascii="Calibri" w:eastAsia="PMingLiU" w:hAnsi="Calibri"/>
          <w:noProof/>
          <w:sz w:val="22"/>
          <w:szCs w:val="22"/>
        </w:rPr>
      </w:pPr>
      <w:r>
        <w:rPr>
          <w:noProof/>
        </w:rPr>
        <w:t>5.5.1</w:t>
      </w:r>
      <w:r>
        <w:rPr>
          <w:rFonts w:ascii="Calibri" w:eastAsia="PMingLiU" w:hAnsi="Calibri"/>
          <w:noProof/>
          <w:sz w:val="22"/>
          <w:szCs w:val="22"/>
        </w:rPr>
        <w:tab/>
      </w:r>
      <w:r>
        <w:rPr>
          <w:noProof/>
        </w:rPr>
        <w:t>Conducted Testing for 5G NR FR1</w:t>
      </w:r>
      <w:r>
        <w:rPr>
          <w:noProof/>
        </w:rPr>
        <w:tab/>
      </w:r>
      <w:r>
        <w:rPr>
          <w:noProof/>
        </w:rPr>
        <w:fldChar w:fldCharType="begin" w:fldLock="1"/>
      </w:r>
      <w:r>
        <w:rPr>
          <w:noProof/>
        </w:rPr>
        <w:instrText xml:space="preserve"> PAGEREF _Toc138970124 \h </w:instrText>
      </w:r>
      <w:r>
        <w:rPr>
          <w:noProof/>
        </w:rPr>
      </w:r>
      <w:r>
        <w:rPr>
          <w:noProof/>
        </w:rPr>
        <w:fldChar w:fldCharType="separate"/>
      </w:r>
      <w:r>
        <w:rPr>
          <w:noProof/>
        </w:rPr>
        <w:t>19</w:t>
      </w:r>
      <w:r>
        <w:rPr>
          <w:noProof/>
        </w:rPr>
        <w:fldChar w:fldCharType="end"/>
      </w:r>
    </w:p>
    <w:p w14:paraId="401C3C12" w14:textId="7B0D2CDB" w:rsidR="00C07924" w:rsidRDefault="00C07924">
      <w:pPr>
        <w:pStyle w:val="TOC5"/>
        <w:rPr>
          <w:rFonts w:ascii="Calibri" w:eastAsia="PMingLiU" w:hAnsi="Calibri"/>
          <w:noProof/>
          <w:sz w:val="22"/>
          <w:szCs w:val="22"/>
        </w:rPr>
      </w:pPr>
      <w:r>
        <w:rPr>
          <w:noProof/>
        </w:rPr>
        <w:t>5.5.1.1</w:t>
      </w:r>
      <w:r>
        <w:rPr>
          <w:rFonts w:ascii="Calibri" w:eastAsia="PMingLiU" w:hAnsi="Calibri"/>
          <w:noProof/>
          <w:sz w:val="22"/>
          <w:szCs w:val="22"/>
        </w:rPr>
        <w:tab/>
      </w:r>
      <w:r>
        <w:rPr>
          <w:noProof/>
        </w:rPr>
        <w:t>Signal Levels</w:t>
      </w:r>
      <w:r>
        <w:rPr>
          <w:noProof/>
        </w:rPr>
        <w:tab/>
      </w:r>
      <w:r>
        <w:rPr>
          <w:noProof/>
        </w:rPr>
        <w:fldChar w:fldCharType="begin" w:fldLock="1"/>
      </w:r>
      <w:r>
        <w:rPr>
          <w:noProof/>
        </w:rPr>
        <w:instrText xml:space="preserve"> PAGEREF _Toc138970125 \h </w:instrText>
      </w:r>
      <w:r>
        <w:rPr>
          <w:noProof/>
        </w:rPr>
      </w:r>
      <w:r>
        <w:rPr>
          <w:noProof/>
        </w:rPr>
        <w:fldChar w:fldCharType="separate"/>
      </w:r>
      <w:r>
        <w:rPr>
          <w:noProof/>
        </w:rPr>
        <w:t>19</w:t>
      </w:r>
      <w:r>
        <w:rPr>
          <w:noProof/>
        </w:rPr>
        <w:fldChar w:fldCharType="end"/>
      </w:r>
    </w:p>
    <w:p w14:paraId="163951CA" w14:textId="0ACC663A" w:rsidR="00C07924" w:rsidRDefault="00C07924">
      <w:pPr>
        <w:pStyle w:val="TOC4"/>
        <w:rPr>
          <w:rFonts w:ascii="Calibri" w:eastAsia="PMingLiU" w:hAnsi="Calibri"/>
          <w:noProof/>
          <w:sz w:val="22"/>
          <w:szCs w:val="22"/>
        </w:rPr>
      </w:pPr>
      <w:r>
        <w:rPr>
          <w:noProof/>
        </w:rPr>
        <w:t>5.5.1.2</w:t>
      </w:r>
      <w:r>
        <w:rPr>
          <w:rFonts w:ascii="Calibri" w:eastAsia="PMingLiU" w:hAnsi="Calibri"/>
          <w:noProof/>
          <w:sz w:val="22"/>
          <w:szCs w:val="22"/>
        </w:rPr>
        <w:tab/>
      </w:r>
      <w:r>
        <w:rPr>
          <w:noProof/>
        </w:rPr>
        <w:t>Fading Profiles</w:t>
      </w:r>
      <w:r>
        <w:rPr>
          <w:noProof/>
        </w:rPr>
        <w:tab/>
      </w:r>
      <w:r>
        <w:rPr>
          <w:noProof/>
        </w:rPr>
        <w:fldChar w:fldCharType="begin" w:fldLock="1"/>
      </w:r>
      <w:r>
        <w:rPr>
          <w:noProof/>
        </w:rPr>
        <w:instrText xml:space="preserve"> PAGEREF _Toc138970126 \h </w:instrText>
      </w:r>
      <w:r>
        <w:rPr>
          <w:noProof/>
        </w:rPr>
      </w:r>
      <w:r>
        <w:rPr>
          <w:noProof/>
        </w:rPr>
        <w:fldChar w:fldCharType="separate"/>
      </w:r>
      <w:r>
        <w:rPr>
          <w:noProof/>
        </w:rPr>
        <w:t>19</w:t>
      </w:r>
      <w:r>
        <w:rPr>
          <w:noProof/>
        </w:rPr>
        <w:fldChar w:fldCharType="end"/>
      </w:r>
    </w:p>
    <w:p w14:paraId="30035E4B" w14:textId="6998DD6C" w:rsidR="00C07924" w:rsidRDefault="00C07924">
      <w:pPr>
        <w:pStyle w:val="TOC3"/>
        <w:rPr>
          <w:rFonts w:ascii="Calibri" w:eastAsia="PMingLiU" w:hAnsi="Calibri"/>
          <w:noProof/>
          <w:sz w:val="22"/>
          <w:szCs w:val="22"/>
        </w:rPr>
      </w:pPr>
      <w:r>
        <w:rPr>
          <w:noProof/>
        </w:rPr>
        <w:t>5.5.2</w:t>
      </w:r>
      <w:r>
        <w:rPr>
          <w:rFonts w:ascii="Calibri" w:eastAsia="PMingLiU" w:hAnsi="Calibri"/>
          <w:noProof/>
          <w:sz w:val="22"/>
          <w:szCs w:val="22"/>
        </w:rPr>
        <w:tab/>
      </w:r>
      <w:r>
        <w:rPr>
          <w:noProof/>
        </w:rPr>
        <w:t>Radiated Testing for 5G NR FR2</w:t>
      </w:r>
      <w:r>
        <w:rPr>
          <w:noProof/>
        </w:rPr>
        <w:tab/>
      </w:r>
      <w:r>
        <w:rPr>
          <w:noProof/>
        </w:rPr>
        <w:fldChar w:fldCharType="begin" w:fldLock="1"/>
      </w:r>
      <w:r>
        <w:rPr>
          <w:noProof/>
        </w:rPr>
        <w:instrText xml:space="preserve"> PAGEREF _Toc138970127 \h </w:instrText>
      </w:r>
      <w:r>
        <w:rPr>
          <w:noProof/>
        </w:rPr>
      </w:r>
      <w:r>
        <w:rPr>
          <w:noProof/>
        </w:rPr>
        <w:fldChar w:fldCharType="separate"/>
      </w:r>
      <w:r>
        <w:rPr>
          <w:noProof/>
        </w:rPr>
        <w:t>20</w:t>
      </w:r>
      <w:r>
        <w:rPr>
          <w:noProof/>
        </w:rPr>
        <w:fldChar w:fldCharType="end"/>
      </w:r>
    </w:p>
    <w:p w14:paraId="0C4527A9" w14:textId="1189FEE3" w:rsidR="00C07924" w:rsidRDefault="00C07924">
      <w:pPr>
        <w:pStyle w:val="TOC5"/>
        <w:rPr>
          <w:rFonts w:ascii="Calibri" w:eastAsia="PMingLiU" w:hAnsi="Calibri"/>
          <w:noProof/>
          <w:sz w:val="22"/>
          <w:szCs w:val="22"/>
        </w:rPr>
      </w:pPr>
      <w:r>
        <w:rPr>
          <w:noProof/>
        </w:rPr>
        <w:t>5.5.2.1</w:t>
      </w:r>
      <w:r>
        <w:rPr>
          <w:rFonts w:ascii="Calibri" w:eastAsia="PMingLiU" w:hAnsi="Calibri"/>
          <w:noProof/>
          <w:sz w:val="22"/>
          <w:szCs w:val="22"/>
        </w:rPr>
        <w:tab/>
      </w:r>
      <w:r>
        <w:rPr>
          <w:noProof/>
        </w:rPr>
        <w:t>Signal Levels</w:t>
      </w:r>
      <w:r>
        <w:rPr>
          <w:noProof/>
        </w:rPr>
        <w:tab/>
      </w:r>
      <w:r>
        <w:rPr>
          <w:noProof/>
        </w:rPr>
        <w:fldChar w:fldCharType="begin" w:fldLock="1"/>
      </w:r>
      <w:r>
        <w:rPr>
          <w:noProof/>
        </w:rPr>
        <w:instrText xml:space="preserve"> PAGEREF _Toc138970128 \h </w:instrText>
      </w:r>
      <w:r>
        <w:rPr>
          <w:noProof/>
        </w:rPr>
      </w:r>
      <w:r>
        <w:rPr>
          <w:noProof/>
        </w:rPr>
        <w:fldChar w:fldCharType="separate"/>
      </w:r>
      <w:r>
        <w:rPr>
          <w:noProof/>
        </w:rPr>
        <w:t>20</w:t>
      </w:r>
      <w:r>
        <w:rPr>
          <w:noProof/>
        </w:rPr>
        <w:fldChar w:fldCharType="end"/>
      </w:r>
    </w:p>
    <w:p w14:paraId="540F2BA6" w14:textId="32A91D61" w:rsidR="00C07924" w:rsidRDefault="00C07924">
      <w:pPr>
        <w:pStyle w:val="TOC4"/>
        <w:rPr>
          <w:rFonts w:ascii="Calibri" w:eastAsia="PMingLiU" w:hAnsi="Calibri"/>
          <w:noProof/>
          <w:sz w:val="22"/>
          <w:szCs w:val="22"/>
        </w:rPr>
      </w:pPr>
      <w:r>
        <w:rPr>
          <w:noProof/>
        </w:rPr>
        <w:t>5.5.2.2</w:t>
      </w:r>
      <w:r>
        <w:rPr>
          <w:rFonts w:ascii="Calibri" w:eastAsia="PMingLiU" w:hAnsi="Calibri"/>
          <w:noProof/>
          <w:sz w:val="22"/>
          <w:szCs w:val="22"/>
        </w:rPr>
        <w:tab/>
      </w:r>
      <w:r>
        <w:rPr>
          <w:noProof/>
        </w:rPr>
        <w:t>Fading Profiles</w:t>
      </w:r>
      <w:r>
        <w:rPr>
          <w:noProof/>
        </w:rPr>
        <w:tab/>
      </w:r>
      <w:r>
        <w:rPr>
          <w:noProof/>
        </w:rPr>
        <w:fldChar w:fldCharType="begin" w:fldLock="1"/>
      </w:r>
      <w:r>
        <w:rPr>
          <w:noProof/>
        </w:rPr>
        <w:instrText xml:space="preserve"> PAGEREF _Toc138970129 \h </w:instrText>
      </w:r>
      <w:r>
        <w:rPr>
          <w:noProof/>
        </w:rPr>
      </w:r>
      <w:r>
        <w:rPr>
          <w:noProof/>
        </w:rPr>
        <w:fldChar w:fldCharType="separate"/>
      </w:r>
      <w:r>
        <w:rPr>
          <w:noProof/>
        </w:rPr>
        <w:t>20</w:t>
      </w:r>
      <w:r>
        <w:rPr>
          <w:noProof/>
        </w:rPr>
        <w:fldChar w:fldCharType="end"/>
      </w:r>
    </w:p>
    <w:p w14:paraId="650A746A" w14:textId="554534CC" w:rsidR="00C07924" w:rsidRDefault="00C07924">
      <w:pPr>
        <w:pStyle w:val="TOC2"/>
        <w:rPr>
          <w:rFonts w:ascii="Calibri" w:eastAsia="PMingLiU" w:hAnsi="Calibri"/>
          <w:noProof/>
          <w:sz w:val="22"/>
          <w:szCs w:val="22"/>
        </w:rPr>
      </w:pPr>
      <w:r>
        <w:rPr>
          <w:noProof/>
        </w:rPr>
        <w:t>5.6</w:t>
      </w:r>
      <w:r>
        <w:rPr>
          <w:rFonts w:ascii="Calibri" w:eastAsia="PMingLiU" w:hAnsi="Calibri"/>
          <w:noProof/>
          <w:sz w:val="22"/>
          <w:szCs w:val="22"/>
        </w:rPr>
        <w:tab/>
      </w:r>
      <w:r>
        <w:rPr>
          <w:noProof/>
        </w:rPr>
        <w:t>Data Transfer Scenarios</w:t>
      </w:r>
      <w:r>
        <w:rPr>
          <w:noProof/>
        </w:rPr>
        <w:tab/>
      </w:r>
      <w:r>
        <w:rPr>
          <w:noProof/>
        </w:rPr>
        <w:fldChar w:fldCharType="begin" w:fldLock="1"/>
      </w:r>
      <w:r>
        <w:rPr>
          <w:noProof/>
        </w:rPr>
        <w:instrText xml:space="preserve"> PAGEREF _Toc138970130 \h </w:instrText>
      </w:r>
      <w:r>
        <w:rPr>
          <w:noProof/>
        </w:rPr>
      </w:r>
      <w:r>
        <w:rPr>
          <w:noProof/>
        </w:rPr>
        <w:fldChar w:fldCharType="separate"/>
      </w:r>
      <w:r>
        <w:rPr>
          <w:noProof/>
        </w:rPr>
        <w:t>20</w:t>
      </w:r>
      <w:r>
        <w:rPr>
          <w:noProof/>
        </w:rPr>
        <w:fldChar w:fldCharType="end"/>
      </w:r>
    </w:p>
    <w:p w14:paraId="5D21030A" w14:textId="641D65CD" w:rsidR="00C07924" w:rsidRDefault="00C07924">
      <w:pPr>
        <w:pStyle w:val="TOC3"/>
        <w:rPr>
          <w:rFonts w:ascii="Calibri" w:eastAsia="PMingLiU" w:hAnsi="Calibri"/>
          <w:noProof/>
          <w:sz w:val="22"/>
          <w:szCs w:val="22"/>
        </w:rPr>
      </w:pPr>
      <w:r>
        <w:rPr>
          <w:noProof/>
        </w:rPr>
        <w:t>5.6.1</w:t>
      </w:r>
      <w:r>
        <w:rPr>
          <w:rFonts w:ascii="Calibri" w:eastAsia="PMingLiU" w:hAnsi="Calibri"/>
          <w:noProof/>
          <w:sz w:val="22"/>
          <w:szCs w:val="22"/>
        </w:rPr>
        <w:tab/>
      </w:r>
      <w:r>
        <w:rPr>
          <w:noProof/>
        </w:rPr>
        <w:t>TCP Transfers</w:t>
      </w:r>
      <w:r>
        <w:rPr>
          <w:noProof/>
        </w:rPr>
        <w:tab/>
      </w:r>
      <w:r>
        <w:rPr>
          <w:noProof/>
        </w:rPr>
        <w:fldChar w:fldCharType="begin" w:fldLock="1"/>
      </w:r>
      <w:r>
        <w:rPr>
          <w:noProof/>
        </w:rPr>
        <w:instrText xml:space="preserve"> PAGEREF _Toc138970131 \h </w:instrText>
      </w:r>
      <w:r>
        <w:rPr>
          <w:noProof/>
        </w:rPr>
      </w:r>
      <w:r>
        <w:rPr>
          <w:noProof/>
        </w:rPr>
        <w:fldChar w:fldCharType="separate"/>
      </w:r>
      <w:r>
        <w:rPr>
          <w:noProof/>
        </w:rPr>
        <w:t>20</w:t>
      </w:r>
      <w:r>
        <w:rPr>
          <w:noProof/>
        </w:rPr>
        <w:fldChar w:fldCharType="end"/>
      </w:r>
    </w:p>
    <w:p w14:paraId="567E6C20" w14:textId="4F072648" w:rsidR="00C07924" w:rsidRDefault="00C07924">
      <w:pPr>
        <w:pStyle w:val="TOC3"/>
        <w:rPr>
          <w:rFonts w:ascii="Calibri" w:eastAsia="PMingLiU" w:hAnsi="Calibri"/>
          <w:noProof/>
          <w:sz w:val="22"/>
          <w:szCs w:val="22"/>
        </w:rPr>
      </w:pPr>
      <w:r>
        <w:rPr>
          <w:noProof/>
        </w:rPr>
        <w:t>5.6.2</w:t>
      </w:r>
      <w:r>
        <w:rPr>
          <w:rFonts w:ascii="Calibri" w:eastAsia="PMingLiU" w:hAnsi="Calibri"/>
          <w:noProof/>
          <w:sz w:val="22"/>
          <w:szCs w:val="22"/>
        </w:rPr>
        <w:tab/>
      </w:r>
      <w:r>
        <w:rPr>
          <w:noProof/>
        </w:rPr>
        <w:t>UDP Transfers</w:t>
      </w:r>
      <w:r>
        <w:rPr>
          <w:noProof/>
        </w:rPr>
        <w:tab/>
      </w:r>
      <w:r>
        <w:rPr>
          <w:noProof/>
        </w:rPr>
        <w:fldChar w:fldCharType="begin" w:fldLock="1"/>
      </w:r>
      <w:r>
        <w:rPr>
          <w:noProof/>
        </w:rPr>
        <w:instrText xml:space="preserve"> PAGEREF _Toc138970132 \h </w:instrText>
      </w:r>
      <w:r>
        <w:rPr>
          <w:noProof/>
        </w:rPr>
      </w:r>
      <w:r>
        <w:rPr>
          <w:noProof/>
        </w:rPr>
        <w:fldChar w:fldCharType="separate"/>
      </w:r>
      <w:r>
        <w:rPr>
          <w:noProof/>
        </w:rPr>
        <w:t>20</w:t>
      </w:r>
      <w:r>
        <w:rPr>
          <w:noProof/>
        </w:rPr>
        <w:fldChar w:fldCharType="end"/>
      </w:r>
    </w:p>
    <w:p w14:paraId="4B06EB21" w14:textId="489A81F0" w:rsidR="00C07924" w:rsidRDefault="00C07924">
      <w:pPr>
        <w:pStyle w:val="TOC2"/>
        <w:rPr>
          <w:rFonts w:ascii="Calibri" w:eastAsia="PMingLiU" w:hAnsi="Calibri"/>
          <w:noProof/>
          <w:sz w:val="22"/>
          <w:szCs w:val="22"/>
        </w:rPr>
      </w:pPr>
      <w:r>
        <w:rPr>
          <w:noProof/>
        </w:rPr>
        <w:t>5.7</w:t>
      </w:r>
      <w:r>
        <w:rPr>
          <w:rFonts w:ascii="Calibri" w:eastAsia="PMingLiU" w:hAnsi="Calibri"/>
          <w:noProof/>
          <w:sz w:val="22"/>
          <w:szCs w:val="22"/>
        </w:rPr>
        <w:tab/>
      </w:r>
      <w:r>
        <w:rPr>
          <w:noProof/>
        </w:rPr>
        <w:t>Statistical Analysis</w:t>
      </w:r>
      <w:r>
        <w:rPr>
          <w:noProof/>
        </w:rPr>
        <w:tab/>
      </w:r>
      <w:r>
        <w:rPr>
          <w:noProof/>
        </w:rPr>
        <w:fldChar w:fldCharType="begin" w:fldLock="1"/>
      </w:r>
      <w:r>
        <w:rPr>
          <w:noProof/>
        </w:rPr>
        <w:instrText xml:space="preserve"> PAGEREF _Toc138970133 \h </w:instrText>
      </w:r>
      <w:r>
        <w:rPr>
          <w:noProof/>
        </w:rPr>
      </w:r>
      <w:r>
        <w:rPr>
          <w:noProof/>
        </w:rPr>
        <w:fldChar w:fldCharType="separate"/>
      </w:r>
      <w:r>
        <w:rPr>
          <w:noProof/>
        </w:rPr>
        <w:t>21</w:t>
      </w:r>
      <w:r>
        <w:rPr>
          <w:noProof/>
        </w:rPr>
        <w:fldChar w:fldCharType="end"/>
      </w:r>
    </w:p>
    <w:p w14:paraId="63773338" w14:textId="22516A8A" w:rsidR="00C07924" w:rsidRDefault="00C07924">
      <w:pPr>
        <w:pStyle w:val="TOC3"/>
        <w:rPr>
          <w:rFonts w:ascii="Calibri" w:eastAsia="PMingLiU" w:hAnsi="Calibri"/>
          <w:noProof/>
          <w:sz w:val="22"/>
          <w:szCs w:val="22"/>
        </w:rPr>
      </w:pPr>
      <w:r>
        <w:rPr>
          <w:noProof/>
        </w:rPr>
        <w:t>5.7.1</w:t>
      </w:r>
      <w:r>
        <w:rPr>
          <w:rFonts w:ascii="Calibri" w:eastAsia="PMingLiU" w:hAnsi="Calibri"/>
          <w:noProof/>
          <w:sz w:val="22"/>
          <w:szCs w:val="22"/>
        </w:rPr>
        <w:tab/>
      </w:r>
      <w:r>
        <w:rPr>
          <w:noProof/>
        </w:rPr>
        <w:t>Overview of Layer 1 throughput</w:t>
      </w:r>
      <w:r>
        <w:rPr>
          <w:noProof/>
        </w:rPr>
        <w:tab/>
      </w:r>
      <w:r>
        <w:rPr>
          <w:noProof/>
        </w:rPr>
        <w:fldChar w:fldCharType="begin" w:fldLock="1"/>
      </w:r>
      <w:r>
        <w:rPr>
          <w:noProof/>
        </w:rPr>
        <w:instrText xml:space="preserve"> PAGEREF _Toc138970134 \h </w:instrText>
      </w:r>
      <w:r>
        <w:rPr>
          <w:noProof/>
        </w:rPr>
      </w:r>
      <w:r>
        <w:rPr>
          <w:noProof/>
        </w:rPr>
        <w:fldChar w:fldCharType="separate"/>
      </w:r>
      <w:r>
        <w:rPr>
          <w:noProof/>
        </w:rPr>
        <w:t>21</w:t>
      </w:r>
      <w:r>
        <w:rPr>
          <w:noProof/>
        </w:rPr>
        <w:fldChar w:fldCharType="end"/>
      </w:r>
    </w:p>
    <w:p w14:paraId="6EF4CA33" w14:textId="7B002D2C" w:rsidR="00C07924" w:rsidRDefault="00C07924">
      <w:pPr>
        <w:pStyle w:val="TOC3"/>
        <w:rPr>
          <w:rFonts w:ascii="Calibri" w:eastAsia="PMingLiU" w:hAnsi="Calibri"/>
          <w:noProof/>
          <w:sz w:val="22"/>
          <w:szCs w:val="22"/>
        </w:rPr>
      </w:pPr>
      <w:r>
        <w:rPr>
          <w:noProof/>
        </w:rPr>
        <w:t>5.7.2</w:t>
      </w:r>
      <w:r>
        <w:rPr>
          <w:rFonts w:ascii="Calibri" w:eastAsia="PMingLiU" w:hAnsi="Calibri"/>
          <w:noProof/>
          <w:sz w:val="22"/>
          <w:szCs w:val="22"/>
        </w:rPr>
        <w:tab/>
      </w:r>
      <w:r>
        <w:rPr>
          <w:noProof/>
        </w:rPr>
        <w:t>Overview of Application Layer throughput</w:t>
      </w:r>
      <w:r>
        <w:rPr>
          <w:noProof/>
        </w:rPr>
        <w:tab/>
      </w:r>
      <w:r>
        <w:rPr>
          <w:noProof/>
        </w:rPr>
        <w:fldChar w:fldCharType="begin" w:fldLock="1"/>
      </w:r>
      <w:r>
        <w:rPr>
          <w:noProof/>
        </w:rPr>
        <w:instrText xml:space="preserve"> PAGEREF _Toc138970135 \h </w:instrText>
      </w:r>
      <w:r>
        <w:rPr>
          <w:noProof/>
        </w:rPr>
      </w:r>
      <w:r>
        <w:rPr>
          <w:noProof/>
        </w:rPr>
        <w:fldChar w:fldCharType="separate"/>
      </w:r>
      <w:r>
        <w:rPr>
          <w:noProof/>
        </w:rPr>
        <w:t>22</w:t>
      </w:r>
      <w:r>
        <w:rPr>
          <w:noProof/>
        </w:rPr>
        <w:fldChar w:fldCharType="end"/>
      </w:r>
    </w:p>
    <w:p w14:paraId="3FFE0515" w14:textId="469B3091" w:rsidR="00C07924" w:rsidRDefault="00C07924">
      <w:pPr>
        <w:pStyle w:val="TOC3"/>
        <w:rPr>
          <w:rFonts w:ascii="Calibri" w:eastAsia="PMingLiU" w:hAnsi="Calibri"/>
          <w:noProof/>
          <w:sz w:val="22"/>
          <w:szCs w:val="22"/>
        </w:rPr>
      </w:pPr>
      <w:r>
        <w:rPr>
          <w:noProof/>
        </w:rPr>
        <w:t>5.7.3</w:t>
      </w:r>
      <w:r>
        <w:rPr>
          <w:rFonts w:ascii="Calibri" w:eastAsia="PMingLiU" w:hAnsi="Calibri"/>
          <w:noProof/>
          <w:sz w:val="22"/>
          <w:szCs w:val="22"/>
        </w:rPr>
        <w:tab/>
      </w:r>
      <w:r>
        <w:rPr>
          <w:noProof/>
        </w:rPr>
        <w:t>Test Time for Application Layer Throughput procedures</w:t>
      </w:r>
      <w:r>
        <w:rPr>
          <w:noProof/>
        </w:rPr>
        <w:tab/>
      </w:r>
      <w:r>
        <w:rPr>
          <w:noProof/>
        </w:rPr>
        <w:fldChar w:fldCharType="begin" w:fldLock="1"/>
      </w:r>
      <w:r>
        <w:rPr>
          <w:noProof/>
        </w:rPr>
        <w:instrText xml:space="preserve"> PAGEREF _Toc138970136 \h </w:instrText>
      </w:r>
      <w:r>
        <w:rPr>
          <w:noProof/>
        </w:rPr>
      </w:r>
      <w:r>
        <w:rPr>
          <w:noProof/>
        </w:rPr>
        <w:fldChar w:fldCharType="separate"/>
      </w:r>
      <w:r>
        <w:rPr>
          <w:noProof/>
        </w:rPr>
        <w:t>23</w:t>
      </w:r>
      <w:r>
        <w:rPr>
          <w:noProof/>
        </w:rPr>
        <w:fldChar w:fldCharType="end"/>
      </w:r>
    </w:p>
    <w:p w14:paraId="0F15C887" w14:textId="20CCF08E" w:rsidR="00C07924" w:rsidRDefault="00C07924">
      <w:pPr>
        <w:pStyle w:val="TOC2"/>
        <w:rPr>
          <w:rFonts w:ascii="Calibri" w:eastAsia="PMingLiU" w:hAnsi="Calibri"/>
          <w:noProof/>
          <w:sz w:val="22"/>
          <w:szCs w:val="22"/>
        </w:rPr>
      </w:pPr>
      <w:r>
        <w:rPr>
          <w:noProof/>
        </w:rPr>
        <w:t>5.8</w:t>
      </w:r>
      <w:r>
        <w:rPr>
          <w:rFonts w:ascii="Calibri" w:eastAsia="PMingLiU" w:hAnsi="Calibri"/>
          <w:noProof/>
          <w:sz w:val="22"/>
          <w:szCs w:val="22"/>
        </w:rPr>
        <w:tab/>
      </w:r>
      <w:r>
        <w:rPr>
          <w:noProof/>
        </w:rPr>
        <w:t>Impact of Modem Performance in Application Layer Throughput</w:t>
      </w:r>
      <w:r>
        <w:rPr>
          <w:noProof/>
        </w:rPr>
        <w:tab/>
      </w:r>
      <w:r>
        <w:rPr>
          <w:noProof/>
        </w:rPr>
        <w:fldChar w:fldCharType="begin" w:fldLock="1"/>
      </w:r>
      <w:r>
        <w:rPr>
          <w:noProof/>
        </w:rPr>
        <w:instrText xml:space="preserve"> PAGEREF _Toc138970137 \h </w:instrText>
      </w:r>
      <w:r>
        <w:rPr>
          <w:noProof/>
        </w:rPr>
      </w:r>
      <w:r>
        <w:rPr>
          <w:noProof/>
        </w:rPr>
        <w:fldChar w:fldCharType="separate"/>
      </w:r>
      <w:r>
        <w:rPr>
          <w:noProof/>
        </w:rPr>
        <w:t>23</w:t>
      </w:r>
      <w:r>
        <w:rPr>
          <w:noProof/>
        </w:rPr>
        <w:fldChar w:fldCharType="end"/>
      </w:r>
    </w:p>
    <w:p w14:paraId="51BAAAF9" w14:textId="7BE8A596" w:rsidR="00C07924" w:rsidRDefault="00C07924">
      <w:pPr>
        <w:pStyle w:val="TOC3"/>
        <w:rPr>
          <w:rFonts w:ascii="Calibri" w:eastAsia="PMingLiU" w:hAnsi="Calibri"/>
          <w:noProof/>
          <w:sz w:val="22"/>
          <w:szCs w:val="22"/>
        </w:rPr>
      </w:pPr>
      <w:r>
        <w:rPr>
          <w:noProof/>
        </w:rPr>
        <w:t>5.8.1</w:t>
      </w:r>
      <w:r>
        <w:rPr>
          <w:rFonts w:ascii="Calibri" w:eastAsia="PMingLiU" w:hAnsi="Calibri"/>
          <w:noProof/>
          <w:sz w:val="22"/>
          <w:szCs w:val="22"/>
        </w:rPr>
        <w:tab/>
      </w:r>
      <w:r>
        <w:rPr>
          <w:noProof/>
        </w:rPr>
        <w:t>Modem Performance in current TS 38.521-4 conformance tests</w:t>
      </w:r>
      <w:r>
        <w:rPr>
          <w:noProof/>
        </w:rPr>
        <w:tab/>
      </w:r>
      <w:r>
        <w:rPr>
          <w:noProof/>
        </w:rPr>
        <w:fldChar w:fldCharType="begin" w:fldLock="1"/>
      </w:r>
      <w:r>
        <w:rPr>
          <w:noProof/>
        </w:rPr>
        <w:instrText xml:space="preserve"> PAGEREF _Toc138970138 \h </w:instrText>
      </w:r>
      <w:r>
        <w:rPr>
          <w:noProof/>
        </w:rPr>
      </w:r>
      <w:r>
        <w:rPr>
          <w:noProof/>
        </w:rPr>
        <w:fldChar w:fldCharType="separate"/>
      </w:r>
      <w:r>
        <w:rPr>
          <w:noProof/>
        </w:rPr>
        <w:t>23</w:t>
      </w:r>
      <w:r>
        <w:rPr>
          <w:noProof/>
        </w:rPr>
        <w:fldChar w:fldCharType="end"/>
      </w:r>
    </w:p>
    <w:p w14:paraId="013DFAB0" w14:textId="2C43ACFA" w:rsidR="00C07924" w:rsidRDefault="00C07924">
      <w:pPr>
        <w:pStyle w:val="TOC3"/>
        <w:rPr>
          <w:rFonts w:ascii="Calibri" w:eastAsia="PMingLiU" w:hAnsi="Calibri"/>
          <w:noProof/>
          <w:sz w:val="22"/>
          <w:szCs w:val="22"/>
        </w:rPr>
      </w:pPr>
      <w:r>
        <w:rPr>
          <w:noProof/>
        </w:rPr>
        <w:lastRenderedPageBreak/>
        <w:t>5.8.2</w:t>
      </w:r>
      <w:r>
        <w:rPr>
          <w:rFonts w:ascii="Calibri" w:eastAsia="PMingLiU" w:hAnsi="Calibri"/>
          <w:noProof/>
          <w:sz w:val="22"/>
          <w:szCs w:val="22"/>
        </w:rPr>
        <w:tab/>
      </w:r>
      <w:r>
        <w:rPr>
          <w:noProof/>
        </w:rPr>
        <w:t>Modem Performance in Application Layer Data Throughput Tests</w:t>
      </w:r>
      <w:r>
        <w:rPr>
          <w:noProof/>
        </w:rPr>
        <w:tab/>
      </w:r>
      <w:r>
        <w:rPr>
          <w:noProof/>
        </w:rPr>
        <w:fldChar w:fldCharType="begin" w:fldLock="1"/>
      </w:r>
      <w:r>
        <w:rPr>
          <w:noProof/>
        </w:rPr>
        <w:instrText xml:space="preserve"> PAGEREF _Toc138970139 \h </w:instrText>
      </w:r>
      <w:r>
        <w:rPr>
          <w:noProof/>
        </w:rPr>
      </w:r>
      <w:r>
        <w:rPr>
          <w:noProof/>
        </w:rPr>
        <w:fldChar w:fldCharType="separate"/>
      </w:r>
      <w:r>
        <w:rPr>
          <w:noProof/>
        </w:rPr>
        <w:t>24</w:t>
      </w:r>
      <w:r>
        <w:rPr>
          <w:noProof/>
        </w:rPr>
        <w:fldChar w:fldCharType="end"/>
      </w:r>
    </w:p>
    <w:p w14:paraId="41C6D873" w14:textId="0004FB99" w:rsidR="00C07924" w:rsidRDefault="00C07924">
      <w:pPr>
        <w:pStyle w:val="TOC2"/>
        <w:rPr>
          <w:rFonts w:ascii="Calibri" w:eastAsia="PMingLiU" w:hAnsi="Calibri"/>
          <w:noProof/>
          <w:sz w:val="22"/>
          <w:szCs w:val="22"/>
        </w:rPr>
      </w:pPr>
      <w:r>
        <w:rPr>
          <w:noProof/>
        </w:rPr>
        <w:t>5.9</w:t>
      </w:r>
      <w:r>
        <w:rPr>
          <w:rFonts w:ascii="Calibri" w:eastAsia="PMingLiU" w:hAnsi="Calibri"/>
          <w:noProof/>
          <w:sz w:val="22"/>
          <w:szCs w:val="22"/>
        </w:rPr>
        <w:tab/>
      </w:r>
      <w:r>
        <w:rPr>
          <w:noProof/>
        </w:rPr>
        <w:t>Test System Uncertainty and Test Tolerance</w:t>
      </w:r>
      <w:r>
        <w:rPr>
          <w:noProof/>
        </w:rPr>
        <w:tab/>
      </w:r>
      <w:r>
        <w:rPr>
          <w:noProof/>
        </w:rPr>
        <w:fldChar w:fldCharType="begin" w:fldLock="1"/>
      </w:r>
      <w:r>
        <w:rPr>
          <w:noProof/>
        </w:rPr>
        <w:instrText xml:space="preserve"> PAGEREF _Toc138970140 \h </w:instrText>
      </w:r>
      <w:r>
        <w:rPr>
          <w:noProof/>
        </w:rPr>
      </w:r>
      <w:r>
        <w:rPr>
          <w:noProof/>
        </w:rPr>
        <w:fldChar w:fldCharType="separate"/>
      </w:r>
      <w:r>
        <w:rPr>
          <w:noProof/>
        </w:rPr>
        <w:t>24</w:t>
      </w:r>
      <w:r>
        <w:rPr>
          <w:noProof/>
        </w:rPr>
        <w:fldChar w:fldCharType="end"/>
      </w:r>
    </w:p>
    <w:p w14:paraId="046A9B8F" w14:textId="504CFB84" w:rsidR="00C07924" w:rsidRDefault="00C07924">
      <w:pPr>
        <w:pStyle w:val="TOC3"/>
        <w:rPr>
          <w:rFonts w:ascii="Calibri" w:eastAsia="PMingLiU" w:hAnsi="Calibri"/>
          <w:noProof/>
          <w:sz w:val="22"/>
          <w:szCs w:val="22"/>
        </w:rPr>
      </w:pPr>
      <w:r>
        <w:rPr>
          <w:noProof/>
        </w:rPr>
        <w:t>5.9.1</w:t>
      </w:r>
      <w:r>
        <w:rPr>
          <w:rFonts w:ascii="Calibri" w:eastAsia="PMingLiU" w:hAnsi="Calibri"/>
          <w:noProof/>
          <w:sz w:val="22"/>
          <w:szCs w:val="22"/>
        </w:rPr>
        <w:tab/>
      </w:r>
      <w:r>
        <w:rPr>
          <w:noProof/>
        </w:rPr>
        <w:t>Test System Uncertainty and Test Tolerance for FR1 testing</w:t>
      </w:r>
      <w:r>
        <w:rPr>
          <w:noProof/>
        </w:rPr>
        <w:tab/>
      </w:r>
      <w:r>
        <w:rPr>
          <w:noProof/>
        </w:rPr>
        <w:fldChar w:fldCharType="begin" w:fldLock="1"/>
      </w:r>
      <w:r>
        <w:rPr>
          <w:noProof/>
        </w:rPr>
        <w:instrText xml:space="preserve"> PAGEREF _Toc138970141 \h </w:instrText>
      </w:r>
      <w:r>
        <w:rPr>
          <w:noProof/>
        </w:rPr>
      </w:r>
      <w:r>
        <w:rPr>
          <w:noProof/>
        </w:rPr>
        <w:fldChar w:fldCharType="separate"/>
      </w:r>
      <w:r>
        <w:rPr>
          <w:noProof/>
        </w:rPr>
        <w:t>24</w:t>
      </w:r>
      <w:r>
        <w:rPr>
          <w:noProof/>
        </w:rPr>
        <w:fldChar w:fldCharType="end"/>
      </w:r>
    </w:p>
    <w:p w14:paraId="08DE6B7C" w14:textId="7785006D" w:rsidR="00C07924" w:rsidRDefault="00C07924">
      <w:pPr>
        <w:pStyle w:val="TOC4"/>
        <w:rPr>
          <w:rFonts w:ascii="Calibri" w:eastAsia="PMingLiU" w:hAnsi="Calibri"/>
          <w:noProof/>
          <w:sz w:val="22"/>
          <w:szCs w:val="22"/>
        </w:rPr>
      </w:pPr>
      <w:r>
        <w:rPr>
          <w:noProof/>
        </w:rPr>
        <w:t>5.9.1.1</w:t>
      </w:r>
      <w:r>
        <w:rPr>
          <w:rFonts w:ascii="Calibri" w:eastAsia="PMingLiU" w:hAnsi="Calibri"/>
          <w:noProof/>
          <w:sz w:val="22"/>
          <w:szCs w:val="22"/>
        </w:rPr>
        <w:tab/>
      </w:r>
      <w:r>
        <w:rPr>
          <w:noProof/>
        </w:rPr>
        <w:t>Recommended Uncertainty of Test System</w:t>
      </w:r>
      <w:r>
        <w:rPr>
          <w:noProof/>
        </w:rPr>
        <w:tab/>
      </w:r>
      <w:r>
        <w:rPr>
          <w:noProof/>
        </w:rPr>
        <w:fldChar w:fldCharType="begin" w:fldLock="1"/>
      </w:r>
      <w:r>
        <w:rPr>
          <w:noProof/>
        </w:rPr>
        <w:instrText xml:space="preserve"> PAGEREF _Toc138970142 \h </w:instrText>
      </w:r>
      <w:r>
        <w:rPr>
          <w:noProof/>
        </w:rPr>
      </w:r>
      <w:r>
        <w:rPr>
          <w:noProof/>
        </w:rPr>
        <w:fldChar w:fldCharType="separate"/>
      </w:r>
      <w:r>
        <w:rPr>
          <w:noProof/>
        </w:rPr>
        <w:t>24</w:t>
      </w:r>
      <w:r>
        <w:rPr>
          <w:noProof/>
        </w:rPr>
        <w:fldChar w:fldCharType="end"/>
      </w:r>
    </w:p>
    <w:p w14:paraId="57CE1FCE" w14:textId="6DC05250" w:rsidR="00C07924" w:rsidRDefault="00C07924">
      <w:pPr>
        <w:pStyle w:val="TOC4"/>
        <w:rPr>
          <w:rFonts w:ascii="Calibri" w:eastAsia="PMingLiU" w:hAnsi="Calibri"/>
          <w:noProof/>
          <w:sz w:val="22"/>
          <w:szCs w:val="22"/>
        </w:rPr>
      </w:pPr>
      <w:r>
        <w:rPr>
          <w:noProof/>
        </w:rPr>
        <w:t>5.9.1.2</w:t>
      </w:r>
      <w:r>
        <w:rPr>
          <w:rFonts w:ascii="Calibri" w:eastAsia="PMingLiU" w:hAnsi="Calibri"/>
          <w:noProof/>
          <w:sz w:val="22"/>
          <w:szCs w:val="22"/>
        </w:rPr>
        <w:tab/>
      </w:r>
      <w:r>
        <w:rPr>
          <w:noProof/>
        </w:rPr>
        <w:t>Test Tolerances</w:t>
      </w:r>
      <w:r>
        <w:rPr>
          <w:noProof/>
        </w:rPr>
        <w:tab/>
      </w:r>
      <w:r>
        <w:rPr>
          <w:noProof/>
        </w:rPr>
        <w:fldChar w:fldCharType="begin" w:fldLock="1"/>
      </w:r>
      <w:r>
        <w:rPr>
          <w:noProof/>
        </w:rPr>
        <w:instrText xml:space="preserve"> PAGEREF _Toc138970143 \h </w:instrText>
      </w:r>
      <w:r>
        <w:rPr>
          <w:noProof/>
        </w:rPr>
      </w:r>
      <w:r>
        <w:rPr>
          <w:noProof/>
        </w:rPr>
        <w:fldChar w:fldCharType="separate"/>
      </w:r>
      <w:r>
        <w:rPr>
          <w:noProof/>
        </w:rPr>
        <w:t>24</w:t>
      </w:r>
      <w:r>
        <w:rPr>
          <w:noProof/>
        </w:rPr>
        <w:fldChar w:fldCharType="end"/>
      </w:r>
    </w:p>
    <w:p w14:paraId="19A6FEAD" w14:textId="73A47939" w:rsidR="00C07924" w:rsidRDefault="00C07924">
      <w:pPr>
        <w:pStyle w:val="TOC4"/>
        <w:rPr>
          <w:rFonts w:ascii="Calibri" w:eastAsia="PMingLiU" w:hAnsi="Calibri"/>
          <w:noProof/>
          <w:sz w:val="22"/>
          <w:szCs w:val="22"/>
        </w:rPr>
      </w:pPr>
      <w:r>
        <w:rPr>
          <w:noProof/>
        </w:rPr>
        <w:t>5.9.1.3</w:t>
      </w:r>
      <w:r>
        <w:rPr>
          <w:rFonts w:ascii="Calibri" w:eastAsia="PMingLiU" w:hAnsi="Calibri"/>
          <w:noProof/>
          <w:sz w:val="22"/>
          <w:szCs w:val="22"/>
        </w:rPr>
        <w:tab/>
      </w:r>
      <w:r>
        <w:rPr>
          <w:noProof/>
        </w:rPr>
        <w:t>Impact of Test System Uncertainty on Test Results</w:t>
      </w:r>
      <w:r>
        <w:rPr>
          <w:noProof/>
        </w:rPr>
        <w:tab/>
      </w:r>
      <w:r>
        <w:rPr>
          <w:noProof/>
        </w:rPr>
        <w:fldChar w:fldCharType="begin" w:fldLock="1"/>
      </w:r>
      <w:r>
        <w:rPr>
          <w:noProof/>
        </w:rPr>
        <w:instrText xml:space="preserve"> PAGEREF _Toc138970144 \h </w:instrText>
      </w:r>
      <w:r>
        <w:rPr>
          <w:noProof/>
        </w:rPr>
      </w:r>
      <w:r>
        <w:rPr>
          <w:noProof/>
        </w:rPr>
        <w:fldChar w:fldCharType="separate"/>
      </w:r>
      <w:r>
        <w:rPr>
          <w:noProof/>
        </w:rPr>
        <w:t>24</w:t>
      </w:r>
      <w:r>
        <w:rPr>
          <w:noProof/>
        </w:rPr>
        <w:fldChar w:fldCharType="end"/>
      </w:r>
    </w:p>
    <w:p w14:paraId="3684E859" w14:textId="6330BF1E" w:rsidR="00C07924" w:rsidRDefault="00C07924">
      <w:pPr>
        <w:pStyle w:val="TOC4"/>
        <w:rPr>
          <w:rFonts w:ascii="Calibri" w:eastAsia="PMingLiU" w:hAnsi="Calibri"/>
          <w:noProof/>
          <w:sz w:val="22"/>
          <w:szCs w:val="22"/>
        </w:rPr>
      </w:pPr>
      <w:r>
        <w:rPr>
          <w:noProof/>
        </w:rPr>
        <w:t>5.9.1.4</w:t>
      </w:r>
      <w:r>
        <w:rPr>
          <w:rFonts w:ascii="Calibri" w:eastAsia="PMingLiU" w:hAnsi="Calibri"/>
          <w:noProof/>
          <w:sz w:val="22"/>
          <w:szCs w:val="22"/>
        </w:rPr>
        <w:tab/>
      </w:r>
      <w:r>
        <w:rPr>
          <w:noProof/>
        </w:rPr>
        <w:t>Impact of Test System Uncertainty on Test Results for FR1</w:t>
      </w:r>
      <w:r>
        <w:rPr>
          <w:noProof/>
        </w:rPr>
        <w:tab/>
      </w:r>
      <w:r>
        <w:rPr>
          <w:noProof/>
        </w:rPr>
        <w:fldChar w:fldCharType="begin" w:fldLock="1"/>
      </w:r>
      <w:r>
        <w:rPr>
          <w:noProof/>
        </w:rPr>
        <w:instrText xml:space="preserve"> PAGEREF _Toc138970145 \h </w:instrText>
      </w:r>
      <w:r>
        <w:rPr>
          <w:noProof/>
        </w:rPr>
      </w:r>
      <w:r>
        <w:rPr>
          <w:noProof/>
        </w:rPr>
        <w:fldChar w:fldCharType="separate"/>
      </w:r>
      <w:r>
        <w:rPr>
          <w:noProof/>
        </w:rPr>
        <w:t>25</w:t>
      </w:r>
      <w:r>
        <w:rPr>
          <w:noProof/>
        </w:rPr>
        <w:fldChar w:fldCharType="end"/>
      </w:r>
    </w:p>
    <w:p w14:paraId="23D26C56" w14:textId="6B858D71" w:rsidR="00C07924" w:rsidRDefault="00C07924">
      <w:pPr>
        <w:pStyle w:val="TOC3"/>
        <w:rPr>
          <w:rFonts w:ascii="Calibri" w:eastAsia="PMingLiU" w:hAnsi="Calibri"/>
          <w:noProof/>
          <w:sz w:val="22"/>
          <w:szCs w:val="22"/>
        </w:rPr>
      </w:pPr>
      <w:r>
        <w:rPr>
          <w:noProof/>
        </w:rPr>
        <w:t>5.9.2</w:t>
      </w:r>
      <w:r>
        <w:rPr>
          <w:rFonts w:ascii="Calibri" w:eastAsia="PMingLiU" w:hAnsi="Calibri"/>
          <w:noProof/>
          <w:sz w:val="22"/>
          <w:szCs w:val="22"/>
        </w:rPr>
        <w:tab/>
      </w:r>
      <w:r>
        <w:rPr>
          <w:noProof/>
        </w:rPr>
        <w:t>Test System Uncertainty and Test Tolerance for FR2 testing</w:t>
      </w:r>
      <w:r>
        <w:rPr>
          <w:noProof/>
        </w:rPr>
        <w:tab/>
      </w:r>
      <w:r>
        <w:rPr>
          <w:noProof/>
        </w:rPr>
        <w:fldChar w:fldCharType="begin" w:fldLock="1"/>
      </w:r>
      <w:r>
        <w:rPr>
          <w:noProof/>
        </w:rPr>
        <w:instrText xml:space="preserve"> PAGEREF _Toc138970146 \h </w:instrText>
      </w:r>
      <w:r>
        <w:rPr>
          <w:noProof/>
        </w:rPr>
      </w:r>
      <w:r>
        <w:rPr>
          <w:noProof/>
        </w:rPr>
        <w:fldChar w:fldCharType="separate"/>
      </w:r>
      <w:r>
        <w:rPr>
          <w:noProof/>
        </w:rPr>
        <w:t>26</w:t>
      </w:r>
      <w:r>
        <w:rPr>
          <w:noProof/>
        </w:rPr>
        <w:fldChar w:fldCharType="end"/>
      </w:r>
    </w:p>
    <w:p w14:paraId="5A92D617" w14:textId="0A5C3073" w:rsidR="00C07924" w:rsidRDefault="00C07924">
      <w:pPr>
        <w:pStyle w:val="TOC4"/>
        <w:rPr>
          <w:rFonts w:ascii="Calibri" w:eastAsia="PMingLiU" w:hAnsi="Calibri"/>
          <w:noProof/>
          <w:sz w:val="22"/>
          <w:szCs w:val="22"/>
        </w:rPr>
      </w:pPr>
      <w:r>
        <w:rPr>
          <w:noProof/>
        </w:rPr>
        <w:t>5.9.2.1</w:t>
      </w:r>
      <w:r>
        <w:rPr>
          <w:rFonts w:ascii="Calibri" w:eastAsia="PMingLiU" w:hAnsi="Calibri"/>
          <w:noProof/>
          <w:sz w:val="22"/>
          <w:szCs w:val="22"/>
        </w:rPr>
        <w:tab/>
      </w:r>
      <w:r>
        <w:rPr>
          <w:noProof/>
        </w:rPr>
        <w:t>Recommended Uncertainty of Test System</w:t>
      </w:r>
      <w:r>
        <w:rPr>
          <w:noProof/>
        </w:rPr>
        <w:tab/>
      </w:r>
      <w:r>
        <w:rPr>
          <w:noProof/>
        </w:rPr>
        <w:fldChar w:fldCharType="begin" w:fldLock="1"/>
      </w:r>
      <w:r>
        <w:rPr>
          <w:noProof/>
        </w:rPr>
        <w:instrText xml:space="preserve"> PAGEREF _Toc138970147 \h </w:instrText>
      </w:r>
      <w:r>
        <w:rPr>
          <w:noProof/>
        </w:rPr>
      </w:r>
      <w:r>
        <w:rPr>
          <w:noProof/>
        </w:rPr>
        <w:fldChar w:fldCharType="separate"/>
      </w:r>
      <w:r>
        <w:rPr>
          <w:noProof/>
        </w:rPr>
        <w:t>26</w:t>
      </w:r>
      <w:r>
        <w:rPr>
          <w:noProof/>
        </w:rPr>
        <w:fldChar w:fldCharType="end"/>
      </w:r>
    </w:p>
    <w:p w14:paraId="4E2C08B2" w14:textId="554CC966" w:rsidR="00C07924" w:rsidRDefault="00C07924">
      <w:pPr>
        <w:pStyle w:val="TOC4"/>
        <w:rPr>
          <w:rFonts w:ascii="Calibri" w:eastAsia="PMingLiU" w:hAnsi="Calibri"/>
          <w:noProof/>
          <w:sz w:val="22"/>
          <w:szCs w:val="22"/>
        </w:rPr>
      </w:pPr>
      <w:r>
        <w:rPr>
          <w:noProof/>
        </w:rPr>
        <w:t>5.9.2.2</w:t>
      </w:r>
      <w:r>
        <w:rPr>
          <w:rFonts w:ascii="Calibri" w:eastAsia="PMingLiU" w:hAnsi="Calibri"/>
          <w:noProof/>
          <w:sz w:val="22"/>
          <w:szCs w:val="22"/>
        </w:rPr>
        <w:tab/>
      </w:r>
      <w:r>
        <w:rPr>
          <w:noProof/>
        </w:rPr>
        <w:t>Test Tolerances</w:t>
      </w:r>
      <w:r>
        <w:rPr>
          <w:noProof/>
        </w:rPr>
        <w:tab/>
      </w:r>
      <w:r>
        <w:rPr>
          <w:noProof/>
        </w:rPr>
        <w:fldChar w:fldCharType="begin" w:fldLock="1"/>
      </w:r>
      <w:r>
        <w:rPr>
          <w:noProof/>
        </w:rPr>
        <w:instrText xml:space="preserve"> PAGEREF _Toc138970148 \h </w:instrText>
      </w:r>
      <w:r>
        <w:rPr>
          <w:noProof/>
        </w:rPr>
      </w:r>
      <w:r>
        <w:rPr>
          <w:noProof/>
        </w:rPr>
        <w:fldChar w:fldCharType="separate"/>
      </w:r>
      <w:r>
        <w:rPr>
          <w:noProof/>
        </w:rPr>
        <w:t>26</w:t>
      </w:r>
      <w:r>
        <w:rPr>
          <w:noProof/>
        </w:rPr>
        <w:fldChar w:fldCharType="end"/>
      </w:r>
    </w:p>
    <w:p w14:paraId="0A56746D" w14:textId="21465734" w:rsidR="00C07924" w:rsidRDefault="00C07924">
      <w:pPr>
        <w:pStyle w:val="TOC4"/>
        <w:rPr>
          <w:rFonts w:ascii="Calibri" w:eastAsia="PMingLiU" w:hAnsi="Calibri"/>
          <w:noProof/>
          <w:sz w:val="22"/>
          <w:szCs w:val="22"/>
        </w:rPr>
      </w:pPr>
      <w:r>
        <w:rPr>
          <w:noProof/>
        </w:rPr>
        <w:t>5.9.2.3</w:t>
      </w:r>
      <w:r>
        <w:rPr>
          <w:rFonts w:ascii="Calibri" w:eastAsia="PMingLiU" w:hAnsi="Calibri"/>
          <w:noProof/>
          <w:sz w:val="22"/>
          <w:szCs w:val="22"/>
        </w:rPr>
        <w:tab/>
      </w:r>
      <w:r>
        <w:rPr>
          <w:noProof/>
        </w:rPr>
        <w:t>Impact of Test System Uncertainty on Test Results</w:t>
      </w:r>
      <w:r>
        <w:rPr>
          <w:noProof/>
        </w:rPr>
        <w:tab/>
      </w:r>
      <w:r>
        <w:rPr>
          <w:noProof/>
        </w:rPr>
        <w:fldChar w:fldCharType="begin" w:fldLock="1"/>
      </w:r>
      <w:r>
        <w:rPr>
          <w:noProof/>
        </w:rPr>
        <w:instrText xml:space="preserve"> PAGEREF _Toc138970149 \h </w:instrText>
      </w:r>
      <w:r>
        <w:rPr>
          <w:noProof/>
        </w:rPr>
      </w:r>
      <w:r>
        <w:rPr>
          <w:noProof/>
        </w:rPr>
        <w:fldChar w:fldCharType="separate"/>
      </w:r>
      <w:r>
        <w:rPr>
          <w:noProof/>
        </w:rPr>
        <w:t>26</w:t>
      </w:r>
      <w:r>
        <w:rPr>
          <w:noProof/>
        </w:rPr>
        <w:fldChar w:fldCharType="end"/>
      </w:r>
    </w:p>
    <w:p w14:paraId="31BD3252" w14:textId="0B3DB02F" w:rsidR="00C07924" w:rsidRDefault="00C07924">
      <w:pPr>
        <w:pStyle w:val="TOC4"/>
        <w:rPr>
          <w:rFonts w:ascii="Calibri" w:eastAsia="PMingLiU" w:hAnsi="Calibri"/>
          <w:noProof/>
          <w:sz w:val="22"/>
          <w:szCs w:val="22"/>
        </w:rPr>
      </w:pPr>
      <w:r>
        <w:rPr>
          <w:noProof/>
        </w:rPr>
        <w:t>5.9.2.4</w:t>
      </w:r>
      <w:r>
        <w:rPr>
          <w:rFonts w:ascii="Calibri" w:eastAsia="PMingLiU" w:hAnsi="Calibri"/>
          <w:noProof/>
          <w:sz w:val="22"/>
          <w:szCs w:val="22"/>
        </w:rPr>
        <w:tab/>
      </w:r>
      <w:r>
        <w:rPr>
          <w:noProof/>
        </w:rPr>
        <w:t>Impact of Test System Uncertainty on Test Results for FR2</w:t>
      </w:r>
      <w:r>
        <w:rPr>
          <w:noProof/>
        </w:rPr>
        <w:tab/>
      </w:r>
      <w:r>
        <w:rPr>
          <w:noProof/>
        </w:rPr>
        <w:fldChar w:fldCharType="begin" w:fldLock="1"/>
      </w:r>
      <w:r>
        <w:rPr>
          <w:noProof/>
        </w:rPr>
        <w:instrText xml:space="preserve"> PAGEREF _Toc138970150 \h </w:instrText>
      </w:r>
      <w:r>
        <w:rPr>
          <w:noProof/>
        </w:rPr>
      </w:r>
      <w:r>
        <w:rPr>
          <w:noProof/>
        </w:rPr>
        <w:fldChar w:fldCharType="separate"/>
      </w:r>
      <w:r>
        <w:rPr>
          <w:noProof/>
        </w:rPr>
        <w:t>27</w:t>
      </w:r>
      <w:r>
        <w:rPr>
          <w:noProof/>
        </w:rPr>
        <w:fldChar w:fldCharType="end"/>
      </w:r>
    </w:p>
    <w:p w14:paraId="42403A86" w14:textId="0BB991F7" w:rsidR="00C07924" w:rsidRDefault="00C07924">
      <w:pPr>
        <w:pStyle w:val="TOC2"/>
        <w:rPr>
          <w:rFonts w:ascii="Calibri" w:eastAsia="PMingLiU" w:hAnsi="Calibri"/>
          <w:noProof/>
          <w:sz w:val="22"/>
          <w:szCs w:val="22"/>
        </w:rPr>
      </w:pPr>
      <w:r>
        <w:rPr>
          <w:noProof/>
        </w:rPr>
        <w:t>5.10</w:t>
      </w:r>
      <w:r>
        <w:rPr>
          <w:rFonts w:ascii="Calibri" w:eastAsia="PMingLiU" w:hAnsi="Calibri"/>
          <w:noProof/>
          <w:sz w:val="22"/>
          <w:szCs w:val="22"/>
        </w:rPr>
        <w:tab/>
      </w:r>
      <w:r>
        <w:rPr>
          <w:noProof/>
        </w:rPr>
        <w:t>Feasibility of Defining Link Adaptation Absolute Physical Layer Requirements</w:t>
      </w:r>
      <w:r>
        <w:rPr>
          <w:noProof/>
        </w:rPr>
        <w:tab/>
      </w:r>
      <w:r>
        <w:rPr>
          <w:noProof/>
        </w:rPr>
        <w:fldChar w:fldCharType="begin" w:fldLock="1"/>
      </w:r>
      <w:r>
        <w:rPr>
          <w:noProof/>
        </w:rPr>
        <w:instrText xml:space="preserve"> PAGEREF _Toc138970151 \h </w:instrText>
      </w:r>
      <w:r>
        <w:rPr>
          <w:noProof/>
        </w:rPr>
      </w:r>
      <w:r>
        <w:rPr>
          <w:noProof/>
        </w:rPr>
        <w:fldChar w:fldCharType="separate"/>
      </w:r>
      <w:r>
        <w:rPr>
          <w:noProof/>
        </w:rPr>
        <w:t>27</w:t>
      </w:r>
      <w:r>
        <w:rPr>
          <w:noProof/>
        </w:rPr>
        <w:fldChar w:fldCharType="end"/>
      </w:r>
    </w:p>
    <w:p w14:paraId="3511EC24" w14:textId="6426D351" w:rsidR="00C07924" w:rsidRDefault="00C07924">
      <w:pPr>
        <w:pStyle w:val="TOC3"/>
        <w:rPr>
          <w:rFonts w:ascii="Calibri" w:eastAsia="PMingLiU" w:hAnsi="Calibri"/>
          <w:noProof/>
          <w:sz w:val="22"/>
          <w:szCs w:val="22"/>
        </w:rPr>
      </w:pPr>
      <w:r>
        <w:rPr>
          <w:noProof/>
        </w:rPr>
        <w:t>5.10.1</w:t>
      </w:r>
      <w:r>
        <w:rPr>
          <w:rFonts w:ascii="Calibri" w:eastAsia="PMingLiU" w:hAnsi="Calibri"/>
          <w:noProof/>
          <w:sz w:val="22"/>
          <w:szCs w:val="22"/>
        </w:rPr>
        <w:tab/>
      </w:r>
      <w:r>
        <w:rPr>
          <w:noProof/>
        </w:rPr>
        <w:t>General</w:t>
      </w:r>
      <w:r>
        <w:rPr>
          <w:noProof/>
        </w:rPr>
        <w:tab/>
      </w:r>
      <w:r>
        <w:rPr>
          <w:noProof/>
        </w:rPr>
        <w:fldChar w:fldCharType="begin" w:fldLock="1"/>
      </w:r>
      <w:r>
        <w:rPr>
          <w:noProof/>
        </w:rPr>
        <w:instrText xml:space="preserve"> PAGEREF _Toc138970152 \h </w:instrText>
      </w:r>
      <w:r>
        <w:rPr>
          <w:noProof/>
        </w:rPr>
      </w:r>
      <w:r>
        <w:rPr>
          <w:noProof/>
        </w:rPr>
        <w:fldChar w:fldCharType="separate"/>
      </w:r>
      <w:r>
        <w:rPr>
          <w:noProof/>
        </w:rPr>
        <w:t>27</w:t>
      </w:r>
      <w:r>
        <w:rPr>
          <w:noProof/>
        </w:rPr>
        <w:fldChar w:fldCharType="end"/>
      </w:r>
    </w:p>
    <w:p w14:paraId="0B9CE32B" w14:textId="1508F45F" w:rsidR="00C07924" w:rsidRDefault="00C07924">
      <w:pPr>
        <w:pStyle w:val="TOC3"/>
        <w:rPr>
          <w:rFonts w:ascii="Calibri" w:eastAsia="PMingLiU" w:hAnsi="Calibri"/>
          <w:noProof/>
          <w:sz w:val="22"/>
          <w:szCs w:val="22"/>
        </w:rPr>
      </w:pPr>
      <w:r>
        <w:rPr>
          <w:noProof/>
        </w:rPr>
        <w:t>5.10.2</w:t>
      </w:r>
      <w:r>
        <w:rPr>
          <w:rFonts w:ascii="Calibri" w:eastAsia="PMingLiU" w:hAnsi="Calibri"/>
          <w:noProof/>
          <w:sz w:val="22"/>
          <w:szCs w:val="22"/>
        </w:rPr>
        <w:tab/>
      </w:r>
      <w:r>
        <w:rPr>
          <w:noProof/>
        </w:rPr>
        <w:t>Test Methodology</w:t>
      </w:r>
      <w:r>
        <w:rPr>
          <w:noProof/>
        </w:rPr>
        <w:tab/>
      </w:r>
      <w:r>
        <w:rPr>
          <w:noProof/>
        </w:rPr>
        <w:fldChar w:fldCharType="begin" w:fldLock="1"/>
      </w:r>
      <w:r>
        <w:rPr>
          <w:noProof/>
        </w:rPr>
        <w:instrText xml:space="preserve"> PAGEREF _Toc138970153 \h </w:instrText>
      </w:r>
      <w:r>
        <w:rPr>
          <w:noProof/>
        </w:rPr>
      </w:r>
      <w:r>
        <w:rPr>
          <w:noProof/>
        </w:rPr>
        <w:fldChar w:fldCharType="separate"/>
      </w:r>
      <w:r>
        <w:rPr>
          <w:noProof/>
        </w:rPr>
        <w:t>27</w:t>
      </w:r>
      <w:r>
        <w:rPr>
          <w:noProof/>
        </w:rPr>
        <w:fldChar w:fldCharType="end"/>
      </w:r>
    </w:p>
    <w:p w14:paraId="1CC3A40B" w14:textId="53C3FCF4" w:rsidR="00C07924" w:rsidRDefault="00C07924">
      <w:pPr>
        <w:pStyle w:val="TOC4"/>
        <w:rPr>
          <w:rFonts w:ascii="Calibri" w:eastAsia="PMingLiU" w:hAnsi="Calibri"/>
          <w:noProof/>
          <w:sz w:val="22"/>
          <w:szCs w:val="22"/>
        </w:rPr>
      </w:pPr>
      <w:r>
        <w:rPr>
          <w:noProof/>
        </w:rPr>
        <w:t>5.10.2.1</w:t>
      </w:r>
      <w:r>
        <w:rPr>
          <w:rFonts w:ascii="Calibri" w:eastAsia="PMingLiU" w:hAnsi="Calibri"/>
          <w:noProof/>
          <w:sz w:val="22"/>
          <w:szCs w:val="22"/>
        </w:rPr>
        <w:tab/>
      </w:r>
      <w:r>
        <w:rPr>
          <w:noProof/>
        </w:rPr>
        <w:t>Simulation Alignment Criteria</w:t>
      </w:r>
      <w:r>
        <w:rPr>
          <w:noProof/>
        </w:rPr>
        <w:tab/>
      </w:r>
      <w:r>
        <w:rPr>
          <w:noProof/>
        </w:rPr>
        <w:fldChar w:fldCharType="begin" w:fldLock="1"/>
      </w:r>
      <w:r>
        <w:rPr>
          <w:noProof/>
        </w:rPr>
        <w:instrText xml:space="preserve"> PAGEREF _Toc138970154 \h </w:instrText>
      </w:r>
      <w:r>
        <w:rPr>
          <w:noProof/>
        </w:rPr>
      </w:r>
      <w:r>
        <w:rPr>
          <w:noProof/>
        </w:rPr>
        <w:fldChar w:fldCharType="separate"/>
      </w:r>
      <w:r>
        <w:rPr>
          <w:noProof/>
        </w:rPr>
        <w:t>27</w:t>
      </w:r>
      <w:r>
        <w:rPr>
          <w:noProof/>
        </w:rPr>
        <w:fldChar w:fldCharType="end"/>
      </w:r>
    </w:p>
    <w:p w14:paraId="1878EF0C" w14:textId="1CD2B885" w:rsidR="00C07924" w:rsidRDefault="00C07924">
      <w:pPr>
        <w:pStyle w:val="TOC4"/>
        <w:rPr>
          <w:rFonts w:ascii="Calibri" w:eastAsia="PMingLiU" w:hAnsi="Calibri"/>
          <w:noProof/>
          <w:sz w:val="22"/>
          <w:szCs w:val="22"/>
        </w:rPr>
      </w:pPr>
      <w:r>
        <w:rPr>
          <w:noProof/>
        </w:rPr>
        <w:t>5.10.2.2</w:t>
      </w:r>
      <w:r>
        <w:rPr>
          <w:rFonts w:ascii="Calibri" w:eastAsia="PMingLiU" w:hAnsi="Calibri"/>
          <w:noProof/>
          <w:sz w:val="22"/>
          <w:szCs w:val="22"/>
        </w:rPr>
        <w:tab/>
      </w:r>
      <w:r>
        <w:rPr>
          <w:noProof/>
        </w:rPr>
        <w:t>Methodology for Requirements Definition</w:t>
      </w:r>
      <w:r>
        <w:rPr>
          <w:noProof/>
        </w:rPr>
        <w:tab/>
      </w:r>
      <w:r>
        <w:rPr>
          <w:noProof/>
        </w:rPr>
        <w:fldChar w:fldCharType="begin" w:fldLock="1"/>
      </w:r>
      <w:r>
        <w:rPr>
          <w:noProof/>
        </w:rPr>
        <w:instrText xml:space="preserve"> PAGEREF _Toc138970155 \h </w:instrText>
      </w:r>
      <w:r>
        <w:rPr>
          <w:noProof/>
        </w:rPr>
      </w:r>
      <w:r>
        <w:rPr>
          <w:noProof/>
        </w:rPr>
        <w:fldChar w:fldCharType="separate"/>
      </w:r>
      <w:r>
        <w:rPr>
          <w:noProof/>
        </w:rPr>
        <w:t>28</w:t>
      </w:r>
      <w:r>
        <w:rPr>
          <w:noProof/>
        </w:rPr>
        <w:fldChar w:fldCharType="end"/>
      </w:r>
    </w:p>
    <w:p w14:paraId="727769E9" w14:textId="274E5589" w:rsidR="00C07924" w:rsidRDefault="00C07924">
      <w:pPr>
        <w:pStyle w:val="TOC3"/>
        <w:rPr>
          <w:rFonts w:ascii="Calibri" w:eastAsia="PMingLiU" w:hAnsi="Calibri"/>
          <w:noProof/>
          <w:sz w:val="22"/>
          <w:szCs w:val="22"/>
        </w:rPr>
      </w:pPr>
      <w:r>
        <w:rPr>
          <w:noProof/>
        </w:rPr>
        <w:t>5.10.3</w:t>
      </w:r>
      <w:r>
        <w:rPr>
          <w:rFonts w:ascii="Calibri" w:eastAsia="PMingLiU" w:hAnsi="Calibri"/>
          <w:noProof/>
          <w:sz w:val="22"/>
          <w:szCs w:val="22"/>
        </w:rPr>
        <w:tab/>
      </w:r>
      <w:r>
        <w:rPr>
          <w:noProof/>
        </w:rPr>
        <w:t>Simulation Assumptions</w:t>
      </w:r>
      <w:r>
        <w:rPr>
          <w:noProof/>
        </w:rPr>
        <w:tab/>
      </w:r>
      <w:r>
        <w:rPr>
          <w:noProof/>
        </w:rPr>
        <w:fldChar w:fldCharType="begin" w:fldLock="1"/>
      </w:r>
      <w:r>
        <w:rPr>
          <w:noProof/>
        </w:rPr>
        <w:instrText xml:space="preserve"> PAGEREF _Toc138970156 \h </w:instrText>
      </w:r>
      <w:r>
        <w:rPr>
          <w:noProof/>
        </w:rPr>
      </w:r>
      <w:r>
        <w:rPr>
          <w:noProof/>
        </w:rPr>
        <w:fldChar w:fldCharType="separate"/>
      </w:r>
      <w:r>
        <w:rPr>
          <w:noProof/>
        </w:rPr>
        <w:t>28</w:t>
      </w:r>
      <w:r>
        <w:rPr>
          <w:noProof/>
        </w:rPr>
        <w:fldChar w:fldCharType="end"/>
      </w:r>
    </w:p>
    <w:p w14:paraId="6A270594" w14:textId="578EC6A0" w:rsidR="00C07924" w:rsidRDefault="00C07924">
      <w:pPr>
        <w:pStyle w:val="TOC3"/>
        <w:rPr>
          <w:rFonts w:ascii="Calibri" w:eastAsia="PMingLiU" w:hAnsi="Calibri"/>
          <w:noProof/>
          <w:sz w:val="22"/>
          <w:szCs w:val="22"/>
        </w:rPr>
      </w:pPr>
      <w:r>
        <w:rPr>
          <w:noProof/>
        </w:rPr>
        <w:t>5.10.4</w:t>
      </w:r>
      <w:r>
        <w:rPr>
          <w:rFonts w:ascii="Calibri" w:eastAsia="PMingLiU" w:hAnsi="Calibri"/>
          <w:noProof/>
          <w:sz w:val="22"/>
          <w:szCs w:val="22"/>
        </w:rPr>
        <w:tab/>
      </w:r>
      <w:r>
        <w:rPr>
          <w:noProof/>
        </w:rPr>
        <w:t>Simulation Results</w:t>
      </w:r>
      <w:r>
        <w:rPr>
          <w:noProof/>
        </w:rPr>
        <w:tab/>
      </w:r>
      <w:r>
        <w:rPr>
          <w:noProof/>
        </w:rPr>
        <w:fldChar w:fldCharType="begin" w:fldLock="1"/>
      </w:r>
      <w:r>
        <w:rPr>
          <w:noProof/>
        </w:rPr>
        <w:instrText xml:space="preserve"> PAGEREF _Toc138970157 \h </w:instrText>
      </w:r>
      <w:r>
        <w:rPr>
          <w:noProof/>
        </w:rPr>
      </w:r>
      <w:r>
        <w:rPr>
          <w:noProof/>
        </w:rPr>
        <w:fldChar w:fldCharType="separate"/>
      </w:r>
      <w:r>
        <w:rPr>
          <w:noProof/>
        </w:rPr>
        <w:t>30</w:t>
      </w:r>
      <w:r>
        <w:rPr>
          <w:noProof/>
        </w:rPr>
        <w:fldChar w:fldCharType="end"/>
      </w:r>
    </w:p>
    <w:p w14:paraId="760DFB5E" w14:textId="39DC0800" w:rsidR="00C07924" w:rsidRDefault="00C07924">
      <w:pPr>
        <w:pStyle w:val="TOC3"/>
        <w:rPr>
          <w:rFonts w:ascii="Calibri" w:eastAsia="PMingLiU" w:hAnsi="Calibri"/>
          <w:noProof/>
          <w:sz w:val="22"/>
          <w:szCs w:val="22"/>
        </w:rPr>
      </w:pPr>
      <w:r>
        <w:rPr>
          <w:noProof/>
        </w:rPr>
        <w:t>5.10.5</w:t>
      </w:r>
      <w:r>
        <w:rPr>
          <w:rFonts w:ascii="Calibri" w:eastAsia="PMingLiU" w:hAnsi="Calibri"/>
          <w:noProof/>
          <w:sz w:val="22"/>
          <w:szCs w:val="22"/>
        </w:rPr>
        <w:tab/>
      </w:r>
      <w:r>
        <w:rPr>
          <w:noProof/>
        </w:rPr>
        <w:t>Summary</w:t>
      </w:r>
      <w:r>
        <w:rPr>
          <w:noProof/>
        </w:rPr>
        <w:tab/>
      </w:r>
      <w:r>
        <w:rPr>
          <w:noProof/>
        </w:rPr>
        <w:fldChar w:fldCharType="begin" w:fldLock="1"/>
      </w:r>
      <w:r>
        <w:rPr>
          <w:noProof/>
        </w:rPr>
        <w:instrText xml:space="preserve"> PAGEREF _Toc138970158 \h </w:instrText>
      </w:r>
      <w:r>
        <w:rPr>
          <w:noProof/>
        </w:rPr>
      </w:r>
      <w:r>
        <w:rPr>
          <w:noProof/>
        </w:rPr>
        <w:fldChar w:fldCharType="separate"/>
      </w:r>
      <w:r>
        <w:rPr>
          <w:noProof/>
        </w:rPr>
        <w:t>31</w:t>
      </w:r>
      <w:r>
        <w:rPr>
          <w:noProof/>
        </w:rPr>
        <w:fldChar w:fldCharType="end"/>
      </w:r>
    </w:p>
    <w:p w14:paraId="117147FA" w14:textId="1CFA57F3" w:rsidR="00C07924" w:rsidRDefault="00C07924">
      <w:pPr>
        <w:pStyle w:val="TOC1"/>
        <w:rPr>
          <w:rFonts w:ascii="Calibri" w:eastAsia="PMingLiU" w:hAnsi="Calibri"/>
          <w:noProof/>
          <w:szCs w:val="22"/>
        </w:rPr>
      </w:pPr>
      <w:r>
        <w:rPr>
          <w:noProof/>
        </w:rPr>
        <w:t>6</w:t>
      </w:r>
      <w:r>
        <w:rPr>
          <w:rFonts w:ascii="Calibri" w:eastAsia="PMingLiU" w:hAnsi="Calibri"/>
          <w:noProof/>
          <w:szCs w:val="22"/>
        </w:rPr>
        <w:tab/>
      </w:r>
      <w:r>
        <w:rPr>
          <w:noProof/>
        </w:rPr>
        <w:t>Conclusions</w:t>
      </w:r>
      <w:r>
        <w:rPr>
          <w:noProof/>
        </w:rPr>
        <w:tab/>
      </w:r>
      <w:r>
        <w:rPr>
          <w:noProof/>
        </w:rPr>
        <w:fldChar w:fldCharType="begin" w:fldLock="1"/>
      </w:r>
      <w:r>
        <w:rPr>
          <w:noProof/>
        </w:rPr>
        <w:instrText xml:space="preserve"> PAGEREF _Toc138970159 \h </w:instrText>
      </w:r>
      <w:r>
        <w:rPr>
          <w:noProof/>
        </w:rPr>
      </w:r>
      <w:r>
        <w:rPr>
          <w:noProof/>
        </w:rPr>
        <w:fldChar w:fldCharType="separate"/>
      </w:r>
      <w:r>
        <w:rPr>
          <w:noProof/>
        </w:rPr>
        <w:t>31</w:t>
      </w:r>
      <w:r>
        <w:rPr>
          <w:noProof/>
        </w:rPr>
        <w:fldChar w:fldCharType="end"/>
      </w:r>
    </w:p>
    <w:p w14:paraId="41E2FAFE" w14:textId="2AE604FF" w:rsidR="00C07924" w:rsidRDefault="00C07924">
      <w:pPr>
        <w:pStyle w:val="TOC8"/>
        <w:rPr>
          <w:rFonts w:ascii="Calibri" w:eastAsia="PMingLiU" w:hAnsi="Calibri"/>
          <w:b w:val="0"/>
          <w:noProof/>
          <w:szCs w:val="22"/>
        </w:rPr>
      </w:pPr>
      <w:r>
        <w:rPr>
          <w:noProof/>
        </w:rPr>
        <w:t>Annex A: Test Procedures</w:t>
      </w:r>
      <w:r>
        <w:rPr>
          <w:noProof/>
        </w:rPr>
        <w:tab/>
      </w:r>
      <w:r>
        <w:rPr>
          <w:noProof/>
        </w:rPr>
        <w:tab/>
      </w:r>
      <w:r>
        <w:rPr>
          <w:noProof/>
        </w:rPr>
        <w:fldChar w:fldCharType="begin" w:fldLock="1"/>
      </w:r>
      <w:r>
        <w:rPr>
          <w:noProof/>
        </w:rPr>
        <w:instrText xml:space="preserve"> PAGEREF _Toc138970160 \h </w:instrText>
      </w:r>
      <w:r>
        <w:rPr>
          <w:noProof/>
        </w:rPr>
      </w:r>
      <w:r>
        <w:rPr>
          <w:noProof/>
        </w:rPr>
        <w:fldChar w:fldCharType="separate"/>
      </w:r>
      <w:r>
        <w:rPr>
          <w:noProof/>
        </w:rPr>
        <w:t>33</w:t>
      </w:r>
      <w:r>
        <w:rPr>
          <w:noProof/>
        </w:rPr>
        <w:fldChar w:fldCharType="end"/>
      </w:r>
    </w:p>
    <w:p w14:paraId="3BC3AC74" w14:textId="14B51287" w:rsidR="00C07924" w:rsidRDefault="00C07924">
      <w:pPr>
        <w:pStyle w:val="TOC1"/>
        <w:rPr>
          <w:rFonts w:ascii="Calibri" w:eastAsia="PMingLiU" w:hAnsi="Calibri"/>
          <w:noProof/>
          <w:szCs w:val="22"/>
        </w:rPr>
      </w:pPr>
      <w:r>
        <w:rPr>
          <w:noProof/>
        </w:rPr>
        <w:t>A.1</w:t>
      </w:r>
      <w:r>
        <w:rPr>
          <w:rFonts w:ascii="Calibri" w:eastAsia="PMingLiU" w:hAnsi="Calibri"/>
          <w:noProof/>
          <w:szCs w:val="22"/>
        </w:rPr>
        <w:tab/>
      </w:r>
      <w:r>
        <w:rPr>
          <w:noProof/>
        </w:rPr>
        <w:t>Purpose of annex</w:t>
      </w:r>
      <w:r>
        <w:rPr>
          <w:noProof/>
        </w:rPr>
        <w:tab/>
      </w:r>
      <w:r>
        <w:rPr>
          <w:noProof/>
        </w:rPr>
        <w:fldChar w:fldCharType="begin" w:fldLock="1"/>
      </w:r>
      <w:r>
        <w:rPr>
          <w:noProof/>
        </w:rPr>
        <w:instrText xml:space="preserve"> PAGEREF _Toc138970161 \h </w:instrText>
      </w:r>
      <w:r>
        <w:rPr>
          <w:noProof/>
        </w:rPr>
      </w:r>
      <w:r>
        <w:rPr>
          <w:noProof/>
        </w:rPr>
        <w:fldChar w:fldCharType="separate"/>
      </w:r>
      <w:r>
        <w:rPr>
          <w:noProof/>
        </w:rPr>
        <w:t>33</w:t>
      </w:r>
      <w:r>
        <w:rPr>
          <w:noProof/>
        </w:rPr>
        <w:fldChar w:fldCharType="end"/>
      </w:r>
    </w:p>
    <w:p w14:paraId="5CBBB13C" w14:textId="61D0390D" w:rsidR="00C07924" w:rsidRDefault="00C07924">
      <w:pPr>
        <w:pStyle w:val="TOC2"/>
        <w:rPr>
          <w:rFonts w:ascii="Calibri" w:eastAsia="PMingLiU" w:hAnsi="Calibri"/>
          <w:noProof/>
          <w:sz w:val="22"/>
          <w:szCs w:val="22"/>
        </w:rPr>
      </w:pPr>
      <w:r>
        <w:rPr>
          <w:noProof/>
        </w:rPr>
        <w:t>A.1.1</w:t>
      </w:r>
      <w:r>
        <w:rPr>
          <w:rFonts w:ascii="Calibri" w:eastAsia="PMingLiU" w:hAnsi="Calibri"/>
          <w:noProof/>
          <w:sz w:val="22"/>
          <w:szCs w:val="22"/>
        </w:rPr>
        <w:tab/>
      </w:r>
      <w:r>
        <w:rPr>
          <w:noProof/>
        </w:rPr>
        <w:t>General</w:t>
      </w:r>
      <w:r>
        <w:rPr>
          <w:noProof/>
        </w:rPr>
        <w:tab/>
      </w:r>
      <w:r>
        <w:rPr>
          <w:noProof/>
        </w:rPr>
        <w:fldChar w:fldCharType="begin" w:fldLock="1"/>
      </w:r>
      <w:r>
        <w:rPr>
          <w:noProof/>
        </w:rPr>
        <w:instrText xml:space="preserve"> PAGEREF _Toc138970162 \h </w:instrText>
      </w:r>
      <w:r>
        <w:rPr>
          <w:noProof/>
        </w:rPr>
      </w:r>
      <w:r>
        <w:rPr>
          <w:noProof/>
        </w:rPr>
        <w:fldChar w:fldCharType="separate"/>
      </w:r>
      <w:r>
        <w:rPr>
          <w:noProof/>
        </w:rPr>
        <w:t>33</w:t>
      </w:r>
      <w:r>
        <w:rPr>
          <w:noProof/>
        </w:rPr>
        <w:fldChar w:fldCharType="end"/>
      </w:r>
    </w:p>
    <w:p w14:paraId="278B357F" w14:textId="06F908EB" w:rsidR="00C07924" w:rsidRDefault="00C07924">
      <w:pPr>
        <w:pStyle w:val="TOC1"/>
        <w:rPr>
          <w:rFonts w:ascii="Calibri" w:eastAsia="PMingLiU" w:hAnsi="Calibri"/>
          <w:noProof/>
          <w:szCs w:val="22"/>
        </w:rPr>
      </w:pPr>
      <w:r>
        <w:rPr>
          <w:noProof/>
        </w:rPr>
        <w:t>A.2</w:t>
      </w:r>
      <w:r>
        <w:rPr>
          <w:rFonts w:ascii="Calibri" w:eastAsia="PMingLiU" w:hAnsi="Calibri"/>
          <w:noProof/>
          <w:szCs w:val="22"/>
        </w:rPr>
        <w:tab/>
      </w:r>
      <w:r>
        <w:rPr>
          <w:noProof/>
        </w:rPr>
        <w:t>5G NR /TCP Downlink Throughput /Conducted/Static Peak Throughput for SA and NSA</w:t>
      </w:r>
      <w:r>
        <w:rPr>
          <w:noProof/>
        </w:rPr>
        <w:tab/>
      </w:r>
      <w:r>
        <w:rPr>
          <w:noProof/>
        </w:rPr>
        <w:fldChar w:fldCharType="begin" w:fldLock="1"/>
      </w:r>
      <w:r>
        <w:rPr>
          <w:noProof/>
        </w:rPr>
        <w:instrText xml:space="preserve"> PAGEREF _Toc138970163 \h </w:instrText>
      </w:r>
      <w:r>
        <w:rPr>
          <w:noProof/>
        </w:rPr>
      </w:r>
      <w:r>
        <w:rPr>
          <w:noProof/>
        </w:rPr>
        <w:fldChar w:fldCharType="separate"/>
      </w:r>
      <w:r>
        <w:rPr>
          <w:noProof/>
        </w:rPr>
        <w:t>34</w:t>
      </w:r>
      <w:r>
        <w:rPr>
          <w:noProof/>
        </w:rPr>
        <w:fldChar w:fldCharType="end"/>
      </w:r>
    </w:p>
    <w:p w14:paraId="229015CA" w14:textId="09E0DB0E" w:rsidR="00C07924" w:rsidRDefault="00C07924">
      <w:pPr>
        <w:pStyle w:val="TOC2"/>
        <w:rPr>
          <w:rFonts w:ascii="Calibri" w:eastAsia="PMingLiU" w:hAnsi="Calibri"/>
          <w:noProof/>
          <w:sz w:val="22"/>
          <w:szCs w:val="22"/>
        </w:rPr>
      </w:pPr>
      <w:r>
        <w:rPr>
          <w:noProof/>
        </w:rPr>
        <w:t>A.2.1</w:t>
      </w:r>
      <w:r>
        <w:rPr>
          <w:rFonts w:ascii="Calibri" w:eastAsia="PMingLiU" w:hAnsi="Calibri"/>
          <w:noProof/>
          <w:sz w:val="22"/>
          <w:szCs w:val="22"/>
        </w:rPr>
        <w:tab/>
      </w:r>
      <w:r>
        <w:rPr>
          <w:noProof/>
        </w:rPr>
        <w:t>5G NR /TCP Downlink Throughput /Conducted/Static Channel Peak Throughput tests for SA and NSA</w:t>
      </w:r>
      <w:r>
        <w:rPr>
          <w:noProof/>
        </w:rPr>
        <w:tab/>
      </w:r>
      <w:r>
        <w:rPr>
          <w:noProof/>
        </w:rPr>
        <w:fldChar w:fldCharType="begin" w:fldLock="1"/>
      </w:r>
      <w:r>
        <w:rPr>
          <w:noProof/>
        </w:rPr>
        <w:instrText xml:space="preserve"> PAGEREF _Toc138970164 \h </w:instrText>
      </w:r>
      <w:r>
        <w:rPr>
          <w:noProof/>
        </w:rPr>
      </w:r>
      <w:r>
        <w:rPr>
          <w:noProof/>
        </w:rPr>
        <w:fldChar w:fldCharType="separate"/>
      </w:r>
      <w:r>
        <w:rPr>
          <w:noProof/>
        </w:rPr>
        <w:t>34</w:t>
      </w:r>
      <w:r>
        <w:rPr>
          <w:noProof/>
        </w:rPr>
        <w:fldChar w:fldCharType="end"/>
      </w:r>
    </w:p>
    <w:p w14:paraId="0CA0B942" w14:textId="3AE463DF" w:rsidR="00C07924" w:rsidRDefault="00C07924">
      <w:pPr>
        <w:pStyle w:val="TOC3"/>
        <w:rPr>
          <w:rFonts w:ascii="Calibri" w:eastAsia="PMingLiU" w:hAnsi="Calibri"/>
          <w:noProof/>
          <w:sz w:val="22"/>
          <w:szCs w:val="22"/>
        </w:rPr>
      </w:pPr>
      <w:r>
        <w:rPr>
          <w:noProof/>
        </w:rPr>
        <w:t>A.2.1.1</w:t>
      </w:r>
      <w:r>
        <w:rPr>
          <w:rFonts w:ascii="Calibri" w:eastAsia="PMingLiU" w:hAnsi="Calibri"/>
          <w:noProof/>
          <w:sz w:val="22"/>
          <w:szCs w:val="22"/>
        </w:rPr>
        <w:tab/>
      </w:r>
      <w:r>
        <w:rPr>
          <w:noProof/>
        </w:rPr>
        <w:t>5G NR /TCP Downlink Throughput /Conducted/Static Channel/ SA and NSA (no Downlink Split Bearer)</w:t>
      </w:r>
      <w:r>
        <w:rPr>
          <w:noProof/>
        </w:rPr>
        <w:tab/>
      </w:r>
      <w:r>
        <w:rPr>
          <w:noProof/>
        </w:rPr>
        <w:fldChar w:fldCharType="begin" w:fldLock="1"/>
      </w:r>
      <w:r>
        <w:rPr>
          <w:noProof/>
        </w:rPr>
        <w:instrText xml:space="preserve"> PAGEREF _Toc138970165 \h </w:instrText>
      </w:r>
      <w:r>
        <w:rPr>
          <w:noProof/>
        </w:rPr>
      </w:r>
      <w:r>
        <w:rPr>
          <w:noProof/>
        </w:rPr>
        <w:fldChar w:fldCharType="separate"/>
      </w:r>
      <w:r>
        <w:rPr>
          <w:noProof/>
        </w:rPr>
        <w:t>34</w:t>
      </w:r>
      <w:r>
        <w:rPr>
          <w:noProof/>
        </w:rPr>
        <w:fldChar w:fldCharType="end"/>
      </w:r>
    </w:p>
    <w:p w14:paraId="0CEFC869" w14:textId="0A1C56AD" w:rsidR="00C07924" w:rsidRDefault="00C07924">
      <w:pPr>
        <w:pStyle w:val="TOC3"/>
        <w:rPr>
          <w:rFonts w:ascii="Calibri" w:eastAsia="PMingLiU" w:hAnsi="Calibri"/>
          <w:noProof/>
          <w:sz w:val="22"/>
          <w:szCs w:val="22"/>
        </w:rPr>
      </w:pPr>
      <w:r>
        <w:rPr>
          <w:noProof/>
        </w:rPr>
        <w:t>A.2.1.2</w:t>
      </w:r>
      <w:r>
        <w:rPr>
          <w:rFonts w:ascii="Calibri" w:eastAsia="PMingLiU" w:hAnsi="Calibri"/>
          <w:noProof/>
          <w:sz w:val="22"/>
          <w:szCs w:val="22"/>
        </w:rPr>
        <w:tab/>
      </w:r>
      <w:r>
        <w:rPr>
          <w:noProof/>
        </w:rPr>
        <w:t>5G NR /TCP Downlink Throughput /Conducted/Static Channel/NSA (Downlink Split Bearer)</w:t>
      </w:r>
      <w:r>
        <w:rPr>
          <w:noProof/>
        </w:rPr>
        <w:tab/>
      </w:r>
      <w:r>
        <w:rPr>
          <w:noProof/>
        </w:rPr>
        <w:fldChar w:fldCharType="begin" w:fldLock="1"/>
      </w:r>
      <w:r>
        <w:rPr>
          <w:noProof/>
        </w:rPr>
        <w:instrText xml:space="preserve"> PAGEREF _Toc138970166 \h </w:instrText>
      </w:r>
      <w:r>
        <w:rPr>
          <w:noProof/>
        </w:rPr>
      </w:r>
      <w:r>
        <w:rPr>
          <w:noProof/>
        </w:rPr>
        <w:fldChar w:fldCharType="separate"/>
      </w:r>
      <w:r>
        <w:rPr>
          <w:noProof/>
        </w:rPr>
        <w:t>36</w:t>
      </w:r>
      <w:r>
        <w:rPr>
          <w:noProof/>
        </w:rPr>
        <w:fldChar w:fldCharType="end"/>
      </w:r>
    </w:p>
    <w:p w14:paraId="65E816CB" w14:textId="768C1633" w:rsidR="00C07924" w:rsidRDefault="00C07924">
      <w:pPr>
        <w:pStyle w:val="TOC1"/>
        <w:rPr>
          <w:rFonts w:ascii="Calibri" w:eastAsia="PMingLiU" w:hAnsi="Calibri"/>
          <w:noProof/>
          <w:szCs w:val="22"/>
        </w:rPr>
      </w:pPr>
      <w:r>
        <w:rPr>
          <w:noProof/>
        </w:rPr>
        <w:t>A.3</w:t>
      </w:r>
      <w:r>
        <w:rPr>
          <w:rFonts w:ascii="Calibri" w:eastAsia="PMingLiU" w:hAnsi="Calibri"/>
          <w:noProof/>
          <w:szCs w:val="22"/>
        </w:rPr>
        <w:tab/>
      </w:r>
      <w:r>
        <w:rPr>
          <w:noProof/>
        </w:rPr>
        <w:t>5G NR /TCP Downlink Throughput /Conducted for Fixed Reference Channel (FRC) Scenarios with Fading for SA and NSA</w:t>
      </w:r>
      <w:r>
        <w:rPr>
          <w:noProof/>
        </w:rPr>
        <w:tab/>
      </w:r>
      <w:r>
        <w:rPr>
          <w:noProof/>
        </w:rPr>
        <w:fldChar w:fldCharType="begin" w:fldLock="1"/>
      </w:r>
      <w:r>
        <w:rPr>
          <w:noProof/>
        </w:rPr>
        <w:instrText xml:space="preserve"> PAGEREF _Toc138970167 \h </w:instrText>
      </w:r>
      <w:r>
        <w:rPr>
          <w:noProof/>
        </w:rPr>
      </w:r>
      <w:r>
        <w:rPr>
          <w:noProof/>
        </w:rPr>
        <w:fldChar w:fldCharType="separate"/>
      </w:r>
      <w:r>
        <w:rPr>
          <w:noProof/>
        </w:rPr>
        <w:t>37</w:t>
      </w:r>
      <w:r>
        <w:rPr>
          <w:noProof/>
        </w:rPr>
        <w:fldChar w:fldCharType="end"/>
      </w:r>
    </w:p>
    <w:p w14:paraId="13BF61DC" w14:textId="2773BB41" w:rsidR="00C07924" w:rsidRDefault="00C07924">
      <w:pPr>
        <w:pStyle w:val="TOC2"/>
        <w:rPr>
          <w:rFonts w:ascii="Calibri" w:eastAsia="PMingLiU" w:hAnsi="Calibri"/>
          <w:noProof/>
          <w:sz w:val="22"/>
          <w:szCs w:val="22"/>
        </w:rPr>
      </w:pPr>
      <w:r>
        <w:rPr>
          <w:noProof/>
        </w:rPr>
        <w:t>A.3.1</w:t>
      </w:r>
      <w:r>
        <w:rPr>
          <w:rFonts w:ascii="Calibri" w:eastAsia="PMingLiU" w:hAnsi="Calibri"/>
          <w:noProof/>
          <w:sz w:val="22"/>
          <w:szCs w:val="22"/>
        </w:rPr>
        <w:tab/>
      </w:r>
      <w:r>
        <w:rPr>
          <w:noProof/>
        </w:rPr>
        <w:t>5G NR /TCP Downlink Throughput /Conducted/Fading/FRC for SA and NSA</w:t>
      </w:r>
      <w:r>
        <w:rPr>
          <w:noProof/>
        </w:rPr>
        <w:tab/>
      </w:r>
      <w:r>
        <w:rPr>
          <w:noProof/>
        </w:rPr>
        <w:fldChar w:fldCharType="begin" w:fldLock="1"/>
      </w:r>
      <w:r>
        <w:rPr>
          <w:noProof/>
        </w:rPr>
        <w:instrText xml:space="preserve"> PAGEREF _Toc138970168 \h </w:instrText>
      </w:r>
      <w:r>
        <w:rPr>
          <w:noProof/>
        </w:rPr>
      </w:r>
      <w:r>
        <w:rPr>
          <w:noProof/>
        </w:rPr>
        <w:fldChar w:fldCharType="separate"/>
      </w:r>
      <w:r>
        <w:rPr>
          <w:noProof/>
        </w:rPr>
        <w:t>37</w:t>
      </w:r>
      <w:r>
        <w:rPr>
          <w:noProof/>
        </w:rPr>
        <w:fldChar w:fldCharType="end"/>
      </w:r>
    </w:p>
    <w:p w14:paraId="3019EEEB" w14:textId="7E134451" w:rsidR="00C07924" w:rsidRDefault="00C07924">
      <w:pPr>
        <w:pStyle w:val="TOC3"/>
        <w:rPr>
          <w:rFonts w:ascii="Calibri" w:eastAsia="PMingLiU" w:hAnsi="Calibri"/>
          <w:noProof/>
          <w:sz w:val="22"/>
          <w:szCs w:val="22"/>
        </w:rPr>
      </w:pPr>
      <w:r>
        <w:rPr>
          <w:noProof/>
        </w:rPr>
        <w:t>A.3.1.1</w:t>
      </w:r>
      <w:r>
        <w:rPr>
          <w:rFonts w:ascii="Calibri" w:eastAsia="PMingLiU" w:hAnsi="Calibri"/>
          <w:noProof/>
          <w:sz w:val="22"/>
          <w:szCs w:val="22"/>
        </w:rPr>
        <w:tab/>
      </w:r>
      <w:r>
        <w:rPr>
          <w:noProof/>
        </w:rPr>
        <w:t>5G NR /TCP Downlink Throughput /Conducted/Fading/FRC/2Rx for SA and NSA</w:t>
      </w:r>
      <w:r>
        <w:rPr>
          <w:noProof/>
        </w:rPr>
        <w:tab/>
      </w:r>
      <w:r>
        <w:rPr>
          <w:noProof/>
        </w:rPr>
        <w:fldChar w:fldCharType="begin" w:fldLock="1"/>
      </w:r>
      <w:r>
        <w:rPr>
          <w:noProof/>
        </w:rPr>
        <w:instrText xml:space="preserve"> PAGEREF _Toc138970169 \h </w:instrText>
      </w:r>
      <w:r>
        <w:rPr>
          <w:noProof/>
        </w:rPr>
      </w:r>
      <w:r>
        <w:rPr>
          <w:noProof/>
        </w:rPr>
        <w:fldChar w:fldCharType="separate"/>
      </w:r>
      <w:r>
        <w:rPr>
          <w:noProof/>
        </w:rPr>
        <w:t>37</w:t>
      </w:r>
      <w:r>
        <w:rPr>
          <w:noProof/>
        </w:rPr>
        <w:fldChar w:fldCharType="end"/>
      </w:r>
    </w:p>
    <w:p w14:paraId="6DEF7779" w14:textId="7378B61C" w:rsidR="00C07924" w:rsidRDefault="00C07924">
      <w:pPr>
        <w:pStyle w:val="TOC4"/>
        <w:rPr>
          <w:rFonts w:ascii="Calibri" w:eastAsia="PMingLiU" w:hAnsi="Calibri"/>
          <w:noProof/>
          <w:sz w:val="22"/>
          <w:szCs w:val="22"/>
        </w:rPr>
      </w:pPr>
      <w:r>
        <w:rPr>
          <w:noProof/>
        </w:rPr>
        <w:t>A.3.1.1.1</w:t>
      </w:r>
      <w:r>
        <w:rPr>
          <w:rFonts w:ascii="Calibri" w:eastAsia="PMingLiU" w:hAnsi="Calibri"/>
          <w:noProof/>
          <w:sz w:val="22"/>
          <w:szCs w:val="22"/>
        </w:rPr>
        <w:tab/>
      </w:r>
      <w:r>
        <w:rPr>
          <w:noProof/>
        </w:rPr>
        <w:t>5G NR /TCP Downlink Throughput /Conducted/Fading/2Rx/FR1 PDSCH mapping Type A performance - 2x2 MIMO for SA and NSA</w:t>
      </w:r>
      <w:r>
        <w:rPr>
          <w:noProof/>
        </w:rPr>
        <w:tab/>
      </w:r>
      <w:r>
        <w:rPr>
          <w:noProof/>
        </w:rPr>
        <w:fldChar w:fldCharType="begin" w:fldLock="1"/>
      </w:r>
      <w:r>
        <w:rPr>
          <w:noProof/>
        </w:rPr>
        <w:instrText xml:space="preserve"> PAGEREF _Toc138970170 \h </w:instrText>
      </w:r>
      <w:r>
        <w:rPr>
          <w:noProof/>
        </w:rPr>
      </w:r>
      <w:r>
        <w:rPr>
          <w:noProof/>
        </w:rPr>
        <w:fldChar w:fldCharType="separate"/>
      </w:r>
      <w:r>
        <w:rPr>
          <w:noProof/>
        </w:rPr>
        <w:t>37</w:t>
      </w:r>
      <w:r>
        <w:rPr>
          <w:noProof/>
        </w:rPr>
        <w:fldChar w:fldCharType="end"/>
      </w:r>
    </w:p>
    <w:p w14:paraId="16C74F73" w14:textId="00F4454B" w:rsidR="00C07924" w:rsidRDefault="00C07924">
      <w:pPr>
        <w:pStyle w:val="TOC4"/>
        <w:rPr>
          <w:rFonts w:ascii="Calibri" w:eastAsia="PMingLiU" w:hAnsi="Calibri"/>
          <w:noProof/>
          <w:sz w:val="22"/>
          <w:szCs w:val="22"/>
        </w:rPr>
      </w:pPr>
      <w:r>
        <w:rPr>
          <w:noProof/>
        </w:rPr>
        <w:t>A.3.1.1.2</w:t>
      </w:r>
      <w:r>
        <w:rPr>
          <w:rFonts w:ascii="Calibri" w:eastAsia="PMingLiU" w:hAnsi="Calibri"/>
          <w:noProof/>
          <w:sz w:val="22"/>
          <w:szCs w:val="22"/>
        </w:rPr>
        <w:tab/>
      </w:r>
      <w:r>
        <w:rPr>
          <w:noProof/>
        </w:rPr>
        <w:t>5G NR /TCP Downlink Throughput /Conducted/Fading/2Rx TDD/FR1 PDSCH mapping Type A performance - 2x2 MIMO for SA and NSA</w:t>
      </w:r>
      <w:r>
        <w:rPr>
          <w:noProof/>
        </w:rPr>
        <w:tab/>
      </w:r>
      <w:r>
        <w:rPr>
          <w:noProof/>
        </w:rPr>
        <w:fldChar w:fldCharType="begin" w:fldLock="1"/>
      </w:r>
      <w:r>
        <w:rPr>
          <w:noProof/>
        </w:rPr>
        <w:instrText xml:space="preserve"> PAGEREF _Toc138970171 \h </w:instrText>
      </w:r>
      <w:r>
        <w:rPr>
          <w:noProof/>
        </w:rPr>
      </w:r>
      <w:r>
        <w:rPr>
          <w:noProof/>
        </w:rPr>
        <w:fldChar w:fldCharType="separate"/>
      </w:r>
      <w:r>
        <w:rPr>
          <w:noProof/>
        </w:rPr>
        <w:t>39</w:t>
      </w:r>
      <w:r>
        <w:rPr>
          <w:noProof/>
        </w:rPr>
        <w:fldChar w:fldCharType="end"/>
      </w:r>
    </w:p>
    <w:p w14:paraId="773FB73B" w14:textId="491E73DA" w:rsidR="00C07924" w:rsidRDefault="00C07924">
      <w:pPr>
        <w:pStyle w:val="TOC3"/>
        <w:rPr>
          <w:rFonts w:ascii="Calibri" w:eastAsia="PMingLiU" w:hAnsi="Calibri"/>
          <w:noProof/>
          <w:sz w:val="22"/>
          <w:szCs w:val="22"/>
        </w:rPr>
      </w:pPr>
      <w:r>
        <w:rPr>
          <w:noProof/>
        </w:rPr>
        <w:t>A.3.1.2</w:t>
      </w:r>
      <w:r>
        <w:rPr>
          <w:rFonts w:ascii="Calibri" w:eastAsia="PMingLiU" w:hAnsi="Calibri"/>
          <w:noProof/>
          <w:sz w:val="22"/>
          <w:szCs w:val="22"/>
        </w:rPr>
        <w:tab/>
      </w:r>
      <w:r>
        <w:rPr>
          <w:noProof/>
        </w:rPr>
        <w:t>5G NR /TCP Downlink Throughput /Conducted/Fading/FRC/4Rx for SA and NSA</w:t>
      </w:r>
      <w:r>
        <w:rPr>
          <w:noProof/>
        </w:rPr>
        <w:tab/>
      </w:r>
      <w:r>
        <w:rPr>
          <w:noProof/>
        </w:rPr>
        <w:fldChar w:fldCharType="begin" w:fldLock="1"/>
      </w:r>
      <w:r>
        <w:rPr>
          <w:noProof/>
        </w:rPr>
        <w:instrText xml:space="preserve"> PAGEREF _Toc138970172 \h </w:instrText>
      </w:r>
      <w:r>
        <w:rPr>
          <w:noProof/>
        </w:rPr>
      </w:r>
      <w:r>
        <w:rPr>
          <w:noProof/>
        </w:rPr>
        <w:fldChar w:fldCharType="separate"/>
      </w:r>
      <w:r>
        <w:rPr>
          <w:noProof/>
        </w:rPr>
        <w:t>40</w:t>
      </w:r>
      <w:r>
        <w:rPr>
          <w:noProof/>
        </w:rPr>
        <w:fldChar w:fldCharType="end"/>
      </w:r>
    </w:p>
    <w:p w14:paraId="62654512" w14:textId="44DCB2EC" w:rsidR="00C07924" w:rsidRDefault="00C07924">
      <w:pPr>
        <w:pStyle w:val="TOC4"/>
        <w:rPr>
          <w:rFonts w:ascii="Calibri" w:eastAsia="PMingLiU" w:hAnsi="Calibri"/>
          <w:noProof/>
          <w:sz w:val="22"/>
          <w:szCs w:val="22"/>
        </w:rPr>
      </w:pPr>
      <w:r>
        <w:rPr>
          <w:noProof/>
        </w:rPr>
        <w:t>A.3.1.2.1</w:t>
      </w:r>
      <w:r>
        <w:rPr>
          <w:rFonts w:ascii="Calibri" w:eastAsia="PMingLiU" w:hAnsi="Calibri"/>
          <w:noProof/>
          <w:sz w:val="22"/>
          <w:szCs w:val="22"/>
        </w:rPr>
        <w:tab/>
      </w:r>
      <w:r>
        <w:rPr>
          <w:noProof/>
        </w:rPr>
        <w:t>5G NR /TCP Downlink Throughput /Conducted/Fading/FRC/4Rx FDD/FR1 PDSCH mapping Type A performance - for SA and NSA</w:t>
      </w:r>
      <w:r>
        <w:rPr>
          <w:noProof/>
        </w:rPr>
        <w:tab/>
      </w:r>
      <w:r>
        <w:rPr>
          <w:noProof/>
        </w:rPr>
        <w:fldChar w:fldCharType="begin" w:fldLock="1"/>
      </w:r>
      <w:r>
        <w:rPr>
          <w:noProof/>
        </w:rPr>
        <w:instrText xml:space="preserve"> PAGEREF _Toc138970173 \h </w:instrText>
      </w:r>
      <w:r>
        <w:rPr>
          <w:noProof/>
        </w:rPr>
      </w:r>
      <w:r>
        <w:rPr>
          <w:noProof/>
        </w:rPr>
        <w:fldChar w:fldCharType="separate"/>
      </w:r>
      <w:r>
        <w:rPr>
          <w:noProof/>
        </w:rPr>
        <w:t>40</w:t>
      </w:r>
      <w:r>
        <w:rPr>
          <w:noProof/>
        </w:rPr>
        <w:fldChar w:fldCharType="end"/>
      </w:r>
    </w:p>
    <w:p w14:paraId="6217C071" w14:textId="2490E12B" w:rsidR="00C07924" w:rsidRDefault="00C07924">
      <w:pPr>
        <w:pStyle w:val="TOC4"/>
        <w:rPr>
          <w:rFonts w:ascii="Calibri" w:eastAsia="PMingLiU" w:hAnsi="Calibri"/>
          <w:noProof/>
          <w:sz w:val="22"/>
          <w:szCs w:val="22"/>
        </w:rPr>
      </w:pPr>
      <w:r>
        <w:rPr>
          <w:noProof/>
        </w:rPr>
        <w:t>A.3.1.2.2</w:t>
      </w:r>
      <w:r>
        <w:rPr>
          <w:rFonts w:ascii="Calibri" w:eastAsia="PMingLiU" w:hAnsi="Calibri"/>
          <w:noProof/>
          <w:sz w:val="22"/>
          <w:szCs w:val="22"/>
        </w:rPr>
        <w:tab/>
      </w:r>
      <w:r>
        <w:rPr>
          <w:noProof/>
        </w:rPr>
        <w:t>5G NR /TCP Downlink Throughput /Conducted/Fading/FRC/4Rx TDD/FR1 PDSCH mapping Type A performance - for SA and NSA</w:t>
      </w:r>
      <w:r>
        <w:rPr>
          <w:noProof/>
        </w:rPr>
        <w:tab/>
      </w:r>
      <w:r>
        <w:rPr>
          <w:noProof/>
        </w:rPr>
        <w:fldChar w:fldCharType="begin" w:fldLock="1"/>
      </w:r>
      <w:r>
        <w:rPr>
          <w:noProof/>
        </w:rPr>
        <w:instrText xml:space="preserve"> PAGEREF _Toc138970174 \h </w:instrText>
      </w:r>
      <w:r>
        <w:rPr>
          <w:noProof/>
        </w:rPr>
      </w:r>
      <w:r>
        <w:rPr>
          <w:noProof/>
        </w:rPr>
        <w:fldChar w:fldCharType="separate"/>
      </w:r>
      <w:r>
        <w:rPr>
          <w:noProof/>
        </w:rPr>
        <w:t>42</w:t>
      </w:r>
      <w:r>
        <w:rPr>
          <w:noProof/>
        </w:rPr>
        <w:fldChar w:fldCharType="end"/>
      </w:r>
    </w:p>
    <w:p w14:paraId="443EA763" w14:textId="39FB10BC" w:rsidR="00C07924" w:rsidRDefault="00C07924">
      <w:pPr>
        <w:pStyle w:val="TOC1"/>
        <w:rPr>
          <w:rFonts w:ascii="Calibri" w:eastAsia="PMingLiU" w:hAnsi="Calibri"/>
          <w:noProof/>
          <w:szCs w:val="22"/>
        </w:rPr>
      </w:pPr>
      <w:r>
        <w:rPr>
          <w:noProof/>
        </w:rPr>
        <w:t>A.4</w:t>
      </w:r>
      <w:r>
        <w:rPr>
          <w:rFonts w:ascii="Calibri" w:eastAsia="PMingLiU" w:hAnsi="Calibri"/>
          <w:noProof/>
          <w:szCs w:val="22"/>
        </w:rPr>
        <w:tab/>
      </w:r>
      <w:r>
        <w:rPr>
          <w:noProof/>
        </w:rPr>
        <w:t>5G NR /UDP Downlink Throughput /Conducted/Static Peak Throughput for SA and NSA</w:t>
      </w:r>
      <w:r>
        <w:rPr>
          <w:noProof/>
        </w:rPr>
        <w:tab/>
      </w:r>
      <w:r>
        <w:rPr>
          <w:noProof/>
        </w:rPr>
        <w:fldChar w:fldCharType="begin" w:fldLock="1"/>
      </w:r>
      <w:r>
        <w:rPr>
          <w:noProof/>
        </w:rPr>
        <w:instrText xml:space="preserve"> PAGEREF _Toc138970175 \h </w:instrText>
      </w:r>
      <w:r>
        <w:rPr>
          <w:noProof/>
        </w:rPr>
      </w:r>
      <w:r>
        <w:rPr>
          <w:noProof/>
        </w:rPr>
        <w:fldChar w:fldCharType="separate"/>
      </w:r>
      <w:r>
        <w:rPr>
          <w:noProof/>
        </w:rPr>
        <w:t>43</w:t>
      </w:r>
      <w:r>
        <w:rPr>
          <w:noProof/>
        </w:rPr>
        <w:fldChar w:fldCharType="end"/>
      </w:r>
    </w:p>
    <w:p w14:paraId="32A84FDE" w14:textId="2A4EBE79" w:rsidR="00C07924" w:rsidRDefault="00C07924">
      <w:pPr>
        <w:pStyle w:val="TOC2"/>
        <w:rPr>
          <w:rFonts w:ascii="Calibri" w:eastAsia="PMingLiU" w:hAnsi="Calibri"/>
          <w:noProof/>
          <w:sz w:val="22"/>
          <w:szCs w:val="22"/>
        </w:rPr>
      </w:pPr>
      <w:r>
        <w:rPr>
          <w:noProof/>
        </w:rPr>
        <w:t>A.4.1</w:t>
      </w:r>
      <w:r>
        <w:rPr>
          <w:rFonts w:ascii="Calibri" w:eastAsia="PMingLiU" w:hAnsi="Calibri"/>
          <w:noProof/>
          <w:sz w:val="22"/>
          <w:szCs w:val="22"/>
        </w:rPr>
        <w:tab/>
      </w:r>
      <w:r>
        <w:rPr>
          <w:noProof/>
        </w:rPr>
        <w:t>5G NR /UDP Downlink Throughput /Conducted/Static Channel Peak Throughput tests for SA and NSA</w:t>
      </w:r>
      <w:r>
        <w:rPr>
          <w:noProof/>
        </w:rPr>
        <w:tab/>
      </w:r>
      <w:r>
        <w:rPr>
          <w:noProof/>
        </w:rPr>
        <w:fldChar w:fldCharType="begin" w:fldLock="1"/>
      </w:r>
      <w:r>
        <w:rPr>
          <w:noProof/>
        </w:rPr>
        <w:instrText xml:space="preserve"> PAGEREF _Toc138970176 \h </w:instrText>
      </w:r>
      <w:r>
        <w:rPr>
          <w:noProof/>
        </w:rPr>
      </w:r>
      <w:r>
        <w:rPr>
          <w:noProof/>
        </w:rPr>
        <w:fldChar w:fldCharType="separate"/>
      </w:r>
      <w:r>
        <w:rPr>
          <w:noProof/>
        </w:rPr>
        <w:t>43</w:t>
      </w:r>
      <w:r>
        <w:rPr>
          <w:noProof/>
        </w:rPr>
        <w:fldChar w:fldCharType="end"/>
      </w:r>
    </w:p>
    <w:p w14:paraId="7E0CB563" w14:textId="1B1AD210" w:rsidR="00C07924" w:rsidRDefault="00C07924">
      <w:pPr>
        <w:pStyle w:val="TOC3"/>
        <w:rPr>
          <w:rFonts w:ascii="Calibri" w:eastAsia="PMingLiU" w:hAnsi="Calibri"/>
          <w:noProof/>
          <w:sz w:val="22"/>
          <w:szCs w:val="22"/>
        </w:rPr>
      </w:pPr>
      <w:r>
        <w:rPr>
          <w:noProof/>
        </w:rPr>
        <w:t>A.4.1.1</w:t>
      </w:r>
      <w:r>
        <w:rPr>
          <w:rFonts w:ascii="Calibri" w:eastAsia="PMingLiU" w:hAnsi="Calibri"/>
          <w:noProof/>
          <w:sz w:val="22"/>
          <w:szCs w:val="22"/>
        </w:rPr>
        <w:tab/>
      </w:r>
      <w:r>
        <w:rPr>
          <w:noProof/>
        </w:rPr>
        <w:t>5G NR /UDP Downlink Throughput /Conducted/Static Channel/ SA and NSA (no Downlink Split Bearer)</w:t>
      </w:r>
      <w:r>
        <w:rPr>
          <w:noProof/>
        </w:rPr>
        <w:tab/>
      </w:r>
      <w:r>
        <w:rPr>
          <w:noProof/>
        </w:rPr>
        <w:fldChar w:fldCharType="begin" w:fldLock="1"/>
      </w:r>
      <w:r>
        <w:rPr>
          <w:noProof/>
        </w:rPr>
        <w:instrText xml:space="preserve"> PAGEREF _Toc138970177 \h </w:instrText>
      </w:r>
      <w:r>
        <w:rPr>
          <w:noProof/>
        </w:rPr>
      </w:r>
      <w:r>
        <w:rPr>
          <w:noProof/>
        </w:rPr>
        <w:fldChar w:fldCharType="separate"/>
      </w:r>
      <w:r>
        <w:rPr>
          <w:noProof/>
        </w:rPr>
        <w:t>43</w:t>
      </w:r>
      <w:r>
        <w:rPr>
          <w:noProof/>
        </w:rPr>
        <w:fldChar w:fldCharType="end"/>
      </w:r>
    </w:p>
    <w:p w14:paraId="48978A94" w14:textId="6EB50F02" w:rsidR="00C07924" w:rsidRDefault="00C07924">
      <w:pPr>
        <w:pStyle w:val="TOC4"/>
        <w:rPr>
          <w:rFonts w:ascii="Calibri" w:eastAsia="PMingLiU" w:hAnsi="Calibri"/>
          <w:noProof/>
          <w:sz w:val="22"/>
          <w:szCs w:val="22"/>
        </w:rPr>
      </w:pPr>
      <w:r>
        <w:rPr>
          <w:noProof/>
        </w:rPr>
        <w:t>A.4.1.2</w:t>
      </w:r>
      <w:r>
        <w:rPr>
          <w:rFonts w:ascii="Calibri" w:eastAsia="PMingLiU" w:hAnsi="Calibri"/>
          <w:noProof/>
          <w:sz w:val="22"/>
          <w:szCs w:val="22"/>
        </w:rPr>
        <w:tab/>
      </w:r>
      <w:r>
        <w:rPr>
          <w:noProof/>
        </w:rPr>
        <w:t>5G NR /UDP Downlink Throughput /Conducted/Static Channel/NSA (Downlink Split Bearer)</w:t>
      </w:r>
      <w:r>
        <w:rPr>
          <w:noProof/>
        </w:rPr>
        <w:tab/>
      </w:r>
      <w:r>
        <w:rPr>
          <w:noProof/>
        </w:rPr>
        <w:fldChar w:fldCharType="begin" w:fldLock="1"/>
      </w:r>
      <w:r>
        <w:rPr>
          <w:noProof/>
        </w:rPr>
        <w:instrText xml:space="preserve"> PAGEREF _Toc138970178 \h </w:instrText>
      </w:r>
      <w:r>
        <w:rPr>
          <w:noProof/>
        </w:rPr>
      </w:r>
      <w:r>
        <w:rPr>
          <w:noProof/>
        </w:rPr>
        <w:fldChar w:fldCharType="separate"/>
      </w:r>
      <w:r>
        <w:rPr>
          <w:noProof/>
        </w:rPr>
        <w:t>45</w:t>
      </w:r>
      <w:r>
        <w:rPr>
          <w:noProof/>
        </w:rPr>
        <w:fldChar w:fldCharType="end"/>
      </w:r>
    </w:p>
    <w:p w14:paraId="78AC3417" w14:textId="247DF09B" w:rsidR="00C07924" w:rsidRDefault="00C07924">
      <w:pPr>
        <w:pStyle w:val="TOC1"/>
        <w:rPr>
          <w:rFonts w:ascii="Calibri" w:eastAsia="PMingLiU" w:hAnsi="Calibri"/>
          <w:noProof/>
          <w:szCs w:val="22"/>
        </w:rPr>
      </w:pPr>
      <w:r>
        <w:rPr>
          <w:noProof/>
        </w:rPr>
        <w:t>A.5</w:t>
      </w:r>
      <w:r>
        <w:rPr>
          <w:rFonts w:ascii="Calibri" w:eastAsia="PMingLiU" w:hAnsi="Calibri"/>
          <w:noProof/>
          <w:szCs w:val="22"/>
        </w:rPr>
        <w:tab/>
      </w:r>
      <w:r>
        <w:rPr>
          <w:noProof/>
        </w:rPr>
        <w:t>5G NR /UDP Downlink Throughput /Conducted for Fixed Reference Channel (FRC) Scenarios with Fading for SA and NSA</w:t>
      </w:r>
      <w:r>
        <w:rPr>
          <w:noProof/>
        </w:rPr>
        <w:tab/>
      </w:r>
      <w:r>
        <w:rPr>
          <w:noProof/>
        </w:rPr>
        <w:fldChar w:fldCharType="begin" w:fldLock="1"/>
      </w:r>
      <w:r>
        <w:rPr>
          <w:noProof/>
        </w:rPr>
        <w:instrText xml:space="preserve"> PAGEREF _Toc138970179 \h </w:instrText>
      </w:r>
      <w:r>
        <w:rPr>
          <w:noProof/>
        </w:rPr>
      </w:r>
      <w:r>
        <w:rPr>
          <w:noProof/>
        </w:rPr>
        <w:fldChar w:fldCharType="separate"/>
      </w:r>
      <w:r>
        <w:rPr>
          <w:noProof/>
        </w:rPr>
        <w:t>47</w:t>
      </w:r>
      <w:r>
        <w:rPr>
          <w:noProof/>
        </w:rPr>
        <w:fldChar w:fldCharType="end"/>
      </w:r>
    </w:p>
    <w:p w14:paraId="01575EE1" w14:textId="3C2B5BA9" w:rsidR="00C07924" w:rsidRDefault="00C07924">
      <w:pPr>
        <w:pStyle w:val="TOC2"/>
        <w:rPr>
          <w:rFonts w:ascii="Calibri" w:eastAsia="PMingLiU" w:hAnsi="Calibri"/>
          <w:noProof/>
          <w:sz w:val="22"/>
          <w:szCs w:val="22"/>
        </w:rPr>
      </w:pPr>
      <w:r>
        <w:rPr>
          <w:noProof/>
        </w:rPr>
        <w:t>A.5.1</w:t>
      </w:r>
      <w:r>
        <w:rPr>
          <w:rFonts w:ascii="Calibri" w:eastAsia="PMingLiU" w:hAnsi="Calibri"/>
          <w:noProof/>
          <w:sz w:val="22"/>
          <w:szCs w:val="22"/>
        </w:rPr>
        <w:tab/>
      </w:r>
      <w:r>
        <w:rPr>
          <w:noProof/>
        </w:rPr>
        <w:t>5G NR /UDP Downlink Throughput /Conducted/Fading/FRC for SA and NSA</w:t>
      </w:r>
      <w:r>
        <w:rPr>
          <w:noProof/>
        </w:rPr>
        <w:tab/>
      </w:r>
      <w:r>
        <w:rPr>
          <w:noProof/>
        </w:rPr>
        <w:fldChar w:fldCharType="begin" w:fldLock="1"/>
      </w:r>
      <w:r>
        <w:rPr>
          <w:noProof/>
        </w:rPr>
        <w:instrText xml:space="preserve"> PAGEREF _Toc138970180 \h </w:instrText>
      </w:r>
      <w:r>
        <w:rPr>
          <w:noProof/>
        </w:rPr>
      </w:r>
      <w:r>
        <w:rPr>
          <w:noProof/>
        </w:rPr>
        <w:fldChar w:fldCharType="separate"/>
      </w:r>
      <w:r>
        <w:rPr>
          <w:noProof/>
        </w:rPr>
        <w:t>47</w:t>
      </w:r>
      <w:r>
        <w:rPr>
          <w:noProof/>
        </w:rPr>
        <w:fldChar w:fldCharType="end"/>
      </w:r>
    </w:p>
    <w:p w14:paraId="0FDF8F6B" w14:textId="0BCF93AD" w:rsidR="00C07924" w:rsidRDefault="00C07924">
      <w:pPr>
        <w:pStyle w:val="TOC3"/>
        <w:rPr>
          <w:rFonts w:ascii="Calibri" w:eastAsia="PMingLiU" w:hAnsi="Calibri"/>
          <w:noProof/>
          <w:sz w:val="22"/>
          <w:szCs w:val="22"/>
        </w:rPr>
      </w:pPr>
      <w:r>
        <w:rPr>
          <w:noProof/>
        </w:rPr>
        <w:t>A.5.1.1</w:t>
      </w:r>
      <w:r>
        <w:rPr>
          <w:rFonts w:ascii="Calibri" w:eastAsia="PMingLiU" w:hAnsi="Calibri"/>
          <w:noProof/>
          <w:sz w:val="22"/>
          <w:szCs w:val="22"/>
        </w:rPr>
        <w:tab/>
      </w:r>
      <w:r>
        <w:rPr>
          <w:noProof/>
        </w:rPr>
        <w:t>5G NR /UDP Downlink Throughput /Conducted/Fading/FRC/2Rx for SA and NSA</w:t>
      </w:r>
      <w:r>
        <w:rPr>
          <w:noProof/>
        </w:rPr>
        <w:tab/>
      </w:r>
      <w:r>
        <w:rPr>
          <w:noProof/>
        </w:rPr>
        <w:fldChar w:fldCharType="begin" w:fldLock="1"/>
      </w:r>
      <w:r>
        <w:rPr>
          <w:noProof/>
        </w:rPr>
        <w:instrText xml:space="preserve"> PAGEREF _Toc138970181 \h </w:instrText>
      </w:r>
      <w:r>
        <w:rPr>
          <w:noProof/>
        </w:rPr>
      </w:r>
      <w:r>
        <w:rPr>
          <w:noProof/>
        </w:rPr>
        <w:fldChar w:fldCharType="separate"/>
      </w:r>
      <w:r>
        <w:rPr>
          <w:noProof/>
        </w:rPr>
        <w:t>47</w:t>
      </w:r>
      <w:r>
        <w:rPr>
          <w:noProof/>
        </w:rPr>
        <w:fldChar w:fldCharType="end"/>
      </w:r>
    </w:p>
    <w:p w14:paraId="0E8DBFC3" w14:textId="633BA570" w:rsidR="00C07924" w:rsidRDefault="00C07924">
      <w:pPr>
        <w:pStyle w:val="TOC4"/>
        <w:rPr>
          <w:rFonts w:ascii="Calibri" w:eastAsia="PMingLiU" w:hAnsi="Calibri"/>
          <w:noProof/>
          <w:sz w:val="22"/>
          <w:szCs w:val="22"/>
        </w:rPr>
      </w:pPr>
      <w:r>
        <w:rPr>
          <w:noProof/>
        </w:rPr>
        <w:t>A.5.1.1.1</w:t>
      </w:r>
      <w:r>
        <w:rPr>
          <w:rFonts w:ascii="Calibri" w:eastAsia="PMingLiU" w:hAnsi="Calibri"/>
          <w:noProof/>
          <w:sz w:val="22"/>
          <w:szCs w:val="22"/>
        </w:rPr>
        <w:tab/>
      </w:r>
      <w:r>
        <w:rPr>
          <w:noProof/>
        </w:rPr>
        <w:t>5G NR /UDP Downlink Throughput /Conducted/Fading/2Rx/FR1 PDSCH mapping Type A performance - 2x2 MIMO for SA and NSA</w:t>
      </w:r>
      <w:r>
        <w:rPr>
          <w:noProof/>
        </w:rPr>
        <w:tab/>
      </w:r>
      <w:r>
        <w:rPr>
          <w:noProof/>
        </w:rPr>
        <w:fldChar w:fldCharType="begin" w:fldLock="1"/>
      </w:r>
      <w:r>
        <w:rPr>
          <w:noProof/>
        </w:rPr>
        <w:instrText xml:space="preserve"> PAGEREF _Toc138970182 \h </w:instrText>
      </w:r>
      <w:r>
        <w:rPr>
          <w:noProof/>
        </w:rPr>
      </w:r>
      <w:r>
        <w:rPr>
          <w:noProof/>
        </w:rPr>
        <w:fldChar w:fldCharType="separate"/>
      </w:r>
      <w:r>
        <w:rPr>
          <w:noProof/>
        </w:rPr>
        <w:t>47</w:t>
      </w:r>
      <w:r>
        <w:rPr>
          <w:noProof/>
        </w:rPr>
        <w:fldChar w:fldCharType="end"/>
      </w:r>
    </w:p>
    <w:p w14:paraId="6F024A2E" w14:textId="38DB7ECC" w:rsidR="00C07924" w:rsidRDefault="00C07924">
      <w:pPr>
        <w:pStyle w:val="TOC4"/>
        <w:rPr>
          <w:rFonts w:ascii="Calibri" w:eastAsia="PMingLiU" w:hAnsi="Calibri"/>
          <w:noProof/>
          <w:sz w:val="22"/>
          <w:szCs w:val="22"/>
        </w:rPr>
      </w:pPr>
      <w:r>
        <w:rPr>
          <w:noProof/>
        </w:rPr>
        <w:t>A.5.1.1.2</w:t>
      </w:r>
      <w:r>
        <w:rPr>
          <w:rFonts w:ascii="Calibri" w:eastAsia="PMingLiU" w:hAnsi="Calibri"/>
          <w:noProof/>
          <w:sz w:val="22"/>
          <w:szCs w:val="22"/>
        </w:rPr>
        <w:tab/>
      </w:r>
      <w:r>
        <w:rPr>
          <w:noProof/>
        </w:rPr>
        <w:t>5G NR /UDP Downlink Throughput /Conducted/Fading/2Rx TDD/FR1 PDSCH mapping Type A performance - 2x2 MIMO for SA and NSA</w:t>
      </w:r>
      <w:r>
        <w:rPr>
          <w:noProof/>
        </w:rPr>
        <w:tab/>
      </w:r>
      <w:r>
        <w:rPr>
          <w:noProof/>
        </w:rPr>
        <w:fldChar w:fldCharType="begin" w:fldLock="1"/>
      </w:r>
      <w:r>
        <w:rPr>
          <w:noProof/>
        </w:rPr>
        <w:instrText xml:space="preserve"> PAGEREF _Toc138970183 \h </w:instrText>
      </w:r>
      <w:r>
        <w:rPr>
          <w:noProof/>
        </w:rPr>
      </w:r>
      <w:r>
        <w:rPr>
          <w:noProof/>
        </w:rPr>
        <w:fldChar w:fldCharType="separate"/>
      </w:r>
      <w:r>
        <w:rPr>
          <w:noProof/>
        </w:rPr>
        <w:t>48</w:t>
      </w:r>
      <w:r>
        <w:rPr>
          <w:noProof/>
        </w:rPr>
        <w:fldChar w:fldCharType="end"/>
      </w:r>
    </w:p>
    <w:p w14:paraId="45E4C0F5" w14:textId="1F305C92" w:rsidR="00C07924" w:rsidRDefault="00C07924">
      <w:pPr>
        <w:pStyle w:val="TOC3"/>
        <w:rPr>
          <w:rFonts w:ascii="Calibri" w:eastAsia="PMingLiU" w:hAnsi="Calibri"/>
          <w:noProof/>
          <w:sz w:val="22"/>
          <w:szCs w:val="22"/>
        </w:rPr>
      </w:pPr>
      <w:r>
        <w:rPr>
          <w:noProof/>
        </w:rPr>
        <w:t>A.5.1.2</w:t>
      </w:r>
      <w:r>
        <w:rPr>
          <w:rFonts w:ascii="Calibri" w:eastAsia="PMingLiU" w:hAnsi="Calibri"/>
          <w:noProof/>
          <w:sz w:val="22"/>
          <w:szCs w:val="22"/>
        </w:rPr>
        <w:tab/>
      </w:r>
      <w:r>
        <w:rPr>
          <w:noProof/>
        </w:rPr>
        <w:t>5G NR /UDP Downlink Throughput /Conducted/Fading/FRC/4Rx for SA and NSA</w:t>
      </w:r>
      <w:r>
        <w:rPr>
          <w:noProof/>
        </w:rPr>
        <w:tab/>
      </w:r>
      <w:r>
        <w:rPr>
          <w:noProof/>
        </w:rPr>
        <w:fldChar w:fldCharType="begin" w:fldLock="1"/>
      </w:r>
      <w:r>
        <w:rPr>
          <w:noProof/>
        </w:rPr>
        <w:instrText xml:space="preserve"> PAGEREF _Toc138970184 \h </w:instrText>
      </w:r>
      <w:r>
        <w:rPr>
          <w:noProof/>
        </w:rPr>
      </w:r>
      <w:r>
        <w:rPr>
          <w:noProof/>
        </w:rPr>
        <w:fldChar w:fldCharType="separate"/>
      </w:r>
      <w:r>
        <w:rPr>
          <w:noProof/>
        </w:rPr>
        <w:t>50</w:t>
      </w:r>
      <w:r>
        <w:rPr>
          <w:noProof/>
        </w:rPr>
        <w:fldChar w:fldCharType="end"/>
      </w:r>
    </w:p>
    <w:p w14:paraId="73CB4AFF" w14:textId="74ABD002" w:rsidR="00C07924" w:rsidRDefault="00C07924">
      <w:pPr>
        <w:pStyle w:val="TOC4"/>
        <w:rPr>
          <w:rFonts w:ascii="Calibri" w:eastAsia="PMingLiU" w:hAnsi="Calibri"/>
          <w:noProof/>
          <w:sz w:val="22"/>
          <w:szCs w:val="22"/>
        </w:rPr>
      </w:pPr>
      <w:r>
        <w:rPr>
          <w:noProof/>
        </w:rPr>
        <w:lastRenderedPageBreak/>
        <w:t>A.5.1.2.1</w:t>
      </w:r>
      <w:r>
        <w:rPr>
          <w:rFonts w:ascii="Calibri" w:eastAsia="PMingLiU" w:hAnsi="Calibri"/>
          <w:noProof/>
          <w:sz w:val="22"/>
          <w:szCs w:val="22"/>
        </w:rPr>
        <w:tab/>
      </w:r>
      <w:r>
        <w:rPr>
          <w:noProof/>
        </w:rPr>
        <w:t>5G NR /UDP Downlink Throughput /Conducted/Fading/FRC/4Rx FDD/FR1 PDSCH mapping Type A performance - 4x4 MIMO for SA and NSA</w:t>
      </w:r>
      <w:r>
        <w:rPr>
          <w:noProof/>
        </w:rPr>
        <w:tab/>
      </w:r>
      <w:r>
        <w:rPr>
          <w:noProof/>
        </w:rPr>
        <w:fldChar w:fldCharType="begin" w:fldLock="1"/>
      </w:r>
      <w:r>
        <w:rPr>
          <w:noProof/>
        </w:rPr>
        <w:instrText xml:space="preserve"> PAGEREF _Toc138970185 \h </w:instrText>
      </w:r>
      <w:r>
        <w:rPr>
          <w:noProof/>
        </w:rPr>
      </w:r>
      <w:r>
        <w:rPr>
          <w:noProof/>
        </w:rPr>
        <w:fldChar w:fldCharType="separate"/>
      </w:r>
      <w:r>
        <w:rPr>
          <w:noProof/>
        </w:rPr>
        <w:t>50</w:t>
      </w:r>
      <w:r>
        <w:rPr>
          <w:noProof/>
        </w:rPr>
        <w:fldChar w:fldCharType="end"/>
      </w:r>
    </w:p>
    <w:p w14:paraId="59090A3A" w14:textId="61172A0C" w:rsidR="00C07924" w:rsidRDefault="00C07924">
      <w:pPr>
        <w:pStyle w:val="TOC4"/>
        <w:rPr>
          <w:rFonts w:ascii="Calibri" w:eastAsia="PMingLiU" w:hAnsi="Calibri"/>
          <w:noProof/>
          <w:sz w:val="22"/>
          <w:szCs w:val="22"/>
        </w:rPr>
      </w:pPr>
      <w:r>
        <w:rPr>
          <w:noProof/>
        </w:rPr>
        <w:t>A.5.1.2.2</w:t>
      </w:r>
      <w:r>
        <w:rPr>
          <w:rFonts w:ascii="Calibri" w:eastAsia="PMingLiU" w:hAnsi="Calibri"/>
          <w:noProof/>
          <w:sz w:val="22"/>
          <w:szCs w:val="22"/>
        </w:rPr>
        <w:tab/>
      </w:r>
      <w:r>
        <w:rPr>
          <w:noProof/>
        </w:rPr>
        <w:t>5G NR /UDP Downlink Throughput /Conducted/Fading/4Rx TDD/FR1 PDSCH mapping Type A performance - 4x4 MIMO for SA and NSA</w:t>
      </w:r>
      <w:r>
        <w:rPr>
          <w:noProof/>
        </w:rPr>
        <w:tab/>
      </w:r>
      <w:r>
        <w:rPr>
          <w:noProof/>
        </w:rPr>
        <w:fldChar w:fldCharType="begin" w:fldLock="1"/>
      </w:r>
      <w:r>
        <w:rPr>
          <w:noProof/>
        </w:rPr>
        <w:instrText xml:space="preserve"> PAGEREF _Toc138970186 \h </w:instrText>
      </w:r>
      <w:r>
        <w:rPr>
          <w:noProof/>
        </w:rPr>
      </w:r>
      <w:r>
        <w:rPr>
          <w:noProof/>
        </w:rPr>
        <w:fldChar w:fldCharType="separate"/>
      </w:r>
      <w:r>
        <w:rPr>
          <w:noProof/>
        </w:rPr>
        <w:t>51</w:t>
      </w:r>
      <w:r>
        <w:rPr>
          <w:noProof/>
        </w:rPr>
        <w:fldChar w:fldCharType="end"/>
      </w:r>
    </w:p>
    <w:p w14:paraId="4ADA3AFF" w14:textId="4666109B" w:rsidR="00C07924" w:rsidRDefault="00C07924">
      <w:pPr>
        <w:pStyle w:val="TOC1"/>
        <w:rPr>
          <w:rFonts w:ascii="Calibri" w:eastAsia="PMingLiU" w:hAnsi="Calibri"/>
          <w:noProof/>
          <w:szCs w:val="22"/>
        </w:rPr>
      </w:pPr>
      <w:r>
        <w:rPr>
          <w:noProof/>
        </w:rPr>
        <w:t>A.6</w:t>
      </w:r>
      <w:r>
        <w:rPr>
          <w:rFonts w:ascii="Calibri" w:eastAsia="PMingLiU" w:hAnsi="Calibri"/>
          <w:noProof/>
          <w:szCs w:val="22"/>
        </w:rPr>
        <w:tab/>
      </w:r>
      <w:r>
        <w:rPr>
          <w:noProof/>
        </w:rPr>
        <w:t>5G NR /TCP Downlink Throughput/Radiated/Static Peak Throughput for SA and NSA</w:t>
      </w:r>
      <w:r>
        <w:rPr>
          <w:noProof/>
        </w:rPr>
        <w:tab/>
      </w:r>
      <w:r>
        <w:rPr>
          <w:noProof/>
        </w:rPr>
        <w:fldChar w:fldCharType="begin" w:fldLock="1"/>
      </w:r>
      <w:r>
        <w:rPr>
          <w:noProof/>
        </w:rPr>
        <w:instrText xml:space="preserve"> PAGEREF _Toc138970187 \h </w:instrText>
      </w:r>
      <w:r>
        <w:rPr>
          <w:noProof/>
        </w:rPr>
      </w:r>
      <w:r>
        <w:rPr>
          <w:noProof/>
        </w:rPr>
        <w:fldChar w:fldCharType="separate"/>
      </w:r>
      <w:r>
        <w:rPr>
          <w:noProof/>
        </w:rPr>
        <w:t>53</w:t>
      </w:r>
      <w:r>
        <w:rPr>
          <w:noProof/>
        </w:rPr>
        <w:fldChar w:fldCharType="end"/>
      </w:r>
    </w:p>
    <w:p w14:paraId="31162001" w14:textId="412E3F06" w:rsidR="00C07924" w:rsidRDefault="00C07924">
      <w:pPr>
        <w:pStyle w:val="TOC2"/>
        <w:rPr>
          <w:rFonts w:ascii="Calibri" w:eastAsia="PMingLiU" w:hAnsi="Calibri"/>
          <w:noProof/>
          <w:sz w:val="22"/>
          <w:szCs w:val="22"/>
        </w:rPr>
      </w:pPr>
      <w:r>
        <w:rPr>
          <w:noProof/>
        </w:rPr>
        <w:t>A.6.1</w:t>
      </w:r>
      <w:r>
        <w:rPr>
          <w:rFonts w:ascii="Calibri" w:eastAsia="PMingLiU" w:hAnsi="Calibri"/>
          <w:noProof/>
          <w:sz w:val="22"/>
          <w:szCs w:val="22"/>
        </w:rPr>
        <w:tab/>
      </w:r>
      <w:r>
        <w:rPr>
          <w:noProof/>
        </w:rPr>
        <w:t>5G NR /TCP Downlink Throughput /Radiated/Static Channel Peak Throughput tests for SA and NSA</w:t>
      </w:r>
      <w:r>
        <w:rPr>
          <w:noProof/>
        </w:rPr>
        <w:tab/>
      </w:r>
      <w:r>
        <w:rPr>
          <w:noProof/>
        </w:rPr>
        <w:fldChar w:fldCharType="begin" w:fldLock="1"/>
      </w:r>
      <w:r>
        <w:rPr>
          <w:noProof/>
        </w:rPr>
        <w:instrText xml:space="preserve"> PAGEREF _Toc138970188 \h </w:instrText>
      </w:r>
      <w:r>
        <w:rPr>
          <w:noProof/>
        </w:rPr>
      </w:r>
      <w:r>
        <w:rPr>
          <w:noProof/>
        </w:rPr>
        <w:fldChar w:fldCharType="separate"/>
      </w:r>
      <w:r>
        <w:rPr>
          <w:noProof/>
        </w:rPr>
        <w:t>53</w:t>
      </w:r>
      <w:r>
        <w:rPr>
          <w:noProof/>
        </w:rPr>
        <w:fldChar w:fldCharType="end"/>
      </w:r>
    </w:p>
    <w:p w14:paraId="38D69843" w14:textId="261FAB52" w:rsidR="00C07924" w:rsidRDefault="00C07924">
      <w:pPr>
        <w:pStyle w:val="TOC3"/>
        <w:rPr>
          <w:rFonts w:ascii="Calibri" w:eastAsia="PMingLiU" w:hAnsi="Calibri"/>
          <w:noProof/>
          <w:sz w:val="22"/>
          <w:szCs w:val="22"/>
        </w:rPr>
      </w:pPr>
      <w:r>
        <w:rPr>
          <w:noProof/>
        </w:rPr>
        <w:t>A.6.1.1</w:t>
      </w:r>
      <w:r>
        <w:rPr>
          <w:rFonts w:ascii="Calibri" w:eastAsia="PMingLiU" w:hAnsi="Calibri"/>
          <w:noProof/>
          <w:sz w:val="22"/>
          <w:szCs w:val="22"/>
        </w:rPr>
        <w:tab/>
      </w:r>
      <w:r>
        <w:rPr>
          <w:noProof/>
        </w:rPr>
        <w:t>5G NR /TCP Downlink Throughput /Radiated/Static Channel/ SA and NSA (no Downlink Split Bearer)</w:t>
      </w:r>
      <w:r>
        <w:rPr>
          <w:noProof/>
        </w:rPr>
        <w:tab/>
      </w:r>
      <w:r>
        <w:rPr>
          <w:noProof/>
        </w:rPr>
        <w:fldChar w:fldCharType="begin" w:fldLock="1"/>
      </w:r>
      <w:r>
        <w:rPr>
          <w:noProof/>
        </w:rPr>
        <w:instrText xml:space="preserve"> PAGEREF _Toc138970189 \h </w:instrText>
      </w:r>
      <w:r>
        <w:rPr>
          <w:noProof/>
        </w:rPr>
      </w:r>
      <w:r>
        <w:rPr>
          <w:noProof/>
        </w:rPr>
        <w:fldChar w:fldCharType="separate"/>
      </w:r>
      <w:r>
        <w:rPr>
          <w:noProof/>
        </w:rPr>
        <w:t>53</w:t>
      </w:r>
      <w:r>
        <w:rPr>
          <w:noProof/>
        </w:rPr>
        <w:fldChar w:fldCharType="end"/>
      </w:r>
    </w:p>
    <w:p w14:paraId="1B9C0A46" w14:textId="2825FDD0" w:rsidR="00C07924" w:rsidRDefault="00C07924">
      <w:pPr>
        <w:pStyle w:val="TOC1"/>
        <w:rPr>
          <w:rFonts w:ascii="Calibri" w:eastAsia="PMingLiU" w:hAnsi="Calibri"/>
          <w:noProof/>
          <w:szCs w:val="22"/>
        </w:rPr>
      </w:pPr>
      <w:r>
        <w:rPr>
          <w:noProof/>
        </w:rPr>
        <w:t>A.7</w:t>
      </w:r>
      <w:r>
        <w:rPr>
          <w:rFonts w:ascii="Calibri" w:eastAsia="PMingLiU" w:hAnsi="Calibri"/>
          <w:noProof/>
          <w:szCs w:val="22"/>
        </w:rPr>
        <w:tab/>
      </w:r>
      <w:r>
        <w:rPr>
          <w:noProof/>
        </w:rPr>
        <w:t>5G NR /TCP Downlink Throughput /Radiated for Fixed Reference Channel Scenarios (FRC) with Fading</w:t>
      </w:r>
      <w:r>
        <w:rPr>
          <w:noProof/>
        </w:rPr>
        <w:tab/>
      </w:r>
      <w:r>
        <w:rPr>
          <w:noProof/>
        </w:rPr>
        <w:fldChar w:fldCharType="begin" w:fldLock="1"/>
      </w:r>
      <w:r>
        <w:rPr>
          <w:noProof/>
        </w:rPr>
        <w:instrText xml:space="preserve"> PAGEREF _Toc138970190 \h </w:instrText>
      </w:r>
      <w:r>
        <w:rPr>
          <w:noProof/>
        </w:rPr>
      </w:r>
      <w:r>
        <w:rPr>
          <w:noProof/>
        </w:rPr>
        <w:fldChar w:fldCharType="separate"/>
      </w:r>
      <w:r>
        <w:rPr>
          <w:noProof/>
        </w:rPr>
        <w:t>54</w:t>
      </w:r>
      <w:r>
        <w:rPr>
          <w:noProof/>
        </w:rPr>
        <w:fldChar w:fldCharType="end"/>
      </w:r>
    </w:p>
    <w:p w14:paraId="4C42E14B" w14:textId="2488C358" w:rsidR="00C07924" w:rsidRDefault="00C07924">
      <w:pPr>
        <w:pStyle w:val="TOC2"/>
        <w:rPr>
          <w:rFonts w:ascii="Calibri" w:eastAsia="PMingLiU" w:hAnsi="Calibri"/>
          <w:noProof/>
          <w:sz w:val="22"/>
          <w:szCs w:val="22"/>
        </w:rPr>
      </w:pPr>
      <w:r>
        <w:rPr>
          <w:noProof/>
        </w:rPr>
        <w:t>A.7.1</w:t>
      </w:r>
      <w:r>
        <w:rPr>
          <w:rFonts w:ascii="Calibri" w:eastAsia="PMingLiU" w:hAnsi="Calibri"/>
          <w:noProof/>
          <w:sz w:val="22"/>
          <w:szCs w:val="22"/>
        </w:rPr>
        <w:tab/>
      </w:r>
      <w:r>
        <w:rPr>
          <w:noProof/>
        </w:rPr>
        <w:t>5G NR /TCP Downlink Throughput /Radiated/Fading/FRC</w:t>
      </w:r>
      <w:r>
        <w:rPr>
          <w:noProof/>
        </w:rPr>
        <w:tab/>
      </w:r>
      <w:r>
        <w:rPr>
          <w:noProof/>
        </w:rPr>
        <w:fldChar w:fldCharType="begin" w:fldLock="1"/>
      </w:r>
      <w:r>
        <w:rPr>
          <w:noProof/>
        </w:rPr>
        <w:instrText xml:space="preserve"> PAGEREF _Toc138970191 \h </w:instrText>
      </w:r>
      <w:r>
        <w:rPr>
          <w:noProof/>
        </w:rPr>
      </w:r>
      <w:r>
        <w:rPr>
          <w:noProof/>
        </w:rPr>
        <w:fldChar w:fldCharType="separate"/>
      </w:r>
      <w:r>
        <w:rPr>
          <w:noProof/>
        </w:rPr>
        <w:t>54</w:t>
      </w:r>
      <w:r>
        <w:rPr>
          <w:noProof/>
        </w:rPr>
        <w:fldChar w:fldCharType="end"/>
      </w:r>
    </w:p>
    <w:p w14:paraId="3CC9C71F" w14:textId="115A0C64" w:rsidR="00C07924" w:rsidRDefault="00C07924">
      <w:pPr>
        <w:pStyle w:val="TOC3"/>
        <w:rPr>
          <w:rFonts w:ascii="Calibri" w:eastAsia="PMingLiU" w:hAnsi="Calibri"/>
          <w:noProof/>
          <w:sz w:val="22"/>
          <w:szCs w:val="22"/>
        </w:rPr>
      </w:pPr>
      <w:r>
        <w:rPr>
          <w:noProof/>
        </w:rPr>
        <w:t>A.7.1.1</w:t>
      </w:r>
      <w:r>
        <w:rPr>
          <w:rFonts w:ascii="Calibri" w:eastAsia="PMingLiU" w:hAnsi="Calibri"/>
          <w:noProof/>
          <w:sz w:val="22"/>
          <w:szCs w:val="22"/>
        </w:rPr>
        <w:tab/>
      </w:r>
      <w:r>
        <w:rPr>
          <w:noProof/>
        </w:rPr>
        <w:t>5G NR /TCP Downlink Throughput /Radiated/Fading/FRC/2Rx</w:t>
      </w:r>
      <w:r>
        <w:rPr>
          <w:noProof/>
        </w:rPr>
        <w:tab/>
      </w:r>
      <w:r>
        <w:rPr>
          <w:noProof/>
        </w:rPr>
        <w:fldChar w:fldCharType="begin" w:fldLock="1"/>
      </w:r>
      <w:r>
        <w:rPr>
          <w:noProof/>
        </w:rPr>
        <w:instrText xml:space="preserve"> PAGEREF _Toc138970192 \h </w:instrText>
      </w:r>
      <w:r>
        <w:rPr>
          <w:noProof/>
        </w:rPr>
      </w:r>
      <w:r>
        <w:rPr>
          <w:noProof/>
        </w:rPr>
        <w:fldChar w:fldCharType="separate"/>
      </w:r>
      <w:r>
        <w:rPr>
          <w:noProof/>
        </w:rPr>
        <w:t>54</w:t>
      </w:r>
      <w:r>
        <w:rPr>
          <w:noProof/>
        </w:rPr>
        <w:fldChar w:fldCharType="end"/>
      </w:r>
    </w:p>
    <w:p w14:paraId="23E8D80A" w14:textId="210A2676" w:rsidR="00C07924" w:rsidRDefault="00C07924">
      <w:pPr>
        <w:pStyle w:val="TOC4"/>
        <w:rPr>
          <w:rFonts w:ascii="Calibri" w:eastAsia="PMingLiU" w:hAnsi="Calibri"/>
          <w:noProof/>
          <w:sz w:val="22"/>
          <w:szCs w:val="22"/>
        </w:rPr>
      </w:pPr>
      <w:r>
        <w:rPr>
          <w:noProof/>
        </w:rPr>
        <w:t>A.7.1.1.1</w:t>
      </w:r>
      <w:r>
        <w:rPr>
          <w:rFonts w:ascii="Calibri" w:eastAsia="PMingLiU" w:hAnsi="Calibri"/>
          <w:noProof/>
          <w:sz w:val="22"/>
          <w:szCs w:val="22"/>
        </w:rPr>
        <w:tab/>
      </w:r>
      <w:r>
        <w:rPr>
          <w:noProof/>
        </w:rPr>
        <w:t>5G NR /TCP Downlink Throughput /Radiated/Fading/2Rx TDD/FR2 PDSCH mapping Type A performance - for SA and NSA</w:t>
      </w:r>
      <w:r>
        <w:rPr>
          <w:noProof/>
        </w:rPr>
        <w:tab/>
      </w:r>
      <w:r>
        <w:rPr>
          <w:noProof/>
        </w:rPr>
        <w:fldChar w:fldCharType="begin" w:fldLock="1"/>
      </w:r>
      <w:r>
        <w:rPr>
          <w:noProof/>
        </w:rPr>
        <w:instrText xml:space="preserve"> PAGEREF _Toc138970193 \h </w:instrText>
      </w:r>
      <w:r>
        <w:rPr>
          <w:noProof/>
        </w:rPr>
      </w:r>
      <w:r>
        <w:rPr>
          <w:noProof/>
        </w:rPr>
        <w:fldChar w:fldCharType="separate"/>
      </w:r>
      <w:r>
        <w:rPr>
          <w:noProof/>
        </w:rPr>
        <w:t>54</w:t>
      </w:r>
      <w:r>
        <w:rPr>
          <w:noProof/>
        </w:rPr>
        <w:fldChar w:fldCharType="end"/>
      </w:r>
    </w:p>
    <w:p w14:paraId="36B4C110" w14:textId="54455F26" w:rsidR="00C07924" w:rsidRDefault="00C07924">
      <w:pPr>
        <w:pStyle w:val="TOC3"/>
        <w:rPr>
          <w:rFonts w:ascii="Calibri" w:eastAsia="PMingLiU" w:hAnsi="Calibri"/>
          <w:noProof/>
          <w:sz w:val="22"/>
          <w:szCs w:val="22"/>
        </w:rPr>
      </w:pPr>
      <w:r>
        <w:rPr>
          <w:noProof/>
        </w:rPr>
        <w:t>A.7.1.2</w:t>
      </w:r>
      <w:r>
        <w:rPr>
          <w:rFonts w:ascii="Calibri" w:eastAsia="PMingLiU" w:hAnsi="Calibri"/>
          <w:noProof/>
          <w:sz w:val="22"/>
          <w:szCs w:val="22"/>
        </w:rPr>
        <w:tab/>
      </w:r>
      <w:r>
        <w:rPr>
          <w:noProof/>
        </w:rPr>
        <w:t>5G NR /TCP Downlink Throughput /Radiated/Fading/FRC/4Rx</w:t>
      </w:r>
      <w:r>
        <w:rPr>
          <w:noProof/>
        </w:rPr>
        <w:tab/>
      </w:r>
      <w:r>
        <w:rPr>
          <w:noProof/>
        </w:rPr>
        <w:fldChar w:fldCharType="begin" w:fldLock="1"/>
      </w:r>
      <w:r>
        <w:rPr>
          <w:noProof/>
        </w:rPr>
        <w:instrText xml:space="preserve"> PAGEREF _Toc138970194 \h </w:instrText>
      </w:r>
      <w:r>
        <w:rPr>
          <w:noProof/>
        </w:rPr>
      </w:r>
      <w:r>
        <w:rPr>
          <w:noProof/>
        </w:rPr>
        <w:fldChar w:fldCharType="separate"/>
      </w:r>
      <w:r>
        <w:rPr>
          <w:noProof/>
        </w:rPr>
        <w:t>56</w:t>
      </w:r>
      <w:r>
        <w:rPr>
          <w:noProof/>
        </w:rPr>
        <w:fldChar w:fldCharType="end"/>
      </w:r>
    </w:p>
    <w:p w14:paraId="4F5F5CF3" w14:textId="6210AA3C" w:rsidR="00C07924" w:rsidRDefault="00C07924">
      <w:pPr>
        <w:pStyle w:val="TOC4"/>
        <w:rPr>
          <w:rFonts w:ascii="Calibri" w:eastAsia="PMingLiU" w:hAnsi="Calibri"/>
          <w:noProof/>
          <w:sz w:val="22"/>
          <w:szCs w:val="22"/>
        </w:rPr>
      </w:pPr>
      <w:r>
        <w:rPr>
          <w:noProof/>
        </w:rPr>
        <w:t>A.7.1.2.1</w:t>
      </w:r>
      <w:r>
        <w:rPr>
          <w:rFonts w:ascii="Calibri" w:eastAsia="PMingLiU" w:hAnsi="Calibri"/>
          <w:noProof/>
          <w:sz w:val="22"/>
          <w:szCs w:val="22"/>
        </w:rPr>
        <w:tab/>
      </w:r>
      <w:r>
        <w:rPr>
          <w:noProof/>
        </w:rPr>
        <w:t>Void</w:t>
      </w:r>
      <w:r>
        <w:rPr>
          <w:noProof/>
        </w:rPr>
        <w:tab/>
      </w:r>
      <w:r>
        <w:rPr>
          <w:noProof/>
        </w:rPr>
        <w:fldChar w:fldCharType="begin" w:fldLock="1"/>
      </w:r>
      <w:r>
        <w:rPr>
          <w:noProof/>
        </w:rPr>
        <w:instrText xml:space="preserve"> PAGEREF _Toc138970195 \h </w:instrText>
      </w:r>
      <w:r>
        <w:rPr>
          <w:noProof/>
        </w:rPr>
      </w:r>
      <w:r>
        <w:rPr>
          <w:noProof/>
        </w:rPr>
        <w:fldChar w:fldCharType="separate"/>
      </w:r>
      <w:r>
        <w:rPr>
          <w:noProof/>
        </w:rPr>
        <w:t>56</w:t>
      </w:r>
      <w:r>
        <w:rPr>
          <w:noProof/>
        </w:rPr>
        <w:fldChar w:fldCharType="end"/>
      </w:r>
    </w:p>
    <w:p w14:paraId="187DC3D3" w14:textId="4AE399C4" w:rsidR="00C07924" w:rsidRDefault="00C07924">
      <w:pPr>
        <w:pStyle w:val="TOC1"/>
        <w:rPr>
          <w:rFonts w:ascii="Calibri" w:eastAsia="PMingLiU" w:hAnsi="Calibri"/>
          <w:noProof/>
          <w:szCs w:val="22"/>
        </w:rPr>
      </w:pPr>
      <w:r>
        <w:rPr>
          <w:noProof/>
        </w:rPr>
        <w:t>A.8</w:t>
      </w:r>
      <w:r>
        <w:rPr>
          <w:rFonts w:ascii="Calibri" w:eastAsia="PMingLiU" w:hAnsi="Calibri"/>
          <w:noProof/>
          <w:szCs w:val="22"/>
        </w:rPr>
        <w:tab/>
      </w:r>
      <w:r>
        <w:rPr>
          <w:noProof/>
        </w:rPr>
        <w:t>5G NR /UDP Downlink Throughput/Radiated/Static Peak Throughput for SA and NSA</w:t>
      </w:r>
      <w:r>
        <w:rPr>
          <w:noProof/>
        </w:rPr>
        <w:tab/>
      </w:r>
      <w:r>
        <w:rPr>
          <w:noProof/>
        </w:rPr>
        <w:fldChar w:fldCharType="begin" w:fldLock="1"/>
      </w:r>
      <w:r>
        <w:rPr>
          <w:noProof/>
        </w:rPr>
        <w:instrText xml:space="preserve"> PAGEREF _Toc138970196 \h </w:instrText>
      </w:r>
      <w:r>
        <w:rPr>
          <w:noProof/>
        </w:rPr>
      </w:r>
      <w:r>
        <w:rPr>
          <w:noProof/>
        </w:rPr>
        <w:fldChar w:fldCharType="separate"/>
      </w:r>
      <w:r>
        <w:rPr>
          <w:noProof/>
        </w:rPr>
        <w:t>56</w:t>
      </w:r>
      <w:r>
        <w:rPr>
          <w:noProof/>
        </w:rPr>
        <w:fldChar w:fldCharType="end"/>
      </w:r>
    </w:p>
    <w:p w14:paraId="2BCE3E8F" w14:textId="659AF5FE" w:rsidR="00C07924" w:rsidRDefault="00C07924">
      <w:pPr>
        <w:pStyle w:val="TOC2"/>
        <w:rPr>
          <w:rFonts w:ascii="Calibri" w:eastAsia="PMingLiU" w:hAnsi="Calibri"/>
          <w:noProof/>
          <w:sz w:val="22"/>
          <w:szCs w:val="22"/>
        </w:rPr>
      </w:pPr>
      <w:r>
        <w:rPr>
          <w:noProof/>
        </w:rPr>
        <w:t>A.8.1</w:t>
      </w:r>
      <w:r>
        <w:rPr>
          <w:rFonts w:ascii="Calibri" w:eastAsia="PMingLiU" w:hAnsi="Calibri"/>
          <w:noProof/>
          <w:sz w:val="22"/>
          <w:szCs w:val="22"/>
        </w:rPr>
        <w:tab/>
      </w:r>
      <w:r>
        <w:rPr>
          <w:noProof/>
        </w:rPr>
        <w:t>5G NR /UDP Downlink Throughput /Radiated/Static Channel Peak Throughput tests for SA and NSA</w:t>
      </w:r>
      <w:r>
        <w:rPr>
          <w:noProof/>
        </w:rPr>
        <w:tab/>
      </w:r>
      <w:r>
        <w:rPr>
          <w:noProof/>
        </w:rPr>
        <w:fldChar w:fldCharType="begin" w:fldLock="1"/>
      </w:r>
      <w:r>
        <w:rPr>
          <w:noProof/>
        </w:rPr>
        <w:instrText xml:space="preserve"> PAGEREF _Toc138970197 \h </w:instrText>
      </w:r>
      <w:r>
        <w:rPr>
          <w:noProof/>
        </w:rPr>
      </w:r>
      <w:r>
        <w:rPr>
          <w:noProof/>
        </w:rPr>
        <w:fldChar w:fldCharType="separate"/>
      </w:r>
      <w:r>
        <w:rPr>
          <w:noProof/>
        </w:rPr>
        <w:t>56</w:t>
      </w:r>
      <w:r>
        <w:rPr>
          <w:noProof/>
        </w:rPr>
        <w:fldChar w:fldCharType="end"/>
      </w:r>
    </w:p>
    <w:p w14:paraId="2242C3AD" w14:textId="508ACC09" w:rsidR="00C07924" w:rsidRDefault="00C07924">
      <w:pPr>
        <w:pStyle w:val="TOC3"/>
        <w:rPr>
          <w:rFonts w:ascii="Calibri" w:eastAsia="PMingLiU" w:hAnsi="Calibri"/>
          <w:noProof/>
          <w:sz w:val="22"/>
          <w:szCs w:val="22"/>
        </w:rPr>
      </w:pPr>
      <w:r>
        <w:rPr>
          <w:noProof/>
        </w:rPr>
        <w:t>A.8.1.1</w:t>
      </w:r>
      <w:r>
        <w:rPr>
          <w:rFonts w:ascii="Calibri" w:eastAsia="PMingLiU" w:hAnsi="Calibri"/>
          <w:noProof/>
          <w:sz w:val="22"/>
          <w:szCs w:val="22"/>
        </w:rPr>
        <w:tab/>
      </w:r>
      <w:r>
        <w:rPr>
          <w:noProof/>
        </w:rPr>
        <w:t>5G NR /UDP Downlink Throughput /Radiated/Static Channel/ SA and NSA (no Downlink Split Bearer)</w:t>
      </w:r>
      <w:r>
        <w:rPr>
          <w:noProof/>
        </w:rPr>
        <w:tab/>
      </w:r>
      <w:r>
        <w:rPr>
          <w:noProof/>
        </w:rPr>
        <w:fldChar w:fldCharType="begin" w:fldLock="1"/>
      </w:r>
      <w:r>
        <w:rPr>
          <w:noProof/>
        </w:rPr>
        <w:instrText xml:space="preserve"> PAGEREF _Toc138970198 \h </w:instrText>
      </w:r>
      <w:r>
        <w:rPr>
          <w:noProof/>
        </w:rPr>
      </w:r>
      <w:r>
        <w:rPr>
          <w:noProof/>
        </w:rPr>
        <w:fldChar w:fldCharType="separate"/>
      </w:r>
      <w:r>
        <w:rPr>
          <w:noProof/>
        </w:rPr>
        <w:t>56</w:t>
      </w:r>
      <w:r>
        <w:rPr>
          <w:noProof/>
        </w:rPr>
        <w:fldChar w:fldCharType="end"/>
      </w:r>
    </w:p>
    <w:p w14:paraId="76598183" w14:textId="04DF46C5" w:rsidR="00C07924" w:rsidRDefault="00C07924">
      <w:pPr>
        <w:pStyle w:val="TOC1"/>
        <w:rPr>
          <w:rFonts w:ascii="Calibri" w:eastAsia="PMingLiU" w:hAnsi="Calibri"/>
          <w:noProof/>
          <w:szCs w:val="22"/>
        </w:rPr>
      </w:pPr>
      <w:r>
        <w:rPr>
          <w:noProof/>
        </w:rPr>
        <w:t>A.9</w:t>
      </w:r>
      <w:r>
        <w:rPr>
          <w:rFonts w:ascii="Calibri" w:eastAsia="PMingLiU" w:hAnsi="Calibri"/>
          <w:noProof/>
          <w:szCs w:val="22"/>
        </w:rPr>
        <w:tab/>
      </w:r>
      <w:r>
        <w:rPr>
          <w:noProof/>
        </w:rPr>
        <w:t>5G NR /UDP Downlink Throughput /Radiated for Fixed Reference Channel Scenarios (FRC) with Fading</w:t>
      </w:r>
      <w:r>
        <w:rPr>
          <w:noProof/>
        </w:rPr>
        <w:tab/>
      </w:r>
      <w:r>
        <w:rPr>
          <w:noProof/>
        </w:rPr>
        <w:fldChar w:fldCharType="begin" w:fldLock="1"/>
      </w:r>
      <w:r>
        <w:rPr>
          <w:noProof/>
        </w:rPr>
        <w:instrText xml:space="preserve"> PAGEREF _Toc138970199 \h </w:instrText>
      </w:r>
      <w:r>
        <w:rPr>
          <w:noProof/>
        </w:rPr>
      </w:r>
      <w:r>
        <w:rPr>
          <w:noProof/>
        </w:rPr>
        <w:fldChar w:fldCharType="separate"/>
      </w:r>
      <w:r>
        <w:rPr>
          <w:noProof/>
        </w:rPr>
        <w:t>57</w:t>
      </w:r>
      <w:r>
        <w:rPr>
          <w:noProof/>
        </w:rPr>
        <w:fldChar w:fldCharType="end"/>
      </w:r>
    </w:p>
    <w:p w14:paraId="62CA6B3C" w14:textId="27A98455" w:rsidR="00C07924" w:rsidRDefault="00C07924">
      <w:pPr>
        <w:pStyle w:val="TOC2"/>
        <w:rPr>
          <w:rFonts w:ascii="Calibri" w:eastAsia="PMingLiU" w:hAnsi="Calibri"/>
          <w:noProof/>
          <w:sz w:val="22"/>
          <w:szCs w:val="22"/>
        </w:rPr>
      </w:pPr>
      <w:r>
        <w:rPr>
          <w:noProof/>
        </w:rPr>
        <w:t>A.9.1</w:t>
      </w:r>
      <w:r>
        <w:rPr>
          <w:rFonts w:ascii="Calibri" w:eastAsia="PMingLiU" w:hAnsi="Calibri"/>
          <w:noProof/>
          <w:sz w:val="22"/>
          <w:szCs w:val="22"/>
        </w:rPr>
        <w:tab/>
      </w:r>
      <w:r>
        <w:rPr>
          <w:noProof/>
        </w:rPr>
        <w:t>5G NR /UDP Downlink Throughput /Radiated/Fading/FRC</w:t>
      </w:r>
      <w:r>
        <w:rPr>
          <w:noProof/>
        </w:rPr>
        <w:tab/>
      </w:r>
      <w:r>
        <w:rPr>
          <w:noProof/>
        </w:rPr>
        <w:fldChar w:fldCharType="begin" w:fldLock="1"/>
      </w:r>
      <w:r>
        <w:rPr>
          <w:noProof/>
        </w:rPr>
        <w:instrText xml:space="preserve"> PAGEREF _Toc138970200 \h </w:instrText>
      </w:r>
      <w:r>
        <w:rPr>
          <w:noProof/>
        </w:rPr>
      </w:r>
      <w:r>
        <w:rPr>
          <w:noProof/>
        </w:rPr>
        <w:fldChar w:fldCharType="separate"/>
      </w:r>
      <w:r>
        <w:rPr>
          <w:noProof/>
        </w:rPr>
        <w:t>57</w:t>
      </w:r>
      <w:r>
        <w:rPr>
          <w:noProof/>
        </w:rPr>
        <w:fldChar w:fldCharType="end"/>
      </w:r>
    </w:p>
    <w:p w14:paraId="0A80C553" w14:textId="4B2E165A" w:rsidR="00C07924" w:rsidRDefault="00C07924">
      <w:pPr>
        <w:pStyle w:val="TOC3"/>
        <w:rPr>
          <w:rFonts w:ascii="Calibri" w:eastAsia="PMingLiU" w:hAnsi="Calibri"/>
          <w:noProof/>
          <w:sz w:val="22"/>
          <w:szCs w:val="22"/>
        </w:rPr>
      </w:pPr>
      <w:r>
        <w:rPr>
          <w:noProof/>
        </w:rPr>
        <w:t>A.9.1.1</w:t>
      </w:r>
      <w:r>
        <w:rPr>
          <w:rFonts w:ascii="Calibri" w:eastAsia="PMingLiU" w:hAnsi="Calibri"/>
          <w:noProof/>
          <w:sz w:val="22"/>
          <w:szCs w:val="22"/>
        </w:rPr>
        <w:tab/>
      </w:r>
      <w:r>
        <w:rPr>
          <w:noProof/>
        </w:rPr>
        <w:t>5G NR /UDP Downlink Throughput /Radiated/Fading/FRC/2Rx</w:t>
      </w:r>
      <w:r>
        <w:rPr>
          <w:noProof/>
        </w:rPr>
        <w:tab/>
      </w:r>
      <w:r>
        <w:rPr>
          <w:noProof/>
        </w:rPr>
        <w:fldChar w:fldCharType="begin" w:fldLock="1"/>
      </w:r>
      <w:r>
        <w:rPr>
          <w:noProof/>
        </w:rPr>
        <w:instrText xml:space="preserve"> PAGEREF _Toc138970201 \h </w:instrText>
      </w:r>
      <w:r>
        <w:rPr>
          <w:noProof/>
        </w:rPr>
      </w:r>
      <w:r>
        <w:rPr>
          <w:noProof/>
        </w:rPr>
        <w:fldChar w:fldCharType="separate"/>
      </w:r>
      <w:r>
        <w:rPr>
          <w:noProof/>
        </w:rPr>
        <w:t>57</w:t>
      </w:r>
      <w:r>
        <w:rPr>
          <w:noProof/>
        </w:rPr>
        <w:fldChar w:fldCharType="end"/>
      </w:r>
    </w:p>
    <w:p w14:paraId="091EC38B" w14:textId="6F10677B" w:rsidR="00C07924" w:rsidRDefault="00C07924">
      <w:pPr>
        <w:pStyle w:val="TOC4"/>
        <w:rPr>
          <w:rFonts w:ascii="Calibri" w:eastAsia="PMingLiU" w:hAnsi="Calibri"/>
          <w:noProof/>
          <w:sz w:val="22"/>
          <w:szCs w:val="22"/>
        </w:rPr>
      </w:pPr>
      <w:r>
        <w:rPr>
          <w:noProof/>
        </w:rPr>
        <w:t>A.9.1.1.1</w:t>
      </w:r>
      <w:r>
        <w:rPr>
          <w:rFonts w:ascii="Calibri" w:eastAsia="PMingLiU" w:hAnsi="Calibri"/>
          <w:noProof/>
          <w:sz w:val="22"/>
          <w:szCs w:val="22"/>
        </w:rPr>
        <w:tab/>
      </w:r>
      <w:r>
        <w:rPr>
          <w:noProof/>
        </w:rPr>
        <w:t>5G NR /UDP Downlink Throughput /Radiated/Fading/2Rx TDD/FR2 PDSCH mapping Type A performance - for SA and NSA</w:t>
      </w:r>
      <w:r>
        <w:rPr>
          <w:noProof/>
        </w:rPr>
        <w:tab/>
      </w:r>
      <w:r>
        <w:rPr>
          <w:noProof/>
        </w:rPr>
        <w:fldChar w:fldCharType="begin" w:fldLock="1"/>
      </w:r>
      <w:r>
        <w:rPr>
          <w:noProof/>
        </w:rPr>
        <w:instrText xml:space="preserve"> PAGEREF _Toc138970202 \h </w:instrText>
      </w:r>
      <w:r>
        <w:rPr>
          <w:noProof/>
        </w:rPr>
      </w:r>
      <w:r>
        <w:rPr>
          <w:noProof/>
        </w:rPr>
        <w:fldChar w:fldCharType="separate"/>
      </w:r>
      <w:r>
        <w:rPr>
          <w:noProof/>
        </w:rPr>
        <w:t>57</w:t>
      </w:r>
      <w:r>
        <w:rPr>
          <w:noProof/>
        </w:rPr>
        <w:fldChar w:fldCharType="end"/>
      </w:r>
    </w:p>
    <w:p w14:paraId="7C405C6C" w14:textId="1B422FF2" w:rsidR="00C07924" w:rsidRDefault="00C07924">
      <w:pPr>
        <w:pStyle w:val="TOC3"/>
        <w:rPr>
          <w:rFonts w:ascii="Calibri" w:eastAsia="PMingLiU" w:hAnsi="Calibri"/>
          <w:noProof/>
          <w:sz w:val="22"/>
          <w:szCs w:val="22"/>
        </w:rPr>
      </w:pPr>
      <w:r>
        <w:rPr>
          <w:noProof/>
        </w:rPr>
        <w:t>A.9.1.2</w:t>
      </w:r>
      <w:r>
        <w:rPr>
          <w:rFonts w:ascii="Calibri" w:eastAsia="PMingLiU" w:hAnsi="Calibri"/>
          <w:noProof/>
          <w:sz w:val="22"/>
          <w:szCs w:val="22"/>
        </w:rPr>
        <w:tab/>
      </w:r>
      <w:r>
        <w:rPr>
          <w:noProof/>
        </w:rPr>
        <w:t>5G NR /UDP Downlink Throughput /Radiated/Fading/FRC/4Rx</w:t>
      </w:r>
      <w:r>
        <w:rPr>
          <w:noProof/>
        </w:rPr>
        <w:tab/>
      </w:r>
      <w:r>
        <w:rPr>
          <w:noProof/>
        </w:rPr>
        <w:fldChar w:fldCharType="begin" w:fldLock="1"/>
      </w:r>
      <w:r>
        <w:rPr>
          <w:noProof/>
        </w:rPr>
        <w:instrText xml:space="preserve"> PAGEREF _Toc138970203 \h </w:instrText>
      </w:r>
      <w:r>
        <w:rPr>
          <w:noProof/>
        </w:rPr>
      </w:r>
      <w:r>
        <w:rPr>
          <w:noProof/>
        </w:rPr>
        <w:fldChar w:fldCharType="separate"/>
      </w:r>
      <w:r>
        <w:rPr>
          <w:noProof/>
        </w:rPr>
        <w:t>59</w:t>
      </w:r>
      <w:r>
        <w:rPr>
          <w:noProof/>
        </w:rPr>
        <w:fldChar w:fldCharType="end"/>
      </w:r>
    </w:p>
    <w:p w14:paraId="4C268C87" w14:textId="048029EE" w:rsidR="00C07924" w:rsidRDefault="00C07924">
      <w:pPr>
        <w:pStyle w:val="TOC4"/>
        <w:rPr>
          <w:rFonts w:ascii="Calibri" w:eastAsia="PMingLiU" w:hAnsi="Calibri"/>
          <w:noProof/>
          <w:sz w:val="22"/>
          <w:szCs w:val="22"/>
        </w:rPr>
      </w:pPr>
      <w:r>
        <w:rPr>
          <w:noProof/>
        </w:rPr>
        <w:t>A.9.1.2.1</w:t>
      </w:r>
      <w:r>
        <w:rPr>
          <w:rFonts w:ascii="Calibri" w:eastAsia="PMingLiU" w:hAnsi="Calibri"/>
          <w:noProof/>
          <w:sz w:val="22"/>
          <w:szCs w:val="22"/>
        </w:rPr>
        <w:tab/>
      </w:r>
      <w:r>
        <w:rPr>
          <w:noProof/>
        </w:rPr>
        <w:t>Void</w:t>
      </w:r>
      <w:r>
        <w:rPr>
          <w:noProof/>
        </w:rPr>
        <w:tab/>
      </w:r>
      <w:r>
        <w:rPr>
          <w:noProof/>
        </w:rPr>
        <w:fldChar w:fldCharType="begin" w:fldLock="1"/>
      </w:r>
      <w:r>
        <w:rPr>
          <w:noProof/>
        </w:rPr>
        <w:instrText xml:space="preserve"> PAGEREF _Toc138970204 \h </w:instrText>
      </w:r>
      <w:r>
        <w:rPr>
          <w:noProof/>
        </w:rPr>
      </w:r>
      <w:r>
        <w:rPr>
          <w:noProof/>
        </w:rPr>
        <w:fldChar w:fldCharType="separate"/>
      </w:r>
      <w:r>
        <w:rPr>
          <w:noProof/>
        </w:rPr>
        <w:t>59</w:t>
      </w:r>
      <w:r>
        <w:rPr>
          <w:noProof/>
        </w:rPr>
        <w:fldChar w:fldCharType="end"/>
      </w:r>
    </w:p>
    <w:p w14:paraId="7DE9E317" w14:textId="3B1788EE" w:rsidR="00C07924" w:rsidRDefault="00C07924">
      <w:pPr>
        <w:pStyle w:val="TOC1"/>
        <w:rPr>
          <w:rFonts w:ascii="Calibri" w:eastAsia="PMingLiU" w:hAnsi="Calibri"/>
          <w:noProof/>
          <w:szCs w:val="22"/>
        </w:rPr>
      </w:pPr>
      <w:r>
        <w:rPr>
          <w:noProof/>
        </w:rPr>
        <w:t>A.10</w:t>
      </w:r>
      <w:r>
        <w:rPr>
          <w:rFonts w:ascii="Calibri" w:eastAsia="PMingLiU" w:hAnsi="Calibri"/>
          <w:noProof/>
          <w:szCs w:val="22"/>
        </w:rPr>
        <w:tab/>
      </w:r>
      <w:r>
        <w:rPr>
          <w:noProof/>
        </w:rPr>
        <w:t>5G NR /TCP Downlink Throughput /Conducted for Variable Reference Channel (VRC) Scenarios with Fading for SA and NSA</w:t>
      </w:r>
      <w:r>
        <w:rPr>
          <w:noProof/>
        </w:rPr>
        <w:tab/>
      </w:r>
      <w:r>
        <w:rPr>
          <w:noProof/>
        </w:rPr>
        <w:fldChar w:fldCharType="begin" w:fldLock="1"/>
      </w:r>
      <w:r>
        <w:rPr>
          <w:noProof/>
        </w:rPr>
        <w:instrText xml:space="preserve"> PAGEREF _Toc138970205 \h </w:instrText>
      </w:r>
      <w:r>
        <w:rPr>
          <w:noProof/>
        </w:rPr>
      </w:r>
      <w:r>
        <w:rPr>
          <w:noProof/>
        </w:rPr>
        <w:fldChar w:fldCharType="separate"/>
      </w:r>
      <w:r>
        <w:rPr>
          <w:noProof/>
        </w:rPr>
        <w:t>59</w:t>
      </w:r>
      <w:r>
        <w:rPr>
          <w:noProof/>
        </w:rPr>
        <w:fldChar w:fldCharType="end"/>
      </w:r>
    </w:p>
    <w:p w14:paraId="10B9F793" w14:textId="47277554" w:rsidR="00C07924" w:rsidRDefault="00C07924">
      <w:pPr>
        <w:pStyle w:val="TOC2"/>
        <w:rPr>
          <w:rFonts w:ascii="Calibri" w:eastAsia="PMingLiU" w:hAnsi="Calibri"/>
          <w:noProof/>
          <w:sz w:val="22"/>
          <w:szCs w:val="22"/>
        </w:rPr>
      </w:pPr>
      <w:r>
        <w:rPr>
          <w:noProof/>
        </w:rPr>
        <w:t>A.10.1</w:t>
      </w:r>
      <w:r>
        <w:rPr>
          <w:rFonts w:ascii="Calibri" w:eastAsia="PMingLiU" w:hAnsi="Calibri"/>
          <w:noProof/>
          <w:sz w:val="22"/>
          <w:szCs w:val="22"/>
        </w:rPr>
        <w:tab/>
      </w:r>
      <w:r>
        <w:rPr>
          <w:noProof/>
        </w:rPr>
        <w:t>5G NR /TCP Downlink Throughput /Conducted/Fading/VRC for SA and NSA</w:t>
      </w:r>
      <w:r>
        <w:rPr>
          <w:noProof/>
        </w:rPr>
        <w:tab/>
      </w:r>
      <w:r>
        <w:rPr>
          <w:noProof/>
        </w:rPr>
        <w:fldChar w:fldCharType="begin" w:fldLock="1"/>
      </w:r>
      <w:r>
        <w:rPr>
          <w:noProof/>
        </w:rPr>
        <w:instrText xml:space="preserve"> PAGEREF _Toc138970206 \h </w:instrText>
      </w:r>
      <w:r>
        <w:rPr>
          <w:noProof/>
        </w:rPr>
      </w:r>
      <w:r>
        <w:rPr>
          <w:noProof/>
        </w:rPr>
        <w:fldChar w:fldCharType="separate"/>
      </w:r>
      <w:r>
        <w:rPr>
          <w:noProof/>
        </w:rPr>
        <w:t>59</w:t>
      </w:r>
      <w:r>
        <w:rPr>
          <w:noProof/>
        </w:rPr>
        <w:fldChar w:fldCharType="end"/>
      </w:r>
    </w:p>
    <w:p w14:paraId="495B6C96" w14:textId="0446F42C" w:rsidR="00C07924" w:rsidRDefault="00C07924">
      <w:pPr>
        <w:pStyle w:val="TOC3"/>
        <w:rPr>
          <w:rFonts w:ascii="Calibri" w:eastAsia="PMingLiU" w:hAnsi="Calibri"/>
          <w:noProof/>
          <w:sz w:val="22"/>
          <w:szCs w:val="22"/>
        </w:rPr>
      </w:pPr>
      <w:r>
        <w:rPr>
          <w:noProof/>
        </w:rPr>
        <w:t>A.10.1.1</w:t>
      </w:r>
      <w:r>
        <w:rPr>
          <w:rFonts w:ascii="Calibri" w:eastAsia="PMingLiU" w:hAnsi="Calibri"/>
          <w:noProof/>
          <w:sz w:val="22"/>
          <w:szCs w:val="22"/>
        </w:rPr>
        <w:tab/>
      </w:r>
      <w:r>
        <w:rPr>
          <w:noProof/>
        </w:rPr>
        <w:t>5G NR /TCP Downlink Throughput /Conducted/Fading/VRC/2Rx for SA and NSA</w:t>
      </w:r>
      <w:r>
        <w:rPr>
          <w:noProof/>
        </w:rPr>
        <w:tab/>
      </w:r>
      <w:r>
        <w:rPr>
          <w:noProof/>
        </w:rPr>
        <w:fldChar w:fldCharType="begin" w:fldLock="1"/>
      </w:r>
      <w:r>
        <w:rPr>
          <w:noProof/>
        </w:rPr>
        <w:instrText xml:space="preserve"> PAGEREF _Toc138970207 \h </w:instrText>
      </w:r>
      <w:r>
        <w:rPr>
          <w:noProof/>
        </w:rPr>
      </w:r>
      <w:r>
        <w:rPr>
          <w:noProof/>
        </w:rPr>
        <w:fldChar w:fldCharType="separate"/>
      </w:r>
      <w:r>
        <w:rPr>
          <w:noProof/>
        </w:rPr>
        <w:t>59</w:t>
      </w:r>
      <w:r>
        <w:rPr>
          <w:noProof/>
        </w:rPr>
        <w:fldChar w:fldCharType="end"/>
      </w:r>
    </w:p>
    <w:p w14:paraId="53619A72" w14:textId="255E28B3" w:rsidR="00C07924" w:rsidRDefault="00C07924">
      <w:pPr>
        <w:pStyle w:val="TOC4"/>
        <w:rPr>
          <w:rFonts w:ascii="Calibri" w:eastAsia="PMingLiU" w:hAnsi="Calibri"/>
          <w:noProof/>
          <w:sz w:val="22"/>
          <w:szCs w:val="22"/>
        </w:rPr>
      </w:pPr>
      <w:r>
        <w:rPr>
          <w:noProof/>
        </w:rPr>
        <w:t>A.10.1.1.1</w:t>
      </w:r>
      <w:r>
        <w:rPr>
          <w:rFonts w:ascii="Calibri" w:eastAsia="PMingLiU" w:hAnsi="Calibri"/>
          <w:noProof/>
          <w:sz w:val="22"/>
          <w:szCs w:val="22"/>
        </w:rPr>
        <w:tab/>
      </w:r>
      <w:r>
        <w:rPr>
          <w:noProof/>
        </w:rPr>
        <w:t>5G NR /TCP Downlink Throughput /Conducted/Fading/VRC/2Rx FDD /FR1 PDSCH mapping Type A performance - for SA and NSA</w:t>
      </w:r>
      <w:r>
        <w:rPr>
          <w:noProof/>
        </w:rPr>
        <w:tab/>
      </w:r>
      <w:r>
        <w:rPr>
          <w:noProof/>
        </w:rPr>
        <w:fldChar w:fldCharType="begin" w:fldLock="1"/>
      </w:r>
      <w:r>
        <w:rPr>
          <w:noProof/>
        </w:rPr>
        <w:instrText xml:space="preserve"> PAGEREF _Toc138970208 \h </w:instrText>
      </w:r>
      <w:r>
        <w:rPr>
          <w:noProof/>
        </w:rPr>
      </w:r>
      <w:r>
        <w:rPr>
          <w:noProof/>
        </w:rPr>
        <w:fldChar w:fldCharType="separate"/>
      </w:r>
      <w:r>
        <w:rPr>
          <w:noProof/>
        </w:rPr>
        <w:t>59</w:t>
      </w:r>
      <w:r>
        <w:rPr>
          <w:noProof/>
        </w:rPr>
        <w:fldChar w:fldCharType="end"/>
      </w:r>
    </w:p>
    <w:p w14:paraId="626EED17" w14:textId="150072FA" w:rsidR="00C07924" w:rsidRDefault="00C07924">
      <w:pPr>
        <w:pStyle w:val="TOC4"/>
        <w:rPr>
          <w:rFonts w:ascii="Calibri" w:eastAsia="PMingLiU" w:hAnsi="Calibri"/>
          <w:noProof/>
          <w:sz w:val="22"/>
          <w:szCs w:val="22"/>
        </w:rPr>
      </w:pPr>
      <w:r>
        <w:rPr>
          <w:noProof/>
        </w:rPr>
        <w:t>A.10.1.1.2</w:t>
      </w:r>
      <w:r>
        <w:rPr>
          <w:rFonts w:ascii="Calibri" w:eastAsia="PMingLiU" w:hAnsi="Calibri"/>
          <w:noProof/>
          <w:sz w:val="22"/>
          <w:szCs w:val="22"/>
        </w:rPr>
        <w:tab/>
      </w:r>
      <w:r>
        <w:rPr>
          <w:noProof/>
        </w:rPr>
        <w:t>5G NR /TCP Downlink Throughput /Conducted/Fading/VRC/2Rx TDD /FR1 PDSCH mapping Type A performance - for SA and NSA</w:t>
      </w:r>
      <w:r>
        <w:rPr>
          <w:noProof/>
        </w:rPr>
        <w:tab/>
      </w:r>
      <w:r>
        <w:rPr>
          <w:noProof/>
        </w:rPr>
        <w:fldChar w:fldCharType="begin" w:fldLock="1"/>
      </w:r>
      <w:r>
        <w:rPr>
          <w:noProof/>
        </w:rPr>
        <w:instrText xml:space="preserve"> PAGEREF _Toc138970209 \h </w:instrText>
      </w:r>
      <w:r>
        <w:rPr>
          <w:noProof/>
        </w:rPr>
      </w:r>
      <w:r>
        <w:rPr>
          <w:noProof/>
        </w:rPr>
        <w:fldChar w:fldCharType="separate"/>
      </w:r>
      <w:r>
        <w:rPr>
          <w:noProof/>
        </w:rPr>
        <w:t>62</w:t>
      </w:r>
      <w:r>
        <w:rPr>
          <w:noProof/>
        </w:rPr>
        <w:fldChar w:fldCharType="end"/>
      </w:r>
    </w:p>
    <w:p w14:paraId="548A77DA" w14:textId="4B17588F" w:rsidR="00C07924" w:rsidRDefault="00C07924">
      <w:pPr>
        <w:pStyle w:val="TOC3"/>
        <w:rPr>
          <w:rFonts w:ascii="Calibri" w:eastAsia="PMingLiU" w:hAnsi="Calibri"/>
          <w:noProof/>
          <w:sz w:val="22"/>
          <w:szCs w:val="22"/>
        </w:rPr>
      </w:pPr>
      <w:r>
        <w:rPr>
          <w:noProof/>
        </w:rPr>
        <w:t>A.10.1.2</w:t>
      </w:r>
      <w:r>
        <w:rPr>
          <w:rFonts w:ascii="Calibri" w:eastAsia="PMingLiU" w:hAnsi="Calibri"/>
          <w:noProof/>
          <w:sz w:val="22"/>
          <w:szCs w:val="22"/>
        </w:rPr>
        <w:tab/>
      </w:r>
      <w:r>
        <w:rPr>
          <w:noProof/>
        </w:rPr>
        <w:t>5G NR /TCP Downlink Throughput /Conducted/Fading/FRC/4Rx</w:t>
      </w:r>
      <w:r>
        <w:rPr>
          <w:noProof/>
        </w:rPr>
        <w:tab/>
      </w:r>
      <w:r>
        <w:rPr>
          <w:noProof/>
        </w:rPr>
        <w:fldChar w:fldCharType="begin" w:fldLock="1"/>
      </w:r>
      <w:r>
        <w:rPr>
          <w:noProof/>
        </w:rPr>
        <w:instrText xml:space="preserve"> PAGEREF _Toc138970210 \h </w:instrText>
      </w:r>
      <w:r>
        <w:rPr>
          <w:noProof/>
        </w:rPr>
      </w:r>
      <w:r>
        <w:rPr>
          <w:noProof/>
        </w:rPr>
        <w:fldChar w:fldCharType="separate"/>
      </w:r>
      <w:r>
        <w:rPr>
          <w:noProof/>
        </w:rPr>
        <w:t>65</w:t>
      </w:r>
      <w:r>
        <w:rPr>
          <w:noProof/>
        </w:rPr>
        <w:fldChar w:fldCharType="end"/>
      </w:r>
    </w:p>
    <w:p w14:paraId="5F24C0A2" w14:textId="0337AF84" w:rsidR="00C07924" w:rsidRDefault="00C07924">
      <w:pPr>
        <w:pStyle w:val="TOC4"/>
        <w:rPr>
          <w:rFonts w:ascii="Calibri" w:eastAsia="PMingLiU" w:hAnsi="Calibri"/>
          <w:noProof/>
          <w:sz w:val="22"/>
          <w:szCs w:val="22"/>
        </w:rPr>
      </w:pPr>
      <w:r>
        <w:rPr>
          <w:noProof/>
        </w:rPr>
        <w:t>A.10.1.2.1</w:t>
      </w:r>
      <w:r>
        <w:rPr>
          <w:rFonts w:ascii="Calibri" w:eastAsia="PMingLiU" w:hAnsi="Calibri"/>
          <w:noProof/>
          <w:sz w:val="22"/>
          <w:szCs w:val="22"/>
        </w:rPr>
        <w:tab/>
      </w:r>
      <w:r>
        <w:rPr>
          <w:noProof/>
        </w:rPr>
        <w:t>5G NR /TCP Downlink Throughput /Conducted/Fading/VRC/4Rx FDD/FR1 PDSCH mapping Type A performance - for SA and NSA</w:t>
      </w:r>
      <w:r>
        <w:rPr>
          <w:noProof/>
        </w:rPr>
        <w:tab/>
      </w:r>
      <w:r>
        <w:rPr>
          <w:noProof/>
        </w:rPr>
        <w:fldChar w:fldCharType="begin" w:fldLock="1"/>
      </w:r>
      <w:r>
        <w:rPr>
          <w:noProof/>
        </w:rPr>
        <w:instrText xml:space="preserve"> PAGEREF _Toc138970211 \h </w:instrText>
      </w:r>
      <w:r>
        <w:rPr>
          <w:noProof/>
        </w:rPr>
      </w:r>
      <w:r>
        <w:rPr>
          <w:noProof/>
        </w:rPr>
        <w:fldChar w:fldCharType="separate"/>
      </w:r>
      <w:r>
        <w:rPr>
          <w:noProof/>
        </w:rPr>
        <w:t>65</w:t>
      </w:r>
      <w:r>
        <w:rPr>
          <w:noProof/>
        </w:rPr>
        <w:fldChar w:fldCharType="end"/>
      </w:r>
    </w:p>
    <w:p w14:paraId="1FFEE9E9" w14:textId="73A5E055" w:rsidR="00C07924" w:rsidRDefault="00C07924">
      <w:pPr>
        <w:pStyle w:val="TOC4"/>
        <w:rPr>
          <w:rFonts w:ascii="Calibri" w:eastAsia="PMingLiU" w:hAnsi="Calibri"/>
          <w:noProof/>
          <w:sz w:val="22"/>
          <w:szCs w:val="22"/>
        </w:rPr>
      </w:pPr>
      <w:r>
        <w:rPr>
          <w:noProof/>
        </w:rPr>
        <w:t>A.10.1.2.2</w:t>
      </w:r>
      <w:r>
        <w:rPr>
          <w:rFonts w:ascii="Calibri" w:eastAsia="PMingLiU" w:hAnsi="Calibri"/>
          <w:noProof/>
          <w:sz w:val="22"/>
          <w:szCs w:val="22"/>
        </w:rPr>
        <w:tab/>
      </w:r>
      <w:r>
        <w:rPr>
          <w:noProof/>
        </w:rPr>
        <w:t>5G NR /TCP Downlink Throughput /Conducted/Fading/VRC/4Rx TDD/FR1 PDSCH mapping Type A performance - for SA and NSA</w:t>
      </w:r>
      <w:r>
        <w:rPr>
          <w:noProof/>
        </w:rPr>
        <w:tab/>
      </w:r>
      <w:r>
        <w:rPr>
          <w:noProof/>
        </w:rPr>
        <w:fldChar w:fldCharType="begin" w:fldLock="1"/>
      </w:r>
      <w:r>
        <w:rPr>
          <w:noProof/>
        </w:rPr>
        <w:instrText xml:space="preserve"> PAGEREF _Toc138970212 \h </w:instrText>
      </w:r>
      <w:r>
        <w:rPr>
          <w:noProof/>
        </w:rPr>
      </w:r>
      <w:r>
        <w:rPr>
          <w:noProof/>
        </w:rPr>
        <w:fldChar w:fldCharType="separate"/>
      </w:r>
      <w:r>
        <w:rPr>
          <w:noProof/>
        </w:rPr>
        <w:t>68</w:t>
      </w:r>
      <w:r>
        <w:rPr>
          <w:noProof/>
        </w:rPr>
        <w:fldChar w:fldCharType="end"/>
      </w:r>
    </w:p>
    <w:p w14:paraId="11604812" w14:textId="5BD77429" w:rsidR="00C07924" w:rsidRDefault="00C07924">
      <w:pPr>
        <w:pStyle w:val="TOC1"/>
        <w:rPr>
          <w:rFonts w:ascii="Calibri" w:eastAsia="PMingLiU" w:hAnsi="Calibri"/>
          <w:noProof/>
          <w:szCs w:val="22"/>
        </w:rPr>
      </w:pPr>
      <w:r>
        <w:rPr>
          <w:noProof/>
        </w:rPr>
        <w:t>A.11</w:t>
      </w:r>
      <w:r>
        <w:rPr>
          <w:rFonts w:ascii="Calibri" w:eastAsia="PMingLiU" w:hAnsi="Calibri"/>
          <w:noProof/>
          <w:szCs w:val="22"/>
        </w:rPr>
        <w:tab/>
      </w:r>
      <w:r>
        <w:rPr>
          <w:noProof/>
        </w:rPr>
        <w:t>5G NR /UDP Downlink Throughput /Conducted for Variable Reference Channel (VRC) Scenarios for SA and NSA</w:t>
      </w:r>
      <w:r>
        <w:rPr>
          <w:noProof/>
        </w:rPr>
        <w:tab/>
      </w:r>
      <w:r>
        <w:rPr>
          <w:noProof/>
        </w:rPr>
        <w:fldChar w:fldCharType="begin" w:fldLock="1"/>
      </w:r>
      <w:r>
        <w:rPr>
          <w:noProof/>
        </w:rPr>
        <w:instrText xml:space="preserve"> PAGEREF _Toc138970213 \h </w:instrText>
      </w:r>
      <w:r>
        <w:rPr>
          <w:noProof/>
        </w:rPr>
      </w:r>
      <w:r>
        <w:rPr>
          <w:noProof/>
        </w:rPr>
        <w:fldChar w:fldCharType="separate"/>
      </w:r>
      <w:r>
        <w:rPr>
          <w:noProof/>
        </w:rPr>
        <w:t>71</w:t>
      </w:r>
      <w:r>
        <w:rPr>
          <w:noProof/>
        </w:rPr>
        <w:fldChar w:fldCharType="end"/>
      </w:r>
    </w:p>
    <w:p w14:paraId="35B98566" w14:textId="31118E26" w:rsidR="00C07924" w:rsidRDefault="00C07924">
      <w:pPr>
        <w:pStyle w:val="TOC2"/>
        <w:rPr>
          <w:rFonts w:ascii="Calibri" w:eastAsia="PMingLiU" w:hAnsi="Calibri"/>
          <w:noProof/>
          <w:sz w:val="22"/>
          <w:szCs w:val="22"/>
        </w:rPr>
      </w:pPr>
      <w:r>
        <w:rPr>
          <w:noProof/>
        </w:rPr>
        <w:t>A.11.1</w:t>
      </w:r>
      <w:r>
        <w:rPr>
          <w:rFonts w:ascii="Calibri" w:eastAsia="PMingLiU" w:hAnsi="Calibri"/>
          <w:noProof/>
          <w:sz w:val="22"/>
          <w:szCs w:val="22"/>
        </w:rPr>
        <w:tab/>
      </w:r>
      <w:r>
        <w:rPr>
          <w:noProof/>
        </w:rPr>
        <w:t>5G NR /UDP Downlink Throughput /Conducted/Fading/VRC</w:t>
      </w:r>
      <w:r>
        <w:rPr>
          <w:noProof/>
        </w:rPr>
        <w:tab/>
      </w:r>
      <w:r>
        <w:rPr>
          <w:noProof/>
        </w:rPr>
        <w:fldChar w:fldCharType="begin" w:fldLock="1"/>
      </w:r>
      <w:r>
        <w:rPr>
          <w:noProof/>
        </w:rPr>
        <w:instrText xml:space="preserve"> PAGEREF _Toc138970214 \h </w:instrText>
      </w:r>
      <w:r>
        <w:rPr>
          <w:noProof/>
        </w:rPr>
      </w:r>
      <w:r>
        <w:rPr>
          <w:noProof/>
        </w:rPr>
        <w:fldChar w:fldCharType="separate"/>
      </w:r>
      <w:r>
        <w:rPr>
          <w:noProof/>
        </w:rPr>
        <w:t>71</w:t>
      </w:r>
      <w:r>
        <w:rPr>
          <w:noProof/>
        </w:rPr>
        <w:fldChar w:fldCharType="end"/>
      </w:r>
    </w:p>
    <w:p w14:paraId="293F7000" w14:textId="13A9338B" w:rsidR="00C07924" w:rsidRDefault="00C07924">
      <w:pPr>
        <w:pStyle w:val="TOC3"/>
        <w:rPr>
          <w:rFonts w:ascii="Calibri" w:eastAsia="PMingLiU" w:hAnsi="Calibri"/>
          <w:noProof/>
          <w:sz w:val="22"/>
          <w:szCs w:val="22"/>
        </w:rPr>
      </w:pPr>
      <w:r>
        <w:rPr>
          <w:noProof/>
        </w:rPr>
        <w:t>A.11.1.1</w:t>
      </w:r>
      <w:r>
        <w:rPr>
          <w:rFonts w:ascii="Calibri" w:eastAsia="PMingLiU" w:hAnsi="Calibri"/>
          <w:noProof/>
          <w:sz w:val="22"/>
          <w:szCs w:val="22"/>
        </w:rPr>
        <w:tab/>
      </w:r>
      <w:r>
        <w:rPr>
          <w:noProof/>
        </w:rPr>
        <w:t>5G NR /UDP Downlink Throughput /Conducted/Fading/VRC/2Rx</w:t>
      </w:r>
      <w:r>
        <w:rPr>
          <w:noProof/>
        </w:rPr>
        <w:tab/>
      </w:r>
      <w:r>
        <w:rPr>
          <w:noProof/>
        </w:rPr>
        <w:fldChar w:fldCharType="begin" w:fldLock="1"/>
      </w:r>
      <w:r>
        <w:rPr>
          <w:noProof/>
        </w:rPr>
        <w:instrText xml:space="preserve"> PAGEREF _Toc138970215 \h </w:instrText>
      </w:r>
      <w:r>
        <w:rPr>
          <w:noProof/>
        </w:rPr>
      </w:r>
      <w:r>
        <w:rPr>
          <w:noProof/>
        </w:rPr>
        <w:fldChar w:fldCharType="separate"/>
      </w:r>
      <w:r>
        <w:rPr>
          <w:noProof/>
        </w:rPr>
        <w:t>71</w:t>
      </w:r>
      <w:r>
        <w:rPr>
          <w:noProof/>
        </w:rPr>
        <w:fldChar w:fldCharType="end"/>
      </w:r>
    </w:p>
    <w:p w14:paraId="01B87098" w14:textId="0C4075F7" w:rsidR="00C07924" w:rsidRDefault="00C07924">
      <w:pPr>
        <w:pStyle w:val="TOC4"/>
        <w:rPr>
          <w:rFonts w:ascii="Calibri" w:eastAsia="PMingLiU" w:hAnsi="Calibri"/>
          <w:noProof/>
          <w:sz w:val="22"/>
          <w:szCs w:val="22"/>
        </w:rPr>
      </w:pPr>
      <w:r>
        <w:rPr>
          <w:noProof/>
        </w:rPr>
        <w:t>A.11.1.1.1</w:t>
      </w:r>
      <w:r>
        <w:rPr>
          <w:rFonts w:ascii="Calibri" w:eastAsia="PMingLiU" w:hAnsi="Calibri"/>
          <w:noProof/>
          <w:sz w:val="22"/>
          <w:szCs w:val="22"/>
        </w:rPr>
        <w:tab/>
      </w:r>
      <w:r>
        <w:rPr>
          <w:noProof/>
        </w:rPr>
        <w:t>5G NR /UDP Downlink Throughput /Conducted/Fading/VRC/2Rx FDD/FR1 PDSCH mapping Type A performance - for SA and NSA</w:t>
      </w:r>
      <w:r>
        <w:rPr>
          <w:noProof/>
        </w:rPr>
        <w:tab/>
      </w:r>
      <w:r>
        <w:rPr>
          <w:noProof/>
        </w:rPr>
        <w:fldChar w:fldCharType="begin" w:fldLock="1"/>
      </w:r>
      <w:r>
        <w:rPr>
          <w:noProof/>
        </w:rPr>
        <w:instrText xml:space="preserve"> PAGEREF _Toc138970216 \h </w:instrText>
      </w:r>
      <w:r>
        <w:rPr>
          <w:noProof/>
        </w:rPr>
      </w:r>
      <w:r>
        <w:rPr>
          <w:noProof/>
        </w:rPr>
        <w:fldChar w:fldCharType="separate"/>
      </w:r>
      <w:r>
        <w:rPr>
          <w:noProof/>
        </w:rPr>
        <w:t>71</w:t>
      </w:r>
      <w:r>
        <w:rPr>
          <w:noProof/>
        </w:rPr>
        <w:fldChar w:fldCharType="end"/>
      </w:r>
    </w:p>
    <w:p w14:paraId="1BC41A5D" w14:textId="03C88756" w:rsidR="00C07924" w:rsidRDefault="00C07924">
      <w:pPr>
        <w:pStyle w:val="TOC4"/>
        <w:rPr>
          <w:rFonts w:ascii="Calibri" w:eastAsia="PMingLiU" w:hAnsi="Calibri"/>
          <w:noProof/>
          <w:sz w:val="22"/>
          <w:szCs w:val="22"/>
        </w:rPr>
      </w:pPr>
      <w:r>
        <w:rPr>
          <w:noProof/>
        </w:rPr>
        <w:t>A.11.1.1.2</w:t>
      </w:r>
      <w:r>
        <w:rPr>
          <w:rFonts w:ascii="Calibri" w:eastAsia="PMingLiU" w:hAnsi="Calibri"/>
          <w:noProof/>
          <w:sz w:val="22"/>
          <w:szCs w:val="22"/>
        </w:rPr>
        <w:tab/>
      </w:r>
      <w:r>
        <w:rPr>
          <w:noProof/>
        </w:rPr>
        <w:t>5G NR /UDP Downlink Throughput /Conducted/Fading/VRC/2Rx TDD/FR1 PDSCH mapping Type A performance - for SA and NSA</w:t>
      </w:r>
      <w:r>
        <w:rPr>
          <w:noProof/>
        </w:rPr>
        <w:tab/>
      </w:r>
      <w:r>
        <w:rPr>
          <w:noProof/>
        </w:rPr>
        <w:fldChar w:fldCharType="begin" w:fldLock="1"/>
      </w:r>
      <w:r>
        <w:rPr>
          <w:noProof/>
        </w:rPr>
        <w:instrText xml:space="preserve"> PAGEREF _Toc138970217 \h </w:instrText>
      </w:r>
      <w:r>
        <w:rPr>
          <w:noProof/>
        </w:rPr>
      </w:r>
      <w:r>
        <w:rPr>
          <w:noProof/>
        </w:rPr>
        <w:fldChar w:fldCharType="separate"/>
      </w:r>
      <w:r>
        <w:rPr>
          <w:noProof/>
        </w:rPr>
        <w:t>72</w:t>
      </w:r>
      <w:r>
        <w:rPr>
          <w:noProof/>
        </w:rPr>
        <w:fldChar w:fldCharType="end"/>
      </w:r>
    </w:p>
    <w:p w14:paraId="4D341C88" w14:textId="217CD885" w:rsidR="00C07924" w:rsidRDefault="00C07924">
      <w:pPr>
        <w:pStyle w:val="TOC3"/>
        <w:rPr>
          <w:rFonts w:ascii="Calibri" w:eastAsia="PMingLiU" w:hAnsi="Calibri"/>
          <w:noProof/>
          <w:sz w:val="22"/>
          <w:szCs w:val="22"/>
        </w:rPr>
      </w:pPr>
      <w:r>
        <w:rPr>
          <w:noProof/>
        </w:rPr>
        <w:t>A.11.1.2</w:t>
      </w:r>
      <w:r>
        <w:rPr>
          <w:rFonts w:ascii="Calibri" w:eastAsia="PMingLiU" w:hAnsi="Calibri"/>
          <w:noProof/>
          <w:sz w:val="22"/>
          <w:szCs w:val="22"/>
        </w:rPr>
        <w:tab/>
      </w:r>
      <w:r>
        <w:rPr>
          <w:noProof/>
        </w:rPr>
        <w:t>5G NR /UDP Downlink Throughput /Conducted/Fading/VRC/4Rx</w:t>
      </w:r>
      <w:r>
        <w:rPr>
          <w:noProof/>
        </w:rPr>
        <w:tab/>
      </w:r>
      <w:r>
        <w:rPr>
          <w:noProof/>
        </w:rPr>
        <w:fldChar w:fldCharType="begin" w:fldLock="1"/>
      </w:r>
      <w:r>
        <w:rPr>
          <w:noProof/>
        </w:rPr>
        <w:instrText xml:space="preserve"> PAGEREF _Toc138970218 \h </w:instrText>
      </w:r>
      <w:r>
        <w:rPr>
          <w:noProof/>
        </w:rPr>
      </w:r>
      <w:r>
        <w:rPr>
          <w:noProof/>
        </w:rPr>
        <w:fldChar w:fldCharType="separate"/>
      </w:r>
      <w:r>
        <w:rPr>
          <w:noProof/>
        </w:rPr>
        <w:t>73</w:t>
      </w:r>
      <w:r>
        <w:rPr>
          <w:noProof/>
        </w:rPr>
        <w:fldChar w:fldCharType="end"/>
      </w:r>
    </w:p>
    <w:p w14:paraId="63376778" w14:textId="3D0BF213" w:rsidR="00C07924" w:rsidRDefault="00C07924">
      <w:pPr>
        <w:pStyle w:val="TOC4"/>
        <w:rPr>
          <w:rFonts w:ascii="Calibri" w:eastAsia="PMingLiU" w:hAnsi="Calibri"/>
          <w:noProof/>
          <w:sz w:val="22"/>
          <w:szCs w:val="22"/>
        </w:rPr>
      </w:pPr>
      <w:r>
        <w:rPr>
          <w:noProof/>
        </w:rPr>
        <w:t>A.11.1.2.1</w:t>
      </w:r>
      <w:r>
        <w:rPr>
          <w:rFonts w:ascii="Calibri" w:eastAsia="PMingLiU" w:hAnsi="Calibri"/>
          <w:noProof/>
          <w:sz w:val="22"/>
          <w:szCs w:val="22"/>
        </w:rPr>
        <w:tab/>
      </w:r>
      <w:r>
        <w:rPr>
          <w:noProof/>
        </w:rPr>
        <w:t>5G NR /UDP Downlink Throughput /Conducted/Fading/VRC/4Rx FDD/FR1 PDSCH mapping Type A performance - for SA and NSA</w:t>
      </w:r>
      <w:r>
        <w:rPr>
          <w:noProof/>
        </w:rPr>
        <w:tab/>
      </w:r>
      <w:r>
        <w:rPr>
          <w:noProof/>
        </w:rPr>
        <w:fldChar w:fldCharType="begin" w:fldLock="1"/>
      </w:r>
      <w:r>
        <w:rPr>
          <w:noProof/>
        </w:rPr>
        <w:instrText xml:space="preserve"> PAGEREF _Toc138970219 \h </w:instrText>
      </w:r>
      <w:r>
        <w:rPr>
          <w:noProof/>
        </w:rPr>
      </w:r>
      <w:r>
        <w:rPr>
          <w:noProof/>
        </w:rPr>
        <w:fldChar w:fldCharType="separate"/>
      </w:r>
      <w:r>
        <w:rPr>
          <w:noProof/>
        </w:rPr>
        <w:t>73</w:t>
      </w:r>
      <w:r>
        <w:rPr>
          <w:noProof/>
        </w:rPr>
        <w:fldChar w:fldCharType="end"/>
      </w:r>
    </w:p>
    <w:p w14:paraId="5F894D2B" w14:textId="77518DF4" w:rsidR="00C07924" w:rsidRDefault="00C07924">
      <w:pPr>
        <w:pStyle w:val="TOC4"/>
        <w:rPr>
          <w:rFonts w:ascii="Calibri" w:eastAsia="PMingLiU" w:hAnsi="Calibri"/>
          <w:noProof/>
          <w:sz w:val="22"/>
          <w:szCs w:val="22"/>
        </w:rPr>
      </w:pPr>
      <w:r>
        <w:rPr>
          <w:noProof/>
        </w:rPr>
        <w:t>A.11.1.2.2</w:t>
      </w:r>
      <w:r>
        <w:rPr>
          <w:rFonts w:ascii="Calibri" w:eastAsia="PMingLiU" w:hAnsi="Calibri"/>
          <w:noProof/>
          <w:sz w:val="22"/>
          <w:szCs w:val="22"/>
        </w:rPr>
        <w:tab/>
      </w:r>
      <w:r>
        <w:rPr>
          <w:noProof/>
        </w:rPr>
        <w:t>5G NR /UDP Downlink Throughput /Conducted/Fading/VRC/4Rx TDD/FR1 PDSCH mapping Type A performance - for SA and NSA</w:t>
      </w:r>
      <w:r>
        <w:rPr>
          <w:noProof/>
        </w:rPr>
        <w:tab/>
      </w:r>
      <w:r>
        <w:rPr>
          <w:noProof/>
        </w:rPr>
        <w:fldChar w:fldCharType="begin" w:fldLock="1"/>
      </w:r>
      <w:r>
        <w:rPr>
          <w:noProof/>
        </w:rPr>
        <w:instrText xml:space="preserve"> PAGEREF _Toc138970220 \h </w:instrText>
      </w:r>
      <w:r>
        <w:rPr>
          <w:noProof/>
        </w:rPr>
      </w:r>
      <w:r>
        <w:rPr>
          <w:noProof/>
        </w:rPr>
        <w:fldChar w:fldCharType="separate"/>
      </w:r>
      <w:r>
        <w:rPr>
          <w:noProof/>
        </w:rPr>
        <w:t>74</w:t>
      </w:r>
      <w:r>
        <w:rPr>
          <w:noProof/>
        </w:rPr>
        <w:fldChar w:fldCharType="end"/>
      </w:r>
    </w:p>
    <w:p w14:paraId="31625E03" w14:textId="4C8A3BB2" w:rsidR="00C07924" w:rsidRDefault="00C07924">
      <w:pPr>
        <w:pStyle w:val="TOC1"/>
        <w:rPr>
          <w:rFonts w:ascii="Calibri" w:eastAsia="PMingLiU" w:hAnsi="Calibri"/>
          <w:noProof/>
          <w:szCs w:val="22"/>
        </w:rPr>
      </w:pPr>
      <w:r>
        <w:rPr>
          <w:noProof/>
        </w:rPr>
        <w:t>A.12</w:t>
      </w:r>
      <w:r>
        <w:rPr>
          <w:rFonts w:ascii="Calibri" w:eastAsia="PMingLiU" w:hAnsi="Calibri"/>
          <w:noProof/>
          <w:szCs w:val="22"/>
        </w:rPr>
        <w:tab/>
      </w:r>
      <w:r>
        <w:rPr>
          <w:noProof/>
        </w:rPr>
        <w:t>5G NR /TCP Downlink Throughput /Radiated for Variable Reference Channel Scenarios (VRC) with Fading</w:t>
      </w:r>
      <w:r>
        <w:rPr>
          <w:noProof/>
        </w:rPr>
        <w:tab/>
      </w:r>
      <w:r>
        <w:rPr>
          <w:noProof/>
        </w:rPr>
        <w:fldChar w:fldCharType="begin" w:fldLock="1"/>
      </w:r>
      <w:r>
        <w:rPr>
          <w:noProof/>
        </w:rPr>
        <w:instrText xml:space="preserve"> PAGEREF _Toc138970221 \h </w:instrText>
      </w:r>
      <w:r>
        <w:rPr>
          <w:noProof/>
        </w:rPr>
      </w:r>
      <w:r>
        <w:rPr>
          <w:noProof/>
        </w:rPr>
        <w:fldChar w:fldCharType="separate"/>
      </w:r>
      <w:r>
        <w:rPr>
          <w:noProof/>
        </w:rPr>
        <w:t>75</w:t>
      </w:r>
      <w:r>
        <w:rPr>
          <w:noProof/>
        </w:rPr>
        <w:fldChar w:fldCharType="end"/>
      </w:r>
    </w:p>
    <w:p w14:paraId="25BD6871" w14:textId="6A83B180" w:rsidR="00C07924" w:rsidRDefault="00C07924">
      <w:pPr>
        <w:pStyle w:val="TOC2"/>
        <w:rPr>
          <w:rFonts w:ascii="Calibri" w:eastAsia="PMingLiU" w:hAnsi="Calibri"/>
          <w:noProof/>
          <w:sz w:val="22"/>
          <w:szCs w:val="22"/>
        </w:rPr>
      </w:pPr>
      <w:r>
        <w:rPr>
          <w:noProof/>
        </w:rPr>
        <w:t>A.12.1</w:t>
      </w:r>
      <w:r>
        <w:rPr>
          <w:rFonts w:ascii="Calibri" w:eastAsia="PMingLiU" w:hAnsi="Calibri"/>
          <w:noProof/>
          <w:sz w:val="22"/>
          <w:szCs w:val="22"/>
        </w:rPr>
        <w:tab/>
      </w:r>
      <w:r>
        <w:rPr>
          <w:noProof/>
        </w:rPr>
        <w:t>5G NR /TCP Downlink Throughput /Radiated/Fading/VRC</w:t>
      </w:r>
      <w:r>
        <w:rPr>
          <w:noProof/>
        </w:rPr>
        <w:tab/>
      </w:r>
      <w:r>
        <w:rPr>
          <w:noProof/>
        </w:rPr>
        <w:fldChar w:fldCharType="begin" w:fldLock="1"/>
      </w:r>
      <w:r>
        <w:rPr>
          <w:noProof/>
        </w:rPr>
        <w:instrText xml:space="preserve"> PAGEREF _Toc138970222 \h </w:instrText>
      </w:r>
      <w:r>
        <w:rPr>
          <w:noProof/>
        </w:rPr>
      </w:r>
      <w:r>
        <w:rPr>
          <w:noProof/>
        </w:rPr>
        <w:fldChar w:fldCharType="separate"/>
      </w:r>
      <w:r>
        <w:rPr>
          <w:noProof/>
        </w:rPr>
        <w:t>75</w:t>
      </w:r>
      <w:r>
        <w:rPr>
          <w:noProof/>
        </w:rPr>
        <w:fldChar w:fldCharType="end"/>
      </w:r>
    </w:p>
    <w:p w14:paraId="6E5C783C" w14:textId="50258DBE" w:rsidR="00C07924" w:rsidRDefault="00C07924">
      <w:pPr>
        <w:pStyle w:val="TOC3"/>
        <w:rPr>
          <w:rFonts w:ascii="Calibri" w:eastAsia="PMingLiU" w:hAnsi="Calibri"/>
          <w:noProof/>
          <w:sz w:val="22"/>
          <w:szCs w:val="22"/>
        </w:rPr>
      </w:pPr>
      <w:r>
        <w:rPr>
          <w:noProof/>
        </w:rPr>
        <w:lastRenderedPageBreak/>
        <w:t>A.12.1.1</w:t>
      </w:r>
      <w:r>
        <w:rPr>
          <w:rFonts w:ascii="Calibri" w:eastAsia="PMingLiU" w:hAnsi="Calibri"/>
          <w:noProof/>
          <w:sz w:val="22"/>
          <w:szCs w:val="22"/>
        </w:rPr>
        <w:tab/>
      </w:r>
      <w:r>
        <w:rPr>
          <w:noProof/>
        </w:rPr>
        <w:t>5G NR /TCP Downlink Throughput /Radiated/Fading/VRC/2Rx</w:t>
      </w:r>
      <w:r>
        <w:rPr>
          <w:noProof/>
        </w:rPr>
        <w:tab/>
      </w:r>
      <w:r>
        <w:rPr>
          <w:noProof/>
        </w:rPr>
        <w:fldChar w:fldCharType="begin" w:fldLock="1"/>
      </w:r>
      <w:r>
        <w:rPr>
          <w:noProof/>
        </w:rPr>
        <w:instrText xml:space="preserve"> PAGEREF _Toc138970223 \h </w:instrText>
      </w:r>
      <w:r>
        <w:rPr>
          <w:noProof/>
        </w:rPr>
      </w:r>
      <w:r>
        <w:rPr>
          <w:noProof/>
        </w:rPr>
        <w:fldChar w:fldCharType="separate"/>
      </w:r>
      <w:r>
        <w:rPr>
          <w:noProof/>
        </w:rPr>
        <w:t>75</w:t>
      </w:r>
      <w:r>
        <w:rPr>
          <w:noProof/>
        </w:rPr>
        <w:fldChar w:fldCharType="end"/>
      </w:r>
    </w:p>
    <w:p w14:paraId="6C7D970C" w14:textId="4D56E817" w:rsidR="00C07924" w:rsidRDefault="00C07924">
      <w:pPr>
        <w:pStyle w:val="TOC1"/>
        <w:rPr>
          <w:rFonts w:ascii="Calibri" w:eastAsia="PMingLiU" w:hAnsi="Calibri"/>
          <w:noProof/>
          <w:szCs w:val="22"/>
        </w:rPr>
      </w:pPr>
      <w:r>
        <w:rPr>
          <w:noProof/>
        </w:rPr>
        <w:t>A.13</w:t>
      </w:r>
      <w:r>
        <w:rPr>
          <w:rFonts w:ascii="Calibri" w:eastAsia="PMingLiU" w:hAnsi="Calibri"/>
          <w:noProof/>
          <w:szCs w:val="22"/>
        </w:rPr>
        <w:tab/>
      </w:r>
      <w:r>
        <w:rPr>
          <w:noProof/>
        </w:rPr>
        <w:t>5G NR /UDP Downlink Throughput /Radiated for Variable Reference Channel (VRC) Scenarios</w:t>
      </w:r>
      <w:r>
        <w:rPr>
          <w:noProof/>
        </w:rPr>
        <w:tab/>
      </w:r>
      <w:r>
        <w:rPr>
          <w:noProof/>
        </w:rPr>
        <w:fldChar w:fldCharType="begin" w:fldLock="1"/>
      </w:r>
      <w:r>
        <w:rPr>
          <w:noProof/>
        </w:rPr>
        <w:instrText xml:space="preserve"> PAGEREF _Toc138970224 \h </w:instrText>
      </w:r>
      <w:r>
        <w:rPr>
          <w:noProof/>
        </w:rPr>
      </w:r>
      <w:r>
        <w:rPr>
          <w:noProof/>
        </w:rPr>
        <w:fldChar w:fldCharType="separate"/>
      </w:r>
      <w:r>
        <w:rPr>
          <w:noProof/>
        </w:rPr>
        <w:t>78</w:t>
      </w:r>
      <w:r>
        <w:rPr>
          <w:noProof/>
        </w:rPr>
        <w:fldChar w:fldCharType="end"/>
      </w:r>
    </w:p>
    <w:p w14:paraId="29188DF0" w14:textId="01AC7769" w:rsidR="00C07924" w:rsidRDefault="00C07924">
      <w:pPr>
        <w:pStyle w:val="TOC2"/>
        <w:rPr>
          <w:rFonts w:ascii="Calibri" w:eastAsia="PMingLiU" w:hAnsi="Calibri"/>
          <w:noProof/>
          <w:sz w:val="22"/>
          <w:szCs w:val="22"/>
        </w:rPr>
      </w:pPr>
      <w:r>
        <w:rPr>
          <w:noProof/>
        </w:rPr>
        <w:t>A.13.1</w:t>
      </w:r>
      <w:r>
        <w:rPr>
          <w:rFonts w:ascii="Calibri" w:eastAsia="PMingLiU" w:hAnsi="Calibri"/>
          <w:noProof/>
          <w:sz w:val="22"/>
          <w:szCs w:val="22"/>
        </w:rPr>
        <w:tab/>
      </w:r>
      <w:r>
        <w:rPr>
          <w:noProof/>
        </w:rPr>
        <w:t>5G NR /UDP Downlink Throughput /Radiated/Fading/VRC</w:t>
      </w:r>
      <w:r>
        <w:rPr>
          <w:noProof/>
        </w:rPr>
        <w:tab/>
      </w:r>
      <w:r>
        <w:rPr>
          <w:noProof/>
        </w:rPr>
        <w:fldChar w:fldCharType="begin" w:fldLock="1"/>
      </w:r>
      <w:r>
        <w:rPr>
          <w:noProof/>
        </w:rPr>
        <w:instrText xml:space="preserve"> PAGEREF _Toc138970225 \h </w:instrText>
      </w:r>
      <w:r>
        <w:rPr>
          <w:noProof/>
        </w:rPr>
      </w:r>
      <w:r>
        <w:rPr>
          <w:noProof/>
        </w:rPr>
        <w:fldChar w:fldCharType="separate"/>
      </w:r>
      <w:r>
        <w:rPr>
          <w:noProof/>
        </w:rPr>
        <w:t>78</w:t>
      </w:r>
      <w:r>
        <w:rPr>
          <w:noProof/>
        </w:rPr>
        <w:fldChar w:fldCharType="end"/>
      </w:r>
    </w:p>
    <w:p w14:paraId="2E09FD4A" w14:textId="6242AB14" w:rsidR="00C07924" w:rsidRDefault="00C07924">
      <w:pPr>
        <w:pStyle w:val="TOC3"/>
        <w:rPr>
          <w:rFonts w:ascii="Calibri" w:eastAsia="PMingLiU" w:hAnsi="Calibri"/>
          <w:noProof/>
          <w:sz w:val="22"/>
          <w:szCs w:val="22"/>
        </w:rPr>
      </w:pPr>
      <w:r>
        <w:rPr>
          <w:noProof/>
        </w:rPr>
        <w:t>A.13.1.1</w:t>
      </w:r>
      <w:r>
        <w:rPr>
          <w:rFonts w:ascii="Calibri" w:eastAsia="PMingLiU" w:hAnsi="Calibri"/>
          <w:noProof/>
          <w:sz w:val="22"/>
          <w:szCs w:val="22"/>
        </w:rPr>
        <w:tab/>
      </w:r>
      <w:r>
        <w:rPr>
          <w:noProof/>
        </w:rPr>
        <w:t>5G NR /UDP Downlink Throughput /Radiated/Fading/VRC/2Rx</w:t>
      </w:r>
      <w:r>
        <w:rPr>
          <w:noProof/>
        </w:rPr>
        <w:tab/>
      </w:r>
      <w:r>
        <w:rPr>
          <w:noProof/>
        </w:rPr>
        <w:fldChar w:fldCharType="begin" w:fldLock="1"/>
      </w:r>
      <w:r>
        <w:rPr>
          <w:noProof/>
        </w:rPr>
        <w:instrText xml:space="preserve"> PAGEREF _Toc138970226 \h </w:instrText>
      </w:r>
      <w:r>
        <w:rPr>
          <w:noProof/>
        </w:rPr>
      </w:r>
      <w:r>
        <w:rPr>
          <w:noProof/>
        </w:rPr>
        <w:fldChar w:fldCharType="separate"/>
      </w:r>
      <w:r>
        <w:rPr>
          <w:noProof/>
        </w:rPr>
        <w:t>78</w:t>
      </w:r>
      <w:r>
        <w:rPr>
          <w:noProof/>
        </w:rPr>
        <w:fldChar w:fldCharType="end"/>
      </w:r>
    </w:p>
    <w:p w14:paraId="5046D633" w14:textId="7F54820F" w:rsidR="00C07924" w:rsidRDefault="00C07924">
      <w:pPr>
        <w:pStyle w:val="TOC8"/>
        <w:rPr>
          <w:rFonts w:ascii="Calibri" w:eastAsia="PMingLiU" w:hAnsi="Calibri"/>
          <w:b w:val="0"/>
          <w:noProof/>
          <w:szCs w:val="22"/>
        </w:rPr>
      </w:pPr>
      <w:r>
        <w:rPr>
          <w:noProof/>
        </w:rPr>
        <w:t>Annex B: Specific Test Conditions and Environment</w:t>
      </w:r>
      <w:r>
        <w:rPr>
          <w:noProof/>
        </w:rPr>
        <w:tab/>
      </w:r>
      <w:r>
        <w:rPr>
          <w:noProof/>
        </w:rPr>
        <w:fldChar w:fldCharType="begin" w:fldLock="1"/>
      </w:r>
      <w:r>
        <w:rPr>
          <w:noProof/>
        </w:rPr>
        <w:instrText xml:space="preserve"> PAGEREF _Toc138970227 \h </w:instrText>
      </w:r>
      <w:r>
        <w:rPr>
          <w:noProof/>
        </w:rPr>
      </w:r>
      <w:r>
        <w:rPr>
          <w:noProof/>
        </w:rPr>
        <w:fldChar w:fldCharType="separate"/>
      </w:r>
      <w:r>
        <w:rPr>
          <w:noProof/>
        </w:rPr>
        <w:t>80</w:t>
      </w:r>
      <w:r>
        <w:rPr>
          <w:noProof/>
        </w:rPr>
        <w:fldChar w:fldCharType="end"/>
      </w:r>
    </w:p>
    <w:p w14:paraId="489445F5" w14:textId="3BD073BD" w:rsidR="00C07924" w:rsidRDefault="00C07924">
      <w:pPr>
        <w:pStyle w:val="TOC1"/>
        <w:rPr>
          <w:rFonts w:ascii="Calibri" w:eastAsia="PMingLiU" w:hAnsi="Calibri"/>
          <w:noProof/>
          <w:szCs w:val="22"/>
        </w:rPr>
      </w:pPr>
      <w:r>
        <w:rPr>
          <w:noProof/>
        </w:rPr>
        <w:t>B.1</w:t>
      </w:r>
      <w:r>
        <w:rPr>
          <w:rFonts w:ascii="Calibri" w:eastAsia="PMingLiU" w:hAnsi="Calibri"/>
          <w:noProof/>
          <w:szCs w:val="22"/>
        </w:rPr>
        <w:tab/>
      </w:r>
      <w:r>
        <w:rPr>
          <w:noProof/>
        </w:rPr>
        <w:t>Upper Layer configurations</w:t>
      </w:r>
      <w:r>
        <w:rPr>
          <w:noProof/>
        </w:rPr>
        <w:tab/>
      </w:r>
      <w:r>
        <w:rPr>
          <w:noProof/>
        </w:rPr>
        <w:fldChar w:fldCharType="begin" w:fldLock="1"/>
      </w:r>
      <w:r>
        <w:rPr>
          <w:noProof/>
        </w:rPr>
        <w:instrText xml:space="preserve"> PAGEREF _Toc138970228 \h </w:instrText>
      </w:r>
      <w:r>
        <w:rPr>
          <w:noProof/>
        </w:rPr>
      </w:r>
      <w:r>
        <w:rPr>
          <w:noProof/>
        </w:rPr>
        <w:fldChar w:fldCharType="separate"/>
      </w:r>
      <w:r>
        <w:rPr>
          <w:noProof/>
        </w:rPr>
        <w:t>80</w:t>
      </w:r>
      <w:r>
        <w:rPr>
          <w:noProof/>
        </w:rPr>
        <w:fldChar w:fldCharType="end"/>
      </w:r>
    </w:p>
    <w:p w14:paraId="7B4CA343" w14:textId="14793EB8" w:rsidR="00C07924" w:rsidRDefault="00C07924">
      <w:pPr>
        <w:pStyle w:val="TOC2"/>
        <w:rPr>
          <w:rFonts w:ascii="Calibri" w:eastAsia="PMingLiU" w:hAnsi="Calibri"/>
          <w:noProof/>
          <w:sz w:val="22"/>
          <w:szCs w:val="22"/>
        </w:rPr>
      </w:pPr>
      <w:r>
        <w:rPr>
          <w:noProof/>
        </w:rPr>
        <w:t>B1.1</w:t>
      </w:r>
      <w:r>
        <w:rPr>
          <w:rFonts w:ascii="Calibri" w:eastAsia="PMingLiU" w:hAnsi="Calibri"/>
          <w:noProof/>
          <w:sz w:val="22"/>
          <w:szCs w:val="22"/>
        </w:rPr>
        <w:tab/>
      </w:r>
      <w:r>
        <w:rPr>
          <w:noProof/>
        </w:rPr>
        <w:t>MAC Configurations</w:t>
      </w:r>
      <w:r>
        <w:rPr>
          <w:noProof/>
        </w:rPr>
        <w:tab/>
      </w:r>
      <w:r>
        <w:rPr>
          <w:noProof/>
        </w:rPr>
        <w:fldChar w:fldCharType="begin" w:fldLock="1"/>
      </w:r>
      <w:r>
        <w:rPr>
          <w:noProof/>
        </w:rPr>
        <w:instrText xml:space="preserve"> PAGEREF _Toc138970229 \h </w:instrText>
      </w:r>
      <w:r>
        <w:rPr>
          <w:noProof/>
        </w:rPr>
      </w:r>
      <w:r>
        <w:rPr>
          <w:noProof/>
        </w:rPr>
        <w:fldChar w:fldCharType="separate"/>
      </w:r>
      <w:r>
        <w:rPr>
          <w:noProof/>
        </w:rPr>
        <w:t>80</w:t>
      </w:r>
      <w:r>
        <w:rPr>
          <w:noProof/>
        </w:rPr>
        <w:fldChar w:fldCharType="end"/>
      </w:r>
    </w:p>
    <w:p w14:paraId="46204AAF" w14:textId="0AC839EF" w:rsidR="00C07924" w:rsidRDefault="00C07924">
      <w:pPr>
        <w:pStyle w:val="TOC2"/>
        <w:rPr>
          <w:rFonts w:ascii="Calibri" w:eastAsia="PMingLiU" w:hAnsi="Calibri"/>
          <w:noProof/>
          <w:sz w:val="22"/>
          <w:szCs w:val="22"/>
        </w:rPr>
      </w:pPr>
      <w:r>
        <w:rPr>
          <w:noProof/>
        </w:rPr>
        <w:t>B.1.2</w:t>
      </w:r>
      <w:r>
        <w:rPr>
          <w:rFonts w:ascii="Calibri" w:eastAsia="PMingLiU" w:hAnsi="Calibri"/>
          <w:noProof/>
          <w:sz w:val="22"/>
          <w:szCs w:val="22"/>
        </w:rPr>
        <w:tab/>
      </w:r>
      <w:r>
        <w:rPr>
          <w:noProof/>
        </w:rPr>
        <w:t>RLC Configuration</w:t>
      </w:r>
      <w:r>
        <w:rPr>
          <w:noProof/>
        </w:rPr>
        <w:tab/>
      </w:r>
      <w:r>
        <w:rPr>
          <w:noProof/>
        </w:rPr>
        <w:fldChar w:fldCharType="begin" w:fldLock="1"/>
      </w:r>
      <w:r>
        <w:rPr>
          <w:noProof/>
        </w:rPr>
        <w:instrText xml:space="preserve"> PAGEREF _Toc138970230 \h </w:instrText>
      </w:r>
      <w:r>
        <w:rPr>
          <w:noProof/>
        </w:rPr>
      </w:r>
      <w:r>
        <w:rPr>
          <w:noProof/>
        </w:rPr>
        <w:fldChar w:fldCharType="separate"/>
      </w:r>
      <w:r>
        <w:rPr>
          <w:noProof/>
        </w:rPr>
        <w:t>80</w:t>
      </w:r>
      <w:r>
        <w:rPr>
          <w:noProof/>
        </w:rPr>
        <w:fldChar w:fldCharType="end"/>
      </w:r>
    </w:p>
    <w:p w14:paraId="5FDDF377" w14:textId="5DFFD7A6" w:rsidR="00C07924" w:rsidRDefault="00C07924">
      <w:pPr>
        <w:pStyle w:val="TOC2"/>
        <w:rPr>
          <w:rFonts w:ascii="Calibri" w:eastAsia="PMingLiU" w:hAnsi="Calibri"/>
          <w:noProof/>
          <w:sz w:val="22"/>
          <w:szCs w:val="22"/>
        </w:rPr>
      </w:pPr>
      <w:r>
        <w:rPr>
          <w:noProof/>
        </w:rPr>
        <w:t>B.1.3</w:t>
      </w:r>
      <w:r>
        <w:rPr>
          <w:rFonts w:ascii="Calibri" w:eastAsia="PMingLiU" w:hAnsi="Calibri"/>
          <w:noProof/>
          <w:sz w:val="22"/>
          <w:szCs w:val="22"/>
        </w:rPr>
        <w:tab/>
      </w:r>
      <w:r>
        <w:rPr>
          <w:noProof/>
        </w:rPr>
        <w:t>PDCP Configuration</w:t>
      </w:r>
      <w:r>
        <w:rPr>
          <w:noProof/>
        </w:rPr>
        <w:tab/>
      </w:r>
      <w:r>
        <w:rPr>
          <w:noProof/>
        </w:rPr>
        <w:fldChar w:fldCharType="begin" w:fldLock="1"/>
      </w:r>
      <w:r>
        <w:rPr>
          <w:noProof/>
        </w:rPr>
        <w:instrText xml:space="preserve"> PAGEREF _Toc138970231 \h </w:instrText>
      </w:r>
      <w:r>
        <w:rPr>
          <w:noProof/>
        </w:rPr>
      </w:r>
      <w:r>
        <w:rPr>
          <w:noProof/>
        </w:rPr>
        <w:fldChar w:fldCharType="separate"/>
      </w:r>
      <w:r>
        <w:rPr>
          <w:noProof/>
        </w:rPr>
        <w:t>80</w:t>
      </w:r>
      <w:r>
        <w:rPr>
          <w:noProof/>
        </w:rPr>
        <w:fldChar w:fldCharType="end"/>
      </w:r>
    </w:p>
    <w:p w14:paraId="60D1F88A" w14:textId="664164A9" w:rsidR="00C07924" w:rsidRDefault="00C07924">
      <w:pPr>
        <w:pStyle w:val="TOC1"/>
        <w:rPr>
          <w:rFonts w:ascii="Calibri" w:eastAsia="PMingLiU" w:hAnsi="Calibri"/>
          <w:noProof/>
          <w:szCs w:val="22"/>
        </w:rPr>
      </w:pPr>
      <w:r>
        <w:rPr>
          <w:noProof/>
        </w:rPr>
        <w:t>B.2</w:t>
      </w:r>
      <w:r>
        <w:rPr>
          <w:rFonts w:ascii="Calibri" w:eastAsia="PMingLiU" w:hAnsi="Calibri"/>
          <w:noProof/>
          <w:szCs w:val="22"/>
        </w:rPr>
        <w:tab/>
      </w:r>
      <w:r>
        <w:rPr>
          <w:noProof/>
        </w:rPr>
        <w:t>UL RMC</w:t>
      </w:r>
      <w:r>
        <w:rPr>
          <w:noProof/>
        </w:rPr>
        <w:tab/>
      </w:r>
      <w:r>
        <w:rPr>
          <w:noProof/>
        </w:rPr>
        <w:fldChar w:fldCharType="begin" w:fldLock="1"/>
      </w:r>
      <w:r>
        <w:rPr>
          <w:noProof/>
        </w:rPr>
        <w:instrText xml:space="preserve"> PAGEREF _Toc138970232 \h </w:instrText>
      </w:r>
      <w:r>
        <w:rPr>
          <w:noProof/>
        </w:rPr>
      </w:r>
      <w:r>
        <w:rPr>
          <w:noProof/>
        </w:rPr>
        <w:fldChar w:fldCharType="separate"/>
      </w:r>
      <w:r>
        <w:rPr>
          <w:noProof/>
        </w:rPr>
        <w:t>80</w:t>
      </w:r>
      <w:r>
        <w:rPr>
          <w:noProof/>
        </w:rPr>
        <w:fldChar w:fldCharType="end"/>
      </w:r>
    </w:p>
    <w:p w14:paraId="7238BDF1" w14:textId="390210FE" w:rsidR="00C07924" w:rsidRDefault="00C07924">
      <w:pPr>
        <w:pStyle w:val="TOC8"/>
        <w:rPr>
          <w:rFonts w:ascii="Calibri" w:eastAsia="PMingLiU" w:hAnsi="Calibri"/>
          <w:b w:val="0"/>
          <w:noProof/>
          <w:szCs w:val="22"/>
        </w:rPr>
      </w:pPr>
      <w:r>
        <w:rPr>
          <w:noProof/>
        </w:rPr>
        <w:t>Annex C: Specific Connection Diagrams</w:t>
      </w:r>
      <w:r>
        <w:rPr>
          <w:noProof/>
        </w:rPr>
        <w:tab/>
      </w:r>
      <w:r>
        <w:rPr>
          <w:noProof/>
        </w:rPr>
        <w:fldChar w:fldCharType="begin" w:fldLock="1"/>
      </w:r>
      <w:r>
        <w:rPr>
          <w:noProof/>
        </w:rPr>
        <w:instrText xml:space="preserve"> PAGEREF _Toc138970233 \h </w:instrText>
      </w:r>
      <w:r>
        <w:rPr>
          <w:noProof/>
        </w:rPr>
      </w:r>
      <w:r>
        <w:rPr>
          <w:noProof/>
        </w:rPr>
        <w:fldChar w:fldCharType="separate"/>
      </w:r>
      <w:r>
        <w:rPr>
          <w:noProof/>
        </w:rPr>
        <w:t>82</w:t>
      </w:r>
      <w:r>
        <w:rPr>
          <w:noProof/>
        </w:rPr>
        <w:fldChar w:fldCharType="end"/>
      </w:r>
    </w:p>
    <w:p w14:paraId="05DBB167" w14:textId="5E7CD906" w:rsidR="00C07924" w:rsidRDefault="00C07924">
      <w:pPr>
        <w:pStyle w:val="TOC8"/>
        <w:rPr>
          <w:rFonts w:ascii="Calibri" w:eastAsia="PMingLiU" w:hAnsi="Calibri"/>
          <w:b w:val="0"/>
          <w:noProof/>
          <w:szCs w:val="22"/>
        </w:rPr>
      </w:pPr>
      <w:r>
        <w:rPr>
          <w:noProof/>
        </w:rPr>
        <w:t>Annex D: Reference Test Points</w:t>
      </w:r>
      <w:r>
        <w:rPr>
          <w:noProof/>
        </w:rPr>
        <w:tab/>
      </w:r>
      <w:r>
        <w:rPr>
          <w:noProof/>
        </w:rPr>
        <w:fldChar w:fldCharType="begin" w:fldLock="1"/>
      </w:r>
      <w:r>
        <w:rPr>
          <w:noProof/>
        </w:rPr>
        <w:instrText xml:space="preserve"> PAGEREF _Toc138970234 \h </w:instrText>
      </w:r>
      <w:r>
        <w:rPr>
          <w:noProof/>
        </w:rPr>
      </w:r>
      <w:r>
        <w:rPr>
          <w:noProof/>
        </w:rPr>
        <w:fldChar w:fldCharType="separate"/>
      </w:r>
      <w:r>
        <w:rPr>
          <w:noProof/>
        </w:rPr>
        <w:t>83</w:t>
      </w:r>
      <w:r>
        <w:rPr>
          <w:noProof/>
        </w:rPr>
        <w:fldChar w:fldCharType="end"/>
      </w:r>
    </w:p>
    <w:p w14:paraId="583170CB" w14:textId="694145B7" w:rsidR="00C07924" w:rsidRDefault="00C07924">
      <w:pPr>
        <w:pStyle w:val="TOC1"/>
        <w:rPr>
          <w:rFonts w:ascii="Calibri" w:eastAsia="PMingLiU" w:hAnsi="Calibri"/>
          <w:noProof/>
          <w:szCs w:val="22"/>
        </w:rPr>
      </w:pPr>
      <w:r>
        <w:rPr>
          <w:noProof/>
        </w:rPr>
        <w:t>D.1</w:t>
      </w:r>
      <w:r>
        <w:rPr>
          <w:rFonts w:ascii="Calibri" w:eastAsia="PMingLiU" w:hAnsi="Calibri"/>
          <w:noProof/>
          <w:szCs w:val="22"/>
        </w:rPr>
        <w:tab/>
      </w:r>
      <w:r>
        <w:rPr>
          <w:noProof/>
        </w:rPr>
        <w:t>FR1 Reference Test Points</w:t>
      </w:r>
      <w:r>
        <w:rPr>
          <w:noProof/>
        </w:rPr>
        <w:tab/>
      </w:r>
      <w:r>
        <w:rPr>
          <w:noProof/>
        </w:rPr>
        <w:fldChar w:fldCharType="begin" w:fldLock="1"/>
      </w:r>
      <w:r>
        <w:rPr>
          <w:noProof/>
        </w:rPr>
        <w:instrText xml:space="preserve"> PAGEREF _Toc138970235 \h </w:instrText>
      </w:r>
      <w:r>
        <w:rPr>
          <w:noProof/>
        </w:rPr>
      </w:r>
      <w:r>
        <w:rPr>
          <w:noProof/>
        </w:rPr>
        <w:fldChar w:fldCharType="separate"/>
      </w:r>
      <w:r>
        <w:rPr>
          <w:noProof/>
        </w:rPr>
        <w:t>83</w:t>
      </w:r>
      <w:r>
        <w:rPr>
          <w:noProof/>
        </w:rPr>
        <w:fldChar w:fldCharType="end"/>
      </w:r>
    </w:p>
    <w:p w14:paraId="7BC0F44F" w14:textId="6C431BBF" w:rsidR="00C07924" w:rsidRDefault="00C07924">
      <w:pPr>
        <w:pStyle w:val="TOC1"/>
        <w:rPr>
          <w:rFonts w:ascii="Calibri" w:eastAsia="PMingLiU" w:hAnsi="Calibri"/>
          <w:noProof/>
          <w:szCs w:val="22"/>
        </w:rPr>
      </w:pPr>
      <w:r>
        <w:rPr>
          <w:noProof/>
        </w:rPr>
        <w:t>D.2</w:t>
      </w:r>
      <w:r>
        <w:rPr>
          <w:rFonts w:ascii="Calibri" w:eastAsia="PMingLiU" w:hAnsi="Calibri"/>
          <w:noProof/>
          <w:szCs w:val="22"/>
        </w:rPr>
        <w:tab/>
      </w:r>
      <w:r>
        <w:rPr>
          <w:noProof/>
        </w:rPr>
        <w:t>FR2 Reference Test Points</w:t>
      </w:r>
      <w:r>
        <w:rPr>
          <w:noProof/>
        </w:rPr>
        <w:tab/>
      </w:r>
      <w:r>
        <w:rPr>
          <w:noProof/>
        </w:rPr>
        <w:fldChar w:fldCharType="begin" w:fldLock="1"/>
      </w:r>
      <w:r>
        <w:rPr>
          <w:noProof/>
        </w:rPr>
        <w:instrText xml:space="preserve"> PAGEREF _Toc138970236 \h </w:instrText>
      </w:r>
      <w:r>
        <w:rPr>
          <w:noProof/>
        </w:rPr>
      </w:r>
      <w:r>
        <w:rPr>
          <w:noProof/>
        </w:rPr>
        <w:fldChar w:fldCharType="separate"/>
      </w:r>
      <w:r>
        <w:rPr>
          <w:noProof/>
        </w:rPr>
        <w:t>85</w:t>
      </w:r>
      <w:r>
        <w:rPr>
          <w:noProof/>
        </w:rPr>
        <w:fldChar w:fldCharType="end"/>
      </w:r>
    </w:p>
    <w:p w14:paraId="34696F5D" w14:textId="0FC95AAA" w:rsidR="00C07924" w:rsidRDefault="00C07924">
      <w:pPr>
        <w:pStyle w:val="TOC8"/>
        <w:rPr>
          <w:rFonts w:ascii="Calibri" w:eastAsia="PMingLiU" w:hAnsi="Calibri"/>
          <w:b w:val="0"/>
          <w:noProof/>
          <w:szCs w:val="22"/>
        </w:rPr>
      </w:pPr>
      <w:r>
        <w:rPr>
          <w:noProof/>
        </w:rPr>
        <w:t>Annex E: E-UTRA Anchor Configuration for NSA testing Diagrams</w:t>
      </w:r>
      <w:r>
        <w:rPr>
          <w:noProof/>
        </w:rPr>
        <w:tab/>
      </w:r>
      <w:r>
        <w:rPr>
          <w:noProof/>
        </w:rPr>
        <w:fldChar w:fldCharType="begin" w:fldLock="1"/>
      </w:r>
      <w:r>
        <w:rPr>
          <w:noProof/>
        </w:rPr>
        <w:instrText xml:space="preserve"> PAGEREF _Toc138970237 \h </w:instrText>
      </w:r>
      <w:r>
        <w:rPr>
          <w:noProof/>
        </w:rPr>
      </w:r>
      <w:r>
        <w:rPr>
          <w:noProof/>
        </w:rPr>
        <w:fldChar w:fldCharType="separate"/>
      </w:r>
      <w:r>
        <w:rPr>
          <w:noProof/>
        </w:rPr>
        <w:t>85</w:t>
      </w:r>
      <w:r>
        <w:rPr>
          <w:noProof/>
        </w:rPr>
        <w:fldChar w:fldCharType="end"/>
      </w:r>
    </w:p>
    <w:p w14:paraId="4BE21595" w14:textId="207941D7" w:rsidR="00C07924" w:rsidRDefault="00C07924">
      <w:pPr>
        <w:pStyle w:val="TOC8"/>
        <w:rPr>
          <w:rFonts w:ascii="Calibri" w:eastAsia="PMingLiU" w:hAnsi="Calibri"/>
          <w:b w:val="0"/>
          <w:noProof/>
          <w:szCs w:val="22"/>
        </w:rPr>
      </w:pPr>
      <w:r>
        <w:rPr>
          <w:noProof/>
        </w:rPr>
        <w:t>Annex F: Embedded Data Client Recommendations</w:t>
      </w:r>
      <w:r>
        <w:rPr>
          <w:noProof/>
        </w:rPr>
        <w:tab/>
      </w:r>
      <w:r>
        <w:rPr>
          <w:noProof/>
        </w:rPr>
        <w:fldChar w:fldCharType="begin" w:fldLock="1"/>
      </w:r>
      <w:r>
        <w:rPr>
          <w:noProof/>
        </w:rPr>
        <w:instrText xml:space="preserve"> PAGEREF _Toc138970238 \h </w:instrText>
      </w:r>
      <w:r>
        <w:rPr>
          <w:noProof/>
        </w:rPr>
      </w:r>
      <w:r>
        <w:rPr>
          <w:noProof/>
        </w:rPr>
        <w:fldChar w:fldCharType="separate"/>
      </w:r>
      <w:r>
        <w:rPr>
          <w:noProof/>
        </w:rPr>
        <w:t>86</w:t>
      </w:r>
      <w:r>
        <w:rPr>
          <w:noProof/>
        </w:rPr>
        <w:fldChar w:fldCharType="end"/>
      </w:r>
    </w:p>
    <w:p w14:paraId="3B62C3F4" w14:textId="755DCC08" w:rsidR="00C07924" w:rsidRDefault="00C07924">
      <w:pPr>
        <w:pStyle w:val="TOC1"/>
        <w:rPr>
          <w:rFonts w:ascii="Calibri" w:eastAsia="PMingLiU" w:hAnsi="Calibri"/>
          <w:noProof/>
          <w:szCs w:val="22"/>
        </w:rPr>
      </w:pPr>
      <w:r>
        <w:rPr>
          <w:noProof/>
        </w:rPr>
        <w:t>F.1</w:t>
      </w:r>
      <w:r>
        <w:rPr>
          <w:rFonts w:ascii="Calibri" w:eastAsia="PMingLiU" w:hAnsi="Calibri"/>
          <w:noProof/>
          <w:szCs w:val="22"/>
        </w:rPr>
        <w:tab/>
      </w:r>
      <w:r>
        <w:rPr>
          <w:noProof/>
        </w:rPr>
        <w:t>Purpose of annex</w:t>
      </w:r>
      <w:r>
        <w:rPr>
          <w:noProof/>
        </w:rPr>
        <w:tab/>
      </w:r>
      <w:r>
        <w:rPr>
          <w:noProof/>
        </w:rPr>
        <w:fldChar w:fldCharType="begin" w:fldLock="1"/>
      </w:r>
      <w:r>
        <w:rPr>
          <w:noProof/>
        </w:rPr>
        <w:instrText xml:space="preserve"> PAGEREF _Toc138970239 \h </w:instrText>
      </w:r>
      <w:r>
        <w:rPr>
          <w:noProof/>
        </w:rPr>
      </w:r>
      <w:r>
        <w:rPr>
          <w:noProof/>
        </w:rPr>
        <w:fldChar w:fldCharType="separate"/>
      </w:r>
      <w:r>
        <w:rPr>
          <w:noProof/>
        </w:rPr>
        <w:t>86</w:t>
      </w:r>
      <w:r>
        <w:rPr>
          <w:noProof/>
        </w:rPr>
        <w:fldChar w:fldCharType="end"/>
      </w:r>
    </w:p>
    <w:p w14:paraId="570444C7" w14:textId="394E1E88" w:rsidR="00C07924" w:rsidRDefault="00C07924">
      <w:pPr>
        <w:pStyle w:val="TOC1"/>
        <w:rPr>
          <w:rFonts w:ascii="Calibri" w:eastAsia="PMingLiU" w:hAnsi="Calibri"/>
          <w:noProof/>
          <w:szCs w:val="22"/>
        </w:rPr>
      </w:pPr>
      <w:r>
        <w:rPr>
          <w:noProof/>
        </w:rPr>
        <w:t>F.2</w:t>
      </w:r>
      <w:r>
        <w:rPr>
          <w:rFonts w:ascii="Calibri" w:eastAsia="PMingLiU" w:hAnsi="Calibri"/>
          <w:noProof/>
          <w:szCs w:val="22"/>
        </w:rPr>
        <w:tab/>
      </w:r>
      <w:r>
        <w:rPr>
          <w:noProof/>
        </w:rPr>
        <w:t>Embedded Data Client Automation</w:t>
      </w:r>
      <w:r>
        <w:rPr>
          <w:noProof/>
        </w:rPr>
        <w:tab/>
      </w:r>
      <w:r>
        <w:rPr>
          <w:noProof/>
        </w:rPr>
        <w:fldChar w:fldCharType="begin" w:fldLock="1"/>
      </w:r>
      <w:r>
        <w:rPr>
          <w:noProof/>
        </w:rPr>
        <w:instrText xml:space="preserve"> PAGEREF _Toc138970240 \h </w:instrText>
      </w:r>
      <w:r>
        <w:rPr>
          <w:noProof/>
        </w:rPr>
      </w:r>
      <w:r>
        <w:rPr>
          <w:noProof/>
        </w:rPr>
        <w:fldChar w:fldCharType="separate"/>
      </w:r>
      <w:r>
        <w:rPr>
          <w:noProof/>
        </w:rPr>
        <w:t>86</w:t>
      </w:r>
      <w:r>
        <w:rPr>
          <w:noProof/>
        </w:rPr>
        <w:fldChar w:fldCharType="end"/>
      </w:r>
    </w:p>
    <w:p w14:paraId="59CF57AA" w14:textId="06C5315E" w:rsidR="00C07924" w:rsidRDefault="00C07924">
      <w:pPr>
        <w:pStyle w:val="TOC2"/>
        <w:rPr>
          <w:rFonts w:ascii="Calibri" w:eastAsia="PMingLiU" w:hAnsi="Calibri"/>
          <w:noProof/>
          <w:sz w:val="22"/>
          <w:szCs w:val="22"/>
        </w:rPr>
      </w:pPr>
      <w:r>
        <w:rPr>
          <w:noProof/>
        </w:rPr>
        <w:t>F.2.1</w:t>
      </w:r>
      <w:r>
        <w:rPr>
          <w:rFonts w:ascii="Calibri" w:eastAsia="PMingLiU" w:hAnsi="Calibri"/>
          <w:noProof/>
          <w:sz w:val="22"/>
          <w:szCs w:val="22"/>
        </w:rPr>
        <w:tab/>
      </w:r>
      <w:r>
        <w:rPr>
          <w:noProof/>
        </w:rPr>
        <w:t>Embedded Data Client Functionality</w:t>
      </w:r>
      <w:r>
        <w:rPr>
          <w:noProof/>
        </w:rPr>
        <w:tab/>
      </w:r>
      <w:r>
        <w:rPr>
          <w:noProof/>
        </w:rPr>
        <w:fldChar w:fldCharType="begin" w:fldLock="1"/>
      </w:r>
      <w:r>
        <w:rPr>
          <w:noProof/>
        </w:rPr>
        <w:instrText xml:space="preserve"> PAGEREF _Toc138970241 \h </w:instrText>
      </w:r>
      <w:r>
        <w:rPr>
          <w:noProof/>
        </w:rPr>
      </w:r>
      <w:r>
        <w:rPr>
          <w:noProof/>
        </w:rPr>
        <w:fldChar w:fldCharType="separate"/>
      </w:r>
      <w:r>
        <w:rPr>
          <w:noProof/>
        </w:rPr>
        <w:t>86</w:t>
      </w:r>
      <w:r>
        <w:rPr>
          <w:noProof/>
        </w:rPr>
        <w:fldChar w:fldCharType="end"/>
      </w:r>
    </w:p>
    <w:p w14:paraId="0262F8A4" w14:textId="0639F081" w:rsidR="00C07924" w:rsidRDefault="00C07924">
      <w:pPr>
        <w:pStyle w:val="TOC2"/>
        <w:rPr>
          <w:rFonts w:ascii="Calibri" w:eastAsia="PMingLiU" w:hAnsi="Calibri"/>
          <w:noProof/>
          <w:sz w:val="22"/>
          <w:szCs w:val="22"/>
        </w:rPr>
      </w:pPr>
      <w:r>
        <w:rPr>
          <w:noProof/>
        </w:rPr>
        <w:t>F.2.2</w:t>
      </w:r>
      <w:r>
        <w:rPr>
          <w:rFonts w:ascii="Calibri" w:eastAsia="PMingLiU" w:hAnsi="Calibri"/>
          <w:noProof/>
          <w:sz w:val="22"/>
          <w:szCs w:val="22"/>
        </w:rPr>
        <w:tab/>
      </w:r>
      <w:r>
        <w:rPr>
          <w:noProof/>
        </w:rPr>
        <w:t>Embedded Data Client Provisioning</w:t>
      </w:r>
      <w:r>
        <w:rPr>
          <w:noProof/>
        </w:rPr>
        <w:tab/>
      </w:r>
      <w:r>
        <w:rPr>
          <w:noProof/>
        </w:rPr>
        <w:fldChar w:fldCharType="begin" w:fldLock="1"/>
      </w:r>
      <w:r>
        <w:rPr>
          <w:noProof/>
        </w:rPr>
        <w:instrText xml:space="preserve"> PAGEREF _Toc138970242 \h </w:instrText>
      </w:r>
      <w:r>
        <w:rPr>
          <w:noProof/>
        </w:rPr>
      </w:r>
      <w:r>
        <w:rPr>
          <w:noProof/>
        </w:rPr>
        <w:fldChar w:fldCharType="separate"/>
      </w:r>
      <w:r>
        <w:rPr>
          <w:noProof/>
        </w:rPr>
        <w:t>86</w:t>
      </w:r>
      <w:r>
        <w:rPr>
          <w:noProof/>
        </w:rPr>
        <w:fldChar w:fldCharType="end"/>
      </w:r>
    </w:p>
    <w:p w14:paraId="29E963ED" w14:textId="220BE735" w:rsidR="00C07924" w:rsidRDefault="00C07924">
      <w:pPr>
        <w:pStyle w:val="TOC2"/>
        <w:rPr>
          <w:rFonts w:ascii="Calibri" w:eastAsia="PMingLiU" w:hAnsi="Calibri"/>
          <w:noProof/>
          <w:sz w:val="22"/>
          <w:szCs w:val="22"/>
        </w:rPr>
      </w:pPr>
      <w:r>
        <w:rPr>
          <w:noProof/>
        </w:rPr>
        <w:t>F.2.3</w:t>
      </w:r>
      <w:r>
        <w:rPr>
          <w:rFonts w:ascii="Calibri" w:eastAsia="PMingLiU" w:hAnsi="Calibri"/>
          <w:noProof/>
          <w:sz w:val="22"/>
          <w:szCs w:val="22"/>
        </w:rPr>
        <w:tab/>
      </w:r>
      <w:r>
        <w:rPr>
          <w:noProof/>
        </w:rPr>
        <w:t>Embedded Data Client Command Set and Operation</w:t>
      </w:r>
      <w:r>
        <w:rPr>
          <w:noProof/>
        </w:rPr>
        <w:tab/>
      </w:r>
      <w:r>
        <w:rPr>
          <w:noProof/>
        </w:rPr>
        <w:fldChar w:fldCharType="begin" w:fldLock="1"/>
      </w:r>
      <w:r>
        <w:rPr>
          <w:noProof/>
        </w:rPr>
        <w:instrText xml:space="preserve"> PAGEREF _Toc138970243 \h </w:instrText>
      </w:r>
      <w:r>
        <w:rPr>
          <w:noProof/>
        </w:rPr>
      </w:r>
      <w:r>
        <w:rPr>
          <w:noProof/>
        </w:rPr>
        <w:fldChar w:fldCharType="separate"/>
      </w:r>
      <w:r>
        <w:rPr>
          <w:noProof/>
        </w:rPr>
        <w:t>87</w:t>
      </w:r>
      <w:r>
        <w:rPr>
          <w:noProof/>
        </w:rPr>
        <w:fldChar w:fldCharType="end"/>
      </w:r>
    </w:p>
    <w:p w14:paraId="79AB455A" w14:textId="3C963925" w:rsidR="00C07924" w:rsidRDefault="00C07924">
      <w:pPr>
        <w:pStyle w:val="TOC3"/>
        <w:rPr>
          <w:rFonts w:ascii="Calibri" w:eastAsia="PMingLiU" w:hAnsi="Calibri"/>
          <w:noProof/>
          <w:sz w:val="22"/>
          <w:szCs w:val="22"/>
        </w:rPr>
      </w:pPr>
      <w:r>
        <w:rPr>
          <w:noProof/>
        </w:rPr>
        <w:t>F.2.3.1</w:t>
      </w:r>
      <w:r>
        <w:rPr>
          <w:rFonts w:ascii="Calibri" w:eastAsia="PMingLiU" w:hAnsi="Calibri"/>
          <w:noProof/>
          <w:sz w:val="22"/>
          <w:szCs w:val="22"/>
        </w:rPr>
        <w:tab/>
      </w:r>
      <w:r>
        <w:rPr>
          <w:noProof/>
        </w:rPr>
        <w:t>Poll for Task Command</w:t>
      </w:r>
      <w:r>
        <w:rPr>
          <w:noProof/>
        </w:rPr>
        <w:tab/>
      </w:r>
      <w:r>
        <w:rPr>
          <w:noProof/>
        </w:rPr>
        <w:fldChar w:fldCharType="begin" w:fldLock="1"/>
      </w:r>
      <w:r>
        <w:rPr>
          <w:noProof/>
        </w:rPr>
        <w:instrText xml:space="preserve"> PAGEREF _Toc138970244 \h </w:instrText>
      </w:r>
      <w:r>
        <w:rPr>
          <w:noProof/>
        </w:rPr>
      </w:r>
      <w:r>
        <w:rPr>
          <w:noProof/>
        </w:rPr>
        <w:fldChar w:fldCharType="separate"/>
      </w:r>
      <w:r>
        <w:rPr>
          <w:noProof/>
        </w:rPr>
        <w:t>87</w:t>
      </w:r>
      <w:r>
        <w:rPr>
          <w:noProof/>
        </w:rPr>
        <w:fldChar w:fldCharType="end"/>
      </w:r>
    </w:p>
    <w:p w14:paraId="3A907EC3" w14:textId="377E7B8A" w:rsidR="00C07924" w:rsidRDefault="00C07924">
      <w:pPr>
        <w:pStyle w:val="TOC3"/>
        <w:rPr>
          <w:rFonts w:ascii="Calibri" w:eastAsia="PMingLiU" w:hAnsi="Calibri"/>
          <w:noProof/>
          <w:sz w:val="22"/>
          <w:szCs w:val="22"/>
        </w:rPr>
      </w:pPr>
      <w:r>
        <w:rPr>
          <w:noProof/>
        </w:rPr>
        <w:t>F.2.3.2</w:t>
      </w:r>
      <w:r>
        <w:rPr>
          <w:rFonts w:ascii="Calibri" w:eastAsia="PMingLiU" w:hAnsi="Calibri"/>
          <w:noProof/>
          <w:sz w:val="22"/>
          <w:szCs w:val="22"/>
        </w:rPr>
        <w:tab/>
      </w:r>
      <w:r>
        <w:rPr>
          <w:noProof/>
        </w:rPr>
        <w:t>Task List</w:t>
      </w:r>
      <w:r>
        <w:rPr>
          <w:noProof/>
        </w:rPr>
        <w:tab/>
      </w:r>
      <w:r>
        <w:rPr>
          <w:noProof/>
        </w:rPr>
        <w:fldChar w:fldCharType="begin" w:fldLock="1"/>
      </w:r>
      <w:r>
        <w:rPr>
          <w:noProof/>
        </w:rPr>
        <w:instrText xml:space="preserve"> PAGEREF _Toc138970245 \h </w:instrText>
      </w:r>
      <w:r>
        <w:rPr>
          <w:noProof/>
        </w:rPr>
      </w:r>
      <w:r>
        <w:rPr>
          <w:noProof/>
        </w:rPr>
        <w:fldChar w:fldCharType="separate"/>
      </w:r>
      <w:r>
        <w:rPr>
          <w:noProof/>
        </w:rPr>
        <w:t>87</w:t>
      </w:r>
      <w:r>
        <w:rPr>
          <w:noProof/>
        </w:rPr>
        <w:fldChar w:fldCharType="end"/>
      </w:r>
    </w:p>
    <w:p w14:paraId="545BDC6D" w14:textId="0D37B306" w:rsidR="00C07924" w:rsidRDefault="00C07924">
      <w:pPr>
        <w:pStyle w:val="TOC3"/>
        <w:rPr>
          <w:rFonts w:ascii="Calibri" w:eastAsia="PMingLiU" w:hAnsi="Calibri"/>
          <w:noProof/>
          <w:sz w:val="22"/>
          <w:szCs w:val="22"/>
        </w:rPr>
      </w:pPr>
      <w:r>
        <w:rPr>
          <w:noProof/>
        </w:rPr>
        <w:t>F.2.3.3</w:t>
      </w:r>
      <w:r>
        <w:rPr>
          <w:rFonts w:ascii="Calibri" w:eastAsia="PMingLiU" w:hAnsi="Calibri"/>
          <w:noProof/>
          <w:sz w:val="22"/>
          <w:szCs w:val="22"/>
        </w:rPr>
        <w:tab/>
      </w:r>
      <w:r>
        <w:rPr>
          <w:noProof/>
        </w:rPr>
        <w:t>Result Reporting</w:t>
      </w:r>
      <w:r>
        <w:rPr>
          <w:noProof/>
        </w:rPr>
        <w:tab/>
      </w:r>
      <w:r>
        <w:rPr>
          <w:noProof/>
        </w:rPr>
        <w:fldChar w:fldCharType="begin" w:fldLock="1"/>
      </w:r>
      <w:r>
        <w:rPr>
          <w:noProof/>
        </w:rPr>
        <w:instrText xml:space="preserve"> PAGEREF _Toc138970246 \h </w:instrText>
      </w:r>
      <w:r>
        <w:rPr>
          <w:noProof/>
        </w:rPr>
      </w:r>
      <w:r>
        <w:rPr>
          <w:noProof/>
        </w:rPr>
        <w:fldChar w:fldCharType="separate"/>
      </w:r>
      <w:r>
        <w:rPr>
          <w:noProof/>
        </w:rPr>
        <w:t>87</w:t>
      </w:r>
      <w:r>
        <w:rPr>
          <w:noProof/>
        </w:rPr>
        <w:fldChar w:fldCharType="end"/>
      </w:r>
    </w:p>
    <w:p w14:paraId="6324166A" w14:textId="78962A7D" w:rsidR="00C07924" w:rsidRDefault="00C07924">
      <w:pPr>
        <w:pStyle w:val="TOC8"/>
        <w:rPr>
          <w:rFonts w:ascii="Calibri" w:eastAsia="PMingLiU" w:hAnsi="Calibri"/>
          <w:b w:val="0"/>
          <w:noProof/>
          <w:szCs w:val="22"/>
        </w:rPr>
      </w:pPr>
      <w:r>
        <w:rPr>
          <w:noProof/>
        </w:rPr>
        <w:t>Annex G: Applicability</w:t>
      </w:r>
      <w:r>
        <w:rPr>
          <w:noProof/>
        </w:rPr>
        <w:tab/>
      </w:r>
      <w:r>
        <w:rPr>
          <w:noProof/>
        </w:rPr>
        <w:tab/>
      </w:r>
      <w:r>
        <w:rPr>
          <w:noProof/>
        </w:rPr>
        <w:fldChar w:fldCharType="begin" w:fldLock="1"/>
      </w:r>
      <w:r>
        <w:rPr>
          <w:noProof/>
        </w:rPr>
        <w:instrText xml:space="preserve"> PAGEREF _Toc138970247 \h </w:instrText>
      </w:r>
      <w:r>
        <w:rPr>
          <w:noProof/>
        </w:rPr>
      </w:r>
      <w:r>
        <w:rPr>
          <w:noProof/>
        </w:rPr>
        <w:fldChar w:fldCharType="separate"/>
      </w:r>
      <w:r>
        <w:rPr>
          <w:noProof/>
        </w:rPr>
        <w:t>88</w:t>
      </w:r>
      <w:r>
        <w:rPr>
          <w:noProof/>
        </w:rPr>
        <w:fldChar w:fldCharType="end"/>
      </w:r>
    </w:p>
    <w:p w14:paraId="7A7CD205" w14:textId="69E9CD14" w:rsidR="00C07924" w:rsidRDefault="00C07924">
      <w:pPr>
        <w:pStyle w:val="TOC8"/>
        <w:rPr>
          <w:rFonts w:ascii="Calibri" w:eastAsia="PMingLiU" w:hAnsi="Calibri"/>
          <w:b w:val="0"/>
          <w:noProof/>
          <w:szCs w:val="22"/>
        </w:rPr>
      </w:pPr>
      <w:r>
        <w:rPr>
          <w:noProof/>
        </w:rPr>
        <w:t>Annex H: Default message content for Application Layer Data Throughput</w:t>
      </w:r>
      <w:r>
        <w:rPr>
          <w:noProof/>
        </w:rPr>
        <w:tab/>
      </w:r>
      <w:r>
        <w:rPr>
          <w:noProof/>
        </w:rPr>
        <w:fldChar w:fldCharType="begin" w:fldLock="1"/>
      </w:r>
      <w:r>
        <w:rPr>
          <w:noProof/>
        </w:rPr>
        <w:instrText xml:space="preserve"> PAGEREF _Toc138970248 \h </w:instrText>
      </w:r>
      <w:r>
        <w:rPr>
          <w:noProof/>
        </w:rPr>
      </w:r>
      <w:r>
        <w:rPr>
          <w:noProof/>
        </w:rPr>
        <w:fldChar w:fldCharType="separate"/>
      </w:r>
      <w:r>
        <w:rPr>
          <w:noProof/>
        </w:rPr>
        <w:t>89</w:t>
      </w:r>
      <w:r>
        <w:rPr>
          <w:noProof/>
        </w:rPr>
        <w:fldChar w:fldCharType="end"/>
      </w:r>
    </w:p>
    <w:p w14:paraId="21921124" w14:textId="34294351" w:rsidR="00C07924" w:rsidRDefault="00C07924">
      <w:pPr>
        <w:pStyle w:val="TOC1"/>
        <w:rPr>
          <w:rFonts w:ascii="Calibri" w:eastAsia="PMingLiU" w:hAnsi="Calibri"/>
          <w:noProof/>
          <w:szCs w:val="22"/>
        </w:rPr>
      </w:pPr>
      <w:r>
        <w:rPr>
          <w:noProof/>
        </w:rPr>
        <w:t>H.1</w:t>
      </w:r>
      <w:r>
        <w:rPr>
          <w:rFonts w:ascii="Calibri" w:eastAsia="PMingLiU" w:hAnsi="Calibri"/>
          <w:noProof/>
          <w:szCs w:val="22"/>
        </w:rPr>
        <w:tab/>
      </w:r>
      <w:r>
        <w:rPr>
          <w:noProof/>
        </w:rPr>
        <w:t>Radio resource control information elements</w:t>
      </w:r>
      <w:r>
        <w:rPr>
          <w:noProof/>
        </w:rPr>
        <w:tab/>
      </w:r>
      <w:r>
        <w:rPr>
          <w:noProof/>
        </w:rPr>
        <w:fldChar w:fldCharType="begin" w:fldLock="1"/>
      </w:r>
      <w:r>
        <w:rPr>
          <w:noProof/>
        </w:rPr>
        <w:instrText xml:space="preserve"> PAGEREF _Toc138970249 \h </w:instrText>
      </w:r>
      <w:r>
        <w:rPr>
          <w:noProof/>
        </w:rPr>
      </w:r>
      <w:r>
        <w:rPr>
          <w:noProof/>
        </w:rPr>
        <w:fldChar w:fldCharType="separate"/>
      </w:r>
      <w:r>
        <w:rPr>
          <w:noProof/>
        </w:rPr>
        <w:t>89</w:t>
      </w:r>
      <w:r>
        <w:rPr>
          <w:noProof/>
        </w:rPr>
        <w:fldChar w:fldCharType="end"/>
      </w:r>
    </w:p>
    <w:p w14:paraId="7BA84759" w14:textId="0F5E17BA" w:rsidR="00C07924" w:rsidRDefault="00C07924">
      <w:pPr>
        <w:pStyle w:val="TOC8"/>
        <w:rPr>
          <w:rFonts w:ascii="Calibri" w:eastAsia="PMingLiU" w:hAnsi="Calibri"/>
          <w:b w:val="0"/>
          <w:noProof/>
          <w:szCs w:val="22"/>
        </w:rPr>
      </w:pPr>
      <w:r>
        <w:rPr>
          <w:noProof/>
        </w:rPr>
        <w:t>Annex I: Change history</w:t>
      </w:r>
      <w:r>
        <w:rPr>
          <w:noProof/>
        </w:rPr>
        <w:tab/>
      </w:r>
      <w:r>
        <w:rPr>
          <w:noProof/>
        </w:rPr>
        <w:tab/>
      </w:r>
      <w:r>
        <w:rPr>
          <w:noProof/>
        </w:rPr>
        <w:fldChar w:fldCharType="begin" w:fldLock="1"/>
      </w:r>
      <w:r>
        <w:rPr>
          <w:noProof/>
        </w:rPr>
        <w:instrText xml:space="preserve"> PAGEREF _Toc138970250 \h </w:instrText>
      </w:r>
      <w:r>
        <w:rPr>
          <w:noProof/>
        </w:rPr>
      </w:r>
      <w:r>
        <w:rPr>
          <w:noProof/>
        </w:rPr>
        <w:fldChar w:fldCharType="separate"/>
      </w:r>
      <w:r>
        <w:rPr>
          <w:noProof/>
        </w:rPr>
        <w:t>90</w:t>
      </w:r>
      <w:r>
        <w:rPr>
          <w:noProof/>
        </w:rPr>
        <w:fldChar w:fldCharType="end"/>
      </w:r>
    </w:p>
    <w:p w14:paraId="5F8C174A" w14:textId="01C62728" w:rsidR="00E8629F" w:rsidRPr="00DB610F" w:rsidRDefault="00CA7270">
      <w:r>
        <w:rPr>
          <w:noProof/>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bookmarkStart w:id="15" w:name="_Toc138970085"/>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6" w:name="_Toc46155764"/>
      <w:bookmarkStart w:id="17" w:name="_Toc46238317"/>
      <w:bookmarkStart w:id="18" w:name="_Toc46239144"/>
      <w:bookmarkStart w:id="19" w:name="_Toc46384145"/>
      <w:bookmarkStart w:id="20" w:name="_Toc46480228"/>
      <w:bookmarkStart w:id="21" w:name="_Toc51833566"/>
      <w:bookmarkStart w:id="22" w:name="_Toc58504672"/>
      <w:bookmarkStart w:id="23" w:name="_Toc68540413"/>
      <w:bookmarkStart w:id="24" w:name="_Toc75463950"/>
      <w:bookmarkStart w:id="25" w:name="_Toc83680252"/>
      <w:bookmarkStart w:id="26" w:name="_Toc92099816"/>
      <w:bookmarkStart w:id="27" w:name="_Toc99980350"/>
      <w:bookmarkStart w:id="28" w:name="_Toc138970086"/>
      <w:r w:rsidR="0021622E" w:rsidRPr="00DB610F">
        <w:lastRenderedPageBreak/>
        <w:t>1</w:t>
      </w:r>
      <w:r w:rsidR="0021622E" w:rsidRPr="00DB610F">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73DA0C0D" w14:textId="2937FA21" w:rsidR="0021622E" w:rsidRPr="00DB610F" w:rsidRDefault="0021622E" w:rsidP="0021622E">
      <w:r w:rsidRPr="00DB610F">
        <w:t>The present document contains the findings of the Study on 5G NR User Equipment (UE) application layer data throughput performance and the proposed test</w:t>
      </w:r>
      <w:r w:rsidR="009D5728">
        <w:t xml:space="preserve"> procedures</w:t>
      </w:r>
      <w:r w:rsidRPr="00DB610F">
        <w:t>.</w:t>
      </w:r>
    </w:p>
    <w:p w14:paraId="0F0D41D1" w14:textId="77777777" w:rsidR="0021622E" w:rsidRPr="00DB610F" w:rsidRDefault="0021622E" w:rsidP="0021622E">
      <w:pPr>
        <w:pStyle w:val="Heading1"/>
      </w:pPr>
      <w:bookmarkStart w:id="29" w:name="_Toc46155765"/>
      <w:bookmarkStart w:id="30" w:name="_Toc46238318"/>
      <w:bookmarkStart w:id="31" w:name="_Toc46239145"/>
      <w:bookmarkStart w:id="32" w:name="_Toc46384146"/>
      <w:bookmarkStart w:id="33" w:name="_Toc46480229"/>
      <w:bookmarkStart w:id="34" w:name="_Toc51833567"/>
      <w:bookmarkStart w:id="35" w:name="_Toc58504673"/>
      <w:bookmarkStart w:id="36" w:name="_Toc68540414"/>
      <w:bookmarkStart w:id="37" w:name="_Toc75463951"/>
      <w:bookmarkStart w:id="38" w:name="_Toc83680253"/>
      <w:bookmarkStart w:id="39" w:name="_Toc92099817"/>
      <w:bookmarkStart w:id="40" w:name="_Toc99980351"/>
      <w:bookmarkStart w:id="41" w:name="_Toc138970087"/>
      <w:r w:rsidRPr="00DB610F">
        <w:t>2</w:t>
      </w:r>
      <w:r w:rsidRPr="00DB610F">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31A39C9B" w14:textId="77777777" w:rsidR="0021622E" w:rsidRPr="00DB610F" w:rsidRDefault="0021622E" w:rsidP="0021622E">
      <w:pPr>
        <w:pStyle w:val="Heading1"/>
      </w:pPr>
      <w:bookmarkStart w:id="42" w:name="_Toc46155766"/>
      <w:bookmarkStart w:id="43" w:name="_Toc46238319"/>
      <w:bookmarkStart w:id="44" w:name="_Toc46239146"/>
      <w:bookmarkStart w:id="45" w:name="_Toc46384147"/>
      <w:bookmarkStart w:id="46" w:name="_Toc46480230"/>
      <w:bookmarkStart w:id="47" w:name="_Toc51833568"/>
      <w:bookmarkStart w:id="48" w:name="_Toc58504674"/>
      <w:bookmarkStart w:id="49" w:name="_Toc68540415"/>
      <w:bookmarkStart w:id="50" w:name="_Toc75463952"/>
      <w:bookmarkStart w:id="51" w:name="_Toc83680254"/>
      <w:bookmarkStart w:id="52" w:name="_Toc92099818"/>
      <w:bookmarkStart w:id="53" w:name="_Toc99980352"/>
      <w:bookmarkStart w:id="54" w:name="_Toc138970088"/>
      <w:r w:rsidRPr="00DB610F">
        <w:lastRenderedPageBreak/>
        <w:t>3</w:t>
      </w:r>
      <w:r w:rsidRPr="00DB610F">
        <w:tab/>
        <w:t>Definitions</w:t>
      </w:r>
      <w:r w:rsidR="00707FB1" w:rsidRPr="00DB610F">
        <w:t xml:space="preserve"> of terms, </w:t>
      </w:r>
      <w:r w:rsidRPr="00DB610F">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CBBA8FE" w14:textId="77777777" w:rsidR="0021622E" w:rsidRPr="00DB610F" w:rsidRDefault="0021622E" w:rsidP="0021622E">
      <w:pPr>
        <w:pStyle w:val="Heading2"/>
      </w:pPr>
      <w:bookmarkStart w:id="55" w:name="_Toc46155767"/>
      <w:bookmarkStart w:id="56" w:name="_Toc46238320"/>
      <w:bookmarkStart w:id="57" w:name="_Toc46239147"/>
      <w:bookmarkStart w:id="58" w:name="_Toc46384148"/>
      <w:bookmarkStart w:id="59" w:name="_Toc46480231"/>
      <w:bookmarkStart w:id="60" w:name="_Toc51833569"/>
      <w:bookmarkStart w:id="61" w:name="_Toc58504675"/>
      <w:bookmarkStart w:id="62" w:name="_Toc68540416"/>
      <w:bookmarkStart w:id="63" w:name="_Toc75463953"/>
      <w:bookmarkStart w:id="64" w:name="_Toc83680255"/>
      <w:bookmarkStart w:id="65" w:name="_Toc92099819"/>
      <w:bookmarkStart w:id="66" w:name="_Toc99980353"/>
      <w:bookmarkStart w:id="67" w:name="_Toc138970089"/>
      <w:r w:rsidRPr="00DB610F">
        <w:t>3.1</w:t>
      </w:r>
      <w:r w:rsidRPr="00DB610F">
        <w:tab/>
      </w:r>
      <w:r w:rsidR="00707FB1" w:rsidRPr="00DB610F">
        <w:t>Terms</w:t>
      </w:r>
      <w:bookmarkEnd w:id="55"/>
      <w:bookmarkEnd w:id="56"/>
      <w:bookmarkEnd w:id="57"/>
      <w:bookmarkEnd w:id="58"/>
      <w:bookmarkEnd w:id="59"/>
      <w:bookmarkEnd w:id="60"/>
      <w:bookmarkEnd w:id="61"/>
      <w:bookmarkEnd w:id="62"/>
      <w:bookmarkEnd w:id="63"/>
      <w:bookmarkEnd w:id="64"/>
      <w:bookmarkEnd w:id="65"/>
      <w:bookmarkEnd w:id="66"/>
      <w:bookmarkEnd w:id="67"/>
    </w:p>
    <w:p w14:paraId="764F0B6F" w14:textId="77777777" w:rsidR="0021622E" w:rsidRPr="00DB610F" w:rsidRDefault="0021622E" w:rsidP="0021622E">
      <w:r w:rsidRPr="00DB610F">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8" w:name="_Toc46155768"/>
      <w:bookmarkStart w:id="69" w:name="_Toc46238321"/>
      <w:bookmarkStart w:id="70" w:name="_Toc46239148"/>
      <w:bookmarkStart w:id="71" w:name="_Toc46384149"/>
      <w:bookmarkStart w:id="72" w:name="_Toc46480232"/>
      <w:bookmarkStart w:id="73" w:name="_Toc51833570"/>
      <w:bookmarkStart w:id="74" w:name="_Toc58504676"/>
      <w:bookmarkStart w:id="75" w:name="_Toc68540417"/>
      <w:bookmarkStart w:id="76" w:name="_Toc75463954"/>
      <w:bookmarkStart w:id="77" w:name="_Toc83680256"/>
      <w:bookmarkStart w:id="78" w:name="_Toc92099820"/>
      <w:bookmarkStart w:id="79" w:name="_Toc99980354"/>
      <w:bookmarkStart w:id="80" w:name="_Toc138970090"/>
      <w:r w:rsidRPr="00DB610F">
        <w:t>3.2</w:t>
      </w:r>
      <w:r w:rsidRPr="00DB610F">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81" w:name="_Toc46155769"/>
      <w:bookmarkStart w:id="82" w:name="_Toc46238322"/>
      <w:bookmarkStart w:id="83" w:name="_Toc46239149"/>
      <w:bookmarkStart w:id="84" w:name="_Toc46384150"/>
      <w:bookmarkStart w:id="85" w:name="_Toc46480233"/>
      <w:bookmarkStart w:id="86" w:name="_Toc51833571"/>
      <w:bookmarkStart w:id="87" w:name="_Toc58504677"/>
      <w:bookmarkStart w:id="88" w:name="_Toc68540418"/>
      <w:bookmarkStart w:id="89" w:name="_Toc75463955"/>
      <w:bookmarkStart w:id="90" w:name="_Toc83680257"/>
      <w:bookmarkStart w:id="91" w:name="_Toc92099821"/>
      <w:bookmarkStart w:id="92" w:name="_Toc99980355"/>
      <w:bookmarkStart w:id="93" w:name="_Toc138970091"/>
      <w:r w:rsidRPr="00DB610F">
        <w:t>3.3</w:t>
      </w:r>
      <w:r w:rsidRPr="00DB610F">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94" w:name="_Toc46155770"/>
      <w:bookmarkStart w:id="95" w:name="_Toc46238323"/>
      <w:bookmarkStart w:id="96" w:name="_Toc46239150"/>
      <w:bookmarkStart w:id="97" w:name="_Toc46384151"/>
      <w:bookmarkStart w:id="98" w:name="_Toc46480234"/>
      <w:bookmarkStart w:id="99" w:name="_Toc51833572"/>
      <w:bookmarkStart w:id="100" w:name="_Toc58504678"/>
      <w:bookmarkStart w:id="101" w:name="_Toc68540419"/>
      <w:bookmarkStart w:id="102" w:name="_Toc75463956"/>
      <w:bookmarkStart w:id="103" w:name="_Toc83680258"/>
      <w:bookmarkStart w:id="104" w:name="_Toc92099822"/>
      <w:bookmarkStart w:id="105" w:name="_Toc99980356"/>
      <w:bookmarkStart w:id="106" w:name="_Toc138970092"/>
      <w:r w:rsidRPr="00DB610F">
        <w:t>4</w:t>
      </w:r>
      <w:r w:rsidRPr="00DB610F">
        <w:tab/>
      </w:r>
      <w:r w:rsidR="003820AD" w:rsidRPr="00DB610F">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13BE0B90" w14:textId="77777777" w:rsidR="003820AD" w:rsidRPr="00DB610F" w:rsidRDefault="003820AD" w:rsidP="003820AD">
      <w:pPr>
        <w:pStyle w:val="Heading2"/>
      </w:pPr>
      <w:bookmarkStart w:id="107" w:name="_Toc46480235"/>
      <w:bookmarkStart w:id="108" w:name="_Toc51833573"/>
      <w:bookmarkStart w:id="109" w:name="_Toc58504679"/>
      <w:bookmarkStart w:id="110" w:name="_Toc68540420"/>
      <w:bookmarkStart w:id="111" w:name="_Toc75463957"/>
      <w:bookmarkStart w:id="112" w:name="_Toc83680259"/>
      <w:bookmarkStart w:id="113" w:name="_Toc92099823"/>
      <w:bookmarkStart w:id="114" w:name="_Toc99980357"/>
      <w:bookmarkStart w:id="115" w:name="_Toc138970093"/>
      <w:r w:rsidRPr="00DB610F">
        <w:t>4.1</w:t>
      </w:r>
      <w:r w:rsidRPr="00DB610F">
        <w:tab/>
        <w:t>Background</w:t>
      </w:r>
      <w:bookmarkEnd w:id="107"/>
      <w:bookmarkEnd w:id="108"/>
      <w:bookmarkEnd w:id="109"/>
      <w:bookmarkEnd w:id="110"/>
      <w:bookmarkEnd w:id="111"/>
      <w:bookmarkEnd w:id="112"/>
      <w:bookmarkEnd w:id="113"/>
      <w:bookmarkEnd w:id="114"/>
      <w:bookmarkEnd w:id="115"/>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16" w:name="_Toc46155771"/>
      <w:bookmarkStart w:id="117" w:name="_Toc46238324"/>
      <w:bookmarkStart w:id="118" w:name="_Toc46239151"/>
      <w:bookmarkStart w:id="119" w:name="_Toc46384152"/>
      <w:bookmarkStart w:id="120" w:name="_Toc46480236"/>
      <w:bookmarkStart w:id="121" w:name="_Toc51833574"/>
      <w:bookmarkStart w:id="122" w:name="_Toc58504680"/>
      <w:bookmarkStart w:id="123" w:name="_Toc68540421"/>
      <w:bookmarkStart w:id="124" w:name="_Toc75463958"/>
      <w:bookmarkStart w:id="125" w:name="_Toc83680260"/>
      <w:bookmarkStart w:id="126" w:name="_Toc92099824"/>
      <w:bookmarkStart w:id="127" w:name="_Toc99980358"/>
      <w:bookmarkStart w:id="128" w:name="_Toc138970094"/>
      <w:r w:rsidRPr="00DB610F">
        <w:t>4.</w:t>
      </w:r>
      <w:r w:rsidR="003820AD" w:rsidRPr="00DB610F">
        <w:t>2</w:t>
      </w:r>
      <w:r w:rsidRPr="00DB610F">
        <w:tab/>
        <w:t>Study Item Objective</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29" w:name="_Toc46155772"/>
      <w:bookmarkStart w:id="130" w:name="_Toc46238325"/>
      <w:bookmarkStart w:id="131" w:name="_Toc46239152"/>
      <w:bookmarkStart w:id="132" w:name="_Toc46384153"/>
      <w:bookmarkStart w:id="133" w:name="_Toc46480237"/>
      <w:bookmarkStart w:id="134" w:name="_Toc51833575"/>
      <w:bookmarkStart w:id="135" w:name="_Toc58504681"/>
      <w:bookmarkStart w:id="136" w:name="_Toc68540422"/>
      <w:bookmarkStart w:id="137" w:name="_Toc75463959"/>
      <w:bookmarkStart w:id="138" w:name="_Toc83680261"/>
      <w:bookmarkStart w:id="139" w:name="_Toc92099825"/>
      <w:bookmarkStart w:id="140" w:name="_Toc99980359"/>
      <w:bookmarkStart w:id="141" w:name="_Toc138970095"/>
      <w:r w:rsidRPr="00DB610F">
        <w:t>5</w:t>
      </w:r>
      <w:r w:rsidRPr="00DB610F">
        <w:tab/>
        <w:t>Study on 5G NR UE Application Layer Data Throughput Performance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837843B" w14:textId="77777777" w:rsidR="00311973" w:rsidRPr="00DB610F" w:rsidRDefault="00311973" w:rsidP="00311973">
      <w:pPr>
        <w:pStyle w:val="Heading2"/>
      </w:pPr>
      <w:bookmarkStart w:id="142" w:name="_Toc46155773"/>
      <w:bookmarkStart w:id="143" w:name="_Toc46238326"/>
      <w:bookmarkStart w:id="144" w:name="_Toc46239153"/>
      <w:bookmarkStart w:id="145" w:name="_Toc46384154"/>
      <w:bookmarkStart w:id="146" w:name="_Toc46480238"/>
      <w:bookmarkStart w:id="147" w:name="_Toc51833576"/>
      <w:bookmarkStart w:id="148" w:name="_Toc58504682"/>
      <w:bookmarkStart w:id="149" w:name="_Toc68540423"/>
      <w:bookmarkStart w:id="150" w:name="_Toc75463960"/>
      <w:bookmarkStart w:id="151" w:name="_Toc83680262"/>
      <w:bookmarkStart w:id="152" w:name="_Toc92099826"/>
      <w:bookmarkStart w:id="153" w:name="_Toc99980360"/>
      <w:bookmarkStart w:id="154" w:name="_Toc138970096"/>
      <w:r w:rsidRPr="00DB610F">
        <w:t>5.1</w:t>
      </w:r>
      <w:r w:rsidRPr="00DB610F">
        <w:tab/>
        <w:t>Definition of Application Layer Data Throughput Performance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4D896BD" w14:textId="77777777" w:rsidR="00962D8B" w:rsidRPr="00DB610F" w:rsidRDefault="00962D8B" w:rsidP="00962D8B">
      <w:pPr>
        <w:pStyle w:val="Heading3"/>
      </w:pPr>
      <w:bookmarkStart w:id="155" w:name="_Toc46155774"/>
      <w:bookmarkStart w:id="156" w:name="_Toc46238327"/>
      <w:bookmarkStart w:id="157" w:name="_Toc46239154"/>
      <w:bookmarkStart w:id="158" w:name="_Toc46384155"/>
      <w:bookmarkStart w:id="159" w:name="_Toc46480239"/>
      <w:bookmarkStart w:id="160" w:name="_Toc51833577"/>
      <w:bookmarkStart w:id="161" w:name="_Toc58504683"/>
      <w:bookmarkStart w:id="162" w:name="_Toc68540424"/>
      <w:bookmarkStart w:id="163" w:name="_Toc75463961"/>
      <w:bookmarkStart w:id="164" w:name="_Toc83680263"/>
      <w:bookmarkStart w:id="165" w:name="_Toc92099827"/>
      <w:bookmarkStart w:id="166" w:name="_Toc99980361"/>
      <w:bookmarkStart w:id="167" w:name="_Toc138970097"/>
      <w:r w:rsidRPr="00DB610F">
        <w:t>5.1.1</w:t>
      </w:r>
      <w:r w:rsidRPr="00DB610F">
        <w:tab/>
        <w:t>Definition of End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68" w:name="_Toc46155775"/>
      <w:bookmarkStart w:id="169" w:name="_Toc46238328"/>
      <w:bookmarkStart w:id="170" w:name="_Toc46239155"/>
      <w:bookmarkStart w:id="171" w:name="_Toc46384156"/>
      <w:bookmarkStart w:id="172" w:name="_Toc46480240"/>
      <w:bookmarkStart w:id="173" w:name="_Toc51833578"/>
      <w:bookmarkStart w:id="174" w:name="_Toc58504684"/>
      <w:bookmarkStart w:id="175" w:name="_Toc68540425"/>
      <w:bookmarkStart w:id="176" w:name="_Toc75463962"/>
      <w:bookmarkStart w:id="177" w:name="_Toc83680264"/>
      <w:bookmarkStart w:id="178" w:name="_Toc92099828"/>
      <w:bookmarkStart w:id="179" w:name="_Toc99980362"/>
      <w:bookmarkStart w:id="180" w:name="_Toc138970098"/>
      <w:r w:rsidRPr="00DB610F">
        <w:t>5.2</w:t>
      </w:r>
      <w:r w:rsidRPr="00DB610F">
        <w:tab/>
        <w:t>Parameters for Measurement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5F9A3A0" w14:textId="77777777" w:rsidR="00E16ED9" w:rsidRPr="00DB610F" w:rsidRDefault="00E16ED9" w:rsidP="00E16ED9">
      <w:pPr>
        <w:pStyle w:val="Heading3"/>
      </w:pPr>
      <w:bookmarkStart w:id="181" w:name="_Toc46155776"/>
      <w:bookmarkStart w:id="182" w:name="_Toc46238329"/>
      <w:bookmarkStart w:id="183" w:name="_Toc46239156"/>
      <w:bookmarkStart w:id="184" w:name="_Toc46384157"/>
      <w:bookmarkStart w:id="185" w:name="_Toc46480241"/>
      <w:bookmarkStart w:id="186" w:name="_Toc51833579"/>
      <w:bookmarkStart w:id="187" w:name="_Toc58504685"/>
      <w:bookmarkStart w:id="188" w:name="_Toc68540426"/>
      <w:bookmarkStart w:id="189" w:name="_Toc75463963"/>
      <w:bookmarkStart w:id="190" w:name="_Toc83680265"/>
      <w:bookmarkStart w:id="191" w:name="_Toc92099829"/>
      <w:bookmarkStart w:id="192" w:name="_Toc99980363"/>
      <w:bookmarkStart w:id="193" w:name="_Toc138970099"/>
      <w:r w:rsidRPr="00DB610F">
        <w:t>5.2.1</w:t>
      </w:r>
      <w:r w:rsidRPr="00DB610F">
        <w:tab/>
        <w:t>Throughput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94" w:name="_Toc46155777"/>
      <w:bookmarkStart w:id="195" w:name="_Toc46238330"/>
      <w:bookmarkStart w:id="196" w:name="_Toc46239157"/>
      <w:bookmarkStart w:id="197" w:name="_Toc46384158"/>
      <w:bookmarkStart w:id="198" w:name="_Toc46480242"/>
      <w:bookmarkStart w:id="199" w:name="_Toc51833580"/>
      <w:bookmarkStart w:id="200" w:name="_Toc58504686"/>
      <w:bookmarkStart w:id="201" w:name="_Toc68540427"/>
      <w:bookmarkStart w:id="202" w:name="_Toc75463964"/>
      <w:bookmarkStart w:id="203" w:name="_Toc83680266"/>
      <w:bookmarkStart w:id="204" w:name="_Toc92099830"/>
      <w:bookmarkStart w:id="205" w:name="_Toc99980364"/>
      <w:bookmarkStart w:id="206" w:name="_Toc138970100"/>
      <w:r w:rsidRPr="00DB610F">
        <w:t>5.3</w:t>
      </w:r>
      <w:r w:rsidRPr="00DB610F">
        <w:tab/>
        <w:t>Test Configurations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8BD790" w14:textId="77777777" w:rsidR="00E16ED9" w:rsidRPr="00DB610F" w:rsidRDefault="00E16ED9" w:rsidP="00E16ED9">
      <w:pPr>
        <w:pStyle w:val="Heading3"/>
      </w:pPr>
      <w:bookmarkStart w:id="207" w:name="_Toc46155778"/>
      <w:bookmarkStart w:id="208" w:name="_Toc46238331"/>
      <w:bookmarkStart w:id="209" w:name="_Toc46239158"/>
      <w:bookmarkStart w:id="210" w:name="_Toc46384159"/>
      <w:bookmarkStart w:id="211" w:name="_Toc46480243"/>
      <w:bookmarkStart w:id="212" w:name="_Toc51833581"/>
      <w:bookmarkStart w:id="213" w:name="_Toc58504687"/>
      <w:bookmarkStart w:id="214" w:name="_Toc68540428"/>
      <w:bookmarkStart w:id="215" w:name="_Toc75463965"/>
      <w:bookmarkStart w:id="216" w:name="_Toc83680267"/>
      <w:bookmarkStart w:id="217" w:name="_Toc92099831"/>
      <w:bookmarkStart w:id="218" w:name="_Toc99980365"/>
      <w:bookmarkStart w:id="219" w:name="_Toc138970101"/>
      <w:r w:rsidRPr="00DB610F">
        <w:t>5.3.1</w:t>
      </w:r>
      <w:r w:rsidRPr="00DB610F">
        <w:tab/>
        <w:t>5G NR UE Application Layer Data Throughput Test Equipment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20" w:name="_Toc46155779"/>
      <w:bookmarkStart w:id="221" w:name="_Toc46238332"/>
      <w:bookmarkStart w:id="222" w:name="_Toc46239159"/>
      <w:bookmarkStart w:id="223" w:name="_Toc46384160"/>
      <w:bookmarkStart w:id="224" w:name="_Toc46480244"/>
      <w:bookmarkStart w:id="225" w:name="_Toc51833582"/>
      <w:bookmarkStart w:id="226" w:name="_Toc58504688"/>
      <w:bookmarkStart w:id="227" w:name="_Toc68540429"/>
      <w:bookmarkStart w:id="228" w:name="_Toc75463966"/>
      <w:bookmarkStart w:id="229" w:name="_Toc83680268"/>
      <w:bookmarkStart w:id="230" w:name="_Toc92099832"/>
      <w:bookmarkStart w:id="231" w:name="_Toc99980366"/>
      <w:bookmarkStart w:id="232" w:name="_Toc138970102"/>
      <w:r w:rsidRPr="00DB610F">
        <w:t>5.3.2</w:t>
      </w:r>
      <w:r w:rsidRPr="00DB610F">
        <w:tab/>
        <w:t>UE Application Layer Data Throughput Connection Diagrams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953A154" w14:textId="77777777" w:rsidR="00E16ED9" w:rsidRPr="00DB610F" w:rsidRDefault="00E16ED9" w:rsidP="00E16ED9">
      <w:pPr>
        <w:pStyle w:val="Heading4"/>
      </w:pPr>
      <w:bookmarkStart w:id="233" w:name="_Toc46155780"/>
      <w:bookmarkStart w:id="234" w:name="_Toc46238333"/>
      <w:bookmarkStart w:id="235" w:name="_Toc46239160"/>
      <w:bookmarkStart w:id="236" w:name="_Toc46384161"/>
      <w:bookmarkStart w:id="237" w:name="_Toc46480245"/>
      <w:bookmarkStart w:id="238" w:name="_Toc51833583"/>
      <w:bookmarkStart w:id="239" w:name="_Toc58504689"/>
      <w:bookmarkStart w:id="240" w:name="_Toc68540430"/>
      <w:bookmarkStart w:id="241" w:name="_Toc75463967"/>
      <w:bookmarkStart w:id="242" w:name="_Toc83680269"/>
      <w:bookmarkStart w:id="243" w:name="_Toc92099833"/>
      <w:bookmarkStart w:id="244" w:name="_Toc99980367"/>
      <w:bookmarkStart w:id="245" w:name="_Toc138970103"/>
      <w:r w:rsidRPr="00DB610F">
        <w:t>5.3.2.1</w:t>
      </w:r>
      <w:r w:rsidRPr="00DB610F">
        <w:tab/>
        <w:t>UE Application Layer Data Throughput Connection Diagram for Tethered</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46" w:name="_Toc46155781"/>
      <w:bookmarkStart w:id="247" w:name="_Toc46238334"/>
      <w:bookmarkStart w:id="248" w:name="_Toc46239161"/>
      <w:bookmarkStart w:id="249" w:name="_Toc46384162"/>
      <w:bookmarkStart w:id="250" w:name="_Toc46480246"/>
      <w:bookmarkStart w:id="251" w:name="_Toc51833584"/>
      <w:bookmarkStart w:id="252" w:name="_Toc58504690"/>
      <w:bookmarkStart w:id="253" w:name="_Toc68540431"/>
      <w:bookmarkStart w:id="254" w:name="_Toc75463968"/>
      <w:bookmarkStart w:id="255" w:name="_Toc83680270"/>
      <w:bookmarkStart w:id="256" w:name="_Toc92099834"/>
      <w:bookmarkStart w:id="257" w:name="_Toc99980368"/>
      <w:bookmarkStart w:id="258" w:name="_Toc138970104"/>
      <w:r w:rsidRPr="00DB610F">
        <w:t>5.3.2.2</w:t>
      </w:r>
      <w:r w:rsidRPr="00DB610F">
        <w:tab/>
        <w:t>UE Application Layer Data Throughput Connection Diagram for Embedded</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59" w:name="_Toc46155782"/>
      <w:bookmarkStart w:id="260" w:name="_Toc46238335"/>
      <w:bookmarkStart w:id="261" w:name="_Toc46239162"/>
      <w:bookmarkStart w:id="262" w:name="_Toc46384163"/>
      <w:bookmarkStart w:id="263" w:name="_Toc46480247"/>
      <w:bookmarkStart w:id="264" w:name="_Toc51833585"/>
      <w:bookmarkStart w:id="265" w:name="_Toc58504691"/>
      <w:bookmarkStart w:id="266" w:name="_Toc68540432"/>
      <w:bookmarkStart w:id="267" w:name="_Toc75463969"/>
      <w:bookmarkStart w:id="268" w:name="_Toc83680271"/>
      <w:bookmarkStart w:id="269" w:name="_Toc92099835"/>
      <w:bookmarkStart w:id="270" w:name="_Toc99980369"/>
      <w:bookmarkStart w:id="271" w:name="_Toc138970105"/>
      <w:r w:rsidRPr="00DB610F">
        <w:lastRenderedPageBreak/>
        <w:t>5.3.3</w:t>
      </w:r>
      <w:r w:rsidRPr="00DB610F">
        <w:tab/>
        <w:t>RF Connection Diagrams for UE Application Layer Data Throughput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72" w:name="_Toc46155783"/>
      <w:bookmarkStart w:id="273" w:name="_Toc46238336"/>
      <w:bookmarkStart w:id="274" w:name="_Toc46239163"/>
      <w:bookmarkStart w:id="275" w:name="_Toc46384164"/>
      <w:bookmarkStart w:id="276" w:name="_Toc46480248"/>
      <w:bookmarkStart w:id="277" w:name="_Toc51833586"/>
      <w:bookmarkStart w:id="278" w:name="_Toc58504692"/>
      <w:bookmarkStart w:id="279" w:name="_Toc68540433"/>
      <w:bookmarkStart w:id="280" w:name="_Toc75463970"/>
      <w:bookmarkStart w:id="281" w:name="_Toc83680272"/>
      <w:bookmarkStart w:id="282" w:name="_Toc92099836"/>
      <w:bookmarkStart w:id="283" w:name="_Toc99980370"/>
      <w:bookmarkStart w:id="284" w:name="_Toc138970106"/>
      <w:r w:rsidRPr="00DB610F">
        <w:t>5.3.4</w:t>
      </w:r>
      <w:r w:rsidRPr="00DB610F">
        <w:tab/>
        <w:t>UE Specific Items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85" w:name="_Toc46155784"/>
      <w:bookmarkStart w:id="286" w:name="_Toc46238337"/>
      <w:bookmarkStart w:id="287" w:name="_Toc46239164"/>
      <w:bookmarkStart w:id="288" w:name="_Toc46384165"/>
      <w:bookmarkStart w:id="289" w:name="_Toc46480249"/>
      <w:bookmarkStart w:id="290" w:name="_Toc51833587"/>
      <w:bookmarkStart w:id="291" w:name="_Toc58504693"/>
      <w:bookmarkStart w:id="292" w:name="_Toc68540434"/>
      <w:bookmarkStart w:id="293" w:name="_Toc75463971"/>
      <w:bookmarkStart w:id="294" w:name="_Toc83680273"/>
      <w:bookmarkStart w:id="295" w:name="_Toc92099837"/>
      <w:bookmarkStart w:id="296" w:name="_Toc99980371"/>
      <w:bookmarkStart w:id="297" w:name="_Toc138970107"/>
      <w:r w:rsidRPr="00DB610F">
        <w:t>5.4</w:t>
      </w:r>
      <w:r w:rsidRPr="00DB610F">
        <w:tab/>
        <w:t>Transport and Application Layer Protocols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60B4565" w14:textId="77777777" w:rsidR="00E16ED9" w:rsidRPr="00DB610F" w:rsidRDefault="00E16ED9" w:rsidP="00E16ED9">
      <w:pPr>
        <w:pStyle w:val="Heading3"/>
      </w:pPr>
      <w:bookmarkStart w:id="298" w:name="_Toc46155785"/>
      <w:bookmarkStart w:id="299" w:name="_Toc46238338"/>
      <w:bookmarkStart w:id="300" w:name="_Toc46239165"/>
      <w:bookmarkStart w:id="301" w:name="_Toc46384166"/>
      <w:bookmarkStart w:id="302" w:name="_Toc46480250"/>
      <w:bookmarkStart w:id="303" w:name="_Toc51833588"/>
      <w:bookmarkStart w:id="304" w:name="_Toc58504694"/>
      <w:bookmarkStart w:id="305" w:name="_Toc68540435"/>
      <w:bookmarkStart w:id="306" w:name="_Toc75463972"/>
      <w:bookmarkStart w:id="307" w:name="_Toc83680274"/>
      <w:bookmarkStart w:id="308" w:name="_Toc92099838"/>
      <w:bookmarkStart w:id="309" w:name="_Toc99980372"/>
      <w:bookmarkStart w:id="310" w:name="_Toc138970108"/>
      <w:r w:rsidRPr="00DB610F">
        <w:t>5.4.1</w:t>
      </w:r>
      <w:r w:rsidRPr="00DB610F">
        <w:tab/>
        <w:t>Transport Layer Protocol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311" w:name="_Toc46155786"/>
      <w:bookmarkStart w:id="312" w:name="_Toc46238339"/>
      <w:bookmarkStart w:id="313" w:name="_Toc46239166"/>
      <w:bookmarkStart w:id="314" w:name="_Toc46384167"/>
      <w:bookmarkStart w:id="315" w:name="_Toc46480251"/>
      <w:bookmarkStart w:id="316" w:name="_Toc51833589"/>
      <w:bookmarkStart w:id="317" w:name="_Toc58504695"/>
      <w:bookmarkStart w:id="318" w:name="_Toc68540436"/>
      <w:bookmarkStart w:id="319" w:name="_Toc75463973"/>
      <w:bookmarkStart w:id="320" w:name="_Toc83680275"/>
      <w:bookmarkStart w:id="321" w:name="_Toc92099839"/>
      <w:bookmarkStart w:id="322" w:name="_Toc99980373"/>
      <w:bookmarkStart w:id="323" w:name="_Toc138970109"/>
      <w:r w:rsidRPr="00DB610F">
        <w:t>5.4.2</w:t>
      </w:r>
      <w:r w:rsidRPr="00DB610F">
        <w:tab/>
        <w:t>Application Layer Protocol</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324" w:name="_Toc46155787"/>
      <w:bookmarkStart w:id="325" w:name="_Toc46238340"/>
      <w:bookmarkStart w:id="326" w:name="_Toc46239167"/>
      <w:bookmarkStart w:id="327" w:name="_Toc46384168"/>
      <w:bookmarkStart w:id="328" w:name="_Toc46480252"/>
      <w:bookmarkStart w:id="329" w:name="_Toc51833590"/>
      <w:bookmarkStart w:id="330" w:name="_Toc58504696"/>
      <w:bookmarkStart w:id="331" w:name="_Toc68540437"/>
      <w:bookmarkStart w:id="332" w:name="_Toc75463974"/>
      <w:bookmarkStart w:id="333" w:name="_Toc83680276"/>
      <w:bookmarkStart w:id="334" w:name="_Toc92099840"/>
      <w:bookmarkStart w:id="335" w:name="_Toc99980374"/>
      <w:bookmarkStart w:id="336" w:name="_Toc138970110"/>
      <w:r w:rsidRPr="00DB610F">
        <w:t>5.4.2.1</w:t>
      </w:r>
      <w:r w:rsidRPr="00DB610F">
        <w:tab/>
        <w:t>TCP Settings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37" w:name="_Toc46155788"/>
      <w:bookmarkStart w:id="338" w:name="_Toc46238341"/>
      <w:bookmarkStart w:id="339" w:name="_Toc46239168"/>
      <w:bookmarkStart w:id="340" w:name="_Toc46384169"/>
      <w:bookmarkStart w:id="341" w:name="_Toc46480253"/>
      <w:bookmarkStart w:id="342" w:name="_Toc51833591"/>
      <w:bookmarkStart w:id="343" w:name="_Toc58504697"/>
      <w:bookmarkStart w:id="344" w:name="_Toc68540438"/>
      <w:bookmarkStart w:id="345" w:name="_Toc75463975"/>
      <w:bookmarkStart w:id="346" w:name="_Toc83680277"/>
      <w:bookmarkStart w:id="347" w:name="_Toc92099841"/>
      <w:bookmarkStart w:id="348" w:name="_Toc99980375"/>
      <w:bookmarkStart w:id="349" w:name="_Toc138970111"/>
      <w:r w:rsidRPr="00DB610F">
        <w:rPr>
          <w:rFonts w:cs="Arial"/>
          <w:sz w:val="24"/>
          <w:szCs w:val="24"/>
        </w:rPr>
        <w:t>5.4.2.1.1</w:t>
      </w:r>
      <w:r w:rsidRPr="00DB610F">
        <w:rPr>
          <w:rFonts w:cs="Arial"/>
          <w:sz w:val="24"/>
          <w:szCs w:val="24"/>
        </w:rPr>
        <w:tab/>
        <w:t>TCP advertised receiver window size setting</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50" w:name="_Toc46155789"/>
      <w:bookmarkStart w:id="351" w:name="_Toc46238342"/>
      <w:bookmarkStart w:id="352" w:name="_Toc46239169"/>
      <w:bookmarkStart w:id="353" w:name="_Toc46384170"/>
      <w:bookmarkStart w:id="354" w:name="_Toc46480254"/>
      <w:bookmarkStart w:id="355" w:name="_Toc51833592"/>
      <w:bookmarkStart w:id="356" w:name="_Toc58504698"/>
      <w:bookmarkStart w:id="357" w:name="_Toc68540439"/>
      <w:bookmarkStart w:id="358" w:name="_Toc75463976"/>
      <w:bookmarkStart w:id="359" w:name="_Toc83680278"/>
      <w:bookmarkStart w:id="360" w:name="_Toc92099842"/>
      <w:bookmarkStart w:id="361" w:name="_Toc99980376"/>
      <w:bookmarkStart w:id="362" w:name="_Toc138970112"/>
      <w:r w:rsidRPr="00DB610F">
        <w:t>5.4.2.2</w:t>
      </w:r>
      <w:r w:rsidRPr="00DB610F">
        <w:tab/>
        <w:t>UDP Settings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63" w:name="_Toc46155790"/>
      <w:bookmarkStart w:id="364" w:name="_Toc46238343"/>
      <w:bookmarkStart w:id="365" w:name="_Toc46239170"/>
      <w:bookmarkStart w:id="366" w:name="_Toc46384171"/>
      <w:bookmarkStart w:id="367" w:name="_Toc46480255"/>
      <w:bookmarkStart w:id="368" w:name="_Toc51833593"/>
      <w:bookmarkStart w:id="369" w:name="_Toc58504699"/>
      <w:bookmarkStart w:id="370" w:name="_Toc68540440"/>
      <w:bookmarkStart w:id="371" w:name="_Toc75463977"/>
      <w:bookmarkStart w:id="372" w:name="_Toc83680279"/>
      <w:bookmarkStart w:id="373" w:name="_Toc92099843"/>
      <w:bookmarkStart w:id="374" w:name="_Toc99980377"/>
      <w:bookmarkStart w:id="375" w:name="_Toc138970113"/>
      <w:r w:rsidRPr="00DB610F">
        <w:t>5.4.3</w:t>
      </w:r>
      <w:r w:rsidRPr="00DB610F">
        <w:tab/>
        <w:t>Upper Layer impact on throughput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7D4D4ED" w14:textId="77777777" w:rsidR="00C14038" w:rsidRPr="00DB610F" w:rsidRDefault="00C14038" w:rsidP="00620C41">
      <w:pPr>
        <w:pStyle w:val="Heading4"/>
      </w:pPr>
      <w:bookmarkStart w:id="376" w:name="_Toc46155791"/>
      <w:bookmarkStart w:id="377" w:name="_Toc46238344"/>
      <w:bookmarkStart w:id="378" w:name="_Toc46239171"/>
      <w:bookmarkStart w:id="379" w:name="_Toc46384172"/>
      <w:bookmarkStart w:id="380" w:name="_Toc46480256"/>
      <w:bookmarkStart w:id="381" w:name="_Toc51833594"/>
      <w:bookmarkStart w:id="382" w:name="_Toc58504700"/>
      <w:bookmarkStart w:id="383" w:name="_Toc68540441"/>
      <w:bookmarkStart w:id="384" w:name="_Toc75463978"/>
      <w:bookmarkStart w:id="385" w:name="_Toc83680280"/>
      <w:bookmarkStart w:id="386" w:name="_Toc92099844"/>
      <w:bookmarkStart w:id="387" w:name="_Toc99980378"/>
      <w:bookmarkStart w:id="388" w:name="_Toc138970114"/>
      <w:r w:rsidRPr="00DB610F">
        <w:t>5.4.3.1</w:t>
      </w:r>
      <w:r w:rsidR="00826DD0" w:rsidRPr="00DB610F">
        <w:tab/>
      </w:r>
      <w:r w:rsidRPr="00DB610F">
        <w:t>Overview</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1pt;height:159pt" o:ole="">
            <v:imagedata r:id="rId12" o:title=""/>
          </v:shape>
          <o:OLEObject Type="Embed" ProgID="Visio.Drawing.11" ShapeID="_x0000_i1027" DrawAspect="Content" ObjectID="_1756886325"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C515B4" w:rsidP="00C14038">
      <w:pPr>
        <w:pStyle w:val="TH"/>
      </w:pPr>
      <w:r>
        <w:lastRenderedPageBreak/>
        <w:pict w14:anchorId="234C6E12">
          <v:shape id="_x0000_i1028" type="#_x0000_t75" style="width:98.5pt;height:135pt">
            <v:imagedata r:id="rId14" o:title=""/>
          </v:shape>
        </w:pict>
      </w:r>
    </w:p>
    <w:p w14:paraId="75FCD1CA" w14:textId="77777777" w:rsidR="00C14038" w:rsidRPr="00DB610F" w:rsidRDefault="00C14038" w:rsidP="00C14038">
      <w:pPr>
        <w:pStyle w:val="TF"/>
        <w:rPr>
          <w:lang w:eastAsia="zh-CN"/>
        </w:rPr>
      </w:pPr>
      <w:bookmarkStart w:id="38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8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18689D" w14:paraId="47B6494E" w14:textId="77777777" w:rsidTr="00826DD0">
        <w:trPr>
          <w:jc w:val="center"/>
        </w:trPr>
        <w:tc>
          <w:tcPr>
            <w:tcW w:w="3794" w:type="dxa"/>
            <w:shd w:val="clear" w:color="auto" w:fill="auto"/>
          </w:tcPr>
          <w:p w14:paraId="795EDFA2" w14:textId="77777777" w:rsidR="00C14038" w:rsidRPr="0018689D" w:rsidRDefault="00CB017B" w:rsidP="00D837D0">
            <w:pPr>
              <w:pStyle w:val="TAC"/>
            </w:pPr>
            <w:r w:rsidRPr="0018689D">
              <w:t>Transport</w:t>
            </w:r>
            <w:r w:rsidR="00C14038" w:rsidRPr="0018689D">
              <w:t xml:space="preserve"> Layer Protocols (TCP or UDP)</w:t>
            </w:r>
          </w:p>
        </w:tc>
      </w:tr>
      <w:tr w:rsidR="00C14038" w:rsidRPr="0018689D" w14:paraId="7055C4D4" w14:textId="77777777" w:rsidTr="00826DD0">
        <w:trPr>
          <w:jc w:val="center"/>
        </w:trPr>
        <w:tc>
          <w:tcPr>
            <w:tcW w:w="3794" w:type="dxa"/>
            <w:shd w:val="clear" w:color="auto" w:fill="auto"/>
          </w:tcPr>
          <w:p w14:paraId="37270E20" w14:textId="77777777" w:rsidR="00C14038" w:rsidRPr="0018689D" w:rsidRDefault="00C14038" w:rsidP="00D837D0">
            <w:pPr>
              <w:pStyle w:val="TAC"/>
            </w:pPr>
            <w:r w:rsidRPr="0018689D">
              <w:t>Ipv6 (RFC 2460</w:t>
            </w:r>
            <w:r w:rsidR="008861B4" w:rsidRPr="0018689D">
              <w:t xml:space="preserve"> [15]</w:t>
            </w:r>
            <w:r w:rsidRPr="0018689D">
              <w:t>) or Ipv4 (RFC 791</w:t>
            </w:r>
            <w:r w:rsidR="008861B4" w:rsidRPr="0018689D">
              <w:t xml:space="preserve"> [13]</w:t>
            </w:r>
            <w:r w:rsidRPr="0018689D">
              <w:t>)</w:t>
            </w:r>
          </w:p>
        </w:tc>
      </w:tr>
      <w:tr w:rsidR="00C14038" w:rsidRPr="0018689D" w14:paraId="5DB64CB7" w14:textId="77777777" w:rsidTr="00826DD0">
        <w:trPr>
          <w:jc w:val="center"/>
        </w:trPr>
        <w:tc>
          <w:tcPr>
            <w:tcW w:w="3794" w:type="dxa"/>
            <w:shd w:val="clear" w:color="auto" w:fill="auto"/>
          </w:tcPr>
          <w:p w14:paraId="256CE5BD" w14:textId="77777777" w:rsidR="00C14038" w:rsidRPr="0018689D" w:rsidRDefault="00C14038" w:rsidP="00D837D0">
            <w:pPr>
              <w:pStyle w:val="TAC"/>
            </w:pPr>
            <w:r w:rsidRPr="0018689D">
              <w:t>PDCP</w:t>
            </w:r>
          </w:p>
        </w:tc>
      </w:tr>
      <w:tr w:rsidR="00C14038" w:rsidRPr="0018689D" w14:paraId="51EECEDD" w14:textId="77777777" w:rsidTr="00826DD0">
        <w:trPr>
          <w:jc w:val="center"/>
        </w:trPr>
        <w:tc>
          <w:tcPr>
            <w:tcW w:w="3794" w:type="dxa"/>
            <w:shd w:val="clear" w:color="auto" w:fill="auto"/>
          </w:tcPr>
          <w:p w14:paraId="35A9E624" w14:textId="77777777" w:rsidR="00C14038" w:rsidRPr="0018689D" w:rsidRDefault="00C14038" w:rsidP="00D837D0">
            <w:pPr>
              <w:pStyle w:val="TAC"/>
            </w:pPr>
            <w:r w:rsidRPr="0018689D">
              <w:t>RLC</w:t>
            </w:r>
          </w:p>
        </w:tc>
      </w:tr>
      <w:tr w:rsidR="00C14038" w:rsidRPr="0018689D" w14:paraId="2518B18B" w14:textId="77777777" w:rsidTr="00826DD0">
        <w:trPr>
          <w:jc w:val="center"/>
        </w:trPr>
        <w:tc>
          <w:tcPr>
            <w:tcW w:w="3794" w:type="dxa"/>
            <w:shd w:val="clear" w:color="auto" w:fill="auto"/>
          </w:tcPr>
          <w:p w14:paraId="5182E1AE" w14:textId="77777777" w:rsidR="00C14038" w:rsidRPr="0018689D" w:rsidRDefault="00C14038" w:rsidP="00D837D0">
            <w:pPr>
              <w:pStyle w:val="TAC"/>
            </w:pPr>
            <w:r w:rsidRPr="0018689D">
              <w:t>MAC</w:t>
            </w:r>
          </w:p>
        </w:tc>
      </w:tr>
      <w:tr w:rsidR="00C14038" w:rsidRPr="0018689D" w14:paraId="5FF20725" w14:textId="77777777" w:rsidTr="00826DD0">
        <w:trPr>
          <w:jc w:val="center"/>
        </w:trPr>
        <w:tc>
          <w:tcPr>
            <w:tcW w:w="3794" w:type="dxa"/>
            <w:shd w:val="clear" w:color="auto" w:fill="auto"/>
          </w:tcPr>
          <w:p w14:paraId="3F5FF976" w14:textId="77777777" w:rsidR="00C14038" w:rsidRPr="0018689D" w:rsidRDefault="00C14038" w:rsidP="00D837D0">
            <w:pPr>
              <w:pStyle w:val="TAC"/>
            </w:pPr>
            <w:r w:rsidRPr="0018689D">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90" w:name="_Toc46155792"/>
      <w:bookmarkStart w:id="391" w:name="_Toc46238345"/>
      <w:bookmarkStart w:id="392" w:name="_Toc46239172"/>
      <w:bookmarkStart w:id="393" w:name="_Toc46384173"/>
      <w:bookmarkStart w:id="394" w:name="_Toc46480257"/>
      <w:bookmarkStart w:id="395" w:name="_Toc51833595"/>
      <w:bookmarkStart w:id="396" w:name="_Toc58504701"/>
      <w:bookmarkStart w:id="397" w:name="_Toc68540442"/>
      <w:bookmarkStart w:id="398" w:name="_Toc75463979"/>
      <w:bookmarkStart w:id="399" w:name="_Toc83680281"/>
      <w:bookmarkStart w:id="400" w:name="_Toc92099845"/>
      <w:bookmarkStart w:id="401" w:name="_Toc99980379"/>
      <w:bookmarkStart w:id="402" w:name="_Toc138970115"/>
      <w:r w:rsidRPr="00DB610F">
        <w:t>5.4.3.2</w:t>
      </w:r>
      <w:r w:rsidR="00826DD0" w:rsidRPr="00DB610F">
        <w:tab/>
      </w:r>
      <w:r w:rsidRPr="00DB610F">
        <w:t>TCP/UDP Layer</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403" w:name="_Toc46155793"/>
      <w:bookmarkStart w:id="404" w:name="_Toc46238346"/>
      <w:bookmarkStart w:id="405" w:name="_Toc46239173"/>
      <w:bookmarkStart w:id="406" w:name="_Toc46384174"/>
      <w:bookmarkStart w:id="407" w:name="_Toc46480258"/>
      <w:bookmarkStart w:id="408" w:name="_Toc51833596"/>
      <w:bookmarkStart w:id="409" w:name="_Toc58504702"/>
      <w:bookmarkStart w:id="410" w:name="_Toc68540443"/>
      <w:bookmarkStart w:id="411" w:name="_Toc75463980"/>
      <w:bookmarkStart w:id="412" w:name="_Toc83680282"/>
      <w:bookmarkStart w:id="413" w:name="_Toc92099846"/>
      <w:bookmarkStart w:id="414" w:name="_Toc99980380"/>
      <w:bookmarkStart w:id="415" w:name="_Toc138970116"/>
      <w:r w:rsidRPr="00DB610F">
        <w:t>5.4.3.3</w:t>
      </w:r>
      <w:r w:rsidR="00826DD0" w:rsidRPr="00DB610F">
        <w:tab/>
      </w:r>
      <w:r w:rsidRPr="00DB610F">
        <w:t>IP Layer</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416" w:name="_Toc46155794"/>
      <w:bookmarkStart w:id="417" w:name="_Toc46238347"/>
      <w:bookmarkStart w:id="418" w:name="_Toc46239174"/>
      <w:bookmarkStart w:id="419" w:name="_Toc46384175"/>
      <w:bookmarkStart w:id="420" w:name="_Toc46480259"/>
      <w:bookmarkStart w:id="421" w:name="_Toc51833597"/>
      <w:bookmarkStart w:id="422" w:name="_Toc58504703"/>
      <w:bookmarkStart w:id="423" w:name="_Toc68540444"/>
      <w:bookmarkStart w:id="424" w:name="_Toc75463981"/>
      <w:bookmarkStart w:id="425" w:name="_Toc83680283"/>
      <w:bookmarkStart w:id="426" w:name="_Toc92099847"/>
      <w:bookmarkStart w:id="427" w:name="_Toc99980381"/>
      <w:bookmarkStart w:id="428" w:name="_Toc138970117"/>
      <w:r w:rsidRPr="00DB610F">
        <w:t>5.4.3.4</w:t>
      </w:r>
      <w:r w:rsidRPr="00DB610F">
        <w:tab/>
        <w:t>PDCP Layer</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429"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429"/>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430" w:name="_Toc46155795"/>
      <w:bookmarkStart w:id="431" w:name="_Toc46238348"/>
      <w:bookmarkStart w:id="432" w:name="_Toc46239175"/>
      <w:bookmarkStart w:id="433" w:name="_Toc46384176"/>
      <w:bookmarkStart w:id="434" w:name="_Toc46480260"/>
      <w:bookmarkStart w:id="435" w:name="_Toc51833598"/>
      <w:bookmarkStart w:id="436" w:name="_Toc58504704"/>
      <w:bookmarkStart w:id="437" w:name="_Toc68540445"/>
      <w:bookmarkStart w:id="438" w:name="_Toc75463982"/>
      <w:bookmarkStart w:id="439" w:name="_Toc83680284"/>
      <w:bookmarkStart w:id="440" w:name="_Toc92099848"/>
      <w:bookmarkStart w:id="441" w:name="_Toc99980382"/>
      <w:bookmarkStart w:id="442" w:name="_Toc138970118"/>
      <w:r w:rsidRPr="00DB610F">
        <w:lastRenderedPageBreak/>
        <w:t>5.4.3.5</w:t>
      </w:r>
      <w:r w:rsidRPr="00DB610F">
        <w:tab/>
        <w:t>RLC Layer</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43" w:name="_Toc46155796"/>
      <w:bookmarkStart w:id="444" w:name="_Toc46238349"/>
      <w:bookmarkStart w:id="445" w:name="_Toc46239176"/>
      <w:bookmarkStart w:id="446" w:name="_Toc46384177"/>
      <w:bookmarkStart w:id="447" w:name="_Toc46480261"/>
      <w:bookmarkStart w:id="448" w:name="_Toc51833599"/>
      <w:bookmarkStart w:id="449" w:name="_Toc58504705"/>
      <w:bookmarkStart w:id="450" w:name="_Toc68540446"/>
      <w:bookmarkStart w:id="451" w:name="_Toc75463983"/>
      <w:bookmarkStart w:id="452" w:name="_Toc83680285"/>
      <w:bookmarkStart w:id="453" w:name="_Toc92099849"/>
      <w:bookmarkStart w:id="454" w:name="_Toc99980383"/>
      <w:bookmarkStart w:id="455" w:name="_Toc138970119"/>
      <w:r w:rsidRPr="00DB610F">
        <w:t>5.4.3.6</w:t>
      </w:r>
      <w:r w:rsidRPr="00DB610F">
        <w:tab/>
        <w:t>Overhead between MAC and TCP/UDP layer</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56" w:name="_Toc46155797"/>
      <w:bookmarkStart w:id="457" w:name="_Toc46238350"/>
      <w:bookmarkStart w:id="458" w:name="_Toc46239177"/>
      <w:bookmarkStart w:id="459" w:name="_Toc46384178"/>
      <w:bookmarkStart w:id="460" w:name="_Toc46480262"/>
      <w:bookmarkStart w:id="461" w:name="_Toc51833600"/>
      <w:bookmarkStart w:id="462" w:name="_Toc58504706"/>
      <w:bookmarkStart w:id="463" w:name="_Toc68540447"/>
      <w:bookmarkStart w:id="464" w:name="_Toc75463984"/>
      <w:bookmarkStart w:id="465" w:name="_Toc83680286"/>
      <w:bookmarkStart w:id="466" w:name="_Toc92099850"/>
      <w:bookmarkStart w:id="467" w:name="_Toc99980384"/>
      <w:bookmarkStart w:id="468" w:name="_Toc138970120"/>
      <w:r w:rsidRPr="00DB610F">
        <w:t>5.4.3.7</w:t>
      </w:r>
      <w:r w:rsidRPr="00DB610F">
        <w:tab/>
        <w:t>Overhead for LTE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69"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69"/>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70" w:name="_Toc46155798"/>
      <w:bookmarkStart w:id="471" w:name="_Toc46238351"/>
      <w:bookmarkStart w:id="472" w:name="_Toc46239178"/>
      <w:bookmarkStart w:id="473" w:name="_Toc46384179"/>
      <w:bookmarkStart w:id="474" w:name="_Toc46480263"/>
      <w:bookmarkStart w:id="475" w:name="_Toc51833601"/>
      <w:bookmarkStart w:id="476" w:name="_Toc58504707"/>
      <w:bookmarkStart w:id="477" w:name="_Toc68540448"/>
      <w:bookmarkStart w:id="478" w:name="_Toc75463985"/>
      <w:bookmarkStart w:id="479" w:name="_Toc83680287"/>
      <w:bookmarkStart w:id="480" w:name="_Toc92099851"/>
      <w:bookmarkStart w:id="481" w:name="_Toc99980385"/>
      <w:bookmarkStart w:id="482" w:name="_Toc138970121"/>
      <w:r w:rsidRPr="00DB610F">
        <w:t>5.4.3.8</w:t>
      </w:r>
      <w:r w:rsidRPr="00DB610F">
        <w:tab/>
        <w:t>SA, NSA and NSA split-bearer</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83" w:name="_Toc46155799"/>
      <w:bookmarkStart w:id="484" w:name="_Toc46238352"/>
      <w:bookmarkStart w:id="485" w:name="_Toc46239179"/>
      <w:bookmarkStart w:id="486" w:name="_Toc46384180"/>
      <w:bookmarkStart w:id="487" w:name="_Toc46480264"/>
      <w:bookmarkStart w:id="488" w:name="_Toc51833602"/>
      <w:bookmarkStart w:id="489" w:name="_Toc58504708"/>
      <w:bookmarkStart w:id="490" w:name="_Toc68540449"/>
      <w:bookmarkStart w:id="491" w:name="_Toc75463986"/>
      <w:bookmarkStart w:id="492" w:name="_Toc83680288"/>
      <w:bookmarkStart w:id="493" w:name="_Toc92099852"/>
      <w:bookmarkStart w:id="494" w:name="_Toc99980386"/>
      <w:bookmarkStart w:id="495" w:name="_Toc138970122"/>
      <w:r w:rsidRPr="00DB610F">
        <w:t>5.4.4</w:t>
      </w:r>
      <w:r w:rsidRPr="00DB610F">
        <w:tab/>
        <w:t>Summary of Upper Layer Parameters and Overhead from MAC to Transport Layer</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18689D" w14:paraId="5496E52B" w14:textId="77777777" w:rsidTr="00826DD0">
        <w:trPr>
          <w:jc w:val="center"/>
        </w:trPr>
        <w:tc>
          <w:tcPr>
            <w:tcW w:w="3285" w:type="dxa"/>
            <w:shd w:val="clear" w:color="auto" w:fill="auto"/>
          </w:tcPr>
          <w:p w14:paraId="0B250ADD" w14:textId="77777777" w:rsidR="0011746F" w:rsidRPr="0018689D" w:rsidRDefault="0011746F" w:rsidP="0036524E">
            <w:pPr>
              <w:pStyle w:val="TAH"/>
              <w:rPr>
                <w:lang w:eastAsia="ja-JP"/>
              </w:rPr>
            </w:pPr>
            <w:r w:rsidRPr="0018689D">
              <w:rPr>
                <w:lang w:eastAsia="ja-JP"/>
              </w:rPr>
              <w:t>Protocol Layer</w:t>
            </w:r>
          </w:p>
        </w:tc>
        <w:tc>
          <w:tcPr>
            <w:tcW w:w="3285" w:type="dxa"/>
            <w:shd w:val="clear" w:color="auto" w:fill="auto"/>
          </w:tcPr>
          <w:p w14:paraId="271E6860" w14:textId="77777777" w:rsidR="0011746F" w:rsidRPr="0018689D" w:rsidRDefault="0011746F" w:rsidP="0036524E">
            <w:pPr>
              <w:pStyle w:val="TAH"/>
              <w:rPr>
                <w:lang w:eastAsia="ja-JP"/>
              </w:rPr>
            </w:pPr>
            <w:r w:rsidRPr="0018689D">
              <w:rPr>
                <w:lang w:eastAsia="ja-JP"/>
              </w:rPr>
              <w:t>Header Size (Octet)</w:t>
            </w:r>
          </w:p>
        </w:tc>
      </w:tr>
      <w:tr w:rsidR="0011746F" w:rsidRPr="0018689D" w14:paraId="032465D0" w14:textId="77777777" w:rsidTr="00826DD0">
        <w:trPr>
          <w:jc w:val="center"/>
        </w:trPr>
        <w:tc>
          <w:tcPr>
            <w:tcW w:w="3285" w:type="dxa"/>
            <w:shd w:val="clear" w:color="auto" w:fill="auto"/>
          </w:tcPr>
          <w:p w14:paraId="3BE28899" w14:textId="77777777" w:rsidR="0011746F" w:rsidRPr="0018689D" w:rsidRDefault="0011746F" w:rsidP="0036524E">
            <w:pPr>
              <w:pStyle w:val="TAC"/>
              <w:rPr>
                <w:lang w:eastAsia="ja-JP"/>
              </w:rPr>
            </w:pPr>
            <w:r w:rsidRPr="0018689D">
              <w:rPr>
                <w:lang w:eastAsia="ja-JP"/>
              </w:rPr>
              <w:t>TCP</w:t>
            </w:r>
          </w:p>
        </w:tc>
        <w:tc>
          <w:tcPr>
            <w:tcW w:w="3285" w:type="dxa"/>
            <w:shd w:val="clear" w:color="auto" w:fill="auto"/>
          </w:tcPr>
          <w:p w14:paraId="7C9F3796" w14:textId="77777777" w:rsidR="0011746F" w:rsidRPr="0018689D" w:rsidRDefault="0011746F" w:rsidP="0036524E">
            <w:pPr>
              <w:pStyle w:val="TAC"/>
              <w:rPr>
                <w:lang w:eastAsia="ja-JP"/>
              </w:rPr>
            </w:pPr>
            <w:r w:rsidRPr="0018689D">
              <w:rPr>
                <w:lang w:eastAsia="ja-JP"/>
              </w:rPr>
              <w:t>24</w:t>
            </w:r>
          </w:p>
        </w:tc>
      </w:tr>
      <w:tr w:rsidR="0011746F" w:rsidRPr="0018689D" w14:paraId="6EA0ADFB" w14:textId="77777777" w:rsidTr="00826DD0">
        <w:trPr>
          <w:jc w:val="center"/>
        </w:trPr>
        <w:tc>
          <w:tcPr>
            <w:tcW w:w="3285" w:type="dxa"/>
            <w:shd w:val="clear" w:color="auto" w:fill="auto"/>
          </w:tcPr>
          <w:p w14:paraId="26629AD4" w14:textId="77777777" w:rsidR="0011746F" w:rsidRPr="0018689D" w:rsidRDefault="0011746F" w:rsidP="0036524E">
            <w:pPr>
              <w:pStyle w:val="TAC"/>
              <w:rPr>
                <w:lang w:eastAsia="ja-JP"/>
              </w:rPr>
            </w:pPr>
            <w:r w:rsidRPr="0018689D">
              <w:rPr>
                <w:lang w:eastAsia="ja-JP"/>
              </w:rPr>
              <w:t>UDP</w:t>
            </w:r>
          </w:p>
        </w:tc>
        <w:tc>
          <w:tcPr>
            <w:tcW w:w="3285" w:type="dxa"/>
            <w:shd w:val="clear" w:color="auto" w:fill="auto"/>
          </w:tcPr>
          <w:p w14:paraId="2FDA8EAF" w14:textId="77777777" w:rsidR="0011746F" w:rsidRPr="0018689D" w:rsidRDefault="0011746F" w:rsidP="0036524E">
            <w:pPr>
              <w:pStyle w:val="TAC"/>
              <w:rPr>
                <w:lang w:eastAsia="ja-JP"/>
              </w:rPr>
            </w:pPr>
            <w:r w:rsidRPr="0018689D">
              <w:rPr>
                <w:lang w:eastAsia="ja-JP"/>
              </w:rPr>
              <w:t>8</w:t>
            </w:r>
          </w:p>
        </w:tc>
      </w:tr>
      <w:tr w:rsidR="0011746F" w:rsidRPr="0018689D" w14:paraId="6A81FFA2" w14:textId="77777777" w:rsidTr="00826DD0">
        <w:trPr>
          <w:jc w:val="center"/>
        </w:trPr>
        <w:tc>
          <w:tcPr>
            <w:tcW w:w="3285" w:type="dxa"/>
            <w:shd w:val="clear" w:color="auto" w:fill="auto"/>
          </w:tcPr>
          <w:p w14:paraId="253F714B" w14:textId="77777777" w:rsidR="0011746F" w:rsidRPr="0018689D" w:rsidRDefault="0011746F" w:rsidP="0036524E">
            <w:pPr>
              <w:pStyle w:val="TAC"/>
              <w:rPr>
                <w:lang w:eastAsia="ja-JP"/>
              </w:rPr>
            </w:pPr>
            <w:r w:rsidRPr="0018689D">
              <w:rPr>
                <w:lang w:eastAsia="ja-JP"/>
              </w:rPr>
              <w:t>IP</w:t>
            </w:r>
          </w:p>
        </w:tc>
        <w:tc>
          <w:tcPr>
            <w:tcW w:w="3285" w:type="dxa"/>
            <w:shd w:val="clear" w:color="auto" w:fill="auto"/>
          </w:tcPr>
          <w:p w14:paraId="0DEA0E82" w14:textId="77777777" w:rsidR="0011746F" w:rsidRPr="0018689D" w:rsidRDefault="0011746F" w:rsidP="0036524E">
            <w:pPr>
              <w:pStyle w:val="TAC"/>
              <w:rPr>
                <w:lang w:eastAsia="ja-JP"/>
              </w:rPr>
            </w:pPr>
            <w:r w:rsidRPr="0018689D">
              <w:rPr>
                <w:lang w:eastAsia="ja-JP"/>
              </w:rPr>
              <w:t>40 for IPv6</w:t>
            </w:r>
          </w:p>
          <w:p w14:paraId="673B56E8" w14:textId="77777777" w:rsidR="0011746F" w:rsidRPr="0018689D" w:rsidRDefault="0011746F" w:rsidP="0036524E">
            <w:pPr>
              <w:pStyle w:val="TAC"/>
              <w:rPr>
                <w:lang w:eastAsia="ja-JP"/>
              </w:rPr>
            </w:pPr>
            <w:r w:rsidRPr="0018689D">
              <w:rPr>
                <w:lang w:eastAsia="ja-JP"/>
              </w:rPr>
              <w:t>24 for IPv4</w:t>
            </w:r>
          </w:p>
        </w:tc>
      </w:tr>
      <w:tr w:rsidR="0011746F" w:rsidRPr="0018689D" w14:paraId="5B884051" w14:textId="77777777" w:rsidTr="00826DD0">
        <w:trPr>
          <w:jc w:val="center"/>
        </w:trPr>
        <w:tc>
          <w:tcPr>
            <w:tcW w:w="3285" w:type="dxa"/>
            <w:shd w:val="clear" w:color="auto" w:fill="auto"/>
          </w:tcPr>
          <w:p w14:paraId="1838E5A3" w14:textId="77777777" w:rsidR="0011746F" w:rsidRPr="0018689D" w:rsidRDefault="0011746F" w:rsidP="0036524E">
            <w:pPr>
              <w:pStyle w:val="TAC"/>
              <w:rPr>
                <w:lang w:eastAsia="ja-JP"/>
              </w:rPr>
            </w:pPr>
            <w:r w:rsidRPr="0018689D">
              <w:rPr>
                <w:lang w:eastAsia="ja-JP"/>
              </w:rPr>
              <w:t>SDAP</w:t>
            </w:r>
          </w:p>
        </w:tc>
        <w:tc>
          <w:tcPr>
            <w:tcW w:w="3285" w:type="dxa"/>
            <w:shd w:val="clear" w:color="auto" w:fill="auto"/>
          </w:tcPr>
          <w:p w14:paraId="59CE5463" w14:textId="77777777" w:rsidR="0011746F" w:rsidRPr="0018689D" w:rsidRDefault="0011746F" w:rsidP="0036524E">
            <w:pPr>
              <w:pStyle w:val="TAC"/>
              <w:rPr>
                <w:lang w:eastAsia="ja-JP"/>
              </w:rPr>
            </w:pPr>
            <w:r w:rsidRPr="0018689D">
              <w:rPr>
                <w:lang w:eastAsia="ja-JP"/>
              </w:rPr>
              <w:t>1 for SA</w:t>
            </w:r>
          </w:p>
        </w:tc>
      </w:tr>
      <w:tr w:rsidR="0011746F" w:rsidRPr="0018689D" w14:paraId="09E1807D" w14:textId="77777777" w:rsidTr="00826DD0">
        <w:trPr>
          <w:jc w:val="center"/>
        </w:trPr>
        <w:tc>
          <w:tcPr>
            <w:tcW w:w="3285" w:type="dxa"/>
            <w:shd w:val="clear" w:color="auto" w:fill="auto"/>
          </w:tcPr>
          <w:p w14:paraId="151841EA" w14:textId="77777777" w:rsidR="0011746F" w:rsidRPr="0018689D" w:rsidRDefault="0011746F" w:rsidP="0036524E">
            <w:pPr>
              <w:pStyle w:val="TAC"/>
              <w:rPr>
                <w:lang w:eastAsia="ja-JP"/>
              </w:rPr>
            </w:pPr>
            <w:r w:rsidRPr="0018689D">
              <w:rPr>
                <w:lang w:eastAsia="ja-JP"/>
              </w:rPr>
              <w:t>PDCP</w:t>
            </w:r>
          </w:p>
        </w:tc>
        <w:tc>
          <w:tcPr>
            <w:tcW w:w="3285" w:type="dxa"/>
            <w:shd w:val="clear" w:color="auto" w:fill="auto"/>
          </w:tcPr>
          <w:p w14:paraId="5EA5635B" w14:textId="77777777" w:rsidR="0011746F" w:rsidRPr="0018689D" w:rsidRDefault="0011746F" w:rsidP="0036524E">
            <w:pPr>
              <w:pStyle w:val="TAC"/>
              <w:rPr>
                <w:lang w:eastAsia="ja-JP"/>
              </w:rPr>
            </w:pPr>
            <w:r w:rsidRPr="0018689D">
              <w:rPr>
                <w:lang w:eastAsia="ja-JP"/>
              </w:rPr>
              <w:t>7</w:t>
            </w:r>
          </w:p>
        </w:tc>
      </w:tr>
      <w:tr w:rsidR="0011746F" w:rsidRPr="0018689D" w14:paraId="22C6D129" w14:textId="77777777" w:rsidTr="00826DD0">
        <w:trPr>
          <w:jc w:val="center"/>
        </w:trPr>
        <w:tc>
          <w:tcPr>
            <w:tcW w:w="3285" w:type="dxa"/>
            <w:shd w:val="clear" w:color="auto" w:fill="auto"/>
          </w:tcPr>
          <w:p w14:paraId="2B0AFA80" w14:textId="77777777" w:rsidR="0011746F" w:rsidRPr="0018689D" w:rsidRDefault="0011746F" w:rsidP="0036524E">
            <w:pPr>
              <w:pStyle w:val="TAC"/>
              <w:rPr>
                <w:lang w:eastAsia="ja-JP"/>
              </w:rPr>
            </w:pPr>
            <w:r w:rsidRPr="0018689D">
              <w:rPr>
                <w:lang w:eastAsia="ja-JP"/>
              </w:rPr>
              <w:t>RLC</w:t>
            </w:r>
          </w:p>
        </w:tc>
        <w:tc>
          <w:tcPr>
            <w:tcW w:w="3285" w:type="dxa"/>
            <w:shd w:val="clear" w:color="auto" w:fill="auto"/>
          </w:tcPr>
          <w:p w14:paraId="5F38D817" w14:textId="77777777" w:rsidR="0011746F" w:rsidRPr="0018689D" w:rsidRDefault="0011746F" w:rsidP="0036524E">
            <w:pPr>
              <w:pStyle w:val="TAC"/>
              <w:rPr>
                <w:lang w:eastAsia="ja-JP"/>
              </w:rPr>
            </w:pPr>
            <w:r w:rsidRPr="0018689D">
              <w:rPr>
                <w:lang w:eastAsia="ja-JP"/>
              </w:rPr>
              <w:t>5</w:t>
            </w:r>
          </w:p>
        </w:tc>
      </w:tr>
      <w:tr w:rsidR="0011746F" w:rsidRPr="0018689D" w14:paraId="151E53A9" w14:textId="77777777" w:rsidTr="00826DD0">
        <w:trPr>
          <w:jc w:val="center"/>
        </w:trPr>
        <w:tc>
          <w:tcPr>
            <w:tcW w:w="3285" w:type="dxa"/>
            <w:shd w:val="clear" w:color="auto" w:fill="auto"/>
          </w:tcPr>
          <w:p w14:paraId="4052CD76" w14:textId="77777777" w:rsidR="0011746F" w:rsidRPr="0018689D" w:rsidRDefault="0011746F" w:rsidP="0036524E">
            <w:pPr>
              <w:pStyle w:val="TAC"/>
              <w:rPr>
                <w:lang w:eastAsia="ja-JP"/>
              </w:rPr>
            </w:pPr>
            <w:r w:rsidRPr="0018689D">
              <w:rPr>
                <w:lang w:eastAsia="ja-JP"/>
              </w:rPr>
              <w:t>MAC</w:t>
            </w:r>
          </w:p>
        </w:tc>
        <w:tc>
          <w:tcPr>
            <w:tcW w:w="3285" w:type="dxa"/>
            <w:shd w:val="clear" w:color="auto" w:fill="auto"/>
          </w:tcPr>
          <w:p w14:paraId="43A11137" w14:textId="77777777" w:rsidR="0011746F" w:rsidRPr="0018689D" w:rsidRDefault="0011746F" w:rsidP="0036524E">
            <w:pPr>
              <w:pStyle w:val="TAC"/>
              <w:rPr>
                <w:lang w:eastAsia="ja-JP"/>
              </w:rPr>
            </w:pPr>
            <w:r w:rsidRPr="0018689D">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lastRenderedPageBreak/>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67844BAA" w14:textId="77777777" w:rsidTr="00826DD0">
        <w:tc>
          <w:tcPr>
            <w:tcW w:w="2463" w:type="dxa"/>
            <w:shd w:val="clear" w:color="auto" w:fill="auto"/>
          </w:tcPr>
          <w:p w14:paraId="5F618F34"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3CBFAE64"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20920D85"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1E1D5CF8"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57469A8C" w14:textId="77777777" w:rsidTr="00826DD0">
        <w:tc>
          <w:tcPr>
            <w:tcW w:w="2463" w:type="dxa"/>
            <w:shd w:val="clear" w:color="auto" w:fill="auto"/>
          </w:tcPr>
          <w:p w14:paraId="5957B417"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14A4AF73"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0CEB8122" w14:textId="77777777" w:rsidR="0011746F" w:rsidRPr="0018689D" w:rsidRDefault="0011746F" w:rsidP="0036524E">
            <w:pPr>
              <w:pStyle w:val="TAC"/>
              <w:rPr>
                <w:lang w:eastAsia="ja-JP"/>
              </w:rPr>
            </w:pPr>
            <w:r w:rsidRPr="0018689D">
              <w:rPr>
                <w:lang w:eastAsia="ja-JP"/>
              </w:rPr>
              <w:t>1436</w:t>
            </w:r>
          </w:p>
        </w:tc>
        <w:tc>
          <w:tcPr>
            <w:tcW w:w="2464" w:type="dxa"/>
            <w:shd w:val="clear" w:color="auto" w:fill="auto"/>
          </w:tcPr>
          <w:p w14:paraId="41C5AB3A" w14:textId="77777777" w:rsidR="0011746F" w:rsidRPr="0018689D" w:rsidRDefault="0011746F" w:rsidP="0036524E">
            <w:pPr>
              <w:pStyle w:val="TAC"/>
              <w:rPr>
                <w:lang w:eastAsia="ja-JP"/>
              </w:rPr>
            </w:pPr>
            <w:r w:rsidRPr="0018689D">
              <w:rPr>
                <w:lang w:eastAsia="ja-JP"/>
              </w:rPr>
              <w:t>5.5</w:t>
            </w:r>
          </w:p>
        </w:tc>
      </w:tr>
      <w:tr w:rsidR="0011746F" w:rsidRPr="0018689D" w14:paraId="3A08C9E4" w14:textId="77777777" w:rsidTr="00826DD0">
        <w:tc>
          <w:tcPr>
            <w:tcW w:w="2463" w:type="dxa"/>
            <w:shd w:val="clear" w:color="auto" w:fill="auto"/>
          </w:tcPr>
          <w:p w14:paraId="4AA3DBD4"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0B352E3C"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123B5B96"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0A354E48" w14:textId="77777777" w:rsidR="0011746F" w:rsidRPr="0018689D" w:rsidRDefault="0011746F" w:rsidP="0036524E">
            <w:pPr>
              <w:pStyle w:val="TAC"/>
              <w:rPr>
                <w:lang w:eastAsia="ja-JP"/>
              </w:rPr>
            </w:pPr>
            <w:r w:rsidRPr="0018689D">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04EFDF44" w14:textId="77777777" w:rsidTr="00826DD0">
        <w:tc>
          <w:tcPr>
            <w:tcW w:w="2463" w:type="dxa"/>
            <w:shd w:val="clear" w:color="auto" w:fill="auto"/>
          </w:tcPr>
          <w:p w14:paraId="3775337B"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2644C5EF"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376A29E8"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7ED67914"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4146ADB0" w14:textId="77777777" w:rsidTr="00826DD0">
        <w:tc>
          <w:tcPr>
            <w:tcW w:w="2463" w:type="dxa"/>
            <w:shd w:val="clear" w:color="auto" w:fill="auto"/>
          </w:tcPr>
          <w:p w14:paraId="0154F5DE"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33690809"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5F661890"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6AC922BD" w14:textId="77777777" w:rsidR="0011746F" w:rsidRPr="0018689D" w:rsidRDefault="0011746F" w:rsidP="0036524E">
            <w:pPr>
              <w:pStyle w:val="TAC"/>
              <w:rPr>
                <w:lang w:eastAsia="ja-JP"/>
              </w:rPr>
            </w:pPr>
            <w:r w:rsidRPr="0018689D">
              <w:rPr>
                <w:lang w:eastAsia="ja-JP"/>
              </w:rPr>
              <w:t>4.4</w:t>
            </w:r>
          </w:p>
        </w:tc>
      </w:tr>
      <w:tr w:rsidR="0011746F" w:rsidRPr="0018689D" w14:paraId="7798D84F" w14:textId="77777777" w:rsidTr="00826DD0">
        <w:tc>
          <w:tcPr>
            <w:tcW w:w="2463" w:type="dxa"/>
            <w:shd w:val="clear" w:color="auto" w:fill="auto"/>
          </w:tcPr>
          <w:p w14:paraId="4F820AAF"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4AE0BBEF"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2A9689EE" w14:textId="77777777" w:rsidR="0011746F" w:rsidRPr="0018689D" w:rsidRDefault="0011746F" w:rsidP="0036524E">
            <w:pPr>
              <w:pStyle w:val="TAC"/>
              <w:rPr>
                <w:lang w:eastAsia="ja-JP"/>
              </w:rPr>
            </w:pPr>
            <w:r w:rsidRPr="0018689D">
              <w:rPr>
                <w:lang w:eastAsia="ja-JP"/>
              </w:rPr>
              <w:t>1468</w:t>
            </w:r>
          </w:p>
        </w:tc>
        <w:tc>
          <w:tcPr>
            <w:tcW w:w="2464" w:type="dxa"/>
            <w:shd w:val="clear" w:color="auto" w:fill="auto"/>
          </w:tcPr>
          <w:p w14:paraId="6C363B96" w14:textId="77777777" w:rsidR="0011746F" w:rsidRPr="0018689D" w:rsidRDefault="0011746F" w:rsidP="0036524E">
            <w:pPr>
              <w:pStyle w:val="TAC"/>
              <w:rPr>
                <w:lang w:eastAsia="ja-JP"/>
              </w:rPr>
            </w:pPr>
            <w:r w:rsidRPr="0018689D">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96" w:name="_Toc46155800"/>
      <w:bookmarkStart w:id="497" w:name="_Toc46238353"/>
      <w:bookmarkStart w:id="498" w:name="_Toc46239180"/>
      <w:bookmarkStart w:id="499" w:name="_Toc46384181"/>
      <w:bookmarkStart w:id="500" w:name="_Toc46480265"/>
      <w:bookmarkStart w:id="501" w:name="_Toc51833603"/>
      <w:bookmarkStart w:id="502" w:name="_Toc58504709"/>
      <w:bookmarkStart w:id="503" w:name="_Toc68540450"/>
      <w:bookmarkStart w:id="504" w:name="_Toc75463987"/>
      <w:bookmarkStart w:id="505" w:name="_Toc83680289"/>
      <w:bookmarkStart w:id="506" w:name="_Toc92099853"/>
      <w:bookmarkStart w:id="507" w:name="_Toc99980387"/>
      <w:bookmarkStart w:id="508" w:name="_Toc138970123"/>
      <w:r w:rsidRPr="00DB610F">
        <w:t>5.5</w:t>
      </w:r>
      <w:r w:rsidRPr="00DB610F">
        <w:tab/>
        <w:t>Test Environment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93A195A" w14:textId="77777777" w:rsidR="00166FEA" w:rsidRPr="00DB610F" w:rsidRDefault="00166FEA" w:rsidP="00166FEA">
      <w:pPr>
        <w:pStyle w:val="Heading3"/>
      </w:pPr>
      <w:bookmarkStart w:id="509" w:name="_Toc46155801"/>
      <w:bookmarkStart w:id="510" w:name="_Toc46238354"/>
      <w:bookmarkStart w:id="511" w:name="_Toc46239181"/>
      <w:bookmarkStart w:id="512" w:name="_Toc46384182"/>
      <w:bookmarkStart w:id="513" w:name="_Toc46480266"/>
      <w:bookmarkStart w:id="514" w:name="_Toc51833604"/>
      <w:bookmarkStart w:id="515" w:name="_Toc58504710"/>
      <w:bookmarkStart w:id="516" w:name="_Toc68540451"/>
      <w:bookmarkStart w:id="517" w:name="_Toc75463988"/>
      <w:bookmarkStart w:id="518" w:name="_Toc83680290"/>
      <w:bookmarkStart w:id="519" w:name="_Toc92099854"/>
      <w:bookmarkStart w:id="520" w:name="_Toc99980388"/>
      <w:bookmarkStart w:id="521" w:name="_Toc138970124"/>
      <w:r w:rsidRPr="00DB610F">
        <w:t>5.5.1</w:t>
      </w:r>
      <w:r w:rsidR="009675DD" w:rsidRPr="00DB610F">
        <w:tab/>
      </w:r>
      <w:r w:rsidRPr="00DB610F">
        <w:t>Conducted Testing for 5G NR FR1</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4EB6517" w14:textId="77777777" w:rsidR="00166FEA" w:rsidRPr="00DB610F" w:rsidRDefault="00166FEA" w:rsidP="003820AD">
      <w:pPr>
        <w:pStyle w:val="Heading5"/>
      </w:pPr>
      <w:bookmarkStart w:id="522" w:name="_Toc46155802"/>
      <w:bookmarkStart w:id="523" w:name="_Toc46238355"/>
      <w:bookmarkStart w:id="524" w:name="_Toc46239182"/>
      <w:bookmarkStart w:id="525" w:name="_Toc46384183"/>
      <w:bookmarkStart w:id="526" w:name="_Toc46480267"/>
      <w:bookmarkStart w:id="527" w:name="_Toc51833605"/>
      <w:bookmarkStart w:id="528" w:name="_Toc58504711"/>
      <w:bookmarkStart w:id="529" w:name="_Toc68540452"/>
      <w:bookmarkStart w:id="530" w:name="_Toc75463989"/>
      <w:bookmarkStart w:id="531" w:name="_Toc83680291"/>
      <w:bookmarkStart w:id="532" w:name="_Toc92099855"/>
      <w:bookmarkStart w:id="533" w:name="_Toc99980389"/>
      <w:bookmarkStart w:id="534" w:name="_Toc138970125"/>
      <w:r w:rsidRPr="00DB610F">
        <w:t>5.5.1.1</w:t>
      </w:r>
      <w:r w:rsidRPr="00DB610F">
        <w:tab/>
        <w:t>Signal Levels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63837D62"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 xml:space="preserve">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535" w:name="_Toc46155803"/>
      <w:bookmarkStart w:id="536" w:name="_Toc46238356"/>
      <w:bookmarkStart w:id="537" w:name="_Toc46239183"/>
      <w:bookmarkStart w:id="538" w:name="_Toc46384184"/>
      <w:bookmarkStart w:id="539" w:name="_Toc46480268"/>
      <w:bookmarkStart w:id="540" w:name="_Toc51833606"/>
      <w:bookmarkStart w:id="541" w:name="_Toc58504712"/>
      <w:bookmarkStart w:id="542" w:name="_Toc68540453"/>
      <w:bookmarkStart w:id="543" w:name="_Toc75463990"/>
      <w:bookmarkStart w:id="544" w:name="_Toc83680292"/>
      <w:bookmarkStart w:id="545" w:name="_Toc92099856"/>
      <w:bookmarkStart w:id="546" w:name="_Toc99980390"/>
      <w:bookmarkStart w:id="547" w:name="_Toc138970126"/>
      <w:r w:rsidRPr="00DB610F">
        <w:t>5.5.1.2</w:t>
      </w:r>
      <w:r w:rsidRPr="00DB610F">
        <w:tab/>
        <w:t>Fading Profiles</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lastRenderedPageBreak/>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48" w:name="_Toc46155804"/>
      <w:bookmarkStart w:id="549" w:name="_Toc46238357"/>
      <w:bookmarkStart w:id="550" w:name="_Toc46239184"/>
      <w:bookmarkStart w:id="551" w:name="_Toc46384185"/>
      <w:bookmarkStart w:id="552" w:name="_Toc46480269"/>
      <w:bookmarkStart w:id="553" w:name="_Toc51833607"/>
      <w:bookmarkStart w:id="554" w:name="_Toc58504713"/>
      <w:bookmarkStart w:id="555" w:name="_Toc68540454"/>
      <w:bookmarkStart w:id="556" w:name="_Toc75463991"/>
      <w:bookmarkStart w:id="557" w:name="_Toc83680293"/>
      <w:bookmarkStart w:id="558" w:name="_Toc92099857"/>
      <w:bookmarkStart w:id="559" w:name="_Toc99980391"/>
      <w:bookmarkStart w:id="560" w:name="_Toc138970127"/>
      <w:r w:rsidRPr="00DB610F">
        <w:t>5.5.2</w:t>
      </w:r>
      <w:r w:rsidR="009675DD" w:rsidRPr="00DB610F">
        <w:tab/>
      </w:r>
      <w:r w:rsidRPr="00DB610F">
        <w:t>Radiated Testing for 5G NR FR2</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05F835B" w14:textId="77777777" w:rsidR="00CA5CD8" w:rsidRPr="00DB610F" w:rsidRDefault="00CA5CD8" w:rsidP="00045762">
      <w:pPr>
        <w:pStyle w:val="Heading5"/>
      </w:pPr>
      <w:bookmarkStart w:id="561" w:name="_Toc92099858"/>
      <w:bookmarkStart w:id="562" w:name="_Toc99980392"/>
      <w:bookmarkStart w:id="563" w:name="_Toc138970128"/>
      <w:bookmarkStart w:id="564" w:name="_Toc46155805"/>
      <w:bookmarkStart w:id="565" w:name="_Toc46238358"/>
      <w:bookmarkStart w:id="566" w:name="_Toc46239185"/>
      <w:bookmarkStart w:id="567" w:name="_Toc46384186"/>
      <w:bookmarkStart w:id="568" w:name="_Toc46480270"/>
      <w:bookmarkStart w:id="569" w:name="_Toc51833608"/>
      <w:bookmarkStart w:id="570" w:name="_Toc58504714"/>
      <w:bookmarkStart w:id="571" w:name="_Toc68540455"/>
      <w:bookmarkStart w:id="572" w:name="_Toc75463992"/>
      <w:bookmarkStart w:id="573" w:name="_Toc83680294"/>
      <w:r w:rsidRPr="00DB610F">
        <w:t>5.5.2.1</w:t>
      </w:r>
      <w:r w:rsidRPr="00DB610F">
        <w:tab/>
        <w:t>Signal Levels</w:t>
      </w:r>
      <w:bookmarkEnd w:id="561"/>
      <w:bookmarkEnd w:id="562"/>
      <w:bookmarkEnd w:id="563"/>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466DF7AF" w:rsidR="00CA5CD8" w:rsidRPr="00DB610F" w:rsidRDefault="00CA5CD8" w:rsidP="00CA5CD8">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74" w:name="_Toc92099859"/>
      <w:bookmarkStart w:id="575" w:name="_Toc99980393"/>
      <w:bookmarkStart w:id="576" w:name="_Toc138970129"/>
      <w:r w:rsidRPr="00DB610F">
        <w:t>5.5.2.2</w:t>
      </w:r>
      <w:r w:rsidRPr="00DB610F">
        <w:tab/>
        <w:t>Fading Profiles</w:t>
      </w:r>
      <w:bookmarkEnd w:id="574"/>
      <w:bookmarkEnd w:id="575"/>
      <w:bookmarkEnd w:id="576"/>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77" w:name="_Toc92099860"/>
      <w:bookmarkStart w:id="578" w:name="_Toc99980394"/>
      <w:bookmarkStart w:id="579" w:name="_Toc138970130"/>
      <w:r w:rsidRPr="00DB610F">
        <w:t>5.6</w:t>
      </w:r>
      <w:r w:rsidRPr="00DB610F">
        <w:tab/>
        <w:t>Data Transfer Scenarios</w:t>
      </w:r>
      <w:bookmarkEnd w:id="564"/>
      <w:bookmarkEnd w:id="565"/>
      <w:bookmarkEnd w:id="566"/>
      <w:bookmarkEnd w:id="567"/>
      <w:bookmarkEnd w:id="568"/>
      <w:bookmarkEnd w:id="569"/>
      <w:bookmarkEnd w:id="570"/>
      <w:bookmarkEnd w:id="571"/>
      <w:bookmarkEnd w:id="572"/>
      <w:bookmarkEnd w:id="573"/>
      <w:bookmarkEnd w:id="577"/>
      <w:bookmarkEnd w:id="578"/>
      <w:bookmarkEnd w:id="579"/>
    </w:p>
    <w:p w14:paraId="11E1418C" w14:textId="77777777" w:rsidR="00380E93" w:rsidRPr="00DB610F" w:rsidRDefault="00380E93" w:rsidP="00380E93">
      <w:pPr>
        <w:pStyle w:val="Heading3"/>
      </w:pPr>
      <w:bookmarkStart w:id="580" w:name="_Toc46155806"/>
      <w:bookmarkStart w:id="581" w:name="_Toc46238359"/>
      <w:bookmarkStart w:id="582" w:name="_Toc46239186"/>
      <w:bookmarkStart w:id="583" w:name="_Toc46384187"/>
      <w:bookmarkStart w:id="584" w:name="_Toc46480271"/>
      <w:bookmarkStart w:id="585" w:name="_Toc51833609"/>
      <w:bookmarkStart w:id="586" w:name="_Toc58504715"/>
      <w:bookmarkStart w:id="587" w:name="_Toc68540456"/>
      <w:bookmarkStart w:id="588" w:name="_Toc75463993"/>
      <w:bookmarkStart w:id="589" w:name="_Toc83680295"/>
      <w:bookmarkStart w:id="590" w:name="_Toc92099861"/>
      <w:bookmarkStart w:id="591" w:name="_Toc99980395"/>
      <w:bookmarkStart w:id="592" w:name="_Toc138970131"/>
      <w:r w:rsidRPr="00DB610F">
        <w:t>5.6.1</w:t>
      </w:r>
      <w:r w:rsidRPr="00DB610F">
        <w:tab/>
        <w:t>TCP Transfers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93" w:name="_Toc46155807"/>
      <w:bookmarkStart w:id="594" w:name="_Toc46238360"/>
      <w:bookmarkStart w:id="595" w:name="_Toc46239187"/>
      <w:bookmarkStart w:id="596" w:name="_Toc46384188"/>
      <w:bookmarkStart w:id="597" w:name="_Toc46480272"/>
      <w:bookmarkStart w:id="598" w:name="_Toc51833610"/>
      <w:bookmarkStart w:id="599" w:name="_Toc58504716"/>
      <w:bookmarkStart w:id="600" w:name="_Toc68540457"/>
      <w:bookmarkStart w:id="601" w:name="_Toc75463994"/>
      <w:bookmarkStart w:id="602" w:name="_Toc83680296"/>
      <w:bookmarkStart w:id="603" w:name="_Toc92099862"/>
      <w:bookmarkStart w:id="604" w:name="_Toc99980396"/>
      <w:bookmarkStart w:id="605" w:name="_Toc138970132"/>
      <w:r w:rsidRPr="00DB610F">
        <w:t>5.6.2</w:t>
      </w:r>
      <w:r w:rsidRPr="00DB610F">
        <w:tab/>
        <w:t>UDP Transfers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606" w:name="_Toc46155808"/>
      <w:bookmarkStart w:id="607" w:name="_Toc46238361"/>
      <w:bookmarkStart w:id="608" w:name="_Toc46239188"/>
      <w:bookmarkStart w:id="609" w:name="_Toc46384189"/>
      <w:bookmarkStart w:id="610" w:name="_Toc46480273"/>
      <w:bookmarkStart w:id="611" w:name="_Toc51833611"/>
      <w:bookmarkStart w:id="612" w:name="_Toc58504717"/>
      <w:bookmarkStart w:id="613" w:name="_Toc68540458"/>
      <w:bookmarkStart w:id="614" w:name="_Toc75463995"/>
      <w:bookmarkStart w:id="615" w:name="_Toc83680297"/>
      <w:bookmarkStart w:id="616" w:name="_Toc92099863"/>
      <w:bookmarkStart w:id="617" w:name="_Toc99980397"/>
      <w:bookmarkStart w:id="618" w:name="_Toc138970133"/>
      <w:r w:rsidRPr="00DB610F">
        <w:lastRenderedPageBreak/>
        <w:t>5.7</w:t>
      </w:r>
      <w:r w:rsidRPr="00DB610F">
        <w:tab/>
        <w:t>Statistical Analysis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C12BDDD" w14:textId="77777777" w:rsidR="00385EA2" w:rsidRPr="00DB610F" w:rsidRDefault="00385EA2" w:rsidP="00385EA2">
      <w:pPr>
        <w:pStyle w:val="Heading3"/>
        <w:rPr>
          <w:sz w:val="24"/>
          <w:szCs w:val="24"/>
        </w:rPr>
      </w:pPr>
      <w:bookmarkStart w:id="619" w:name="_Toc46155809"/>
      <w:bookmarkStart w:id="620" w:name="_Toc46238362"/>
      <w:bookmarkStart w:id="621" w:name="_Toc46239189"/>
      <w:bookmarkStart w:id="622" w:name="_Toc46384190"/>
      <w:bookmarkStart w:id="623" w:name="_Toc46480274"/>
      <w:bookmarkStart w:id="624" w:name="_Toc51833612"/>
      <w:bookmarkStart w:id="625" w:name="_Toc58504718"/>
      <w:bookmarkStart w:id="626" w:name="_Toc68540459"/>
      <w:bookmarkStart w:id="627" w:name="_Toc75463996"/>
      <w:bookmarkStart w:id="628" w:name="_Toc83680298"/>
      <w:bookmarkStart w:id="629" w:name="_Toc92099864"/>
      <w:bookmarkStart w:id="630" w:name="_Toc99980398"/>
      <w:bookmarkStart w:id="631" w:name="_Toc138970134"/>
      <w:r w:rsidRPr="00DB610F">
        <w:t>5.7.1</w:t>
      </w:r>
      <w:r w:rsidRPr="00DB610F">
        <w:tab/>
      </w:r>
      <w:r w:rsidRPr="00DB610F">
        <w:rPr>
          <w:sz w:val="24"/>
          <w:szCs w:val="24"/>
        </w:rPr>
        <w:t>Overview of Layer 1 throughput</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lastRenderedPageBreak/>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18689D" w14:paraId="6334A716" w14:textId="77777777" w:rsidTr="00E273F4">
        <w:trPr>
          <w:trHeight w:val="1565"/>
          <w:jc w:val="center"/>
        </w:trPr>
        <w:tc>
          <w:tcPr>
            <w:tcW w:w="756" w:type="dxa"/>
          </w:tcPr>
          <w:p w14:paraId="37C14955" w14:textId="77777777" w:rsidR="00385EA2" w:rsidRPr="0018689D" w:rsidRDefault="00385EA2" w:rsidP="00E273F4">
            <w:pPr>
              <w:pStyle w:val="TAH"/>
            </w:pPr>
            <w:r w:rsidRPr="0018689D">
              <w:t>Test Group</w:t>
            </w:r>
          </w:p>
        </w:tc>
        <w:tc>
          <w:tcPr>
            <w:tcW w:w="867" w:type="dxa"/>
            <w:hideMark/>
          </w:tcPr>
          <w:p w14:paraId="0D27210B" w14:textId="77777777" w:rsidR="00385EA2" w:rsidRPr="0018689D" w:rsidRDefault="00385EA2" w:rsidP="00826DD0">
            <w:pPr>
              <w:pStyle w:val="TAH"/>
            </w:pPr>
            <w:r w:rsidRPr="0018689D">
              <w:t>TDD UL-DL pattern</w:t>
            </w:r>
          </w:p>
        </w:tc>
        <w:tc>
          <w:tcPr>
            <w:tcW w:w="1646" w:type="dxa"/>
          </w:tcPr>
          <w:p w14:paraId="312B4A56" w14:textId="77777777" w:rsidR="00385EA2" w:rsidRPr="0018689D" w:rsidRDefault="00385EA2" w:rsidP="00826DD0">
            <w:pPr>
              <w:pStyle w:val="TAH"/>
            </w:pPr>
            <w:r w:rsidRPr="0018689D">
              <w:t>Reference Channel</w:t>
            </w:r>
          </w:p>
        </w:tc>
        <w:tc>
          <w:tcPr>
            <w:tcW w:w="1457" w:type="dxa"/>
            <w:hideMark/>
          </w:tcPr>
          <w:p w14:paraId="64CF8694" w14:textId="77777777" w:rsidR="00385EA2" w:rsidRPr="0018689D" w:rsidRDefault="00385EA2" w:rsidP="00826DD0">
            <w:pPr>
              <w:pStyle w:val="TAH"/>
            </w:pPr>
            <w:r w:rsidRPr="0018689D">
              <w:t>Demodulation scenario (doppler speed)</w:t>
            </w:r>
          </w:p>
        </w:tc>
        <w:tc>
          <w:tcPr>
            <w:tcW w:w="1255" w:type="dxa"/>
          </w:tcPr>
          <w:p w14:paraId="086AC498" w14:textId="77777777" w:rsidR="00385EA2" w:rsidRPr="0018689D" w:rsidRDefault="00385EA2" w:rsidP="00826DD0">
            <w:pPr>
              <w:pStyle w:val="TAH"/>
            </w:pPr>
            <w:r w:rsidRPr="0018689D">
              <w:t>Minimum number of active subframes (MNAS)</w:t>
            </w:r>
          </w:p>
        </w:tc>
        <w:tc>
          <w:tcPr>
            <w:tcW w:w="2079" w:type="dxa"/>
          </w:tcPr>
          <w:p w14:paraId="0304B31F" w14:textId="77777777" w:rsidR="00385EA2" w:rsidRPr="0018689D" w:rsidRDefault="00385EA2" w:rsidP="00826DD0">
            <w:pPr>
              <w:pStyle w:val="TAH"/>
            </w:pPr>
            <w:r w:rsidRPr="0018689D">
              <w:t>Minimum Number of Subframes</w:t>
            </w:r>
          </w:p>
          <w:p w14:paraId="66584CB4" w14:textId="77777777" w:rsidR="00385EA2" w:rsidRPr="0018689D" w:rsidRDefault="00385EA2" w:rsidP="00826DD0">
            <w:pPr>
              <w:pStyle w:val="TAH"/>
            </w:pPr>
            <w:r w:rsidRPr="0018689D">
              <w:t>(MNS) after rounding up to nearest thousand</w:t>
            </w:r>
          </w:p>
          <w:p w14:paraId="6483882E" w14:textId="77777777" w:rsidR="00385EA2" w:rsidRPr="0018689D" w:rsidRDefault="00385EA2" w:rsidP="00E273F4">
            <w:pPr>
              <w:pStyle w:val="TAH"/>
            </w:pPr>
            <w:r w:rsidRPr="0018689D">
              <w:t>MNS=</w:t>
            </w:r>
            <w:r w:rsidR="00000000">
              <w:pict w14:anchorId="46276B3A">
                <v:shape id="_x0000_i1029" type="#_x0000_t75" style="width:62.5pt;height:19pt">
                  <v:imagedata r:id="rId15" o:title=""/>
                </v:shape>
              </w:pict>
            </w:r>
          </w:p>
        </w:tc>
        <w:tc>
          <w:tcPr>
            <w:tcW w:w="1230" w:type="dxa"/>
          </w:tcPr>
          <w:p w14:paraId="250C480B" w14:textId="77777777" w:rsidR="00385EA2" w:rsidRPr="0018689D" w:rsidRDefault="00385EA2" w:rsidP="00826DD0">
            <w:pPr>
              <w:pStyle w:val="TAH"/>
            </w:pPr>
            <w:r w:rsidRPr="0018689D">
              <w:t>Minimum Test Time</w:t>
            </w:r>
          </w:p>
        </w:tc>
      </w:tr>
      <w:tr w:rsidR="00385EA2" w:rsidRPr="0018689D" w14:paraId="59A7F726" w14:textId="77777777" w:rsidTr="00E273F4">
        <w:trPr>
          <w:trHeight w:val="147"/>
          <w:jc w:val="center"/>
        </w:trPr>
        <w:tc>
          <w:tcPr>
            <w:tcW w:w="756" w:type="dxa"/>
          </w:tcPr>
          <w:p w14:paraId="75FACFB4" w14:textId="77777777" w:rsidR="00385EA2" w:rsidRPr="0018689D" w:rsidRDefault="00385EA2" w:rsidP="00826DD0">
            <w:pPr>
              <w:pStyle w:val="TAC"/>
            </w:pPr>
            <w:r w:rsidRPr="0018689D">
              <w:t>1</w:t>
            </w:r>
          </w:p>
        </w:tc>
        <w:tc>
          <w:tcPr>
            <w:tcW w:w="867" w:type="dxa"/>
          </w:tcPr>
          <w:p w14:paraId="31FF2EFE" w14:textId="77777777" w:rsidR="00385EA2" w:rsidRPr="0018689D" w:rsidRDefault="00385EA2" w:rsidP="00826DD0">
            <w:pPr>
              <w:pStyle w:val="TAC"/>
            </w:pPr>
            <w:r w:rsidRPr="0018689D">
              <w:t>NA</w:t>
            </w:r>
          </w:p>
        </w:tc>
        <w:tc>
          <w:tcPr>
            <w:tcW w:w="1646" w:type="dxa"/>
            <w:shd w:val="clear" w:color="auto" w:fill="auto"/>
          </w:tcPr>
          <w:p w14:paraId="25BA90D4" w14:textId="77777777" w:rsidR="00385EA2" w:rsidRPr="0018689D" w:rsidRDefault="00385EA2" w:rsidP="00826DD0">
            <w:pPr>
              <w:pStyle w:val="TAC"/>
            </w:pPr>
            <w:r w:rsidRPr="0018689D">
              <w:t>R.PDSCH.1-1.1 FDD</w:t>
            </w:r>
          </w:p>
        </w:tc>
        <w:tc>
          <w:tcPr>
            <w:tcW w:w="1457" w:type="dxa"/>
            <w:hideMark/>
          </w:tcPr>
          <w:p w14:paraId="0152E498" w14:textId="77777777" w:rsidR="00385EA2" w:rsidRPr="0018689D" w:rsidRDefault="00385EA2" w:rsidP="00826DD0">
            <w:pPr>
              <w:pStyle w:val="TAC"/>
            </w:pPr>
            <w:r w:rsidRPr="0018689D">
              <w:t>400 Hz</w:t>
            </w:r>
          </w:p>
        </w:tc>
        <w:tc>
          <w:tcPr>
            <w:tcW w:w="1255" w:type="dxa"/>
          </w:tcPr>
          <w:p w14:paraId="64184AF2" w14:textId="77777777" w:rsidR="00385EA2" w:rsidRPr="0018689D" w:rsidRDefault="00385EA2" w:rsidP="00826DD0">
            <w:pPr>
              <w:pStyle w:val="TAC"/>
            </w:pPr>
            <w:r w:rsidRPr="0018689D">
              <w:t>10000 (</w:t>
            </w:r>
            <w:r w:rsidR="00E5083F" w:rsidRPr="0018689D">
              <w:t>Note </w:t>
            </w:r>
            <w:r w:rsidRPr="0018689D">
              <w:t>1)</w:t>
            </w:r>
          </w:p>
        </w:tc>
        <w:tc>
          <w:tcPr>
            <w:tcW w:w="2079" w:type="dxa"/>
          </w:tcPr>
          <w:p w14:paraId="13001ACE" w14:textId="77777777" w:rsidR="00385EA2" w:rsidRPr="0018689D" w:rsidRDefault="00385EA2" w:rsidP="00826DD0">
            <w:pPr>
              <w:pStyle w:val="TAC"/>
            </w:pPr>
            <w:r w:rsidRPr="0018689D">
              <w:t>11000</w:t>
            </w:r>
          </w:p>
        </w:tc>
        <w:tc>
          <w:tcPr>
            <w:tcW w:w="1230" w:type="dxa"/>
          </w:tcPr>
          <w:p w14:paraId="06111D91" w14:textId="77777777" w:rsidR="00385EA2" w:rsidRPr="0018689D" w:rsidRDefault="00385EA2" w:rsidP="00826DD0">
            <w:pPr>
              <w:pStyle w:val="TAC"/>
            </w:pPr>
            <w:r w:rsidRPr="0018689D">
              <w:t>11s</w:t>
            </w:r>
          </w:p>
        </w:tc>
      </w:tr>
      <w:tr w:rsidR="00385EA2" w:rsidRPr="0018689D" w14:paraId="2EC51BF4" w14:textId="77777777" w:rsidTr="00E273F4">
        <w:trPr>
          <w:trHeight w:val="147"/>
          <w:jc w:val="center"/>
        </w:trPr>
        <w:tc>
          <w:tcPr>
            <w:tcW w:w="756" w:type="dxa"/>
          </w:tcPr>
          <w:p w14:paraId="1BC164D8" w14:textId="77777777" w:rsidR="00385EA2" w:rsidRPr="0018689D" w:rsidRDefault="00385EA2" w:rsidP="00826DD0">
            <w:pPr>
              <w:pStyle w:val="TAC"/>
            </w:pPr>
            <w:r w:rsidRPr="0018689D">
              <w:t>2</w:t>
            </w:r>
          </w:p>
        </w:tc>
        <w:tc>
          <w:tcPr>
            <w:tcW w:w="867" w:type="dxa"/>
          </w:tcPr>
          <w:p w14:paraId="6546657E" w14:textId="77777777" w:rsidR="00385EA2" w:rsidRPr="0018689D" w:rsidRDefault="00385EA2" w:rsidP="00826DD0">
            <w:pPr>
              <w:pStyle w:val="TAC"/>
            </w:pPr>
            <w:r w:rsidRPr="0018689D">
              <w:t>NA</w:t>
            </w:r>
          </w:p>
        </w:tc>
        <w:tc>
          <w:tcPr>
            <w:tcW w:w="1646" w:type="dxa"/>
            <w:shd w:val="clear" w:color="auto" w:fill="auto"/>
          </w:tcPr>
          <w:p w14:paraId="58B0875C" w14:textId="77777777" w:rsidR="00385EA2" w:rsidRPr="0018689D" w:rsidRDefault="00385EA2" w:rsidP="00826DD0">
            <w:pPr>
              <w:pStyle w:val="TAC"/>
            </w:pPr>
            <w:r w:rsidRPr="0018689D">
              <w:t>R.PDSCH.1-2.1 FDD</w:t>
            </w:r>
          </w:p>
        </w:tc>
        <w:tc>
          <w:tcPr>
            <w:tcW w:w="1457" w:type="dxa"/>
          </w:tcPr>
          <w:p w14:paraId="0745C68B" w14:textId="77777777" w:rsidR="00385EA2" w:rsidRPr="0018689D" w:rsidRDefault="00385EA2" w:rsidP="00826DD0">
            <w:pPr>
              <w:pStyle w:val="TAC"/>
            </w:pPr>
            <w:r w:rsidRPr="0018689D">
              <w:t>100 Hz</w:t>
            </w:r>
          </w:p>
        </w:tc>
        <w:tc>
          <w:tcPr>
            <w:tcW w:w="1255" w:type="dxa"/>
          </w:tcPr>
          <w:p w14:paraId="1ADE681D" w14:textId="77777777" w:rsidR="00385EA2" w:rsidRPr="0018689D" w:rsidRDefault="00385EA2" w:rsidP="00826DD0">
            <w:pPr>
              <w:pStyle w:val="TAC"/>
            </w:pPr>
            <w:r w:rsidRPr="0018689D">
              <w:t>20000 (Note</w:t>
            </w:r>
            <w:r w:rsidR="00E5083F" w:rsidRPr="0018689D">
              <w:t>  1)</w:t>
            </w:r>
            <w:r w:rsidRPr="0018689D">
              <w:t xml:space="preserve"> </w:t>
            </w:r>
          </w:p>
        </w:tc>
        <w:tc>
          <w:tcPr>
            <w:tcW w:w="2079" w:type="dxa"/>
          </w:tcPr>
          <w:p w14:paraId="614CDB0D" w14:textId="77777777" w:rsidR="00385EA2" w:rsidRPr="0018689D" w:rsidRDefault="00385EA2" w:rsidP="00826DD0">
            <w:pPr>
              <w:pStyle w:val="TAC"/>
            </w:pPr>
            <w:r w:rsidRPr="0018689D">
              <w:t>22000</w:t>
            </w:r>
          </w:p>
        </w:tc>
        <w:tc>
          <w:tcPr>
            <w:tcW w:w="1230" w:type="dxa"/>
          </w:tcPr>
          <w:p w14:paraId="5C7C7C9B" w14:textId="77777777" w:rsidR="00385EA2" w:rsidRPr="0018689D" w:rsidRDefault="00385EA2" w:rsidP="00826DD0">
            <w:pPr>
              <w:pStyle w:val="TAC"/>
            </w:pPr>
            <w:r w:rsidRPr="0018689D">
              <w:t>22s</w:t>
            </w:r>
          </w:p>
        </w:tc>
      </w:tr>
      <w:tr w:rsidR="00385EA2" w:rsidRPr="0018689D" w14:paraId="1E07C7A6" w14:textId="77777777" w:rsidTr="00E273F4">
        <w:trPr>
          <w:trHeight w:val="147"/>
          <w:jc w:val="center"/>
        </w:trPr>
        <w:tc>
          <w:tcPr>
            <w:tcW w:w="756" w:type="dxa"/>
          </w:tcPr>
          <w:p w14:paraId="5ACE2AB8" w14:textId="77777777" w:rsidR="00385EA2" w:rsidRPr="0018689D" w:rsidRDefault="00385EA2" w:rsidP="00826DD0">
            <w:pPr>
              <w:pStyle w:val="TAC"/>
            </w:pPr>
            <w:r w:rsidRPr="0018689D">
              <w:t>3</w:t>
            </w:r>
          </w:p>
        </w:tc>
        <w:tc>
          <w:tcPr>
            <w:tcW w:w="867" w:type="dxa"/>
          </w:tcPr>
          <w:p w14:paraId="3249AED5" w14:textId="77777777" w:rsidR="00385EA2" w:rsidRPr="0018689D" w:rsidRDefault="00385EA2" w:rsidP="00826DD0">
            <w:pPr>
              <w:pStyle w:val="TAC"/>
            </w:pPr>
            <w:r w:rsidRPr="0018689D">
              <w:t>NA</w:t>
            </w:r>
          </w:p>
        </w:tc>
        <w:tc>
          <w:tcPr>
            <w:tcW w:w="1646" w:type="dxa"/>
            <w:shd w:val="clear" w:color="auto" w:fill="auto"/>
          </w:tcPr>
          <w:p w14:paraId="4FC500FD" w14:textId="77777777" w:rsidR="00385EA2" w:rsidRPr="0018689D" w:rsidRDefault="00385EA2" w:rsidP="00826DD0">
            <w:pPr>
              <w:pStyle w:val="TAC"/>
            </w:pPr>
            <w:r w:rsidRPr="0018689D">
              <w:t xml:space="preserve">R.PDSCH.1-2.2 FDD, R.PDSCH.1-2.3 FDD, R.PDSCH.1-2.4 FDD, R.PDSCH.1-3.1 FDD, R.PDSCH.1-4.1 FDD, </w:t>
            </w:r>
          </w:p>
        </w:tc>
        <w:tc>
          <w:tcPr>
            <w:tcW w:w="1457" w:type="dxa"/>
          </w:tcPr>
          <w:p w14:paraId="53C3BB0E" w14:textId="77777777" w:rsidR="00385EA2" w:rsidRPr="0018689D" w:rsidRDefault="00385EA2" w:rsidP="00826DD0">
            <w:pPr>
              <w:pStyle w:val="TAC"/>
            </w:pPr>
            <w:r w:rsidRPr="0018689D">
              <w:t>10 Hz</w:t>
            </w:r>
          </w:p>
        </w:tc>
        <w:tc>
          <w:tcPr>
            <w:tcW w:w="1255" w:type="dxa"/>
          </w:tcPr>
          <w:p w14:paraId="16EBFD6D" w14:textId="77777777" w:rsidR="00385EA2" w:rsidRPr="0018689D" w:rsidRDefault="00385EA2" w:rsidP="00826DD0">
            <w:pPr>
              <w:pStyle w:val="TAC"/>
            </w:pPr>
            <w:r w:rsidRPr="0018689D">
              <w:t>75000 (Note</w:t>
            </w:r>
            <w:r w:rsidR="00E5083F" w:rsidRPr="0018689D">
              <w:t> </w:t>
            </w:r>
            <w:r w:rsidRPr="0018689D">
              <w:t>1)</w:t>
            </w:r>
          </w:p>
        </w:tc>
        <w:tc>
          <w:tcPr>
            <w:tcW w:w="2079" w:type="dxa"/>
          </w:tcPr>
          <w:p w14:paraId="7666034E" w14:textId="77777777" w:rsidR="00385EA2" w:rsidRPr="0018689D" w:rsidRDefault="00385EA2" w:rsidP="00826DD0">
            <w:pPr>
              <w:pStyle w:val="TAC"/>
            </w:pPr>
            <w:r w:rsidRPr="0018689D">
              <w:t>79000</w:t>
            </w:r>
          </w:p>
        </w:tc>
        <w:tc>
          <w:tcPr>
            <w:tcW w:w="1230" w:type="dxa"/>
          </w:tcPr>
          <w:p w14:paraId="4299B6D4" w14:textId="77777777" w:rsidR="00385EA2" w:rsidRPr="0018689D" w:rsidRDefault="00385EA2" w:rsidP="00826DD0">
            <w:pPr>
              <w:pStyle w:val="TAC"/>
            </w:pPr>
            <w:r w:rsidRPr="0018689D">
              <w:t>79s</w:t>
            </w:r>
          </w:p>
        </w:tc>
      </w:tr>
      <w:tr w:rsidR="00385EA2" w:rsidRPr="0018689D" w14:paraId="39A5950B" w14:textId="77777777" w:rsidTr="00E273F4">
        <w:trPr>
          <w:trHeight w:val="147"/>
          <w:jc w:val="center"/>
        </w:trPr>
        <w:tc>
          <w:tcPr>
            <w:tcW w:w="756" w:type="dxa"/>
          </w:tcPr>
          <w:p w14:paraId="2B82DC9C" w14:textId="77777777" w:rsidR="00385EA2" w:rsidRPr="0018689D" w:rsidRDefault="00385EA2" w:rsidP="00826DD0">
            <w:pPr>
              <w:pStyle w:val="TAC"/>
            </w:pPr>
            <w:r w:rsidRPr="0018689D">
              <w:t>4</w:t>
            </w:r>
          </w:p>
        </w:tc>
        <w:tc>
          <w:tcPr>
            <w:tcW w:w="867" w:type="dxa"/>
          </w:tcPr>
          <w:p w14:paraId="56561414" w14:textId="77777777" w:rsidR="00385EA2" w:rsidRPr="0018689D" w:rsidRDefault="00385EA2" w:rsidP="00826DD0">
            <w:pPr>
              <w:pStyle w:val="TAC"/>
            </w:pPr>
            <w:r w:rsidRPr="0018689D">
              <w:t>FR1.30-1A</w:t>
            </w:r>
          </w:p>
        </w:tc>
        <w:tc>
          <w:tcPr>
            <w:tcW w:w="1646" w:type="dxa"/>
            <w:shd w:val="clear" w:color="auto" w:fill="auto"/>
          </w:tcPr>
          <w:p w14:paraId="3F4D2114" w14:textId="77777777" w:rsidR="00385EA2" w:rsidRPr="0018689D" w:rsidRDefault="00385EA2" w:rsidP="00826DD0">
            <w:pPr>
              <w:pStyle w:val="TAC"/>
            </w:pPr>
            <w:r w:rsidRPr="0018689D">
              <w:t>R.PDSCH.2-1.1 TDD</w:t>
            </w:r>
          </w:p>
        </w:tc>
        <w:tc>
          <w:tcPr>
            <w:tcW w:w="1457" w:type="dxa"/>
          </w:tcPr>
          <w:p w14:paraId="0CFABFA1" w14:textId="77777777" w:rsidR="00385EA2" w:rsidRPr="0018689D" w:rsidRDefault="00385EA2" w:rsidP="00826DD0">
            <w:pPr>
              <w:pStyle w:val="TAC"/>
            </w:pPr>
            <w:r w:rsidRPr="0018689D">
              <w:t>400 Hz</w:t>
            </w:r>
          </w:p>
        </w:tc>
        <w:tc>
          <w:tcPr>
            <w:tcW w:w="1255" w:type="dxa"/>
          </w:tcPr>
          <w:p w14:paraId="0A964248" w14:textId="77777777" w:rsidR="00385EA2" w:rsidRPr="0018689D" w:rsidRDefault="00385EA2" w:rsidP="00826DD0">
            <w:pPr>
              <w:pStyle w:val="TAC"/>
            </w:pPr>
            <w:r w:rsidRPr="0018689D">
              <w:t>10000 (Note</w:t>
            </w:r>
            <w:r w:rsidR="008D7CE9" w:rsidRPr="0018689D">
              <w:t> </w:t>
            </w:r>
            <w:r w:rsidRPr="0018689D">
              <w:t>1)</w:t>
            </w:r>
          </w:p>
        </w:tc>
        <w:tc>
          <w:tcPr>
            <w:tcW w:w="2079" w:type="dxa"/>
          </w:tcPr>
          <w:p w14:paraId="41797FE0" w14:textId="77777777" w:rsidR="00385EA2" w:rsidRPr="0018689D" w:rsidRDefault="00385EA2" w:rsidP="00826DD0">
            <w:pPr>
              <w:pStyle w:val="TAC"/>
            </w:pPr>
            <w:r w:rsidRPr="0018689D">
              <w:t xml:space="preserve">13000 </w:t>
            </w:r>
          </w:p>
        </w:tc>
        <w:tc>
          <w:tcPr>
            <w:tcW w:w="1230" w:type="dxa"/>
          </w:tcPr>
          <w:p w14:paraId="6D2B854C" w14:textId="77777777" w:rsidR="00385EA2" w:rsidRPr="0018689D" w:rsidRDefault="00385EA2" w:rsidP="00826DD0">
            <w:pPr>
              <w:pStyle w:val="TAC"/>
            </w:pPr>
            <w:r w:rsidRPr="0018689D">
              <w:t>12s</w:t>
            </w:r>
          </w:p>
        </w:tc>
      </w:tr>
      <w:tr w:rsidR="00385EA2" w:rsidRPr="0018689D" w14:paraId="7D540DE1" w14:textId="77777777" w:rsidTr="00E273F4">
        <w:trPr>
          <w:trHeight w:val="147"/>
          <w:jc w:val="center"/>
        </w:trPr>
        <w:tc>
          <w:tcPr>
            <w:tcW w:w="756" w:type="dxa"/>
          </w:tcPr>
          <w:p w14:paraId="20539825" w14:textId="77777777" w:rsidR="00385EA2" w:rsidRPr="0018689D" w:rsidRDefault="00385EA2" w:rsidP="00826DD0">
            <w:pPr>
              <w:pStyle w:val="TAC"/>
            </w:pPr>
            <w:r w:rsidRPr="0018689D">
              <w:t>5</w:t>
            </w:r>
          </w:p>
        </w:tc>
        <w:tc>
          <w:tcPr>
            <w:tcW w:w="867" w:type="dxa"/>
          </w:tcPr>
          <w:p w14:paraId="4200926B" w14:textId="77777777" w:rsidR="00385EA2" w:rsidRPr="0018689D" w:rsidRDefault="00385EA2" w:rsidP="00826DD0">
            <w:pPr>
              <w:pStyle w:val="TAC"/>
            </w:pPr>
            <w:r w:rsidRPr="0018689D">
              <w:t>FR1.30-1</w:t>
            </w:r>
          </w:p>
        </w:tc>
        <w:tc>
          <w:tcPr>
            <w:tcW w:w="1646" w:type="dxa"/>
            <w:shd w:val="clear" w:color="auto" w:fill="auto"/>
          </w:tcPr>
          <w:p w14:paraId="2AFDD795" w14:textId="77777777" w:rsidR="00385EA2" w:rsidRPr="0018689D" w:rsidRDefault="00385EA2" w:rsidP="00826DD0">
            <w:pPr>
              <w:pStyle w:val="TAC"/>
            </w:pPr>
            <w:r w:rsidRPr="0018689D">
              <w:t xml:space="preserve">R.PDSCH.2-2.1 TDD, </w:t>
            </w:r>
          </w:p>
        </w:tc>
        <w:tc>
          <w:tcPr>
            <w:tcW w:w="1457" w:type="dxa"/>
          </w:tcPr>
          <w:p w14:paraId="67443842" w14:textId="77777777" w:rsidR="00385EA2" w:rsidRPr="0018689D" w:rsidRDefault="00385EA2" w:rsidP="00826DD0">
            <w:pPr>
              <w:pStyle w:val="TAC"/>
            </w:pPr>
            <w:r w:rsidRPr="0018689D">
              <w:t>100 Hz</w:t>
            </w:r>
          </w:p>
        </w:tc>
        <w:tc>
          <w:tcPr>
            <w:tcW w:w="1255" w:type="dxa"/>
          </w:tcPr>
          <w:p w14:paraId="3F2F209B" w14:textId="77777777" w:rsidR="00385EA2" w:rsidRPr="0018689D" w:rsidRDefault="00385EA2" w:rsidP="00826DD0">
            <w:pPr>
              <w:pStyle w:val="TAC"/>
            </w:pPr>
            <w:r w:rsidRPr="0018689D">
              <w:t>20000 (Note</w:t>
            </w:r>
            <w:r w:rsidR="008D7CE9" w:rsidRPr="0018689D">
              <w:t xml:space="preserve">  </w:t>
            </w:r>
            <w:r w:rsidRPr="0018689D">
              <w:t>1)</w:t>
            </w:r>
          </w:p>
        </w:tc>
        <w:tc>
          <w:tcPr>
            <w:tcW w:w="2079" w:type="dxa"/>
          </w:tcPr>
          <w:p w14:paraId="0E02B1FA" w14:textId="77777777" w:rsidR="00385EA2" w:rsidRPr="0018689D" w:rsidRDefault="00385EA2" w:rsidP="00826DD0">
            <w:pPr>
              <w:pStyle w:val="TAC"/>
            </w:pPr>
            <w:r w:rsidRPr="0018689D">
              <w:t>26000</w:t>
            </w:r>
          </w:p>
        </w:tc>
        <w:tc>
          <w:tcPr>
            <w:tcW w:w="1230" w:type="dxa"/>
          </w:tcPr>
          <w:p w14:paraId="18728B3B" w14:textId="77777777" w:rsidR="00385EA2" w:rsidRPr="0018689D" w:rsidRDefault="00385EA2" w:rsidP="00826DD0">
            <w:pPr>
              <w:pStyle w:val="TAC"/>
            </w:pPr>
            <w:r w:rsidRPr="0018689D">
              <w:t>26s</w:t>
            </w:r>
          </w:p>
        </w:tc>
      </w:tr>
      <w:tr w:rsidR="00385EA2" w:rsidRPr="0018689D" w14:paraId="492D671D" w14:textId="77777777" w:rsidTr="00E273F4">
        <w:trPr>
          <w:trHeight w:val="147"/>
          <w:jc w:val="center"/>
        </w:trPr>
        <w:tc>
          <w:tcPr>
            <w:tcW w:w="756" w:type="dxa"/>
          </w:tcPr>
          <w:p w14:paraId="1CA55A77" w14:textId="77777777" w:rsidR="00385EA2" w:rsidRPr="0018689D" w:rsidRDefault="00385EA2" w:rsidP="00826DD0">
            <w:pPr>
              <w:pStyle w:val="TAC"/>
            </w:pPr>
            <w:r w:rsidRPr="0018689D">
              <w:t>6</w:t>
            </w:r>
          </w:p>
        </w:tc>
        <w:tc>
          <w:tcPr>
            <w:tcW w:w="867" w:type="dxa"/>
          </w:tcPr>
          <w:p w14:paraId="0E8C4619" w14:textId="77777777" w:rsidR="00385EA2" w:rsidRPr="0018689D" w:rsidRDefault="00385EA2" w:rsidP="00826DD0">
            <w:pPr>
              <w:pStyle w:val="TAC"/>
            </w:pPr>
            <w:r w:rsidRPr="0018689D">
              <w:t>FR1.30-1</w:t>
            </w:r>
          </w:p>
        </w:tc>
        <w:tc>
          <w:tcPr>
            <w:tcW w:w="1646" w:type="dxa"/>
            <w:shd w:val="clear" w:color="auto" w:fill="auto"/>
          </w:tcPr>
          <w:p w14:paraId="3669EFC5" w14:textId="77777777" w:rsidR="00385EA2" w:rsidRPr="0018689D" w:rsidRDefault="00385EA2" w:rsidP="00826DD0">
            <w:pPr>
              <w:pStyle w:val="TAC"/>
            </w:pPr>
            <w:r w:rsidRPr="0018689D">
              <w:t>R.PDSCH.2-4.1 TDD, R.PDSCH.2-3.1 TDD, R.PDSCH.2-2.2 TDD</w:t>
            </w:r>
          </w:p>
          <w:p w14:paraId="1920255F" w14:textId="77777777" w:rsidR="00385EA2" w:rsidRPr="0018689D" w:rsidRDefault="00385EA2" w:rsidP="00826DD0">
            <w:pPr>
              <w:pStyle w:val="TAC"/>
            </w:pPr>
            <w:r w:rsidRPr="0018689D">
              <w:t>R.PDSCH.2-2.3 TDD</w:t>
            </w:r>
          </w:p>
          <w:p w14:paraId="014667F6" w14:textId="77777777" w:rsidR="00385EA2" w:rsidRPr="0018689D" w:rsidRDefault="00385EA2" w:rsidP="00826DD0">
            <w:pPr>
              <w:pStyle w:val="TAC"/>
            </w:pPr>
            <w:r w:rsidRPr="0018689D">
              <w:t>R.PDSCH.2-2.4 TDD</w:t>
            </w:r>
          </w:p>
        </w:tc>
        <w:tc>
          <w:tcPr>
            <w:tcW w:w="1457" w:type="dxa"/>
          </w:tcPr>
          <w:p w14:paraId="050EEF8F" w14:textId="77777777" w:rsidR="00385EA2" w:rsidRPr="0018689D" w:rsidRDefault="00385EA2" w:rsidP="00826DD0">
            <w:pPr>
              <w:pStyle w:val="TAC"/>
            </w:pPr>
            <w:r w:rsidRPr="0018689D">
              <w:t>10 Hz</w:t>
            </w:r>
          </w:p>
        </w:tc>
        <w:tc>
          <w:tcPr>
            <w:tcW w:w="1255" w:type="dxa"/>
          </w:tcPr>
          <w:p w14:paraId="2908F45A" w14:textId="77777777" w:rsidR="00385EA2" w:rsidRPr="0018689D" w:rsidRDefault="00385EA2" w:rsidP="00826DD0">
            <w:pPr>
              <w:pStyle w:val="TAC"/>
            </w:pPr>
            <w:r w:rsidRPr="0018689D">
              <w:t>75000 (Note</w:t>
            </w:r>
            <w:r w:rsidR="008D7CE9" w:rsidRPr="0018689D">
              <w:t> </w:t>
            </w:r>
            <w:r w:rsidRPr="0018689D">
              <w:t>1)</w:t>
            </w:r>
          </w:p>
        </w:tc>
        <w:tc>
          <w:tcPr>
            <w:tcW w:w="2079" w:type="dxa"/>
          </w:tcPr>
          <w:p w14:paraId="5792F6E5" w14:textId="77777777" w:rsidR="00385EA2" w:rsidRPr="0018689D" w:rsidRDefault="00385EA2" w:rsidP="00826DD0">
            <w:pPr>
              <w:pStyle w:val="TAC"/>
            </w:pPr>
            <w:r w:rsidRPr="0018689D">
              <w:t>97000</w:t>
            </w:r>
          </w:p>
        </w:tc>
        <w:tc>
          <w:tcPr>
            <w:tcW w:w="1230" w:type="dxa"/>
          </w:tcPr>
          <w:p w14:paraId="3C1693B5" w14:textId="77777777" w:rsidR="00385EA2" w:rsidRPr="0018689D" w:rsidRDefault="00385EA2" w:rsidP="00826DD0">
            <w:pPr>
              <w:pStyle w:val="TAC"/>
            </w:pPr>
            <w:r w:rsidRPr="0018689D">
              <w:t>97s</w:t>
            </w:r>
          </w:p>
        </w:tc>
      </w:tr>
      <w:tr w:rsidR="00E273F4" w:rsidRPr="0018689D" w14:paraId="13BE2036" w14:textId="77777777" w:rsidTr="008D086E">
        <w:trPr>
          <w:trHeight w:val="147"/>
          <w:jc w:val="center"/>
        </w:trPr>
        <w:tc>
          <w:tcPr>
            <w:tcW w:w="9290" w:type="dxa"/>
            <w:gridSpan w:val="7"/>
          </w:tcPr>
          <w:p w14:paraId="6DD98DA3" w14:textId="77777777" w:rsidR="00E273F4" w:rsidRPr="0018689D" w:rsidRDefault="00E273F4" w:rsidP="00826DD0">
            <w:pPr>
              <w:pStyle w:val="TAN"/>
            </w:pPr>
            <w:r w:rsidRPr="0018689D">
              <w:rPr>
                <w:caps/>
              </w:rPr>
              <w:t>Note</w:t>
            </w:r>
            <w:r w:rsidRPr="0018689D">
              <w:t xml:space="preserve"> 1:</w:t>
            </w:r>
            <w:r w:rsidRPr="0018689D">
              <w:tab/>
              <w:t>MNAS determined by simulations in TS 38.101-4 [4].</w:t>
            </w:r>
          </w:p>
          <w:p w14:paraId="4E1B98B4" w14:textId="77777777" w:rsidR="00E273F4" w:rsidRPr="0018689D" w:rsidRDefault="00E273F4" w:rsidP="00826DD0">
            <w:pPr>
              <w:pStyle w:val="TAN"/>
            </w:pPr>
            <w:r w:rsidRPr="0018689D">
              <w:rPr>
                <w:caps/>
              </w:rPr>
              <w:t>Note</w:t>
            </w:r>
            <w:r w:rsidRPr="0018689D">
              <w:t xml:space="preserve"> 2:</w:t>
            </w:r>
            <w:r w:rsidRPr="0018689D">
              <w:tab/>
              <w:t>For cases where MNS is not determined by simulations, use same MNAS as the similar case simulated (same doppler speed).</w:t>
            </w:r>
          </w:p>
        </w:tc>
      </w:tr>
    </w:tbl>
    <w:p w14:paraId="7FE683E4" w14:textId="77777777" w:rsidR="006E2E5C" w:rsidRPr="00DB610F" w:rsidRDefault="006E2E5C" w:rsidP="006E2E5C">
      <w:bookmarkStart w:id="632" w:name="_Toc46238363"/>
      <w:bookmarkStart w:id="633" w:name="_Toc46239190"/>
      <w:bookmarkStart w:id="634" w:name="_Toc46155810"/>
    </w:p>
    <w:p w14:paraId="495EBE95" w14:textId="77777777" w:rsidR="00385EA2" w:rsidRPr="00DB610F" w:rsidRDefault="00385EA2" w:rsidP="00385EA2">
      <w:pPr>
        <w:pStyle w:val="Heading3"/>
        <w:rPr>
          <w:sz w:val="24"/>
          <w:szCs w:val="24"/>
        </w:rPr>
      </w:pPr>
      <w:bookmarkStart w:id="635" w:name="_Toc46384191"/>
      <w:bookmarkStart w:id="636" w:name="_Toc46480275"/>
      <w:bookmarkStart w:id="637" w:name="_Toc51833613"/>
      <w:bookmarkStart w:id="638" w:name="_Toc58504719"/>
      <w:bookmarkStart w:id="639" w:name="_Toc68540460"/>
      <w:bookmarkStart w:id="640" w:name="_Toc75463997"/>
      <w:bookmarkStart w:id="641" w:name="_Toc83680299"/>
      <w:bookmarkStart w:id="642" w:name="_Toc92099865"/>
      <w:bookmarkStart w:id="643" w:name="_Toc99980399"/>
      <w:bookmarkStart w:id="644" w:name="_Toc138970135"/>
      <w:r w:rsidRPr="00DB610F">
        <w:t>5.7.2</w:t>
      </w:r>
      <w:r w:rsidRPr="00DB610F">
        <w:tab/>
      </w:r>
      <w:r w:rsidRPr="00DB610F">
        <w:rPr>
          <w:sz w:val="24"/>
          <w:szCs w:val="24"/>
        </w:rPr>
        <w:t>Overview of Application Layer throughput</w:t>
      </w:r>
      <w:bookmarkEnd w:id="632"/>
      <w:bookmarkEnd w:id="633"/>
      <w:bookmarkEnd w:id="635"/>
      <w:bookmarkEnd w:id="636"/>
      <w:bookmarkEnd w:id="637"/>
      <w:bookmarkEnd w:id="638"/>
      <w:bookmarkEnd w:id="639"/>
      <w:bookmarkEnd w:id="640"/>
      <w:bookmarkEnd w:id="641"/>
      <w:bookmarkEnd w:id="642"/>
      <w:bookmarkEnd w:id="643"/>
      <w:bookmarkEnd w:id="644"/>
      <w:r w:rsidRPr="00DB610F">
        <w:rPr>
          <w:sz w:val="24"/>
          <w:szCs w:val="24"/>
        </w:rPr>
        <w:t xml:space="preserve"> </w:t>
      </w:r>
      <w:bookmarkEnd w:id="63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645" w:name="_Toc46155811"/>
      <w:bookmarkStart w:id="646" w:name="_Toc46238364"/>
      <w:bookmarkStart w:id="647" w:name="_Toc46239191"/>
      <w:bookmarkStart w:id="648" w:name="_Toc46384192"/>
      <w:bookmarkStart w:id="649" w:name="_Toc46480276"/>
      <w:bookmarkStart w:id="650" w:name="_Toc51833614"/>
      <w:bookmarkStart w:id="651" w:name="_Toc58504720"/>
      <w:bookmarkStart w:id="652" w:name="_Toc68540461"/>
      <w:bookmarkStart w:id="653" w:name="_Toc75463998"/>
      <w:bookmarkStart w:id="654" w:name="_Toc83680300"/>
      <w:bookmarkStart w:id="655" w:name="_Toc92099866"/>
      <w:bookmarkStart w:id="656" w:name="_Toc99980400"/>
      <w:bookmarkStart w:id="657" w:name="_Toc138970136"/>
      <w:r w:rsidRPr="00DB610F">
        <w:lastRenderedPageBreak/>
        <w:t>5.7.3</w:t>
      </w:r>
      <w:r w:rsidR="00826DD0" w:rsidRPr="00DB610F">
        <w:tab/>
      </w:r>
      <w:r w:rsidRPr="00DB610F">
        <w:t>Test Time for Application Layer Throughput procedures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11461427" w14:textId="77777777" w:rsidTr="00826DD0">
        <w:trPr>
          <w:trHeight w:val="704"/>
          <w:jc w:val="center"/>
        </w:trPr>
        <w:tc>
          <w:tcPr>
            <w:tcW w:w="1507" w:type="dxa"/>
            <w:hideMark/>
          </w:tcPr>
          <w:p w14:paraId="0A291225" w14:textId="77777777" w:rsidR="00385EA2" w:rsidRPr="0018689D" w:rsidRDefault="00385EA2" w:rsidP="0036524E">
            <w:pPr>
              <w:pStyle w:val="TAH"/>
            </w:pPr>
            <w:r w:rsidRPr="0018689D">
              <w:t>Channel Profile</w:t>
            </w:r>
          </w:p>
        </w:tc>
        <w:tc>
          <w:tcPr>
            <w:tcW w:w="1219" w:type="dxa"/>
          </w:tcPr>
          <w:p w14:paraId="64A9C3AC" w14:textId="77777777" w:rsidR="00385EA2" w:rsidRPr="0018689D" w:rsidRDefault="00385EA2" w:rsidP="0036524E">
            <w:pPr>
              <w:pStyle w:val="TAH"/>
            </w:pPr>
            <w:r w:rsidRPr="0018689D">
              <w:t>Test Time per iteration</w:t>
            </w:r>
          </w:p>
          <w:p w14:paraId="5FC48598" w14:textId="77777777" w:rsidR="00385EA2" w:rsidRPr="0018689D" w:rsidRDefault="00385EA2" w:rsidP="0036524E">
            <w:pPr>
              <w:pStyle w:val="TAH"/>
            </w:pPr>
            <w:r w:rsidRPr="0018689D">
              <w:t>(seconds)</w:t>
            </w:r>
          </w:p>
        </w:tc>
      </w:tr>
      <w:tr w:rsidR="00385EA2" w:rsidRPr="0018689D" w14:paraId="64A63A26" w14:textId="77777777" w:rsidTr="00826DD0">
        <w:trPr>
          <w:trHeight w:val="147"/>
          <w:jc w:val="center"/>
        </w:trPr>
        <w:tc>
          <w:tcPr>
            <w:tcW w:w="1507" w:type="dxa"/>
            <w:hideMark/>
          </w:tcPr>
          <w:p w14:paraId="487FE047" w14:textId="77777777" w:rsidR="00385EA2" w:rsidRPr="0018689D" w:rsidRDefault="00385EA2" w:rsidP="0036524E">
            <w:pPr>
              <w:pStyle w:val="TAC"/>
            </w:pPr>
            <w:r w:rsidRPr="0018689D">
              <w:t>Static</w:t>
            </w:r>
          </w:p>
        </w:tc>
        <w:tc>
          <w:tcPr>
            <w:tcW w:w="1219" w:type="dxa"/>
          </w:tcPr>
          <w:p w14:paraId="6CCBE1E7" w14:textId="77777777" w:rsidR="00385EA2" w:rsidRPr="0018689D" w:rsidRDefault="00385EA2" w:rsidP="0036524E">
            <w:pPr>
              <w:pStyle w:val="TAC"/>
            </w:pPr>
            <w:r w:rsidRPr="0018689D">
              <w:t>60s</w:t>
            </w:r>
          </w:p>
        </w:tc>
      </w:tr>
      <w:tr w:rsidR="00385EA2" w:rsidRPr="0018689D" w14:paraId="1646CBE2" w14:textId="77777777" w:rsidTr="00826DD0">
        <w:trPr>
          <w:trHeight w:val="147"/>
          <w:jc w:val="center"/>
        </w:trPr>
        <w:tc>
          <w:tcPr>
            <w:tcW w:w="1507" w:type="dxa"/>
          </w:tcPr>
          <w:p w14:paraId="5811BEE9" w14:textId="77777777" w:rsidR="00385EA2" w:rsidRPr="0018689D" w:rsidRDefault="00385EA2" w:rsidP="0036524E">
            <w:pPr>
              <w:pStyle w:val="TAC"/>
            </w:pPr>
            <w:r w:rsidRPr="0018689D">
              <w:t>100 Hz/400 Hz</w:t>
            </w:r>
          </w:p>
        </w:tc>
        <w:tc>
          <w:tcPr>
            <w:tcW w:w="1219" w:type="dxa"/>
          </w:tcPr>
          <w:p w14:paraId="3BD5DB31" w14:textId="77777777" w:rsidR="00385EA2" w:rsidRPr="0018689D" w:rsidRDefault="00385EA2" w:rsidP="0036524E">
            <w:pPr>
              <w:pStyle w:val="TAC"/>
            </w:pPr>
            <w:r w:rsidRPr="0018689D">
              <w:t>60s</w:t>
            </w:r>
          </w:p>
        </w:tc>
      </w:tr>
      <w:tr w:rsidR="00385EA2" w:rsidRPr="0018689D" w14:paraId="71F21D37" w14:textId="77777777" w:rsidTr="00826DD0">
        <w:trPr>
          <w:trHeight w:val="147"/>
          <w:jc w:val="center"/>
        </w:trPr>
        <w:tc>
          <w:tcPr>
            <w:tcW w:w="1507" w:type="dxa"/>
          </w:tcPr>
          <w:p w14:paraId="350851DA" w14:textId="77777777" w:rsidR="00385EA2" w:rsidRPr="0018689D" w:rsidRDefault="00385EA2" w:rsidP="0036524E">
            <w:pPr>
              <w:pStyle w:val="TAC"/>
            </w:pPr>
            <w:r w:rsidRPr="0018689D">
              <w:t>10 Hz</w:t>
            </w:r>
          </w:p>
        </w:tc>
        <w:tc>
          <w:tcPr>
            <w:tcW w:w="1219" w:type="dxa"/>
          </w:tcPr>
          <w:p w14:paraId="1B38ED3E" w14:textId="77777777" w:rsidR="00385EA2" w:rsidRPr="0018689D" w:rsidRDefault="00385EA2" w:rsidP="0036524E">
            <w:pPr>
              <w:pStyle w:val="TAC"/>
            </w:pPr>
            <w:r w:rsidRPr="0018689D">
              <w:t>90s</w:t>
            </w:r>
          </w:p>
        </w:tc>
      </w:tr>
    </w:tbl>
    <w:p w14:paraId="7057C1EF" w14:textId="77777777" w:rsidR="006E2E5C" w:rsidRPr="00DB610F" w:rsidRDefault="006E2E5C" w:rsidP="006E2E5C">
      <w:bookmarkStart w:id="658" w:name="_Toc46155812"/>
      <w:bookmarkStart w:id="659" w:name="_Toc46238365"/>
      <w:bookmarkStart w:id="660" w:name="_Toc46239192"/>
    </w:p>
    <w:p w14:paraId="71B7F0DF" w14:textId="77777777" w:rsidR="00153E04" w:rsidRPr="00DB610F" w:rsidRDefault="00153E04" w:rsidP="00153E04">
      <w:pPr>
        <w:pStyle w:val="Heading2"/>
      </w:pPr>
      <w:bookmarkStart w:id="661" w:name="_Toc46384193"/>
      <w:bookmarkStart w:id="662" w:name="_Toc46480277"/>
      <w:bookmarkStart w:id="663" w:name="_Toc51833615"/>
      <w:bookmarkStart w:id="664" w:name="_Toc58504721"/>
      <w:bookmarkStart w:id="665" w:name="_Toc68540462"/>
      <w:bookmarkStart w:id="666" w:name="_Toc75463999"/>
      <w:bookmarkStart w:id="667" w:name="_Toc83680301"/>
      <w:bookmarkStart w:id="668" w:name="_Toc92099867"/>
      <w:bookmarkStart w:id="669" w:name="_Toc99980401"/>
      <w:bookmarkStart w:id="670" w:name="_Toc138970137"/>
      <w:r w:rsidRPr="00DB610F">
        <w:t>5.8</w:t>
      </w:r>
      <w:r w:rsidRPr="00DB610F">
        <w:tab/>
        <w:t>Impact of Modem Performance in Application Layer Throughput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8A08F60" w14:textId="77777777" w:rsidR="00BD0E39" w:rsidRPr="00DB610F" w:rsidRDefault="00BD0E39" w:rsidP="00BD0E39">
      <w:bookmarkStart w:id="671" w:name="_Toc46155813"/>
      <w:bookmarkStart w:id="672" w:name="_Toc46238366"/>
      <w:bookmarkStart w:id="673" w:name="_Toc46239193"/>
      <w:bookmarkStart w:id="674" w:name="_Toc46384194"/>
      <w:bookmarkStart w:id="675" w:name="_Toc46480278"/>
      <w:bookmarkStart w:id="676" w:name="_Toc51833616"/>
      <w:bookmarkStart w:id="677"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78" w:name="_Toc68540463"/>
      <w:bookmarkStart w:id="679" w:name="_Toc75464000"/>
      <w:bookmarkStart w:id="680" w:name="_Toc83680302"/>
      <w:bookmarkStart w:id="681" w:name="_Toc92099868"/>
      <w:bookmarkStart w:id="682" w:name="_Toc99980402"/>
      <w:bookmarkStart w:id="683" w:name="_Toc138970138"/>
      <w:r w:rsidRPr="00DB610F">
        <w:t>5.8.1</w:t>
      </w:r>
      <w:r w:rsidRPr="00DB610F">
        <w:tab/>
        <w:t>Modem Performance in current TS 38.521-4 conformance tests</w:t>
      </w:r>
      <w:bookmarkEnd w:id="678"/>
      <w:bookmarkEnd w:id="679"/>
      <w:bookmarkEnd w:id="680"/>
      <w:bookmarkEnd w:id="681"/>
      <w:bookmarkEnd w:id="682"/>
      <w:bookmarkEnd w:id="683"/>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84" w:name="_Toc516827048"/>
      <w:bookmarkStart w:id="685" w:name="_Toc68540464"/>
      <w:bookmarkStart w:id="686" w:name="_Toc75464001"/>
      <w:bookmarkStart w:id="687" w:name="_Toc83680303"/>
      <w:bookmarkStart w:id="688" w:name="_Toc92099869"/>
      <w:bookmarkStart w:id="689" w:name="_Toc99980403"/>
      <w:bookmarkStart w:id="690" w:name="_Toc138970139"/>
      <w:r w:rsidRPr="00DB610F">
        <w:lastRenderedPageBreak/>
        <w:t>5.8.2</w:t>
      </w:r>
      <w:r w:rsidRPr="00DB610F">
        <w:tab/>
        <w:t>Modem Performance in Application Layer Data Throughput Tests</w:t>
      </w:r>
      <w:bookmarkEnd w:id="684"/>
      <w:bookmarkEnd w:id="685"/>
      <w:bookmarkEnd w:id="686"/>
      <w:bookmarkEnd w:id="687"/>
      <w:bookmarkEnd w:id="688"/>
      <w:bookmarkEnd w:id="689"/>
      <w:bookmarkEnd w:id="690"/>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91" w:name="_Hlk63663488"/>
      <w:r w:rsidRPr="00DB610F">
        <w:t xml:space="preserve"> perceived throughput</w:t>
      </w:r>
      <w:bookmarkEnd w:id="691"/>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92" w:name="_Toc68540465"/>
      <w:bookmarkStart w:id="693" w:name="_Toc75464002"/>
      <w:bookmarkStart w:id="694" w:name="_Toc83680304"/>
      <w:bookmarkStart w:id="695" w:name="_Toc92099870"/>
      <w:bookmarkStart w:id="696" w:name="_Toc99980404"/>
      <w:bookmarkStart w:id="697" w:name="_Toc138970140"/>
      <w:r w:rsidRPr="00DB610F">
        <w:t>5.9</w:t>
      </w:r>
      <w:r w:rsidRPr="00DB610F">
        <w:tab/>
        <w:t>Test System Uncertainty and Test Tolerance</w:t>
      </w:r>
      <w:bookmarkEnd w:id="671"/>
      <w:bookmarkEnd w:id="672"/>
      <w:bookmarkEnd w:id="673"/>
      <w:bookmarkEnd w:id="674"/>
      <w:bookmarkEnd w:id="675"/>
      <w:bookmarkEnd w:id="676"/>
      <w:bookmarkEnd w:id="677"/>
      <w:bookmarkEnd w:id="692"/>
      <w:bookmarkEnd w:id="693"/>
      <w:bookmarkEnd w:id="694"/>
      <w:bookmarkEnd w:id="695"/>
      <w:bookmarkEnd w:id="696"/>
      <w:bookmarkEnd w:id="697"/>
    </w:p>
    <w:p w14:paraId="1C5B1BD2" w14:textId="77777777" w:rsidR="00166FEA" w:rsidRPr="00DB610F" w:rsidRDefault="00166FEA" w:rsidP="00166FEA">
      <w:pPr>
        <w:pStyle w:val="Heading3"/>
      </w:pPr>
      <w:bookmarkStart w:id="698" w:name="_Toc46155814"/>
      <w:bookmarkStart w:id="699" w:name="_Toc46238367"/>
      <w:bookmarkStart w:id="700" w:name="_Toc46239194"/>
      <w:bookmarkStart w:id="701" w:name="_Toc46384195"/>
      <w:bookmarkStart w:id="702" w:name="_Toc46480279"/>
      <w:bookmarkStart w:id="703" w:name="_Toc51833617"/>
      <w:bookmarkStart w:id="704" w:name="_Toc58504723"/>
      <w:bookmarkStart w:id="705" w:name="_Toc68540466"/>
      <w:bookmarkStart w:id="706" w:name="_Toc75464003"/>
      <w:bookmarkStart w:id="707" w:name="_Toc83680305"/>
      <w:bookmarkStart w:id="708" w:name="_Toc92099871"/>
      <w:bookmarkStart w:id="709" w:name="_Toc99980405"/>
      <w:bookmarkStart w:id="710" w:name="_Toc138970141"/>
      <w:r w:rsidRPr="00DB610F">
        <w:t>5.9.1</w:t>
      </w:r>
      <w:r w:rsidRPr="00DB610F">
        <w:tab/>
        <w:t>Test System Uncertainty and Test Tolerance for FR1 testing</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E471403" w14:textId="77777777" w:rsidR="00166FEA" w:rsidRPr="00DB610F" w:rsidRDefault="00166FEA" w:rsidP="00D837D0">
      <w:pPr>
        <w:pStyle w:val="Heading4"/>
      </w:pPr>
      <w:bookmarkStart w:id="711" w:name="_Toc46155815"/>
      <w:bookmarkStart w:id="712" w:name="_Toc46238368"/>
      <w:bookmarkStart w:id="713" w:name="_Toc46239195"/>
      <w:bookmarkStart w:id="714" w:name="_Toc46384196"/>
      <w:bookmarkStart w:id="715" w:name="_Toc46480280"/>
      <w:bookmarkStart w:id="716" w:name="_Toc51833618"/>
      <w:bookmarkStart w:id="717" w:name="_Toc58504724"/>
      <w:bookmarkStart w:id="718" w:name="_Toc68540467"/>
      <w:bookmarkStart w:id="719" w:name="_Toc75464004"/>
      <w:bookmarkStart w:id="720" w:name="_Toc83680306"/>
      <w:bookmarkStart w:id="721" w:name="_Toc92099872"/>
      <w:bookmarkStart w:id="722" w:name="_Toc99980406"/>
      <w:bookmarkStart w:id="723" w:name="_Toc138970142"/>
      <w:r w:rsidRPr="00DB610F">
        <w:t>5.9.1.1</w:t>
      </w:r>
      <w:r w:rsidRPr="00DB610F">
        <w:tab/>
        <w:t>Recommended Uncertainty of Test System</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724" w:name="_Toc46155816"/>
      <w:bookmarkStart w:id="725" w:name="_Toc46238369"/>
      <w:bookmarkStart w:id="726" w:name="_Toc46239196"/>
      <w:bookmarkStart w:id="727" w:name="_Toc46384197"/>
      <w:bookmarkStart w:id="728" w:name="_Toc46480281"/>
      <w:bookmarkStart w:id="729" w:name="_Toc51833619"/>
      <w:bookmarkStart w:id="730" w:name="_Toc58504725"/>
      <w:bookmarkStart w:id="731" w:name="_Toc68540468"/>
      <w:bookmarkStart w:id="732" w:name="_Toc75464005"/>
      <w:bookmarkStart w:id="733" w:name="_Toc83680307"/>
      <w:bookmarkStart w:id="734" w:name="_Toc92099873"/>
      <w:bookmarkStart w:id="735" w:name="_Toc99980407"/>
      <w:bookmarkStart w:id="736" w:name="_Toc138970143"/>
      <w:r w:rsidRPr="00DB610F">
        <w:t>5.9.</w:t>
      </w:r>
      <w:r w:rsidR="00615C7C" w:rsidRPr="00DB610F">
        <w:t>1</w:t>
      </w:r>
      <w:r w:rsidRPr="00DB610F">
        <w:t>.</w:t>
      </w:r>
      <w:r w:rsidR="00615C7C" w:rsidRPr="00DB610F">
        <w:t>2</w:t>
      </w:r>
      <w:r w:rsidRPr="00DB610F">
        <w:tab/>
        <w:t>Test Tolerances</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737" w:name="_Toc46155817"/>
      <w:bookmarkStart w:id="738" w:name="_Toc46238370"/>
      <w:bookmarkStart w:id="739" w:name="_Toc46239197"/>
      <w:bookmarkStart w:id="740" w:name="_Toc46384198"/>
      <w:bookmarkStart w:id="741" w:name="_Toc46480282"/>
      <w:bookmarkStart w:id="742" w:name="_Toc51833620"/>
      <w:bookmarkStart w:id="743" w:name="_Toc58504726"/>
      <w:bookmarkStart w:id="744" w:name="_Toc68540469"/>
      <w:bookmarkStart w:id="745" w:name="_Toc75464006"/>
      <w:bookmarkStart w:id="746" w:name="_Toc83680308"/>
      <w:bookmarkStart w:id="747" w:name="_Toc92099874"/>
      <w:bookmarkStart w:id="748" w:name="_Toc99980408"/>
      <w:bookmarkStart w:id="749" w:name="_Toc138970144"/>
      <w:r w:rsidRPr="00DB610F">
        <w:t>5.9.</w:t>
      </w:r>
      <w:r w:rsidR="00615C7C" w:rsidRPr="00DB610F">
        <w:t>1</w:t>
      </w:r>
      <w:r w:rsidRPr="00DB610F">
        <w:t>.</w:t>
      </w:r>
      <w:r w:rsidR="00615C7C" w:rsidRPr="00DB610F">
        <w:t>3</w:t>
      </w:r>
      <w:r w:rsidRPr="00DB610F">
        <w:tab/>
        <w:t>Impact of Test System Uncertainty on Test Results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lastRenderedPageBreak/>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750" w:name="_Toc92099875"/>
      <w:bookmarkStart w:id="751" w:name="_Toc99980409"/>
      <w:bookmarkStart w:id="752" w:name="_Toc138970145"/>
      <w:r w:rsidRPr="00DB610F">
        <w:t>5.9.1.4</w:t>
      </w:r>
      <w:r w:rsidRPr="00DB610F">
        <w:tab/>
        <w:t>Impact of Test System Uncertainty on Test Results for FR1</w:t>
      </w:r>
      <w:bookmarkEnd w:id="750"/>
      <w:bookmarkEnd w:id="751"/>
      <w:bookmarkEnd w:id="752"/>
    </w:p>
    <w:p w14:paraId="14E0161D" w14:textId="24EBBB0A" w:rsidR="00A63501" w:rsidRPr="00DB610F" w:rsidRDefault="00A63501" w:rsidP="00A63501">
      <w:pPr>
        <w:pStyle w:val="TH"/>
      </w:pPr>
      <w:bookmarkStart w:id="753" w:name="_Hlk57207487"/>
      <w:r w:rsidRPr="00DB610F">
        <w:t>Table 5.9.1.4-1: Maximum test system uncertainty for FR1 FDD 2Rx</w:t>
      </w:r>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18689D"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18689D">
              <w:t>Derivation of Test System Uncertainty</w:t>
            </w:r>
          </w:p>
        </w:tc>
      </w:tr>
      <w:tr w:rsidR="00A63501" w:rsidRPr="0018689D"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18689D"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18689D" w:rsidRDefault="00A63501">
            <w:pPr>
              <w:pStyle w:val="TAC"/>
              <w:rPr>
                <w:rFonts w:cs="Arial"/>
                <w:szCs w:val="18"/>
                <w:lang w:eastAsia="en-US"/>
              </w:rPr>
            </w:pPr>
            <w:r w:rsidRPr="0018689D">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18689D" w:rsidRDefault="00A63501">
            <w:pPr>
              <w:pStyle w:val="TAL"/>
            </w:pPr>
            <w:r w:rsidRPr="0018689D">
              <w:t>± 0.9 dB for &gt; 10Hz doppler</w:t>
            </w:r>
          </w:p>
          <w:p w14:paraId="6941A010" w14:textId="77777777" w:rsidR="00A63501" w:rsidRPr="0018689D" w:rsidRDefault="00A63501" w:rsidP="00045762">
            <w:pPr>
              <w:pStyle w:val="TAC"/>
              <w:jc w:val="left"/>
              <w:rPr>
                <w:rFonts w:cs="Arial"/>
                <w:szCs w:val="18"/>
              </w:rPr>
            </w:pPr>
            <w:r w:rsidRPr="0018689D">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18689D" w:rsidRDefault="00A63501">
            <w:pPr>
              <w:pStyle w:val="TAL"/>
              <w:rPr>
                <w:lang w:eastAsia="sv-SE"/>
              </w:rPr>
            </w:pPr>
            <w:r w:rsidRPr="0018689D">
              <w:rPr>
                <w:lang w:eastAsia="sv-SE"/>
              </w:rPr>
              <w:t>Overall system uncertainty for fading conditions comprises four quantities:</w:t>
            </w:r>
          </w:p>
          <w:p w14:paraId="2C6547AF" w14:textId="77777777" w:rsidR="00A63501" w:rsidRPr="0018689D" w:rsidRDefault="00A63501">
            <w:pPr>
              <w:pStyle w:val="TAL"/>
              <w:rPr>
                <w:lang w:eastAsia="en-US"/>
              </w:rPr>
            </w:pPr>
            <w:r w:rsidRPr="0018689D">
              <w:rPr>
                <w:lang w:eastAsia="sv-SE"/>
              </w:rPr>
              <w:t xml:space="preserve">1. </w:t>
            </w:r>
            <w:r w:rsidRPr="0018689D">
              <w:t>Signal-to-noise ratio uncertainty</w:t>
            </w:r>
          </w:p>
          <w:p w14:paraId="447BD160" w14:textId="77777777" w:rsidR="00A63501" w:rsidRPr="0018689D" w:rsidRDefault="00A63501">
            <w:pPr>
              <w:pStyle w:val="TAL"/>
              <w:rPr>
                <w:lang w:eastAsia="sv-SE"/>
              </w:rPr>
            </w:pPr>
            <w:r w:rsidRPr="0018689D">
              <w:t>2. Fading profile power uncertainty</w:t>
            </w:r>
          </w:p>
          <w:p w14:paraId="5D1C30AE"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1D847721" w14:textId="77777777" w:rsidR="00A63501" w:rsidRPr="0018689D" w:rsidRDefault="00A63501">
            <w:pPr>
              <w:pStyle w:val="TAL"/>
              <w:rPr>
                <w:lang w:eastAsia="sv-SE"/>
              </w:rPr>
            </w:pPr>
            <w:r w:rsidRPr="0018689D">
              <w:rPr>
                <w:lang w:eastAsia="sv-SE"/>
              </w:rPr>
              <w:t>4. SNR uncertainty due to finite test time</w:t>
            </w:r>
          </w:p>
          <w:p w14:paraId="7DDAE063" w14:textId="77777777" w:rsidR="00A63501" w:rsidRPr="0018689D" w:rsidRDefault="00A63501">
            <w:pPr>
              <w:pStyle w:val="TAL"/>
              <w:rPr>
                <w:lang w:eastAsia="sv-SE"/>
              </w:rPr>
            </w:pPr>
          </w:p>
          <w:p w14:paraId="50DF2708"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BE93B7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5D9C2597" w14:textId="77777777" w:rsidR="00A63501" w:rsidRPr="0018689D" w:rsidRDefault="00A63501">
            <w:pPr>
              <w:pStyle w:val="TAL"/>
              <w:rPr>
                <w:lang w:eastAsia="sv-SE"/>
              </w:rPr>
            </w:pPr>
            <w:r w:rsidRPr="0018689D">
              <w:rPr>
                <w:lang w:eastAsia="sv-SE"/>
              </w:rPr>
              <w:t>Test System uncertainty = SQRT (</w:t>
            </w:r>
            <w:r w:rsidRPr="0018689D">
              <w:t>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 SNR uncertainty due to finite test time</w:t>
            </w:r>
            <w:r w:rsidRPr="0018689D">
              <w:rPr>
                <w:vertAlign w:val="superscript"/>
                <w:lang w:eastAsia="sv-SE"/>
              </w:rPr>
              <w:t>2</w:t>
            </w:r>
          </w:p>
          <w:p w14:paraId="4A5B035F" w14:textId="77777777" w:rsidR="00A63501" w:rsidRPr="0018689D" w:rsidRDefault="00A63501">
            <w:pPr>
              <w:pStyle w:val="TAL"/>
              <w:rPr>
                <w:lang w:eastAsia="sv-SE"/>
              </w:rPr>
            </w:pPr>
            <w:r w:rsidRPr="0018689D">
              <w:t>Signal-to-noise ratio uncertainty</w:t>
            </w:r>
            <w:r w:rsidRPr="0018689D">
              <w:rPr>
                <w:lang w:eastAsia="sv-SE"/>
              </w:rPr>
              <w:t xml:space="preserve"> </w:t>
            </w:r>
            <w:r w:rsidRPr="0018689D">
              <w:rPr>
                <w:rFonts w:cs="Arial"/>
                <w:lang w:eastAsia="sv-SE"/>
              </w:rPr>
              <w:t>±</w:t>
            </w:r>
            <w:r w:rsidRPr="0018689D">
              <w:rPr>
                <w:lang w:eastAsia="sv-SE"/>
              </w:rPr>
              <w:t>0.3 dB</w:t>
            </w:r>
          </w:p>
          <w:p w14:paraId="209D3479"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49F2BB15"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sv-SE"/>
              </w:rPr>
              <w:t xml:space="preserve">2.0 dB </w:t>
            </w:r>
          </w:p>
          <w:p w14:paraId="7FFFE626" w14:textId="77777777" w:rsidR="00A63501" w:rsidRPr="0018689D" w:rsidRDefault="00A63501" w:rsidP="00045762">
            <w:pPr>
              <w:pStyle w:val="TAC"/>
              <w:jc w:val="left"/>
              <w:rPr>
                <w:rFonts w:cs="Arial"/>
                <w:szCs w:val="18"/>
                <w:lang w:eastAsia="en-US"/>
              </w:rPr>
            </w:pPr>
            <w:r w:rsidRPr="0018689D">
              <w:t xml:space="preserve">SNR uncertainty due to finite test time </w:t>
            </w:r>
            <w:r w:rsidRPr="0018689D">
              <w:rPr>
                <w:rFonts w:cs="Arial"/>
                <w:lang w:eastAsia="sv-SE"/>
              </w:rPr>
              <w:t>±</w:t>
            </w:r>
            <w:r w:rsidRPr="0018689D">
              <w:rPr>
                <w:lang w:eastAsia="sv-SE"/>
              </w:rPr>
              <w:t>0.3 dB</w:t>
            </w:r>
            <w:r w:rsidRPr="0018689D">
              <w:rPr>
                <w:lang w:eastAsia="ja-JP"/>
              </w:rPr>
              <w:t xml:space="preserve"> for 10Hz Doppler, otherwise </w:t>
            </w:r>
            <w:r w:rsidRPr="0018689D">
              <w:rPr>
                <w:lang w:eastAsia="sv-SE"/>
              </w:rPr>
              <w:t>±0.</w:t>
            </w:r>
            <w:r w:rsidRPr="0018689D">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18689D">
              <w:t>Derivation of Test System Uncertainty</w:t>
            </w:r>
          </w:p>
        </w:tc>
      </w:tr>
      <w:tr w:rsidR="00A63501" w:rsidRPr="0018689D"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18689D"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18689D" w:rsidRDefault="00A63501">
            <w:pPr>
              <w:pStyle w:val="TAC"/>
              <w:rPr>
                <w:rFonts w:cs="Arial"/>
                <w:szCs w:val="18"/>
                <w:lang w:eastAsia="en-US"/>
              </w:rPr>
            </w:pPr>
            <w:r w:rsidRPr="0018689D">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18689D" w:rsidRDefault="00A63501">
            <w:pPr>
              <w:pStyle w:val="TAC"/>
              <w:jc w:val="left"/>
              <w:rPr>
                <w:rFonts w:cs="Arial"/>
                <w:szCs w:val="18"/>
              </w:rPr>
            </w:pPr>
            <w:r w:rsidRPr="0018689D">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18689D" w:rsidRDefault="00A63501">
            <w:pPr>
              <w:pStyle w:val="TAC"/>
              <w:jc w:val="left"/>
              <w:rPr>
                <w:rFonts w:cs="Arial"/>
                <w:szCs w:val="18"/>
              </w:rPr>
            </w:pPr>
            <w:r w:rsidRPr="0018689D">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18689D"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18689D">
              <w:t>Derivation of Test System Uncertainty</w:t>
            </w:r>
          </w:p>
        </w:tc>
      </w:tr>
      <w:tr w:rsidR="00A63501" w:rsidRPr="0018689D"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18689D"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18689D" w:rsidRDefault="00A63501">
            <w:pPr>
              <w:pStyle w:val="TAC"/>
              <w:rPr>
                <w:rFonts w:cs="Arial"/>
                <w:szCs w:val="18"/>
                <w:lang w:eastAsia="en-US"/>
              </w:rPr>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18689D" w:rsidRDefault="00A63501">
            <w:pPr>
              <w:pStyle w:val="TAL"/>
            </w:pPr>
            <w:r w:rsidRPr="0018689D">
              <w:t>± 0.9 dB for &gt; 10Hz doppler</w:t>
            </w:r>
          </w:p>
          <w:p w14:paraId="3818EF2B" w14:textId="77777777" w:rsidR="00A63501" w:rsidRPr="0018689D" w:rsidRDefault="00A63501">
            <w:pPr>
              <w:pStyle w:val="TAC"/>
              <w:jc w:val="left"/>
              <w:rPr>
                <w:rFonts w:cs="Arial"/>
                <w:szCs w:val="18"/>
              </w:rPr>
            </w:pPr>
            <w:r w:rsidRPr="0018689D">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18689D" w:rsidRDefault="00A63501">
            <w:pPr>
              <w:pStyle w:val="TAL"/>
              <w:rPr>
                <w:lang w:eastAsia="sv-SE"/>
              </w:rPr>
            </w:pPr>
            <w:r w:rsidRPr="0018689D">
              <w:rPr>
                <w:lang w:eastAsia="sv-SE"/>
              </w:rPr>
              <w:t>Overall system uncertainty for fading conditions comprises four quantities:</w:t>
            </w:r>
          </w:p>
          <w:p w14:paraId="13C7E0DA" w14:textId="77777777" w:rsidR="00A63501" w:rsidRPr="0018689D" w:rsidRDefault="00A63501">
            <w:pPr>
              <w:pStyle w:val="TAL"/>
              <w:rPr>
                <w:lang w:eastAsia="sv-SE"/>
              </w:rPr>
            </w:pPr>
            <w:r w:rsidRPr="0018689D">
              <w:rPr>
                <w:lang w:eastAsia="sv-SE"/>
              </w:rPr>
              <w:t>1. Signal-to-noise ratio uncertainty</w:t>
            </w:r>
          </w:p>
          <w:p w14:paraId="7609C8B5" w14:textId="77777777" w:rsidR="00A63501" w:rsidRPr="0018689D" w:rsidRDefault="00A63501">
            <w:pPr>
              <w:pStyle w:val="TAL"/>
              <w:rPr>
                <w:lang w:eastAsia="sv-SE"/>
              </w:rPr>
            </w:pPr>
            <w:r w:rsidRPr="0018689D">
              <w:rPr>
                <w:lang w:eastAsia="sv-SE"/>
              </w:rPr>
              <w:t>2. Fading profile power uncertainty</w:t>
            </w:r>
          </w:p>
          <w:p w14:paraId="7065CCD3" w14:textId="77777777" w:rsidR="00A63501" w:rsidRPr="0018689D" w:rsidRDefault="00A63501">
            <w:pPr>
              <w:pStyle w:val="TAL"/>
              <w:rPr>
                <w:lang w:eastAsia="sv-SE"/>
              </w:rPr>
            </w:pPr>
            <w:r w:rsidRPr="0018689D">
              <w:rPr>
                <w:lang w:eastAsia="sv-SE"/>
              </w:rPr>
              <w:t>3. Effect of AWGN flatness and signal flatness</w:t>
            </w:r>
          </w:p>
          <w:p w14:paraId="0C6FAB46" w14:textId="77777777" w:rsidR="00A63501" w:rsidRPr="0018689D" w:rsidRDefault="00A63501">
            <w:pPr>
              <w:pStyle w:val="TAL"/>
              <w:rPr>
                <w:lang w:eastAsia="sv-SE"/>
              </w:rPr>
            </w:pPr>
            <w:r w:rsidRPr="0018689D">
              <w:rPr>
                <w:lang w:eastAsia="sv-SE"/>
              </w:rPr>
              <w:t>4. SNR uncertainty due to finite test time</w:t>
            </w:r>
          </w:p>
          <w:p w14:paraId="330A5035" w14:textId="77777777" w:rsidR="00A63501" w:rsidRPr="0018689D" w:rsidRDefault="00A63501">
            <w:pPr>
              <w:pStyle w:val="TAL"/>
              <w:rPr>
                <w:lang w:eastAsia="sv-SE"/>
              </w:rPr>
            </w:pPr>
          </w:p>
          <w:p w14:paraId="2DB3C870" w14:textId="77777777" w:rsidR="00A63501" w:rsidRPr="0018689D" w:rsidRDefault="00A63501">
            <w:pPr>
              <w:pStyle w:val="TAL"/>
              <w:rPr>
                <w:lang w:eastAsia="sv-SE"/>
              </w:rPr>
            </w:pPr>
            <w:r w:rsidRPr="0018689D">
              <w:rPr>
                <w:lang w:eastAsia="sv-SE"/>
              </w:rPr>
              <w:t>Items 1, 2, 3 and 4 are assumed to be uncorrelated so can be root sum squared:</w:t>
            </w:r>
          </w:p>
          <w:p w14:paraId="651D3997" w14:textId="77777777" w:rsidR="00A63501" w:rsidRPr="0018689D" w:rsidRDefault="00A63501">
            <w:pPr>
              <w:pStyle w:val="TAL"/>
              <w:rPr>
                <w:lang w:eastAsia="sv-SE"/>
              </w:rPr>
            </w:pPr>
            <w:r w:rsidRPr="0018689D">
              <w:rPr>
                <w:lang w:eastAsia="sv-SE"/>
              </w:rPr>
              <w:t>AWGN flatness and signal flatness has x 0.25 effect on the required SNR, so use sensitivity factor of x 0.25 for the uncertainty contribution.</w:t>
            </w:r>
          </w:p>
          <w:p w14:paraId="2D374BF2" w14:textId="77777777" w:rsidR="00A63501" w:rsidRPr="0018689D" w:rsidRDefault="00A63501">
            <w:pPr>
              <w:pStyle w:val="TAL"/>
              <w:rPr>
                <w:lang w:eastAsia="sv-SE"/>
              </w:rPr>
            </w:pPr>
            <w:r w:rsidRPr="0018689D">
              <w:rPr>
                <w:lang w:eastAsia="sv-SE"/>
              </w:rPr>
              <w:t>Test System uncertainty = SQRT (Signal-to-noise ratio uncertainty</w:t>
            </w:r>
            <w:r w:rsidRPr="0018689D">
              <w:rPr>
                <w:vertAlign w:val="superscript"/>
                <w:lang w:eastAsia="sv-SE"/>
              </w:rPr>
              <w:t xml:space="preserve"> 2</w:t>
            </w:r>
            <w:r w:rsidRPr="0018689D">
              <w:rPr>
                <w:lang w:eastAsia="sv-SE"/>
              </w:rPr>
              <w:t xml:space="preserve"> + Fading profile power uncertainty</w:t>
            </w:r>
            <w:r w:rsidRPr="0018689D">
              <w:rPr>
                <w:vertAlign w:val="superscript"/>
                <w:lang w:eastAsia="sv-SE"/>
              </w:rPr>
              <w:t xml:space="preserve"> 2</w:t>
            </w:r>
            <w:r w:rsidRPr="0018689D">
              <w:rPr>
                <w:lang w:eastAsia="sv-SE"/>
              </w:rPr>
              <w:t xml:space="preserve"> + (0.25 x 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 xml:space="preserve"> 2</w:t>
            </w:r>
            <w:r w:rsidRPr="0018689D">
              <w:rPr>
                <w:lang w:eastAsia="sv-SE"/>
              </w:rPr>
              <w:t>)</w:t>
            </w:r>
          </w:p>
          <w:p w14:paraId="3D694095" w14:textId="77777777" w:rsidR="00A63501" w:rsidRPr="0018689D" w:rsidRDefault="00A63501">
            <w:pPr>
              <w:pStyle w:val="TAL"/>
              <w:rPr>
                <w:lang w:eastAsia="sv-SE"/>
              </w:rPr>
            </w:pPr>
            <w:r w:rsidRPr="0018689D">
              <w:rPr>
                <w:lang w:eastAsia="sv-SE"/>
              </w:rPr>
              <w:t>Signal-to-noise ratio uncertainty ±0.3 dB</w:t>
            </w:r>
          </w:p>
          <w:p w14:paraId="09DF5A6A"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589C5685" w14:textId="77777777" w:rsidR="00A63501" w:rsidRPr="0018689D" w:rsidRDefault="00A63501">
            <w:pPr>
              <w:pStyle w:val="TAL"/>
              <w:rPr>
                <w:lang w:eastAsia="sv-SE"/>
              </w:rPr>
            </w:pPr>
            <w:r w:rsidRPr="0018689D">
              <w:rPr>
                <w:lang w:eastAsia="sv-SE"/>
              </w:rPr>
              <w:t>AWGN flatness and signal flatness ±2.0 dB</w:t>
            </w:r>
          </w:p>
          <w:p w14:paraId="00B00722" w14:textId="77777777" w:rsidR="00A63501" w:rsidRPr="0018689D" w:rsidRDefault="00A63501">
            <w:pPr>
              <w:pStyle w:val="TAC"/>
              <w:jc w:val="left"/>
              <w:rPr>
                <w:rFonts w:cs="Arial"/>
                <w:szCs w:val="18"/>
                <w:lang w:eastAsia="en-US"/>
              </w:rPr>
            </w:pPr>
            <w:r w:rsidRPr="0018689D">
              <w:rPr>
                <w:lang w:eastAsia="sv-SE"/>
              </w:rPr>
              <w:t>SNR uncertainty due to finite test time ±0.3 dB</w:t>
            </w:r>
            <w:r w:rsidRPr="0018689D">
              <w:rPr>
                <w:lang w:eastAsia="ja-JP"/>
              </w:rPr>
              <w:t xml:space="preserve"> for 10Hz Doppler, otherwise </w:t>
            </w:r>
            <w:r w:rsidRPr="0018689D">
              <w:rPr>
                <w:lang w:eastAsia="sv-SE"/>
              </w:rPr>
              <w:t>±0.</w:t>
            </w:r>
            <w:r w:rsidRPr="0018689D">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18689D">
              <w:t>Derivation of Test System Uncertainty</w:t>
            </w:r>
          </w:p>
        </w:tc>
      </w:tr>
      <w:tr w:rsidR="00A63501" w:rsidRPr="0018689D"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18689D"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18689D" w:rsidRDefault="00A63501">
            <w:pPr>
              <w:pStyle w:val="TAC"/>
              <w:rPr>
                <w:rFonts w:cs="Arial"/>
                <w:szCs w:val="18"/>
                <w:lang w:eastAsia="en-US"/>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754" w:name="_Toc46155818"/>
      <w:bookmarkStart w:id="755" w:name="_Toc46238371"/>
      <w:bookmarkStart w:id="756" w:name="_Toc46239198"/>
      <w:bookmarkStart w:id="757" w:name="_Toc46384199"/>
      <w:bookmarkStart w:id="758" w:name="_Toc46480283"/>
      <w:bookmarkStart w:id="759" w:name="_Toc51833621"/>
      <w:bookmarkStart w:id="760" w:name="_Toc58504727"/>
      <w:bookmarkStart w:id="761" w:name="_Toc68540470"/>
      <w:bookmarkStart w:id="762" w:name="_Toc75464007"/>
      <w:bookmarkStart w:id="763" w:name="_Toc83680309"/>
      <w:bookmarkStart w:id="764" w:name="_Toc92099876"/>
      <w:bookmarkStart w:id="765" w:name="_Toc99980410"/>
      <w:bookmarkStart w:id="766" w:name="_Toc138970146"/>
      <w:r w:rsidRPr="00DB610F">
        <w:t>5.9.2</w:t>
      </w:r>
      <w:r w:rsidRPr="00DB610F">
        <w:tab/>
        <w:t>Test System Uncertainty and Test Tolerance for FR2 testing</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708E825" w14:textId="77777777" w:rsidR="00A63501" w:rsidRPr="00DB610F" w:rsidRDefault="00A63501" w:rsidP="00A63501">
      <w:pPr>
        <w:pStyle w:val="Heading4"/>
      </w:pPr>
      <w:bookmarkStart w:id="767" w:name="_Toc92099877"/>
      <w:bookmarkStart w:id="768" w:name="_Toc99980411"/>
      <w:bookmarkStart w:id="769" w:name="_Toc138970147"/>
      <w:bookmarkStart w:id="770" w:name="_Toc83680310"/>
      <w:r w:rsidRPr="00DB610F">
        <w:t>5.9.2.1</w:t>
      </w:r>
      <w:r w:rsidRPr="00DB610F">
        <w:tab/>
        <w:t>Recommended Uncertainty of Test System</w:t>
      </w:r>
      <w:bookmarkEnd w:id="767"/>
      <w:bookmarkEnd w:id="768"/>
      <w:bookmarkEnd w:id="769"/>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71" w:name="_Toc92099878"/>
      <w:bookmarkStart w:id="772" w:name="_Toc99980412"/>
      <w:bookmarkStart w:id="773" w:name="_Toc138970148"/>
      <w:r w:rsidRPr="00DB610F">
        <w:t>5.9.2.2</w:t>
      </w:r>
      <w:r w:rsidRPr="00DB610F">
        <w:tab/>
        <w:t>Test Tolerances</w:t>
      </w:r>
      <w:bookmarkEnd w:id="771"/>
      <w:bookmarkEnd w:id="772"/>
      <w:bookmarkEnd w:id="773"/>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74" w:name="_Toc92099879"/>
      <w:bookmarkStart w:id="775" w:name="_Toc99980413"/>
      <w:bookmarkStart w:id="776" w:name="_Toc138970149"/>
      <w:r w:rsidRPr="00DB610F">
        <w:t>5.9.2.3</w:t>
      </w:r>
      <w:r w:rsidRPr="00DB610F">
        <w:tab/>
        <w:t>Impact of Test System Uncertainty on Test Results</w:t>
      </w:r>
      <w:bookmarkEnd w:id="774"/>
      <w:bookmarkEnd w:id="775"/>
      <w:bookmarkEnd w:id="776"/>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77" w:name="_Toc92099880"/>
      <w:bookmarkStart w:id="778" w:name="_Toc99980414"/>
      <w:bookmarkStart w:id="779" w:name="_Toc138970150"/>
      <w:r w:rsidRPr="00DB610F">
        <w:lastRenderedPageBreak/>
        <w:t>5.9.2.4</w:t>
      </w:r>
      <w:r w:rsidRPr="00DB610F">
        <w:tab/>
        <w:t>Impact of Test System Uncertainty on Test Results for FR2</w:t>
      </w:r>
      <w:bookmarkEnd w:id="777"/>
      <w:bookmarkEnd w:id="778"/>
      <w:bookmarkEnd w:id="779"/>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18689D"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18689D">
              <w:t>Derivation of Test System Uncertainty</w:t>
            </w:r>
          </w:p>
        </w:tc>
      </w:tr>
      <w:tr w:rsidR="00A63501" w:rsidRPr="0018689D"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18689D"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18689D" w:rsidRDefault="00A63501">
            <w:pPr>
              <w:pStyle w:val="TAC"/>
              <w:rPr>
                <w:rFonts w:cs="Arial"/>
                <w:szCs w:val="18"/>
                <w:lang w:eastAsia="en-US"/>
              </w:rPr>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18689D" w:rsidRDefault="00A63501">
            <w:pPr>
              <w:pStyle w:val="TAL"/>
              <w:rPr>
                <w:lang w:eastAsia="ja-JP"/>
              </w:rPr>
            </w:pPr>
            <w:r w:rsidRPr="0018689D">
              <w:rPr>
                <w:lang w:eastAsia="ja-JP"/>
              </w:rPr>
              <w:t>2Tx, Rank 1:</w:t>
            </w:r>
          </w:p>
          <w:p w14:paraId="777E567E" w14:textId="77777777" w:rsidR="00A63501" w:rsidRPr="0018689D" w:rsidRDefault="00A63501">
            <w:pPr>
              <w:pStyle w:val="TAL"/>
              <w:rPr>
                <w:lang w:eastAsia="ja-JP"/>
              </w:rPr>
            </w:pPr>
            <w:r w:rsidRPr="0018689D">
              <w:t xml:space="preserve">± </w:t>
            </w:r>
            <w:r w:rsidRPr="0018689D">
              <w:rPr>
                <w:lang w:eastAsia="ja-JP"/>
              </w:rPr>
              <w:t>1.82 dB for Doppler &lt; 100 Hz</w:t>
            </w:r>
          </w:p>
          <w:p w14:paraId="44C909F2" w14:textId="77777777" w:rsidR="00A63501" w:rsidRPr="0018689D" w:rsidRDefault="00A63501">
            <w:pPr>
              <w:pStyle w:val="TAL"/>
              <w:rPr>
                <w:lang w:eastAsia="ja-JP"/>
              </w:rPr>
            </w:pPr>
            <w:r w:rsidRPr="0018689D">
              <w:t xml:space="preserve">± </w:t>
            </w:r>
            <w:r w:rsidRPr="0018689D">
              <w:rPr>
                <w:lang w:eastAsia="ja-JP"/>
              </w:rPr>
              <w:t xml:space="preserve">1.78 dB for Doppler </w:t>
            </w:r>
            <w:r w:rsidRPr="0018689D">
              <w:rPr>
                <w:rFonts w:cs="Arial"/>
                <w:lang w:eastAsia="ja-JP"/>
              </w:rPr>
              <w:t>≥</w:t>
            </w:r>
            <w:r w:rsidRPr="0018689D">
              <w:rPr>
                <w:lang w:eastAsia="ja-JP"/>
              </w:rPr>
              <w:t>100 Hz</w:t>
            </w:r>
          </w:p>
          <w:p w14:paraId="6F8F7196" w14:textId="77777777" w:rsidR="00A63501" w:rsidRPr="0018689D" w:rsidRDefault="00A63501">
            <w:pPr>
              <w:pStyle w:val="TAL"/>
              <w:rPr>
                <w:lang w:eastAsia="ja-JP"/>
              </w:rPr>
            </w:pPr>
          </w:p>
          <w:p w14:paraId="6D057E2D" w14:textId="77777777" w:rsidR="00A63501" w:rsidRPr="0018689D" w:rsidRDefault="00A63501">
            <w:pPr>
              <w:pStyle w:val="TAL"/>
              <w:rPr>
                <w:lang w:eastAsia="ja-JP"/>
              </w:rPr>
            </w:pPr>
          </w:p>
          <w:p w14:paraId="06C679C4" w14:textId="77777777" w:rsidR="00A63501" w:rsidRPr="0018689D" w:rsidRDefault="00A63501">
            <w:pPr>
              <w:pStyle w:val="TAL"/>
              <w:rPr>
                <w:lang w:eastAsia="ja-JP"/>
              </w:rPr>
            </w:pPr>
            <w:r w:rsidRPr="0018689D">
              <w:rPr>
                <w:lang w:eastAsia="ja-JP"/>
              </w:rPr>
              <w:t>2Tx, Rank 2:</w:t>
            </w:r>
          </w:p>
          <w:p w14:paraId="0739F999" w14:textId="77777777" w:rsidR="00A63501" w:rsidRPr="0018689D" w:rsidRDefault="00A63501">
            <w:pPr>
              <w:pStyle w:val="TAL"/>
              <w:rPr>
                <w:lang w:eastAsia="ja-JP"/>
              </w:rPr>
            </w:pPr>
            <w:r w:rsidRPr="0018689D">
              <w:t xml:space="preserve">± </w:t>
            </w:r>
            <w:r w:rsidRPr="0018689D">
              <w:rPr>
                <w:lang w:eastAsia="ja-JP"/>
              </w:rPr>
              <w:t>1.67 dB for Doppler &lt; 100Hz</w:t>
            </w:r>
          </w:p>
          <w:p w14:paraId="56290832" w14:textId="77777777" w:rsidR="00A63501" w:rsidRPr="0018689D" w:rsidRDefault="00A63501">
            <w:pPr>
              <w:pStyle w:val="TAC"/>
              <w:jc w:val="left"/>
              <w:rPr>
                <w:rFonts w:cs="Arial"/>
                <w:szCs w:val="18"/>
                <w:lang w:eastAsia="en-US"/>
              </w:rPr>
            </w:pPr>
            <w:r w:rsidRPr="0018689D">
              <w:t xml:space="preserve">± </w:t>
            </w:r>
            <w:r w:rsidRPr="0018689D">
              <w:rPr>
                <w:lang w:eastAsia="ja-JP"/>
              </w:rPr>
              <w:t xml:space="preserve">1.63 dB for Doppler </w:t>
            </w:r>
            <w:r w:rsidRPr="0018689D">
              <w:rPr>
                <w:rFonts w:cs="Arial"/>
                <w:lang w:eastAsia="ja-JP"/>
              </w:rPr>
              <w:t>≥</w:t>
            </w:r>
            <w:r w:rsidRPr="0018689D">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18689D" w:rsidRDefault="00A63501">
            <w:pPr>
              <w:pStyle w:val="TAL"/>
              <w:rPr>
                <w:lang w:eastAsia="sv-SE"/>
              </w:rPr>
            </w:pPr>
            <w:r w:rsidRPr="0018689D">
              <w:rPr>
                <w:lang w:eastAsia="sv-SE"/>
              </w:rPr>
              <w:t>Overall system uncertainty for fading conditions comprises four quantities:</w:t>
            </w:r>
          </w:p>
          <w:p w14:paraId="60AE6BE0" w14:textId="77777777" w:rsidR="00A63501" w:rsidRPr="0018689D" w:rsidRDefault="00A63501">
            <w:pPr>
              <w:pStyle w:val="TAL"/>
              <w:rPr>
                <w:lang w:eastAsia="en-US"/>
              </w:rPr>
            </w:pPr>
            <w:r w:rsidRPr="0018689D">
              <w:rPr>
                <w:lang w:eastAsia="sv-SE"/>
              </w:rPr>
              <w:t xml:space="preserve">1. </w:t>
            </w:r>
            <w:r w:rsidRPr="0018689D">
              <w:t>gNB emulator Signal-to-noise ratio uncertainty</w:t>
            </w:r>
          </w:p>
          <w:p w14:paraId="1E6D6C62" w14:textId="77777777" w:rsidR="00A63501" w:rsidRPr="0018689D" w:rsidRDefault="00A63501">
            <w:pPr>
              <w:pStyle w:val="TAL"/>
              <w:rPr>
                <w:lang w:eastAsia="sv-SE"/>
              </w:rPr>
            </w:pPr>
            <w:r w:rsidRPr="0018689D">
              <w:t>2. Fading profile power uncertainty</w:t>
            </w:r>
          </w:p>
          <w:p w14:paraId="66E3B6AD"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48E40B33" w14:textId="77777777" w:rsidR="00A63501" w:rsidRPr="0018689D" w:rsidRDefault="00A63501">
            <w:pPr>
              <w:pStyle w:val="TAL"/>
              <w:rPr>
                <w:lang w:eastAsia="sv-SE"/>
              </w:rPr>
            </w:pPr>
            <w:r w:rsidRPr="0018689D">
              <w:rPr>
                <w:lang w:eastAsia="sv-SE"/>
              </w:rPr>
              <w:t>4. SNR uncertainty due to finite test time</w:t>
            </w:r>
          </w:p>
          <w:p w14:paraId="6F8E8322" w14:textId="77777777" w:rsidR="00A63501" w:rsidRPr="0018689D" w:rsidRDefault="00A63501">
            <w:pPr>
              <w:pStyle w:val="TAL"/>
              <w:rPr>
                <w:lang w:eastAsia="ja-JP"/>
              </w:rPr>
            </w:pPr>
            <w:r w:rsidRPr="0018689D">
              <w:rPr>
                <w:lang w:eastAsia="ja-JP"/>
              </w:rPr>
              <w:t>5. Impact on non-ideal isolation between branches for the wireless cable mode</w:t>
            </w:r>
          </w:p>
          <w:p w14:paraId="4949A6DD" w14:textId="77777777" w:rsidR="00A63501" w:rsidRPr="0018689D" w:rsidRDefault="00A63501">
            <w:pPr>
              <w:pStyle w:val="TAL"/>
              <w:rPr>
                <w:lang w:eastAsia="ja-JP"/>
              </w:rPr>
            </w:pPr>
            <w:r w:rsidRPr="0018689D">
              <w:t>gNB emulator SNR</w:t>
            </w:r>
          </w:p>
          <w:p w14:paraId="29933B56" w14:textId="77777777" w:rsidR="00A63501" w:rsidRPr="0018689D" w:rsidRDefault="00A63501">
            <w:pPr>
              <w:pStyle w:val="TAL"/>
              <w:rPr>
                <w:lang w:eastAsia="sv-SE"/>
              </w:rPr>
            </w:pPr>
          </w:p>
          <w:p w14:paraId="10581DEC"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F80ABB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26497D07" w14:textId="77777777" w:rsidR="00A63501" w:rsidRPr="0018689D" w:rsidRDefault="00A63501">
            <w:pPr>
              <w:pStyle w:val="TAL"/>
              <w:rPr>
                <w:lang w:eastAsia="sv-SE"/>
              </w:rPr>
            </w:pPr>
            <w:r w:rsidRPr="0018689D">
              <w:rPr>
                <w:lang w:eastAsia="sv-SE"/>
              </w:rPr>
              <w:t>Test System uncertainty = SQRT (</w:t>
            </w:r>
            <w:r w:rsidRPr="0018689D">
              <w:t>gNB emulator 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2</w:t>
            </w:r>
          </w:p>
          <w:p w14:paraId="6C4E49AF" w14:textId="77777777" w:rsidR="00A63501" w:rsidRPr="0018689D" w:rsidRDefault="00A63501">
            <w:pPr>
              <w:pStyle w:val="TAL"/>
              <w:rPr>
                <w:lang w:eastAsia="ja-JP"/>
              </w:rPr>
            </w:pPr>
            <w:r w:rsidRPr="0018689D">
              <w:rPr>
                <w:lang w:eastAsia="ja-JP"/>
              </w:rPr>
              <w:t>) + Impact on non-ideal isolation between branches for the wireless cable mode</w:t>
            </w:r>
          </w:p>
          <w:p w14:paraId="126DBE1B" w14:textId="77777777" w:rsidR="00A63501" w:rsidRPr="0018689D" w:rsidRDefault="00A63501">
            <w:pPr>
              <w:pStyle w:val="TAL"/>
              <w:rPr>
                <w:lang w:eastAsia="ja-JP"/>
              </w:rPr>
            </w:pPr>
          </w:p>
          <w:p w14:paraId="1722CB48" w14:textId="77777777" w:rsidR="00A63501" w:rsidRPr="0018689D" w:rsidRDefault="00A63501">
            <w:pPr>
              <w:pStyle w:val="TAL"/>
              <w:rPr>
                <w:lang w:eastAsia="sv-SE"/>
              </w:rPr>
            </w:pPr>
            <w:r w:rsidRPr="0018689D">
              <w:t>gNB emulator Signal-to-noise ratio uncertainty</w:t>
            </w:r>
            <w:r w:rsidRPr="0018689D">
              <w:rPr>
                <w:lang w:eastAsia="sv-SE"/>
              </w:rPr>
              <w:t xml:space="preserve"> </w:t>
            </w:r>
            <w:r w:rsidRPr="0018689D">
              <w:rPr>
                <w:rFonts w:cs="Arial"/>
                <w:lang w:eastAsia="sv-SE"/>
              </w:rPr>
              <w:t>±</w:t>
            </w:r>
            <w:r w:rsidRPr="0018689D">
              <w:rPr>
                <w:lang w:eastAsia="sv-SE"/>
              </w:rPr>
              <w:t>0.3 dB</w:t>
            </w:r>
          </w:p>
          <w:p w14:paraId="2CDD48D9" w14:textId="77777777" w:rsidR="00A63501" w:rsidRPr="0018689D" w:rsidRDefault="00A63501">
            <w:pPr>
              <w:pStyle w:val="TAL"/>
              <w:rPr>
                <w:lang w:eastAsia="ja-JP"/>
              </w:rPr>
            </w:pPr>
            <w:r w:rsidRPr="0018689D">
              <w:rPr>
                <w:lang w:eastAsia="sv-SE"/>
              </w:rPr>
              <w:t>Fading profile power uncertainty ±</w:t>
            </w:r>
            <w:r w:rsidRPr="0018689D">
              <w:rPr>
                <w:lang w:eastAsia="ja-JP"/>
              </w:rPr>
              <w:t>0.7</w:t>
            </w:r>
            <w:r w:rsidRPr="0018689D">
              <w:rPr>
                <w:lang w:eastAsia="sv-SE"/>
              </w:rPr>
              <w:t xml:space="preserve"> dB</w:t>
            </w:r>
          </w:p>
          <w:p w14:paraId="40406F72"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ja-JP"/>
              </w:rPr>
              <w:t>3.6</w:t>
            </w:r>
            <w:r w:rsidRPr="0018689D">
              <w:rPr>
                <w:lang w:eastAsia="sv-SE"/>
              </w:rPr>
              <w:t xml:space="preserve"> dB</w:t>
            </w:r>
          </w:p>
          <w:p w14:paraId="03002E40" w14:textId="77777777" w:rsidR="00A63501" w:rsidRPr="0018689D" w:rsidRDefault="00A63501">
            <w:pPr>
              <w:pStyle w:val="TAL"/>
              <w:rPr>
                <w:lang w:eastAsia="ja-JP"/>
              </w:rPr>
            </w:pPr>
            <w:r w:rsidRPr="0018689D">
              <w:t xml:space="preserve">SNR uncertainty due to finite test time </w:t>
            </w:r>
            <w:r w:rsidRPr="0018689D">
              <w:rPr>
                <w:rFonts w:cs="Arial"/>
                <w:lang w:eastAsia="sv-SE"/>
              </w:rPr>
              <w:t>±</w:t>
            </w:r>
            <w:r w:rsidRPr="0018689D">
              <w:rPr>
                <w:lang w:eastAsia="ja-JP"/>
              </w:rPr>
              <w:t>0.3 dB for doppler &lt; 100Hz, otherwise 0 dB</w:t>
            </w:r>
          </w:p>
          <w:p w14:paraId="38FB0BD1" w14:textId="77777777" w:rsidR="00A63501" w:rsidRPr="0018689D" w:rsidRDefault="00A63501">
            <w:pPr>
              <w:pStyle w:val="TAC"/>
              <w:jc w:val="left"/>
              <w:rPr>
                <w:rFonts w:cs="Arial"/>
                <w:szCs w:val="18"/>
                <w:lang w:eastAsia="en-US"/>
              </w:rPr>
            </w:pPr>
            <w:r w:rsidRPr="0018689D">
              <w:t>Impact on non-ideal isolation between branches for the wireless cable mode</w:t>
            </w:r>
            <w:r w:rsidRPr="0018689D">
              <w:rPr>
                <w:lang w:eastAsia="ja-JP"/>
              </w:rPr>
              <w:t xml:space="preserve"> 0.60 dB for Rank1, </w:t>
            </w:r>
            <w:r w:rsidRPr="0018689D">
              <w:t>0.45</w:t>
            </w:r>
            <w:r w:rsidRPr="0018689D">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80" w:name="_Toc92099881"/>
      <w:bookmarkStart w:id="781" w:name="_Toc99980415"/>
      <w:bookmarkStart w:id="782" w:name="_Toc138970151"/>
      <w:r w:rsidRPr="00DB610F">
        <w:t>5.10</w:t>
      </w:r>
      <w:r w:rsidRPr="00DB610F">
        <w:tab/>
        <w:t>Feasibility of Defining Link Adaptation Absolute Physical Layer Requirements</w:t>
      </w:r>
      <w:bookmarkEnd w:id="770"/>
      <w:bookmarkEnd w:id="780"/>
      <w:bookmarkEnd w:id="781"/>
      <w:bookmarkEnd w:id="782"/>
    </w:p>
    <w:p w14:paraId="11B113F7" w14:textId="77777777" w:rsidR="00606FD2" w:rsidRPr="00DB610F" w:rsidRDefault="00606FD2" w:rsidP="00606FD2">
      <w:pPr>
        <w:pStyle w:val="Heading3"/>
      </w:pPr>
      <w:bookmarkStart w:id="783" w:name="_Toc83680311"/>
      <w:bookmarkStart w:id="784" w:name="_Toc92099882"/>
      <w:bookmarkStart w:id="785" w:name="_Toc99980416"/>
      <w:bookmarkStart w:id="786" w:name="_Toc138970152"/>
      <w:r w:rsidRPr="00DB610F">
        <w:t>5.10.1</w:t>
      </w:r>
      <w:r w:rsidRPr="00DB610F">
        <w:tab/>
        <w:t>General</w:t>
      </w:r>
      <w:bookmarkEnd w:id="783"/>
      <w:bookmarkEnd w:id="784"/>
      <w:bookmarkEnd w:id="785"/>
      <w:bookmarkEnd w:id="786"/>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87" w:name="_Toc83680312"/>
      <w:bookmarkStart w:id="788" w:name="_Toc92099883"/>
      <w:bookmarkStart w:id="789" w:name="_Toc99980417"/>
      <w:bookmarkStart w:id="790" w:name="_Toc138970153"/>
      <w:bookmarkStart w:id="791" w:name="_Toc483502817"/>
      <w:r w:rsidRPr="00DB610F">
        <w:t>5.10.2</w:t>
      </w:r>
      <w:r w:rsidRPr="00DB610F">
        <w:tab/>
        <w:t>Test Methodology</w:t>
      </w:r>
      <w:bookmarkEnd w:id="787"/>
      <w:bookmarkEnd w:id="788"/>
      <w:bookmarkEnd w:id="789"/>
      <w:bookmarkEnd w:id="790"/>
    </w:p>
    <w:p w14:paraId="79FD27F2" w14:textId="77777777" w:rsidR="00606FD2" w:rsidRPr="00DB610F" w:rsidRDefault="00606FD2" w:rsidP="00606FD2">
      <w:pPr>
        <w:pStyle w:val="Heading4"/>
      </w:pPr>
      <w:bookmarkStart w:id="792" w:name="_Toc83680313"/>
      <w:bookmarkStart w:id="793" w:name="_Toc92099884"/>
      <w:bookmarkStart w:id="794" w:name="_Toc99980418"/>
      <w:bookmarkStart w:id="795" w:name="_Toc138970154"/>
      <w:bookmarkStart w:id="796" w:name="_Hlk80611026"/>
      <w:r w:rsidRPr="00DB610F">
        <w:t>5.10.2.1</w:t>
      </w:r>
      <w:r w:rsidRPr="00DB610F">
        <w:tab/>
        <w:t>Simulation Alignment Criteria</w:t>
      </w:r>
      <w:bookmarkEnd w:id="792"/>
      <w:bookmarkEnd w:id="793"/>
      <w:bookmarkEnd w:id="794"/>
      <w:bookmarkEnd w:id="795"/>
    </w:p>
    <w:bookmarkEnd w:id="791"/>
    <w:bookmarkEnd w:id="796"/>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97" w:name="_Toc83680314"/>
      <w:bookmarkStart w:id="798" w:name="_Toc92099885"/>
      <w:bookmarkStart w:id="799" w:name="_Toc99980419"/>
      <w:bookmarkStart w:id="800" w:name="_Toc138970155"/>
      <w:r w:rsidRPr="00DB610F">
        <w:lastRenderedPageBreak/>
        <w:t>5.10.2.2</w:t>
      </w:r>
      <w:r w:rsidRPr="00DB610F">
        <w:tab/>
        <w:t>Methodology for Requirements Definition</w:t>
      </w:r>
      <w:bookmarkEnd w:id="797"/>
      <w:bookmarkEnd w:id="798"/>
      <w:bookmarkEnd w:id="799"/>
      <w:bookmarkEnd w:id="800"/>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801" w:name="_Toc83680315"/>
      <w:bookmarkStart w:id="802" w:name="_Toc92099886"/>
      <w:bookmarkStart w:id="803" w:name="_Toc99980420"/>
      <w:bookmarkStart w:id="804" w:name="_Toc138970156"/>
      <w:r w:rsidRPr="00DB610F">
        <w:t>5.10.3</w:t>
      </w:r>
      <w:r w:rsidRPr="00DB610F">
        <w:tab/>
        <w:t>Simulation Assumptions</w:t>
      </w:r>
      <w:bookmarkEnd w:id="801"/>
      <w:bookmarkEnd w:id="802"/>
      <w:bookmarkEnd w:id="803"/>
      <w:bookmarkEnd w:id="804"/>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805"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806"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807" w:name="_Hlk80283772"/>
            <w:r w:rsidRPr="00DB610F">
              <w:rPr>
                <w:rFonts w:eastAsia="SimSun"/>
                <w:lang w:eastAsia="zh-CN"/>
              </w:rPr>
              <w:t xml:space="preserve">PDSCH </w:t>
            </w:r>
            <w:bookmarkStart w:id="808" w:name="OLE_LINK34"/>
            <w:r w:rsidRPr="00DB610F">
              <w:rPr>
                <w:rFonts w:eastAsia="SimSun"/>
                <w:lang w:eastAsia="zh-CN"/>
              </w:rPr>
              <w:t>configuration</w:t>
            </w:r>
            <w:bookmarkEnd w:id="808"/>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809" w:name="_Hlk80280963"/>
            <w:bookmarkEnd w:id="807"/>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395DD1">
            <w:pPr>
              <w:pStyle w:val="TAL"/>
              <w:rPr>
                <w:rFonts w:eastAsia="SimSun"/>
              </w:rPr>
            </w:pPr>
            <w:r w:rsidRPr="00DB610F">
              <w:rPr>
                <w:rFonts w:eastAsia="SimSun"/>
              </w:rPr>
              <w:t>CSI-IM Resource Mapping</w:t>
            </w:r>
          </w:p>
          <w:p w14:paraId="4F3E8251" w14:textId="77777777" w:rsidR="00606FD2" w:rsidRPr="00DB610F" w:rsidRDefault="00606FD2" w:rsidP="00395DD1">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809"/>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810" w:name="OLE_LINK1"/>
            <w:bookmarkStart w:id="811" w:name="OLE_LINK2"/>
            <w:r w:rsidRPr="00DB610F">
              <w:rPr>
                <w:rFonts w:eastAsia="SimSun"/>
              </w:rPr>
              <w:t>Aperiodic</w:t>
            </w:r>
            <w:bookmarkEnd w:id="810"/>
            <w:bookmarkEnd w:id="811"/>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DB610F" w:rsidRDefault="00606FD2" w:rsidP="00395DD1">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DB610F" w:rsidRDefault="00606FD2" w:rsidP="00395DD1">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DB610F" w:rsidRDefault="00606FD2" w:rsidP="00395DD1">
            <w:pPr>
              <w:pStyle w:val="TAC"/>
              <w:rPr>
                <w:rFonts w:eastAsia="SimSun"/>
              </w:rPr>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DB610F" w:rsidRDefault="00606FD2" w:rsidP="00395DD1">
            <w:pPr>
              <w:pStyle w:val="TAC"/>
              <w:rPr>
                <w:rFonts w:eastAsia="SimSun"/>
              </w:rPr>
            </w:pPr>
            <w:r w:rsidRPr="0018689D">
              <w:t>Table 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812" w:name="OLE_LINK59"/>
            <w:r w:rsidRPr="0018689D">
              <w:rPr>
                <w:lang w:eastAsia="zh-CN"/>
              </w:rPr>
              <w:t xml:space="preserve">1 in slots i, where mod(i, 5) = 0, </w:t>
            </w:r>
            <w:bookmarkEnd w:id="812"/>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813" w:name="OLE_LINK58"/>
            <w:r w:rsidRPr="0018689D">
              <w:rPr>
                <w:lang w:eastAsia="zh-CN"/>
              </w:rPr>
              <w:t xml:space="preserve">1 in slots i, where mod(i, 8) = 1, </w:t>
            </w:r>
            <w:bookmarkStart w:id="814" w:name="OLE_LINK62"/>
            <w:bookmarkStart w:id="815" w:name="OLE_LINK63"/>
            <w:r w:rsidRPr="0018689D">
              <w:rPr>
                <w:lang w:eastAsia="zh-CN"/>
              </w:rPr>
              <w:t>otherwise it is equal to 0</w:t>
            </w:r>
            <w:bookmarkEnd w:id="813"/>
            <w:bookmarkEnd w:id="814"/>
            <w:bookmarkEnd w:id="815"/>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816"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816"/>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395DD1">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805"/>
      <w:bookmarkEnd w:id="806"/>
    </w:tbl>
    <w:p w14:paraId="73F303EC" w14:textId="77777777" w:rsidR="00606FD2" w:rsidRPr="00DB610F" w:rsidRDefault="00606FD2" w:rsidP="00606FD2"/>
    <w:p w14:paraId="4CEA6F77" w14:textId="77777777" w:rsidR="00606FD2" w:rsidRPr="00DB610F" w:rsidRDefault="00606FD2" w:rsidP="00606FD2">
      <w:pPr>
        <w:pStyle w:val="Heading3"/>
      </w:pPr>
      <w:bookmarkStart w:id="817" w:name="_Toc83680316"/>
      <w:bookmarkStart w:id="818" w:name="_Toc92099887"/>
      <w:bookmarkStart w:id="819" w:name="_Toc99980421"/>
      <w:bookmarkStart w:id="820" w:name="_Toc138970157"/>
      <w:r w:rsidRPr="00DB610F">
        <w:t>5.10.4</w:t>
      </w:r>
      <w:r w:rsidRPr="00DB610F">
        <w:tab/>
        <w:t>Simulation Results</w:t>
      </w:r>
      <w:bookmarkEnd w:id="817"/>
      <w:bookmarkEnd w:id="818"/>
      <w:bookmarkEnd w:id="819"/>
      <w:bookmarkEnd w:id="820"/>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18689D"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395DD1">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395DD1">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395DD1">
            <w:pPr>
              <w:pStyle w:val="TAH"/>
              <w:rPr>
                <w:rFonts w:eastAsia="SimSun"/>
              </w:rPr>
            </w:pPr>
            <w:r w:rsidRPr="00DB610F">
              <w:rPr>
                <w:rFonts w:eastAsia="SimSun"/>
              </w:rPr>
              <w:t>FR2</w:t>
            </w:r>
          </w:p>
        </w:tc>
      </w:tr>
      <w:tr w:rsidR="001F3CD0" w:rsidRPr="0018689D"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395DD1">
            <w:pPr>
              <w:pStyle w:val="TAH"/>
              <w:rPr>
                <w:rFonts w:eastAsia="SimSun"/>
              </w:rPr>
            </w:pPr>
            <w:r w:rsidRPr="00DB610F">
              <w:rPr>
                <w:rFonts w:eastAsia="SimSun"/>
              </w:rPr>
              <w:t>2 Rx UE</w:t>
            </w:r>
          </w:p>
        </w:tc>
      </w:tr>
      <w:tr w:rsidR="001F3CD0" w:rsidRPr="0018689D" w14:paraId="088D435B" w14:textId="77777777" w:rsidTr="001F3CD0">
        <w:tc>
          <w:tcPr>
            <w:tcW w:w="746" w:type="dxa"/>
            <w:shd w:val="clear" w:color="auto" w:fill="auto"/>
            <w:vAlign w:val="center"/>
          </w:tcPr>
          <w:p w14:paraId="5B9B96B3" w14:textId="77777777" w:rsidR="00606FD2" w:rsidRPr="00DB610F" w:rsidRDefault="00606FD2" w:rsidP="00395DD1">
            <w:pPr>
              <w:pStyle w:val="TAH"/>
              <w:rPr>
                <w:rFonts w:eastAsia="SimSun"/>
              </w:rPr>
            </w:pPr>
            <w:r w:rsidRPr="00DB610F">
              <w:rPr>
                <w:rFonts w:eastAsia="SimSun"/>
              </w:rPr>
              <w:lastRenderedPageBreak/>
              <w:t>% of Max T-put</w:t>
            </w:r>
          </w:p>
        </w:tc>
        <w:tc>
          <w:tcPr>
            <w:tcW w:w="887" w:type="dxa"/>
            <w:shd w:val="clear" w:color="auto" w:fill="auto"/>
            <w:vAlign w:val="center"/>
          </w:tcPr>
          <w:p w14:paraId="7AF145D6"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395DD1">
            <w:pPr>
              <w:pStyle w:val="TAH"/>
              <w:rPr>
                <w:rFonts w:eastAsia="SimSun"/>
              </w:rPr>
            </w:pPr>
            <w:r w:rsidRPr="00DB610F">
              <w:rPr>
                <w:rFonts w:eastAsia="SimSun"/>
              </w:rPr>
              <w:t>Span</w:t>
            </w:r>
          </w:p>
        </w:tc>
      </w:tr>
      <w:tr w:rsidR="001F3CD0" w:rsidRPr="0018689D" w14:paraId="1950984F" w14:textId="77777777" w:rsidTr="001F3CD0">
        <w:tc>
          <w:tcPr>
            <w:tcW w:w="746" w:type="dxa"/>
            <w:shd w:val="clear" w:color="auto" w:fill="auto"/>
            <w:vAlign w:val="center"/>
          </w:tcPr>
          <w:p w14:paraId="2E5D9CE7" w14:textId="77777777" w:rsidR="00606FD2" w:rsidRPr="00DB610F" w:rsidRDefault="00606FD2" w:rsidP="00395DD1">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395DD1">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395DD1">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395DD1">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395DD1">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395DD1">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395DD1">
            <w:pPr>
              <w:pStyle w:val="TAC"/>
              <w:rPr>
                <w:rFonts w:eastAsia="SimSun"/>
              </w:rPr>
            </w:pPr>
            <w:r w:rsidRPr="00DB610F">
              <w:rPr>
                <w:rFonts w:eastAsia="SimSun"/>
                <w:lang w:eastAsia="en-US"/>
              </w:rPr>
              <w:t>1.8</w:t>
            </w:r>
          </w:p>
        </w:tc>
      </w:tr>
      <w:tr w:rsidR="001F3CD0" w:rsidRPr="0018689D" w14:paraId="16B79D6A" w14:textId="77777777" w:rsidTr="001F3CD0">
        <w:tc>
          <w:tcPr>
            <w:tcW w:w="746" w:type="dxa"/>
            <w:shd w:val="clear" w:color="auto" w:fill="auto"/>
            <w:vAlign w:val="center"/>
          </w:tcPr>
          <w:p w14:paraId="43EFC985" w14:textId="77777777" w:rsidR="00606FD2" w:rsidRPr="00DB610F" w:rsidRDefault="00606FD2" w:rsidP="00395DD1">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395DD1">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395DD1">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395DD1">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395DD1">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395DD1">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395DD1">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395DD1">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395DD1">
            <w:pPr>
              <w:pStyle w:val="TAC"/>
              <w:rPr>
                <w:rFonts w:eastAsia="SimSun"/>
              </w:rPr>
            </w:pPr>
            <w:r w:rsidRPr="00DB610F">
              <w:rPr>
                <w:rFonts w:eastAsia="SimSun"/>
                <w:lang w:eastAsia="en-US"/>
              </w:rPr>
              <w:t>2.1</w:t>
            </w:r>
          </w:p>
        </w:tc>
      </w:tr>
      <w:tr w:rsidR="001F3CD0" w:rsidRPr="0018689D" w14:paraId="3EBF2863" w14:textId="77777777" w:rsidTr="001F3CD0">
        <w:tc>
          <w:tcPr>
            <w:tcW w:w="746" w:type="dxa"/>
            <w:shd w:val="clear" w:color="auto" w:fill="auto"/>
            <w:vAlign w:val="center"/>
          </w:tcPr>
          <w:p w14:paraId="1D1E96AB" w14:textId="77777777" w:rsidR="00606FD2" w:rsidRPr="00DB610F" w:rsidRDefault="00606FD2" w:rsidP="00395DD1">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395DD1">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395DD1">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395DD1">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395DD1">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395DD1">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395DD1">
            <w:pPr>
              <w:pStyle w:val="TAC"/>
              <w:rPr>
                <w:rFonts w:eastAsia="SimSun"/>
              </w:rPr>
            </w:pPr>
            <w:r w:rsidRPr="00DB610F">
              <w:rPr>
                <w:rFonts w:eastAsia="SimSun"/>
                <w:lang w:eastAsia="en-US"/>
              </w:rPr>
              <w:t>2.7</w:t>
            </w:r>
          </w:p>
        </w:tc>
      </w:tr>
      <w:tr w:rsidR="001F3CD0" w:rsidRPr="0018689D" w14:paraId="2942EE7B" w14:textId="77777777" w:rsidTr="001F3CD0">
        <w:tc>
          <w:tcPr>
            <w:tcW w:w="746" w:type="dxa"/>
            <w:shd w:val="clear" w:color="auto" w:fill="auto"/>
            <w:vAlign w:val="center"/>
          </w:tcPr>
          <w:p w14:paraId="467D3C60" w14:textId="77777777" w:rsidR="00606FD2" w:rsidRPr="00DB610F" w:rsidRDefault="00606FD2" w:rsidP="00395DD1">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395DD1">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395DD1">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395DD1">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395DD1">
            <w:pPr>
              <w:pStyle w:val="TAC"/>
              <w:rPr>
                <w:rFonts w:eastAsia="SimSun"/>
              </w:rPr>
            </w:pPr>
            <w:r w:rsidRPr="00DB610F">
              <w:rPr>
                <w:rFonts w:eastAsia="SimSun"/>
                <w:lang w:eastAsia="en-US"/>
              </w:rPr>
              <w:t>2.8</w:t>
            </w:r>
          </w:p>
        </w:tc>
      </w:tr>
      <w:tr w:rsidR="001F3CD0" w:rsidRPr="0018689D" w14:paraId="217DC744" w14:textId="77777777" w:rsidTr="001F3CD0">
        <w:tc>
          <w:tcPr>
            <w:tcW w:w="746" w:type="dxa"/>
            <w:shd w:val="clear" w:color="auto" w:fill="auto"/>
            <w:vAlign w:val="center"/>
          </w:tcPr>
          <w:p w14:paraId="07C3A13B" w14:textId="77777777" w:rsidR="00606FD2" w:rsidRPr="00DB610F" w:rsidRDefault="00606FD2" w:rsidP="00395DD1">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395DD1">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395DD1">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395DD1">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395DD1">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395DD1">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395DD1">
            <w:pPr>
              <w:pStyle w:val="TAC"/>
              <w:rPr>
                <w:rFonts w:eastAsia="SimSun"/>
              </w:rPr>
            </w:pPr>
            <w:r w:rsidRPr="00DB610F">
              <w:rPr>
                <w:rFonts w:eastAsia="SimSun"/>
                <w:lang w:eastAsia="en-US"/>
              </w:rPr>
              <w:t>2.6</w:t>
            </w:r>
          </w:p>
        </w:tc>
      </w:tr>
      <w:tr w:rsidR="001F3CD0" w:rsidRPr="0018689D" w14:paraId="5386DB94" w14:textId="77777777" w:rsidTr="001F3CD0">
        <w:tc>
          <w:tcPr>
            <w:tcW w:w="746" w:type="dxa"/>
            <w:shd w:val="clear" w:color="auto" w:fill="auto"/>
            <w:vAlign w:val="center"/>
          </w:tcPr>
          <w:p w14:paraId="71522DFA" w14:textId="77777777" w:rsidR="00606FD2" w:rsidRPr="00DB610F" w:rsidRDefault="00606FD2" w:rsidP="00395DD1">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395DD1">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395DD1">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395DD1">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395DD1">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395DD1">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395DD1">
            <w:pPr>
              <w:pStyle w:val="TAC"/>
              <w:rPr>
                <w:rFonts w:eastAsia="SimSun"/>
              </w:rPr>
            </w:pPr>
            <w:r w:rsidRPr="00DB610F">
              <w:rPr>
                <w:rFonts w:eastAsia="SimSun"/>
                <w:lang w:eastAsia="en-US"/>
              </w:rPr>
              <w:t>2.4</w:t>
            </w:r>
          </w:p>
        </w:tc>
      </w:tr>
      <w:tr w:rsidR="001F3CD0" w:rsidRPr="0018689D" w14:paraId="3DE26341" w14:textId="77777777" w:rsidTr="001F3CD0">
        <w:tc>
          <w:tcPr>
            <w:tcW w:w="746" w:type="dxa"/>
            <w:shd w:val="clear" w:color="auto" w:fill="auto"/>
            <w:vAlign w:val="center"/>
          </w:tcPr>
          <w:p w14:paraId="77A29481" w14:textId="77777777" w:rsidR="00606FD2" w:rsidRPr="00DB610F" w:rsidRDefault="00606FD2" w:rsidP="00395DD1">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395DD1">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395DD1">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395DD1">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395DD1">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395DD1">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395DD1">
            <w:pPr>
              <w:pStyle w:val="TAC"/>
              <w:rPr>
                <w:rFonts w:eastAsia="SimSun"/>
              </w:rPr>
            </w:pPr>
            <w:r w:rsidRPr="00DB610F">
              <w:rPr>
                <w:rFonts w:eastAsia="SimSun"/>
                <w:lang w:eastAsia="en-US"/>
              </w:rPr>
              <w:t>2.0</w:t>
            </w:r>
          </w:p>
        </w:tc>
      </w:tr>
      <w:tr w:rsidR="001F3CD0" w:rsidRPr="0018689D" w14:paraId="58EF13C5" w14:textId="77777777" w:rsidTr="001F3CD0">
        <w:tc>
          <w:tcPr>
            <w:tcW w:w="746" w:type="dxa"/>
            <w:shd w:val="clear" w:color="auto" w:fill="auto"/>
            <w:vAlign w:val="center"/>
          </w:tcPr>
          <w:p w14:paraId="31067A4C" w14:textId="77777777" w:rsidR="00606FD2" w:rsidRPr="00DB610F" w:rsidRDefault="00606FD2" w:rsidP="00395DD1">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395DD1">
            <w:pPr>
              <w:pStyle w:val="TAC"/>
              <w:rPr>
                <w:rFonts w:eastAsia="SimSun"/>
              </w:rPr>
            </w:pPr>
          </w:p>
        </w:tc>
        <w:tc>
          <w:tcPr>
            <w:tcW w:w="888" w:type="dxa"/>
            <w:shd w:val="clear" w:color="auto" w:fill="auto"/>
          </w:tcPr>
          <w:p w14:paraId="57B4C55D" w14:textId="77777777" w:rsidR="00606FD2" w:rsidRPr="00DB610F" w:rsidRDefault="00606FD2" w:rsidP="00395DD1">
            <w:pPr>
              <w:pStyle w:val="TAC"/>
              <w:rPr>
                <w:rFonts w:eastAsia="SimSun"/>
              </w:rPr>
            </w:pPr>
          </w:p>
        </w:tc>
        <w:tc>
          <w:tcPr>
            <w:tcW w:w="887" w:type="dxa"/>
            <w:shd w:val="clear" w:color="auto" w:fill="auto"/>
          </w:tcPr>
          <w:p w14:paraId="4D045D52" w14:textId="77777777" w:rsidR="00606FD2" w:rsidRPr="00DB610F" w:rsidRDefault="00606FD2" w:rsidP="00395DD1">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395DD1">
            <w:pPr>
              <w:pStyle w:val="TAC"/>
              <w:rPr>
                <w:rFonts w:eastAsia="SimSun"/>
              </w:rPr>
            </w:pPr>
          </w:p>
        </w:tc>
        <w:tc>
          <w:tcPr>
            <w:tcW w:w="888" w:type="dxa"/>
            <w:shd w:val="clear" w:color="auto" w:fill="auto"/>
          </w:tcPr>
          <w:p w14:paraId="66AB4806" w14:textId="77777777" w:rsidR="00606FD2" w:rsidRPr="00DB610F" w:rsidRDefault="00606FD2" w:rsidP="00395DD1">
            <w:pPr>
              <w:pStyle w:val="TAC"/>
              <w:rPr>
                <w:rFonts w:eastAsia="SimSun"/>
              </w:rPr>
            </w:pPr>
          </w:p>
        </w:tc>
        <w:tc>
          <w:tcPr>
            <w:tcW w:w="887" w:type="dxa"/>
            <w:shd w:val="clear" w:color="auto" w:fill="auto"/>
          </w:tcPr>
          <w:p w14:paraId="53F6F49B" w14:textId="77777777" w:rsidR="00606FD2" w:rsidRPr="00DB610F" w:rsidRDefault="00606FD2" w:rsidP="00395DD1">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395DD1">
            <w:pPr>
              <w:pStyle w:val="TAC"/>
              <w:rPr>
                <w:rFonts w:eastAsia="SimSun"/>
              </w:rPr>
            </w:pPr>
          </w:p>
        </w:tc>
        <w:tc>
          <w:tcPr>
            <w:tcW w:w="888" w:type="dxa"/>
            <w:shd w:val="clear" w:color="auto" w:fill="auto"/>
          </w:tcPr>
          <w:p w14:paraId="01774DC4" w14:textId="77777777" w:rsidR="00606FD2" w:rsidRPr="00DB610F" w:rsidRDefault="00606FD2" w:rsidP="00395DD1">
            <w:pPr>
              <w:pStyle w:val="TAC"/>
              <w:rPr>
                <w:rFonts w:eastAsia="SimSun"/>
              </w:rPr>
            </w:pPr>
          </w:p>
        </w:tc>
      </w:tr>
      <w:tr w:rsidR="001F3CD0" w:rsidRPr="0018689D" w14:paraId="62543A49" w14:textId="77777777" w:rsidTr="001F3CD0">
        <w:tc>
          <w:tcPr>
            <w:tcW w:w="746" w:type="dxa"/>
            <w:shd w:val="clear" w:color="auto" w:fill="auto"/>
            <w:vAlign w:val="center"/>
          </w:tcPr>
          <w:p w14:paraId="66D655EA" w14:textId="77777777" w:rsidR="00606FD2" w:rsidRPr="00DB610F" w:rsidRDefault="00606FD2" w:rsidP="00395DD1">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395DD1">
            <w:pPr>
              <w:pStyle w:val="TAC"/>
              <w:rPr>
                <w:rFonts w:eastAsia="SimSun"/>
              </w:rPr>
            </w:pPr>
          </w:p>
        </w:tc>
        <w:tc>
          <w:tcPr>
            <w:tcW w:w="888" w:type="dxa"/>
            <w:shd w:val="clear" w:color="auto" w:fill="auto"/>
          </w:tcPr>
          <w:p w14:paraId="024C081D" w14:textId="77777777" w:rsidR="00606FD2" w:rsidRPr="00DB610F" w:rsidRDefault="00606FD2" w:rsidP="00395DD1">
            <w:pPr>
              <w:pStyle w:val="TAC"/>
              <w:rPr>
                <w:rFonts w:eastAsia="SimSun"/>
              </w:rPr>
            </w:pPr>
          </w:p>
        </w:tc>
        <w:tc>
          <w:tcPr>
            <w:tcW w:w="887" w:type="dxa"/>
            <w:shd w:val="clear" w:color="auto" w:fill="auto"/>
          </w:tcPr>
          <w:p w14:paraId="39DFFEE0"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395DD1">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395DD1">
            <w:pPr>
              <w:pStyle w:val="TAC"/>
              <w:rPr>
                <w:rFonts w:eastAsia="SimSun"/>
              </w:rPr>
            </w:pPr>
          </w:p>
        </w:tc>
        <w:tc>
          <w:tcPr>
            <w:tcW w:w="888" w:type="dxa"/>
            <w:shd w:val="clear" w:color="auto" w:fill="auto"/>
          </w:tcPr>
          <w:p w14:paraId="12543D5C" w14:textId="77777777" w:rsidR="00606FD2" w:rsidRPr="00DB610F" w:rsidRDefault="00606FD2" w:rsidP="00395DD1">
            <w:pPr>
              <w:pStyle w:val="TAC"/>
              <w:rPr>
                <w:rFonts w:eastAsia="SimSun"/>
              </w:rPr>
            </w:pPr>
          </w:p>
        </w:tc>
        <w:tc>
          <w:tcPr>
            <w:tcW w:w="887" w:type="dxa"/>
            <w:shd w:val="clear" w:color="auto" w:fill="auto"/>
          </w:tcPr>
          <w:p w14:paraId="44C2B316"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395DD1">
            <w:pPr>
              <w:pStyle w:val="TAC"/>
              <w:rPr>
                <w:rFonts w:eastAsia="SimSun"/>
              </w:rPr>
            </w:pPr>
          </w:p>
        </w:tc>
        <w:tc>
          <w:tcPr>
            <w:tcW w:w="888" w:type="dxa"/>
            <w:shd w:val="clear" w:color="auto" w:fill="auto"/>
          </w:tcPr>
          <w:p w14:paraId="089F4CDC" w14:textId="77777777" w:rsidR="00606FD2" w:rsidRPr="00DB610F" w:rsidRDefault="00606FD2" w:rsidP="00395DD1">
            <w:pPr>
              <w:pStyle w:val="TAC"/>
              <w:rPr>
                <w:rFonts w:eastAsia="SimSun"/>
              </w:rPr>
            </w:pPr>
          </w:p>
        </w:tc>
      </w:tr>
      <w:tr w:rsidR="001F3CD0" w:rsidRPr="0018689D" w14:paraId="7D7A2F89" w14:textId="77777777" w:rsidTr="001F3CD0">
        <w:tc>
          <w:tcPr>
            <w:tcW w:w="746" w:type="dxa"/>
            <w:shd w:val="clear" w:color="auto" w:fill="auto"/>
            <w:vAlign w:val="center"/>
          </w:tcPr>
          <w:p w14:paraId="544CDC5C" w14:textId="77777777" w:rsidR="00606FD2" w:rsidRPr="00DB610F" w:rsidRDefault="00606FD2" w:rsidP="00395DD1">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395DD1">
            <w:pPr>
              <w:pStyle w:val="TAC"/>
              <w:rPr>
                <w:rFonts w:eastAsia="SimSun"/>
              </w:rPr>
            </w:pPr>
          </w:p>
        </w:tc>
        <w:tc>
          <w:tcPr>
            <w:tcW w:w="888" w:type="dxa"/>
            <w:shd w:val="clear" w:color="auto" w:fill="auto"/>
          </w:tcPr>
          <w:p w14:paraId="79817D1B" w14:textId="77777777" w:rsidR="00606FD2" w:rsidRPr="00DB610F" w:rsidRDefault="00606FD2" w:rsidP="00395DD1">
            <w:pPr>
              <w:pStyle w:val="TAC"/>
              <w:rPr>
                <w:rFonts w:eastAsia="SimSun"/>
              </w:rPr>
            </w:pPr>
          </w:p>
        </w:tc>
        <w:tc>
          <w:tcPr>
            <w:tcW w:w="887" w:type="dxa"/>
            <w:shd w:val="clear" w:color="auto" w:fill="auto"/>
          </w:tcPr>
          <w:p w14:paraId="77A96965"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395DD1">
            <w:pPr>
              <w:pStyle w:val="TAC"/>
              <w:rPr>
                <w:rFonts w:eastAsia="SimSun"/>
              </w:rPr>
            </w:pPr>
          </w:p>
        </w:tc>
        <w:tc>
          <w:tcPr>
            <w:tcW w:w="888" w:type="dxa"/>
            <w:shd w:val="clear" w:color="auto" w:fill="auto"/>
          </w:tcPr>
          <w:p w14:paraId="262E2D1A" w14:textId="77777777" w:rsidR="00606FD2" w:rsidRPr="00DB610F" w:rsidRDefault="00606FD2" w:rsidP="00395DD1">
            <w:pPr>
              <w:pStyle w:val="TAC"/>
              <w:rPr>
                <w:rFonts w:eastAsia="SimSun"/>
              </w:rPr>
            </w:pPr>
          </w:p>
        </w:tc>
        <w:tc>
          <w:tcPr>
            <w:tcW w:w="887" w:type="dxa"/>
            <w:shd w:val="clear" w:color="auto" w:fill="auto"/>
          </w:tcPr>
          <w:p w14:paraId="54850EFE" w14:textId="77777777" w:rsidR="00606FD2" w:rsidRPr="00DB610F" w:rsidRDefault="00606FD2" w:rsidP="00395DD1">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395DD1">
            <w:pPr>
              <w:pStyle w:val="TAC"/>
              <w:rPr>
                <w:rFonts w:eastAsia="SimSun"/>
              </w:rPr>
            </w:pPr>
          </w:p>
        </w:tc>
        <w:tc>
          <w:tcPr>
            <w:tcW w:w="888" w:type="dxa"/>
            <w:shd w:val="clear" w:color="auto" w:fill="auto"/>
            <w:vAlign w:val="center"/>
          </w:tcPr>
          <w:p w14:paraId="4EF3E3E2" w14:textId="77777777" w:rsidR="00606FD2" w:rsidRPr="00DB610F" w:rsidRDefault="00606FD2" w:rsidP="00395DD1">
            <w:pPr>
              <w:pStyle w:val="TAC"/>
              <w:rPr>
                <w:rFonts w:eastAsia="SimSun"/>
              </w:rPr>
            </w:pPr>
          </w:p>
        </w:tc>
      </w:tr>
      <w:tr w:rsidR="001F3CD0" w:rsidRPr="0018689D" w14:paraId="7095A85F" w14:textId="77777777" w:rsidTr="001F3CD0">
        <w:tc>
          <w:tcPr>
            <w:tcW w:w="746" w:type="dxa"/>
            <w:shd w:val="clear" w:color="auto" w:fill="auto"/>
            <w:vAlign w:val="center"/>
          </w:tcPr>
          <w:p w14:paraId="537EA430" w14:textId="77777777" w:rsidR="00606FD2" w:rsidRPr="00DB610F" w:rsidRDefault="00606FD2" w:rsidP="00395DD1">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395DD1">
            <w:pPr>
              <w:pStyle w:val="TAC"/>
              <w:rPr>
                <w:rFonts w:eastAsia="SimSun"/>
              </w:rPr>
            </w:pPr>
          </w:p>
        </w:tc>
        <w:tc>
          <w:tcPr>
            <w:tcW w:w="888" w:type="dxa"/>
            <w:shd w:val="clear" w:color="auto" w:fill="auto"/>
          </w:tcPr>
          <w:p w14:paraId="5547AFAB" w14:textId="77777777" w:rsidR="00606FD2" w:rsidRPr="00DB610F" w:rsidRDefault="00606FD2" w:rsidP="00395DD1">
            <w:pPr>
              <w:pStyle w:val="TAC"/>
              <w:rPr>
                <w:rFonts w:eastAsia="SimSun"/>
              </w:rPr>
            </w:pPr>
          </w:p>
        </w:tc>
        <w:tc>
          <w:tcPr>
            <w:tcW w:w="887" w:type="dxa"/>
            <w:shd w:val="clear" w:color="auto" w:fill="auto"/>
          </w:tcPr>
          <w:p w14:paraId="3A2B2730" w14:textId="77777777" w:rsidR="00606FD2" w:rsidRPr="00DB610F" w:rsidRDefault="00606FD2" w:rsidP="00395DD1">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395DD1">
            <w:pPr>
              <w:pStyle w:val="TAC"/>
              <w:rPr>
                <w:rFonts w:eastAsia="SimSun"/>
              </w:rPr>
            </w:pPr>
          </w:p>
        </w:tc>
        <w:tc>
          <w:tcPr>
            <w:tcW w:w="888" w:type="dxa"/>
            <w:shd w:val="clear" w:color="auto" w:fill="auto"/>
          </w:tcPr>
          <w:p w14:paraId="543C535F" w14:textId="77777777" w:rsidR="00606FD2" w:rsidRPr="00DB610F" w:rsidRDefault="00606FD2" w:rsidP="00395DD1">
            <w:pPr>
              <w:pStyle w:val="TAC"/>
              <w:rPr>
                <w:rFonts w:eastAsia="SimSun"/>
              </w:rPr>
            </w:pPr>
          </w:p>
        </w:tc>
        <w:tc>
          <w:tcPr>
            <w:tcW w:w="887" w:type="dxa"/>
            <w:shd w:val="clear" w:color="auto" w:fill="auto"/>
          </w:tcPr>
          <w:p w14:paraId="295750AF" w14:textId="77777777" w:rsidR="00606FD2" w:rsidRPr="00DB610F" w:rsidRDefault="00606FD2" w:rsidP="00395DD1">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395DD1">
            <w:pPr>
              <w:pStyle w:val="TAC"/>
              <w:rPr>
                <w:rFonts w:eastAsia="SimSun"/>
              </w:rPr>
            </w:pPr>
          </w:p>
        </w:tc>
        <w:tc>
          <w:tcPr>
            <w:tcW w:w="888" w:type="dxa"/>
            <w:shd w:val="clear" w:color="auto" w:fill="auto"/>
            <w:vAlign w:val="center"/>
          </w:tcPr>
          <w:p w14:paraId="68E692AB" w14:textId="77777777" w:rsidR="00606FD2" w:rsidRPr="00DB610F" w:rsidRDefault="00606FD2" w:rsidP="00395DD1">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821" w:name="_Toc83680317"/>
      <w:bookmarkStart w:id="822" w:name="_Toc92099888"/>
      <w:bookmarkStart w:id="823" w:name="_Toc99980422"/>
      <w:bookmarkStart w:id="824" w:name="_Toc138970158"/>
      <w:r w:rsidRPr="00DB610F">
        <w:t>5.10.5</w:t>
      </w:r>
      <w:r w:rsidRPr="00DB610F">
        <w:tab/>
        <w:t>Summary</w:t>
      </w:r>
      <w:bookmarkEnd w:id="821"/>
      <w:bookmarkEnd w:id="822"/>
      <w:bookmarkEnd w:id="823"/>
      <w:bookmarkEnd w:id="824"/>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825" w:name="_Toc46155819"/>
      <w:bookmarkStart w:id="826" w:name="_Toc46238372"/>
      <w:bookmarkStart w:id="827" w:name="_Toc46239199"/>
      <w:bookmarkStart w:id="828" w:name="_Toc46384200"/>
      <w:bookmarkStart w:id="829" w:name="_Toc46480284"/>
      <w:bookmarkStart w:id="830" w:name="_Toc51833622"/>
      <w:bookmarkStart w:id="831" w:name="_Toc58504728"/>
      <w:bookmarkStart w:id="832" w:name="_Toc68540471"/>
      <w:bookmarkStart w:id="833" w:name="_Toc75464008"/>
      <w:bookmarkStart w:id="834" w:name="_Toc83680318"/>
      <w:bookmarkStart w:id="835" w:name="_Toc92099889"/>
      <w:bookmarkStart w:id="836" w:name="_Toc99980423"/>
      <w:bookmarkStart w:id="837" w:name="_Toc138970159"/>
      <w:r w:rsidRPr="00DB610F">
        <w:t>6</w:t>
      </w:r>
      <w:r w:rsidRPr="00DB610F">
        <w:tab/>
        <w:t>Conclusions</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lastRenderedPageBreak/>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838" w:name="_Toc46155820"/>
      <w:bookmarkStart w:id="839" w:name="_Toc46238373"/>
      <w:bookmarkStart w:id="840" w:name="_Toc46239200"/>
      <w:bookmarkStart w:id="841" w:name="_Toc46384201"/>
      <w:bookmarkStart w:id="842" w:name="_Toc46480285"/>
      <w:bookmarkStart w:id="843" w:name="_Toc51833623"/>
      <w:bookmarkStart w:id="844" w:name="_Toc58504729"/>
      <w:bookmarkStart w:id="845" w:name="_Toc68540472"/>
      <w:bookmarkStart w:id="846" w:name="_Toc75464009"/>
      <w:bookmarkStart w:id="847" w:name="_Toc83680319"/>
      <w:bookmarkStart w:id="848" w:name="_Toc92099890"/>
      <w:bookmarkStart w:id="849" w:name="_Toc99980424"/>
      <w:bookmarkStart w:id="850" w:name="_Toc138970160"/>
      <w:r w:rsidR="00311973" w:rsidRPr="00DB610F">
        <w:lastRenderedPageBreak/>
        <w:t>Annex A</w:t>
      </w:r>
      <w:bookmarkEnd w:id="838"/>
      <w:r w:rsidR="009A7549" w:rsidRPr="00DB610F">
        <w:t>:</w:t>
      </w:r>
      <w:bookmarkEnd w:id="839"/>
      <w:bookmarkEnd w:id="840"/>
      <w:r w:rsidR="003820AD" w:rsidRPr="00DB610F">
        <w:t xml:space="preserve"> </w:t>
      </w:r>
      <w:bookmarkEnd w:id="841"/>
      <w:bookmarkEnd w:id="842"/>
      <w:bookmarkEnd w:id="843"/>
      <w:r w:rsidR="009013C9" w:rsidRPr="00DB610F">
        <w:t>Test Procedures</w:t>
      </w:r>
      <w:bookmarkEnd w:id="844"/>
      <w:bookmarkEnd w:id="845"/>
      <w:bookmarkEnd w:id="846"/>
      <w:bookmarkEnd w:id="847"/>
      <w:bookmarkEnd w:id="848"/>
      <w:bookmarkEnd w:id="849"/>
      <w:bookmarkEnd w:id="850"/>
    </w:p>
    <w:p w14:paraId="6A317E89" w14:textId="77777777" w:rsidR="00311973" w:rsidRPr="00DB610F" w:rsidRDefault="00311973" w:rsidP="008D5A45">
      <w:pPr>
        <w:pStyle w:val="Heading1"/>
      </w:pPr>
      <w:bookmarkStart w:id="851" w:name="_Toc46155821"/>
      <w:bookmarkStart w:id="852" w:name="_Toc46238374"/>
      <w:bookmarkStart w:id="853" w:name="_Toc46239201"/>
      <w:bookmarkStart w:id="854" w:name="_Toc46384202"/>
      <w:bookmarkStart w:id="855" w:name="_Toc46480286"/>
      <w:bookmarkStart w:id="856" w:name="_Toc51833624"/>
      <w:bookmarkStart w:id="857" w:name="_Toc58504730"/>
      <w:bookmarkStart w:id="858" w:name="_Toc68540473"/>
      <w:bookmarkStart w:id="859" w:name="_Toc75464010"/>
      <w:bookmarkStart w:id="860" w:name="_Toc83680320"/>
      <w:bookmarkStart w:id="861" w:name="_Toc92099891"/>
      <w:bookmarkStart w:id="862" w:name="_Toc99980425"/>
      <w:bookmarkStart w:id="863" w:name="_Toc138970161"/>
      <w:r w:rsidRPr="00DB610F">
        <w:t>A.1</w:t>
      </w:r>
      <w:r w:rsidRPr="00DB610F">
        <w:tab/>
        <w:t>Purpose of annex</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7D04103" w14:textId="5255C935" w:rsidR="00311973" w:rsidRPr="00DB610F" w:rsidRDefault="00311973" w:rsidP="00311973">
      <w:r w:rsidRPr="00DB610F">
        <w:t xml:space="preserve">This annex specifies the test </w:t>
      </w:r>
      <w:r w:rsidR="009D5728">
        <w:t>procedures</w:t>
      </w:r>
      <w:r w:rsidRPr="00DB610F">
        <w:t xml:space="preserve"> for 5G NR UE Application Layer Data Throughput Performance. The test </w:t>
      </w:r>
      <w:r w:rsidR="009D5728">
        <w:t>procedures</w:t>
      </w:r>
      <w:r w:rsidRPr="00DB610F">
        <w:t xml:space="preserve"> are the result of the study item and are the recommended test </w:t>
      </w:r>
      <w:r w:rsidR="009D5728">
        <w:t>procedures</w:t>
      </w:r>
      <w:r w:rsidRPr="00DB610F">
        <w:t xml:space="preserve"> to be used when evaluating UE Application Layer Data Throughput Performance. The use of "shall" in the test </w:t>
      </w:r>
      <w:r w:rsidR="009D5728">
        <w:t>procedures</w:t>
      </w:r>
      <w:r w:rsidRPr="00DB610F">
        <w:t xml:space="preserve"> listed herein is only used to indicate that the test </w:t>
      </w:r>
      <w:r w:rsidR="009D5728">
        <w:t>procedure</w:t>
      </w:r>
      <w:r w:rsidRPr="00DB610F">
        <w:t xml:space="preserve"> purpose, procedure, and/or result may not be as expected if the specified "shall" or "must" item is not used or followed. As the Technical Report is informative in nature, the use of "shall" or "must" in the test </w:t>
      </w:r>
      <w:r w:rsidR="009D5728">
        <w:t>procedures</w:t>
      </w:r>
      <w:r w:rsidRPr="00DB610F">
        <w:t xml:space="preserve"> is not meant to imply a specific requirement. Their use is meant to indicate instances where the test objectives of the recommended test </w:t>
      </w:r>
      <w:r w:rsidR="009D5728">
        <w:t>procedures</w:t>
      </w:r>
      <w:r w:rsidRPr="00DB610F">
        <w:t xml:space="preserve"> may not be achieved.</w:t>
      </w:r>
    </w:p>
    <w:p w14:paraId="5B5AD180" w14:textId="77777777" w:rsidR="00385EA2" w:rsidRPr="00DB610F" w:rsidRDefault="00385EA2" w:rsidP="008D5A45">
      <w:pPr>
        <w:pStyle w:val="Heading2"/>
      </w:pPr>
      <w:bookmarkStart w:id="864" w:name="_Toc46155822"/>
      <w:bookmarkStart w:id="865" w:name="_Toc46238375"/>
      <w:bookmarkStart w:id="866" w:name="_Toc46239202"/>
      <w:bookmarkStart w:id="867" w:name="_Toc46384203"/>
      <w:bookmarkStart w:id="868" w:name="_Toc46480287"/>
      <w:bookmarkStart w:id="869" w:name="_Toc51833625"/>
      <w:bookmarkStart w:id="870" w:name="_Toc58504731"/>
      <w:bookmarkStart w:id="871" w:name="_Toc68540474"/>
      <w:bookmarkStart w:id="872" w:name="_Toc75464011"/>
      <w:bookmarkStart w:id="873" w:name="_Toc83680321"/>
      <w:bookmarkStart w:id="874" w:name="_Toc92099892"/>
      <w:bookmarkStart w:id="875" w:name="_Toc99980426"/>
      <w:bookmarkStart w:id="876" w:name="_Toc138970162"/>
      <w:r w:rsidRPr="00DB610F">
        <w:t>A.1.1</w:t>
      </w:r>
      <w:r w:rsidRPr="00DB610F">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74A8E4E7" w14:textId="77777777" w:rsidTr="00826DD0">
        <w:trPr>
          <w:trHeight w:val="704"/>
          <w:jc w:val="center"/>
        </w:trPr>
        <w:tc>
          <w:tcPr>
            <w:tcW w:w="1507" w:type="dxa"/>
            <w:hideMark/>
          </w:tcPr>
          <w:p w14:paraId="1A71908A" w14:textId="77777777" w:rsidR="00385EA2" w:rsidRPr="0018689D" w:rsidRDefault="00385EA2" w:rsidP="00826DD0">
            <w:pPr>
              <w:pStyle w:val="TAH"/>
            </w:pPr>
            <w:r w:rsidRPr="0018689D">
              <w:t>Channel Profile</w:t>
            </w:r>
          </w:p>
        </w:tc>
        <w:tc>
          <w:tcPr>
            <w:tcW w:w="1219" w:type="dxa"/>
          </w:tcPr>
          <w:p w14:paraId="11C2AE64" w14:textId="77777777" w:rsidR="00385EA2" w:rsidRPr="0018689D" w:rsidRDefault="00385EA2" w:rsidP="00826DD0">
            <w:pPr>
              <w:pStyle w:val="TAH"/>
            </w:pPr>
            <w:r w:rsidRPr="0018689D">
              <w:t>Test Time per iteration</w:t>
            </w:r>
          </w:p>
        </w:tc>
      </w:tr>
      <w:tr w:rsidR="00385EA2" w:rsidRPr="0018689D" w14:paraId="7A3EA5EE" w14:textId="77777777" w:rsidTr="00826DD0">
        <w:trPr>
          <w:trHeight w:val="147"/>
          <w:jc w:val="center"/>
        </w:trPr>
        <w:tc>
          <w:tcPr>
            <w:tcW w:w="1507" w:type="dxa"/>
            <w:hideMark/>
          </w:tcPr>
          <w:p w14:paraId="0E626310" w14:textId="77777777" w:rsidR="00385EA2" w:rsidRPr="0018689D" w:rsidRDefault="00385EA2" w:rsidP="00826DD0">
            <w:pPr>
              <w:pStyle w:val="TAC"/>
            </w:pPr>
            <w:r w:rsidRPr="0018689D">
              <w:t>Static</w:t>
            </w:r>
          </w:p>
        </w:tc>
        <w:tc>
          <w:tcPr>
            <w:tcW w:w="1219" w:type="dxa"/>
          </w:tcPr>
          <w:p w14:paraId="6F7F1B13" w14:textId="77777777" w:rsidR="00385EA2" w:rsidRPr="0018689D" w:rsidRDefault="00385EA2" w:rsidP="00826DD0">
            <w:pPr>
              <w:pStyle w:val="TAC"/>
            </w:pPr>
            <w:r w:rsidRPr="0018689D">
              <w:t>60s</w:t>
            </w:r>
          </w:p>
        </w:tc>
      </w:tr>
      <w:tr w:rsidR="00385EA2" w:rsidRPr="0018689D" w14:paraId="7BE739E5" w14:textId="77777777" w:rsidTr="00826DD0">
        <w:trPr>
          <w:trHeight w:val="147"/>
          <w:jc w:val="center"/>
        </w:trPr>
        <w:tc>
          <w:tcPr>
            <w:tcW w:w="1507" w:type="dxa"/>
          </w:tcPr>
          <w:p w14:paraId="50708961" w14:textId="77777777" w:rsidR="00385EA2" w:rsidRPr="0018689D" w:rsidRDefault="00385EA2" w:rsidP="00826DD0">
            <w:pPr>
              <w:pStyle w:val="TAC"/>
            </w:pPr>
            <w:r w:rsidRPr="0018689D">
              <w:t>100 Hz/400 Hz</w:t>
            </w:r>
          </w:p>
        </w:tc>
        <w:tc>
          <w:tcPr>
            <w:tcW w:w="1219" w:type="dxa"/>
          </w:tcPr>
          <w:p w14:paraId="08533A10" w14:textId="77777777" w:rsidR="00385EA2" w:rsidRPr="0018689D" w:rsidRDefault="00385EA2" w:rsidP="00826DD0">
            <w:pPr>
              <w:pStyle w:val="TAC"/>
            </w:pPr>
            <w:r w:rsidRPr="0018689D">
              <w:t>60s</w:t>
            </w:r>
          </w:p>
        </w:tc>
      </w:tr>
      <w:tr w:rsidR="00385EA2" w:rsidRPr="0018689D" w14:paraId="04A4DB89" w14:textId="77777777" w:rsidTr="00826DD0">
        <w:trPr>
          <w:trHeight w:val="147"/>
          <w:jc w:val="center"/>
        </w:trPr>
        <w:tc>
          <w:tcPr>
            <w:tcW w:w="1507" w:type="dxa"/>
          </w:tcPr>
          <w:p w14:paraId="70A50E55" w14:textId="77777777" w:rsidR="00385EA2" w:rsidRPr="0018689D" w:rsidRDefault="00385EA2" w:rsidP="00826DD0">
            <w:pPr>
              <w:pStyle w:val="TAC"/>
            </w:pPr>
            <w:r w:rsidRPr="0018689D">
              <w:t>10 Hz</w:t>
            </w:r>
          </w:p>
        </w:tc>
        <w:tc>
          <w:tcPr>
            <w:tcW w:w="1219" w:type="dxa"/>
          </w:tcPr>
          <w:p w14:paraId="0723D4BC" w14:textId="77777777" w:rsidR="00385EA2" w:rsidRPr="0018689D" w:rsidRDefault="00385EA2" w:rsidP="00826DD0">
            <w:pPr>
              <w:pStyle w:val="TAC"/>
            </w:pPr>
            <w:r w:rsidRPr="0018689D">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lastRenderedPageBreak/>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877" w:name="_Toc46155823"/>
      <w:bookmarkStart w:id="878" w:name="_Toc46238376"/>
      <w:bookmarkStart w:id="879" w:name="_Toc46239203"/>
      <w:bookmarkStart w:id="880" w:name="_Toc46384204"/>
      <w:r w:rsidRPr="00DB610F">
        <w:t>CONDUCTED TCP DOWNLINK – STATIC CHANNEL</w:t>
      </w:r>
      <w:bookmarkEnd w:id="877"/>
      <w:bookmarkEnd w:id="878"/>
      <w:bookmarkEnd w:id="879"/>
      <w:bookmarkEnd w:id="880"/>
    </w:p>
    <w:p w14:paraId="3D3A4D56" w14:textId="77777777" w:rsidR="00311973" w:rsidRPr="00DB610F" w:rsidRDefault="00311973" w:rsidP="008D5A45">
      <w:pPr>
        <w:pStyle w:val="Heading1"/>
      </w:pPr>
      <w:bookmarkStart w:id="881" w:name="_Toc46155824"/>
      <w:bookmarkStart w:id="882" w:name="_Toc46238377"/>
      <w:bookmarkStart w:id="883" w:name="_Toc46239204"/>
      <w:bookmarkStart w:id="884" w:name="_Toc46384205"/>
      <w:bookmarkStart w:id="885" w:name="_Toc46480288"/>
      <w:bookmarkStart w:id="886" w:name="_Toc51833626"/>
      <w:bookmarkStart w:id="887" w:name="_Toc58504732"/>
      <w:bookmarkStart w:id="888" w:name="_Toc68540475"/>
      <w:bookmarkStart w:id="889" w:name="_Toc75464012"/>
      <w:bookmarkStart w:id="890" w:name="_Toc83680322"/>
      <w:bookmarkStart w:id="891" w:name="_Toc92099893"/>
      <w:bookmarkStart w:id="892" w:name="_Toc99980427"/>
      <w:bookmarkStart w:id="893" w:name="_Toc138970163"/>
      <w:r w:rsidRPr="00DB610F">
        <w:t>A.2</w:t>
      </w:r>
      <w:r w:rsidRPr="00DB610F">
        <w:tab/>
        <w:t>5G NR /TCP Downlink Throughput /Conducted/Static Peak Throughput for SA and NSA</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0B5B09E" w14:textId="77777777" w:rsidR="00311973" w:rsidRPr="00DB610F" w:rsidRDefault="00311973" w:rsidP="008D5A45">
      <w:pPr>
        <w:pStyle w:val="Heading2"/>
      </w:pPr>
      <w:bookmarkStart w:id="894" w:name="_Toc46155825"/>
      <w:bookmarkStart w:id="895" w:name="_Toc46238378"/>
      <w:bookmarkStart w:id="896" w:name="_Toc46239205"/>
      <w:bookmarkStart w:id="897" w:name="_Toc46384206"/>
      <w:bookmarkStart w:id="898" w:name="_Toc46480289"/>
      <w:bookmarkStart w:id="899" w:name="_Toc51833627"/>
      <w:bookmarkStart w:id="900" w:name="_Toc58504733"/>
      <w:bookmarkStart w:id="901" w:name="_Toc68540476"/>
      <w:bookmarkStart w:id="902" w:name="_Toc75464013"/>
      <w:bookmarkStart w:id="903" w:name="_Toc83680323"/>
      <w:bookmarkStart w:id="904" w:name="_Toc92099894"/>
      <w:bookmarkStart w:id="905" w:name="_Toc99980428"/>
      <w:bookmarkStart w:id="906" w:name="_Toc138970164"/>
      <w:r w:rsidRPr="00DB610F">
        <w:t>A.2.1</w:t>
      </w:r>
      <w:r w:rsidRPr="00DB610F">
        <w:tab/>
        <w:t>5G NR /TCP Downlink Throughput /Conducted/Static Channel Peak Throughput tests for SA and NSA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5453EBE" w14:textId="77777777" w:rsidR="00826DD0" w:rsidRPr="00DB610F" w:rsidRDefault="00826DD0" w:rsidP="008D5A45">
      <w:pPr>
        <w:pStyle w:val="Heading3"/>
      </w:pPr>
      <w:bookmarkStart w:id="907" w:name="_Toc46155826"/>
      <w:bookmarkStart w:id="908" w:name="_Toc46238379"/>
      <w:bookmarkStart w:id="909" w:name="_Toc46239206"/>
      <w:bookmarkStart w:id="910" w:name="_Toc46384207"/>
      <w:bookmarkStart w:id="911" w:name="_Toc46480290"/>
      <w:bookmarkStart w:id="912" w:name="_Toc51833628"/>
      <w:bookmarkStart w:id="913" w:name="_Toc58504734"/>
      <w:bookmarkStart w:id="914" w:name="_Toc68540477"/>
      <w:bookmarkStart w:id="915" w:name="_Toc75464014"/>
      <w:bookmarkStart w:id="916" w:name="_Toc83680324"/>
      <w:bookmarkStart w:id="917" w:name="_Toc92099895"/>
      <w:bookmarkStart w:id="918" w:name="_Toc99980429"/>
      <w:bookmarkStart w:id="919" w:name="_Toc138970165"/>
      <w:r w:rsidRPr="00DB610F">
        <w:t>A.2.1.1</w:t>
      </w:r>
      <w:r w:rsidRPr="00DB610F">
        <w:tab/>
        <w:t>5G NR /TCP Downlink Throughput /Conducted/Static Channel/ SA and NSA (no Downlink Split Bearer)</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5C84D258" w14:textId="77777777" w:rsidR="00385EA2" w:rsidRPr="00DB610F" w:rsidRDefault="00385EA2" w:rsidP="00CA7270">
      <w:pPr>
        <w:pStyle w:val="H6"/>
        <w:rPr>
          <w:lang w:eastAsia="x-none"/>
        </w:rPr>
      </w:pPr>
      <w:bookmarkStart w:id="920" w:name="_Toc46384208"/>
      <w:bookmarkStart w:id="921" w:name="_Toc46480291"/>
      <w:bookmarkStart w:id="922" w:name="_Toc51833629"/>
      <w:bookmarkStart w:id="923" w:name="_Toc58504735"/>
      <w:bookmarkStart w:id="924" w:name="_Toc68540478"/>
      <w:bookmarkStart w:id="925" w:name="_Toc75464015"/>
      <w:bookmarkStart w:id="926" w:name="_Toc83680325"/>
      <w:bookmarkStart w:id="927" w:name="_Toc92099896"/>
      <w:bookmarkStart w:id="928" w:name="_Toc99980430"/>
      <w:r w:rsidRPr="00DB610F">
        <w:t>A.2.1.1</w:t>
      </w:r>
      <w:r w:rsidRPr="00DB610F">
        <w:rPr>
          <w:lang w:eastAsia="x-none"/>
        </w:rPr>
        <w:t>.1</w:t>
      </w:r>
      <w:r w:rsidRPr="00DB610F">
        <w:tab/>
        <w:t>Definition</w:t>
      </w:r>
      <w:bookmarkEnd w:id="920"/>
      <w:bookmarkEnd w:id="921"/>
      <w:bookmarkEnd w:id="922"/>
      <w:bookmarkEnd w:id="923"/>
      <w:bookmarkEnd w:id="924"/>
      <w:bookmarkEnd w:id="925"/>
      <w:bookmarkEnd w:id="926"/>
      <w:bookmarkEnd w:id="927"/>
      <w:bookmarkEnd w:id="928"/>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CA7270">
      <w:pPr>
        <w:pStyle w:val="H6"/>
      </w:pPr>
      <w:bookmarkStart w:id="929" w:name="_Toc46384209"/>
      <w:bookmarkStart w:id="930" w:name="_Toc46480292"/>
      <w:bookmarkStart w:id="931" w:name="_Toc51833630"/>
      <w:bookmarkStart w:id="932" w:name="_Toc58504736"/>
      <w:bookmarkStart w:id="933" w:name="_Toc68540479"/>
      <w:bookmarkStart w:id="934" w:name="_Toc75464016"/>
      <w:bookmarkStart w:id="935" w:name="_Toc83680326"/>
      <w:bookmarkStart w:id="936" w:name="_Toc92099897"/>
      <w:bookmarkStart w:id="937" w:name="_Toc99980431"/>
      <w:r w:rsidRPr="00DB610F">
        <w:t>A.2.1.1.2</w:t>
      </w:r>
      <w:r w:rsidRPr="00DB610F">
        <w:tab/>
        <w:t>Test Purpose</w:t>
      </w:r>
      <w:bookmarkEnd w:id="929"/>
      <w:bookmarkEnd w:id="930"/>
      <w:bookmarkEnd w:id="931"/>
      <w:bookmarkEnd w:id="932"/>
      <w:bookmarkEnd w:id="933"/>
      <w:bookmarkEnd w:id="934"/>
      <w:bookmarkEnd w:id="935"/>
      <w:bookmarkEnd w:id="936"/>
      <w:bookmarkEnd w:id="937"/>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CA7270">
      <w:pPr>
        <w:pStyle w:val="H6"/>
      </w:pPr>
      <w:bookmarkStart w:id="938" w:name="_Toc46384210"/>
      <w:bookmarkStart w:id="939" w:name="_Toc46480293"/>
      <w:bookmarkStart w:id="940" w:name="_Toc51833631"/>
      <w:bookmarkStart w:id="941" w:name="_Toc58504737"/>
      <w:bookmarkStart w:id="942" w:name="_Toc68540480"/>
      <w:bookmarkStart w:id="943" w:name="_Toc75464017"/>
      <w:bookmarkStart w:id="944" w:name="_Toc83680327"/>
      <w:bookmarkStart w:id="945" w:name="_Toc92099898"/>
      <w:bookmarkStart w:id="946" w:name="_Toc99980432"/>
      <w:r w:rsidRPr="00DB610F">
        <w:t>A.2.1.1.3</w:t>
      </w:r>
      <w:r w:rsidRPr="00DB610F">
        <w:tab/>
        <w:t>Test Parameters</w:t>
      </w:r>
      <w:bookmarkEnd w:id="938"/>
      <w:bookmarkEnd w:id="939"/>
      <w:bookmarkEnd w:id="940"/>
      <w:bookmarkEnd w:id="941"/>
      <w:bookmarkEnd w:id="942"/>
      <w:bookmarkEnd w:id="943"/>
      <w:bookmarkEnd w:id="944"/>
      <w:bookmarkEnd w:id="945"/>
      <w:bookmarkEnd w:id="946"/>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lastRenderedPageBreak/>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3F64920F" w14:textId="77777777" w:rsidTr="00395DD1">
        <w:trPr>
          <w:trHeight w:val="350"/>
          <w:jc w:val="center"/>
        </w:trPr>
        <w:tc>
          <w:tcPr>
            <w:tcW w:w="0" w:type="auto"/>
            <w:vMerge w:val="restart"/>
            <w:shd w:val="clear" w:color="auto" w:fill="FFFFFF"/>
          </w:tcPr>
          <w:p w14:paraId="38B484D8" w14:textId="77777777" w:rsidR="00395DD1" w:rsidRPr="00DB610F" w:rsidRDefault="00395DD1" w:rsidP="00CA7270">
            <w:pPr>
              <w:pStyle w:val="TAH"/>
              <w:rPr>
                <w:rFonts w:eastAsia="SimSun"/>
              </w:rPr>
            </w:pPr>
            <w:r w:rsidRPr="0018689D">
              <w:t>TS 38.521-4 Reference</w:t>
            </w:r>
          </w:p>
        </w:tc>
        <w:tc>
          <w:tcPr>
            <w:tcW w:w="0" w:type="auto"/>
            <w:vMerge w:val="restart"/>
            <w:shd w:val="clear" w:color="auto" w:fill="FFFFFF"/>
            <w:vAlign w:val="center"/>
          </w:tcPr>
          <w:p w14:paraId="00591575"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498EBD0"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99B8141"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4DBA51AF"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7FDC93D1"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4C1FB2AF" w14:textId="77777777" w:rsidR="00395DD1" w:rsidRPr="0018689D" w:rsidRDefault="00395DD1" w:rsidP="00CA7270">
            <w:pPr>
              <w:pStyle w:val="TAH"/>
            </w:pPr>
            <w:r w:rsidRPr="0018689D">
              <w:t>PHY Reference value</w:t>
            </w:r>
          </w:p>
        </w:tc>
        <w:tc>
          <w:tcPr>
            <w:tcW w:w="0" w:type="auto"/>
            <w:vMerge w:val="restart"/>
            <w:shd w:val="clear" w:color="auto" w:fill="FFFFFF"/>
          </w:tcPr>
          <w:p w14:paraId="7716C3DB" w14:textId="77777777" w:rsidR="00395DD1" w:rsidRPr="0018689D" w:rsidRDefault="00395DD1" w:rsidP="00CA7270">
            <w:pPr>
              <w:pStyle w:val="TAH"/>
            </w:pPr>
            <w:r w:rsidRPr="0018689D">
              <w:t>Comment</w:t>
            </w:r>
          </w:p>
        </w:tc>
      </w:tr>
      <w:tr w:rsidR="00395DD1" w:rsidRPr="0018689D" w14:paraId="22B7E35D" w14:textId="77777777" w:rsidTr="00395DD1">
        <w:trPr>
          <w:trHeight w:val="350"/>
          <w:jc w:val="center"/>
        </w:trPr>
        <w:tc>
          <w:tcPr>
            <w:tcW w:w="0" w:type="auto"/>
            <w:vMerge/>
            <w:shd w:val="clear" w:color="auto" w:fill="FFFFFF"/>
          </w:tcPr>
          <w:p w14:paraId="104419B3"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1F9AB01C"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vAlign w:val="center"/>
          </w:tcPr>
          <w:p w14:paraId="0C62F1F9"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4AE9A217"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7FFC34E0"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0985847E"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shd w:val="clear" w:color="auto" w:fill="FFFFFF"/>
            <w:vAlign w:val="center"/>
          </w:tcPr>
          <w:p w14:paraId="623886DA" w14:textId="77777777" w:rsidR="00395DD1" w:rsidRPr="0018689D" w:rsidRDefault="00395DD1" w:rsidP="00CA7270">
            <w:pPr>
              <w:pStyle w:val="TAH"/>
            </w:pPr>
            <w:r w:rsidRPr="0018689D">
              <w:t>Fraction of maximum throughput (%)</w:t>
            </w:r>
          </w:p>
        </w:tc>
        <w:tc>
          <w:tcPr>
            <w:tcW w:w="0" w:type="auto"/>
            <w:shd w:val="clear" w:color="auto" w:fill="FFFFFF"/>
            <w:vAlign w:val="center"/>
          </w:tcPr>
          <w:p w14:paraId="2D9A3210" w14:textId="77777777" w:rsidR="00395DD1" w:rsidRPr="0018689D" w:rsidRDefault="00395DD1" w:rsidP="00CA7270">
            <w:pPr>
              <w:pStyle w:val="TAH"/>
            </w:pPr>
            <w:r w:rsidRPr="0018689D">
              <w:t>SNR (dB)</w:t>
            </w:r>
          </w:p>
        </w:tc>
        <w:tc>
          <w:tcPr>
            <w:tcW w:w="0" w:type="auto"/>
            <w:vMerge/>
            <w:shd w:val="clear" w:color="auto" w:fill="FFFFFF"/>
          </w:tcPr>
          <w:p w14:paraId="0F7F53A0" w14:textId="77777777" w:rsidR="00395DD1" w:rsidRPr="00DB610F" w:rsidRDefault="00395DD1" w:rsidP="00395DD1">
            <w:pPr>
              <w:keepNext/>
              <w:keepLines/>
              <w:spacing w:after="0"/>
              <w:jc w:val="center"/>
              <w:rPr>
                <w:rFonts w:ascii="Arial" w:eastAsia="SimSun" w:hAnsi="Arial" w:cs="Arial"/>
                <w:b/>
                <w:sz w:val="18"/>
                <w:szCs w:val="18"/>
              </w:rPr>
            </w:pPr>
          </w:p>
        </w:tc>
      </w:tr>
      <w:tr w:rsidR="00395DD1" w:rsidRPr="0018689D" w14:paraId="27B035E4" w14:textId="77777777" w:rsidTr="00395DD1">
        <w:trPr>
          <w:trHeight w:val="210"/>
          <w:jc w:val="center"/>
        </w:trPr>
        <w:tc>
          <w:tcPr>
            <w:tcW w:w="0" w:type="auto"/>
            <w:shd w:val="clear" w:color="auto" w:fill="FFFFFF"/>
          </w:tcPr>
          <w:p w14:paraId="039A3025" w14:textId="77777777" w:rsidR="00395DD1" w:rsidRPr="0018689D" w:rsidRDefault="00395DD1" w:rsidP="00CA7270">
            <w:pPr>
              <w:pStyle w:val="TAC"/>
            </w:pPr>
            <w:r w:rsidRPr="0018689D">
              <w:t>5.5.1</w:t>
            </w:r>
          </w:p>
        </w:tc>
        <w:tc>
          <w:tcPr>
            <w:tcW w:w="0" w:type="auto"/>
            <w:gridSpan w:val="4"/>
            <w:shd w:val="clear" w:color="auto" w:fill="FFFFFF"/>
          </w:tcPr>
          <w:p w14:paraId="4D35A840"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1E846A8E" w14:textId="77777777" w:rsidR="00395DD1" w:rsidRPr="00DB610F" w:rsidRDefault="00395DD1" w:rsidP="00CA7270">
            <w:pPr>
              <w:pStyle w:val="TAC"/>
              <w:rPr>
                <w:rFonts w:eastAsia="SimSun"/>
              </w:rPr>
            </w:pPr>
            <w:r w:rsidRPr="00DB610F">
              <w:rPr>
                <w:rFonts w:eastAsia="SimSun"/>
              </w:rPr>
              <w:t>Static/ Clean Channel</w:t>
            </w:r>
          </w:p>
        </w:tc>
        <w:tc>
          <w:tcPr>
            <w:tcW w:w="0" w:type="auto"/>
            <w:shd w:val="clear" w:color="auto" w:fill="FFFFFF"/>
          </w:tcPr>
          <w:p w14:paraId="58F8921E" w14:textId="77777777" w:rsidR="00395DD1" w:rsidRPr="0018689D" w:rsidRDefault="00395DD1" w:rsidP="00CA7270">
            <w:pPr>
              <w:pStyle w:val="TAC"/>
            </w:pPr>
            <w:r w:rsidRPr="0018689D">
              <w:t>85 %</w:t>
            </w:r>
          </w:p>
        </w:tc>
        <w:tc>
          <w:tcPr>
            <w:tcW w:w="0" w:type="auto"/>
            <w:shd w:val="clear" w:color="auto" w:fill="FFFFFF"/>
          </w:tcPr>
          <w:p w14:paraId="530A5C25"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4F7DC9B6"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CA7270" w:rsidRDefault="00385EA2" w:rsidP="00CA7270">
      <w:pPr>
        <w:pStyle w:val="H6"/>
      </w:pPr>
      <w:bookmarkStart w:id="947" w:name="_Toc46239207"/>
      <w:bookmarkStart w:id="948" w:name="_Toc46384211"/>
      <w:bookmarkStart w:id="949" w:name="_Toc46480294"/>
      <w:bookmarkStart w:id="950" w:name="_Toc51833632"/>
      <w:bookmarkStart w:id="951" w:name="_Toc58504738"/>
      <w:bookmarkStart w:id="952" w:name="_Toc68540481"/>
      <w:bookmarkStart w:id="953" w:name="_Toc75464018"/>
      <w:bookmarkStart w:id="954" w:name="_Toc83680328"/>
      <w:bookmarkStart w:id="955" w:name="_Toc92099899"/>
      <w:bookmarkStart w:id="956" w:name="_Toc99980433"/>
      <w:r w:rsidRPr="00DB610F">
        <w:t>A.2.1.1.4</w:t>
      </w:r>
      <w:r w:rsidRPr="00DB610F">
        <w:tab/>
        <w:t>Test Description</w:t>
      </w:r>
      <w:bookmarkEnd w:id="947"/>
      <w:bookmarkEnd w:id="948"/>
      <w:bookmarkEnd w:id="949"/>
      <w:bookmarkEnd w:id="950"/>
      <w:bookmarkEnd w:id="951"/>
      <w:bookmarkEnd w:id="952"/>
      <w:bookmarkEnd w:id="953"/>
      <w:bookmarkEnd w:id="954"/>
      <w:bookmarkEnd w:id="955"/>
      <w:bookmarkEnd w:id="956"/>
    </w:p>
    <w:p w14:paraId="79FC0692" w14:textId="77777777" w:rsidR="00385EA2" w:rsidRPr="00DB610F" w:rsidRDefault="00385EA2" w:rsidP="00CA7270">
      <w:pPr>
        <w:pStyle w:val="H6"/>
      </w:pPr>
      <w:bookmarkStart w:id="957" w:name="_Toc46239208"/>
      <w:bookmarkStart w:id="958" w:name="_Toc46384212"/>
      <w:bookmarkStart w:id="959" w:name="_Toc46480295"/>
      <w:bookmarkStart w:id="960" w:name="_Toc51833633"/>
      <w:bookmarkStart w:id="961" w:name="_Toc58504739"/>
      <w:bookmarkStart w:id="962" w:name="_Toc68540482"/>
      <w:bookmarkStart w:id="963" w:name="_Toc75464019"/>
      <w:bookmarkStart w:id="964" w:name="_Toc83680329"/>
      <w:bookmarkStart w:id="965" w:name="_Toc92099900"/>
      <w:bookmarkStart w:id="966" w:name="_Toc99980434"/>
      <w:r w:rsidRPr="00DB610F">
        <w:t>A.2.1.1.4.1</w:t>
      </w:r>
      <w:r w:rsidRPr="00DB610F">
        <w:tab/>
        <w:t>Initial Conditions</w:t>
      </w:r>
      <w:bookmarkEnd w:id="957"/>
      <w:bookmarkEnd w:id="958"/>
      <w:bookmarkEnd w:id="959"/>
      <w:bookmarkEnd w:id="960"/>
      <w:bookmarkEnd w:id="961"/>
      <w:bookmarkEnd w:id="962"/>
      <w:bookmarkEnd w:id="963"/>
      <w:bookmarkEnd w:id="964"/>
      <w:bookmarkEnd w:id="965"/>
      <w:bookmarkEnd w:id="966"/>
    </w:p>
    <w:p w14:paraId="5494FBFC" w14:textId="25054FEE"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7293D094" w14:textId="77777777" w:rsidR="00385EA2" w:rsidRPr="00DB610F" w:rsidRDefault="00385EA2" w:rsidP="00E5083F">
      <w:pPr>
        <w:pStyle w:val="B10"/>
      </w:pPr>
      <w:r w:rsidRPr="00DB610F">
        <w:t>1.1</w:t>
      </w:r>
      <w:r w:rsidRPr="00DB610F">
        <w:tab/>
        <w:t>Connect an application server to the IP output of the SS.</w:t>
      </w:r>
    </w:p>
    <w:p w14:paraId="2ADFEEF7" w14:textId="4014E320" w:rsidR="009D5728"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BB5BC65" w14:textId="23A75F43" w:rsidR="00385EA2" w:rsidRPr="00DB610F" w:rsidRDefault="00385EA2" w:rsidP="00E5083F">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9360DC">
        <w:rPr>
          <w:i/>
          <w:iCs/>
        </w:rPr>
        <w:t>Connected without Release</w:t>
      </w:r>
      <w:r w:rsidR="009D5728" w:rsidRPr="0085629A">
        <w:t xml:space="preserve"> On, </w:t>
      </w:r>
      <w:r w:rsidR="009D5728" w:rsidRPr="009360DC">
        <w:rPr>
          <w:i/>
          <w:iCs/>
        </w:rPr>
        <w:t xml:space="preserve">Test Mode </w:t>
      </w:r>
      <w:r w:rsidR="009D5728" w:rsidRPr="0085629A">
        <w:t>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or EN-DC, DC bearer MCG and SCG, </w:t>
      </w:r>
      <w:r w:rsidR="009D5728" w:rsidRPr="009360DC">
        <w:rPr>
          <w:i/>
          <w:iCs/>
        </w:rPr>
        <w:t>Connected without release</w:t>
      </w:r>
      <w:r w:rsidR="009D5728" w:rsidRPr="0085629A">
        <w:t xml:space="preserve"> On, </w:t>
      </w:r>
      <w:r w:rsidR="009D5728" w:rsidRPr="009360DC">
        <w:rPr>
          <w:i/>
          <w:iCs/>
        </w:rPr>
        <w:t>Test Mode</w:t>
      </w:r>
      <w:r w:rsidR="009D5728" w:rsidRPr="0085629A">
        <w:t xml:space="preserve"> 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CA7270">
      <w:pPr>
        <w:pStyle w:val="H6"/>
      </w:pPr>
      <w:bookmarkStart w:id="967" w:name="_Toc46239209"/>
      <w:bookmarkStart w:id="968" w:name="_Toc46384213"/>
      <w:bookmarkStart w:id="969" w:name="_Toc46480296"/>
      <w:bookmarkStart w:id="970" w:name="_Toc51833634"/>
      <w:bookmarkStart w:id="971" w:name="_Toc58504740"/>
      <w:bookmarkStart w:id="972" w:name="_Toc68540483"/>
      <w:bookmarkStart w:id="973" w:name="_Toc75464020"/>
      <w:bookmarkStart w:id="974" w:name="_Toc83680330"/>
      <w:bookmarkStart w:id="975" w:name="_Toc92099901"/>
      <w:bookmarkStart w:id="976" w:name="_Toc99980435"/>
      <w:r w:rsidRPr="00DB610F">
        <w:t>A.2.1.1.4.2</w:t>
      </w:r>
      <w:r w:rsidRPr="00DB610F">
        <w:tab/>
        <w:t>Test Procedure</w:t>
      </w:r>
      <w:bookmarkEnd w:id="967"/>
      <w:bookmarkEnd w:id="968"/>
      <w:bookmarkEnd w:id="969"/>
      <w:bookmarkEnd w:id="970"/>
      <w:bookmarkEnd w:id="971"/>
      <w:bookmarkEnd w:id="972"/>
      <w:bookmarkEnd w:id="973"/>
      <w:bookmarkEnd w:id="974"/>
      <w:bookmarkEnd w:id="975"/>
      <w:bookmarkEnd w:id="976"/>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977" w:name="_Toc46155827"/>
      <w:bookmarkStart w:id="978" w:name="_Toc46238380"/>
      <w:bookmarkStart w:id="979" w:name="_Toc46239210"/>
      <w:bookmarkStart w:id="980" w:name="_Toc46384214"/>
      <w:bookmarkStart w:id="981" w:name="_Toc46480297"/>
      <w:bookmarkStart w:id="982" w:name="_Toc51833635"/>
      <w:bookmarkStart w:id="983" w:name="_Toc58504741"/>
      <w:bookmarkStart w:id="984" w:name="_Toc68540484"/>
      <w:bookmarkStart w:id="985" w:name="_Toc75464021"/>
      <w:bookmarkStart w:id="986" w:name="_Toc83680331"/>
      <w:bookmarkStart w:id="987" w:name="_Toc92099902"/>
      <w:bookmarkStart w:id="988" w:name="_Toc99980436"/>
      <w:bookmarkStart w:id="989" w:name="_Toc138970166"/>
      <w:r w:rsidRPr="00DB610F">
        <w:lastRenderedPageBreak/>
        <w:t>A.2.1.2</w:t>
      </w:r>
      <w:r w:rsidRPr="00DB610F">
        <w:tab/>
        <w:t>5G NR /TCP Downlink Throughput /Conducted/Static Channel/NSA (Downlink Split Bearer)</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D6F6B61" w14:textId="77777777" w:rsidR="008249FC" w:rsidRPr="00DB610F" w:rsidRDefault="008249FC" w:rsidP="00CA7270">
      <w:pPr>
        <w:pStyle w:val="H6"/>
      </w:pPr>
      <w:bookmarkStart w:id="990" w:name="_Toc46239211"/>
      <w:bookmarkStart w:id="991" w:name="_Toc46384215"/>
      <w:bookmarkStart w:id="992" w:name="_Toc46480298"/>
      <w:bookmarkStart w:id="993" w:name="_Toc51833636"/>
      <w:bookmarkStart w:id="994" w:name="_Toc58504742"/>
      <w:bookmarkStart w:id="995" w:name="_Toc68540485"/>
      <w:bookmarkStart w:id="996" w:name="_Toc75464022"/>
      <w:bookmarkStart w:id="997" w:name="_Toc83680332"/>
      <w:bookmarkStart w:id="998" w:name="_Toc92099903"/>
      <w:bookmarkStart w:id="999" w:name="_Toc99980437"/>
      <w:r w:rsidRPr="00DB610F">
        <w:t>A.2.1.2.1</w:t>
      </w:r>
      <w:r w:rsidRPr="00DB610F">
        <w:tab/>
        <w:t>Definition</w:t>
      </w:r>
      <w:bookmarkEnd w:id="990"/>
      <w:bookmarkEnd w:id="991"/>
      <w:bookmarkEnd w:id="992"/>
      <w:bookmarkEnd w:id="993"/>
      <w:bookmarkEnd w:id="994"/>
      <w:bookmarkEnd w:id="995"/>
      <w:bookmarkEnd w:id="996"/>
      <w:bookmarkEnd w:id="997"/>
      <w:bookmarkEnd w:id="998"/>
      <w:bookmarkEnd w:id="999"/>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CA7270">
      <w:pPr>
        <w:pStyle w:val="H6"/>
      </w:pPr>
      <w:bookmarkStart w:id="1000" w:name="_Toc46239212"/>
      <w:bookmarkStart w:id="1001" w:name="_Toc46384216"/>
      <w:bookmarkStart w:id="1002" w:name="_Toc46480299"/>
      <w:bookmarkStart w:id="1003" w:name="_Toc51833637"/>
      <w:bookmarkStart w:id="1004" w:name="_Toc58504743"/>
      <w:bookmarkStart w:id="1005" w:name="_Toc68540486"/>
      <w:bookmarkStart w:id="1006" w:name="_Toc75464023"/>
      <w:bookmarkStart w:id="1007" w:name="_Toc83680333"/>
      <w:bookmarkStart w:id="1008" w:name="_Toc92099904"/>
      <w:bookmarkStart w:id="1009" w:name="_Toc99980438"/>
      <w:r w:rsidRPr="00DB610F">
        <w:t>A.2.1.2.2</w:t>
      </w:r>
      <w:r w:rsidRPr="00DB610F">
        <w:tab/>
        <w:t>Test Purpose</w:t>
      </w:r>
      <w:bookmarkEnd w:id="1000"/>
      <w:bookmarkEnd w:id="1001"/>
      <w:bookmarkEnd w:id="1002"/>
      <w:bookmarkEnd w:id="1003"/>
      <w:bookmarkEnd w:id="1004"/>
      <w:bookmarkEnd w:id="1005"/>
      <w:bookmarkEnd w:id="1006"/>
      <w:bookmarkEnd w:id="1007"/>
      <w:bookmarkEnd w:id="1008"/>
      <w:bookmarkEnd w:id="1009"/>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CA7270">
      <w:pPr>
        <w:pStyle w:val="H6"/>
      </w:pPr>
      <w:bookmarkStart w:id="1010" w:name="_Toc46239213"/>
      <w:bookmarkStart w:id="1011" w:name="_Toc46384217"/>
      <w:bookmarkStart w:id="1012" w:name="_Toc46480300"/>
      <w:bookmarkStart w:id="1013" w:name="_Toc51833638"/>
      <w:bookmarkStart w:id="1014" w:name="_Toc58504744"/>
      <w:bookmarkStart w:id="1015" w:name="_Toc68540487"/>
      <w:bookmarkStart w:id="1016" w:name="_Toc75464024"/>
      <w:bookmarkStart w:id="1017" w:name="_Toc83680334"/>
      <w:bookmarkStart w:id="1018" w:name="_Toc92099905"/>
      <w:bookmarkStart w:id="1019" w:name="_Toc99980439"/>
      <w:r w:rsidRPr="00DB610F">
        <w:t>A.2.1.2.3</w:t>
      </w:r>
      <w:r w:rsidRPr="00DB610F">
        <w:tab/>
        <w:t>Test Parameters</w:t>
      </w:r>
      <w:bookmarkEnd w:id="1010"/>
      <w:bookmarkEnd w:id="1011"/>
      <w:bookmarkEnd w:id="1012"/>
      <w:bookmarkEnd w:id="1013"/>
      <w:bookmarkEnd w:id="1014"/>
      <w:bookmarkEnd w:id="1015"/>
      <w:bookmarkEnd w:id="1016"/>
      <w:bookmarkEnd w:id="1017"/>
      <w:bookmarkEnd w:id="1018"/>
      <w:bookmarkEnd w:id="1019"/>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020" w:name="_Hlk46477950"/>
      <w:r w:rsidRPr="00DB610F">
        <w:t>TS 38.521-4 [</w:t>
      </w:r>
      <w:r w:rsidR="00747898" w:rsidRPr="00DB610F">
        <w:t>3</w:t>
      </w:r>
      <w:r w:rsidRPr="00DB610F">
        <w:t>]</w:t>
      </w:r>
      <w:bookmarkEnd w:id="1020"/>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22AFAF87" w14:textId="77777777" w:rsidTr="00395DD1">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1201E68" w14:textId="77777777" w:rsidR="00395DD1" w:rsidRPr="00DB610F" w:rsidRDefault="00395DD1" w:rsidP="00CA7270">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3B50AC"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CEF8"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ADCEF"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A7252"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827"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DFBD61" w14:textId="77777777" w:rsidR="00395DD1" w:rsidRPr="00DB610F" w:rsidRDefault="00395DD1"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710A95" w14:textId="77777777" w:rsidR="00395DD1" w:rsidRPr="0018689D" w:rsidRDefault="00395DD1" w:rsidP="00CA7270">
            <w:pPr>
              <w:pStyle w:val="TAH"/>
            </w:pPr>
            <w:r w:rsidRPr="0018689D">
              <w:t>Comment</w:t>
            </w:r>
          </w:p>
        </w:tc>
      </w:tr>
      <w:tr w:rsidR="00395DD1" w:rsidRPr="0018689D" w14:paraId="6E8E73E5" w14:textId="77777777" w:rsidTr="00395DD1">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D86C3"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3EF"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A63A5"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D9964" w14:textId="77777777" w:rsidR="00395DD1" w:rsidRPr="00DB610F" w:rsidRDefault="00395DD1" w:rsidP="00CA727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2731B"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6D495" w14:textId="77777777" w:rsidR="00395DD1" w:rsidRPr="00DB610F" w:rsidRDefault="00395DD1" w:rsidP="00CA7270">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6490C" w14:textId="77777777" w:rsidR="00395DD1" w:rsidRPr="00DB610F" w:rsidRDefault="00395DD1" w:rsidP="00CA7270">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2D20EF" w14:textId="77777777" w:rsidR="00395DD1" w:rsidRPr="00DB610F" w:rsidRDefault="00395DD1" w:rsidP="00CA7270">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546EA" w14:textId="77777777" w:rsidR="00395DD1" w:rsidRPr="00DB610F" w:rsidRDefault="00395DD1" w:rsidP="00395DD1">
            <w:pPr>
              <w:spacing w:after="0"/>
              <w:rPr>
                <w:rFonts w:ascii="Arial" w:eastAsia="SimSun" w:hAnsi="Arial" w:cs="Arial"/>
                <w:b/>
                <w:sz w:val="18"/>
                <w:szCs w:val="18"/>
              </w:rPr>
            </w:pPr>
          </w:p>
        </w:tc>
      </w:tr>
      <w:tr w:rsidR="00395DD1" w:rsidRPr="0018689D" w14:paraId="28098A5B" w14:textId="77777777" w:rsidTr="00395DD1">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00FFD1" w14:textId="77777777" w:rsidR="00395DD1" w:rsidRPr="0018689D" w:rsidRDefault="00395DD1"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362D6DB"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D978E8" w14:textId="77777777" w:rsidR="00395DD1" w:rsidRPr="00DB610F" w:rsidRDefault="00395DD1" w:rsidP="00CA7270">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0044F5" w14:textId="77777777" w:rsidR="00395DD1" w:rsidRPr="0018689D" w:rsidRDefault="00395DD1" w:rsidP="00CA7270">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623B53"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8AD491"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CA7270" w:rsidRDefault="008249FC" w:rsidP="00CA7270">
      <w:pPr>
        <w:pStyle w:val="H6"/>
      </w:pPr>
      <w:bookmarkStart w:id="1021" w:name="_Toc46239214"/>
      <w:bookmarkStart w:id="1022" w:name="_Toc46384218"/>
      <w:bookmarkStart w:id="1023" w:name="_Toc46480301"/>
      <w:bookmarkStart w:id="1024" w:name="_Toc51833639"/>
      <w:bookmarkStart w:id="1025" w:name="_Toc58504745"/>
      <w:bookmarkStart w:id="1026" w:name="_Toc68540488"/>
      <w:bookmarkStart w:id="1027" w:name="_Toc75464025"/>
      <w:bookmarkStart w:id="1028" w:name="_Toc83680335"/>
      <w:bookmarkStart w:id="1029" w:name="_Toc92099906"/>
      <w:bookmarkStart w:id="1030" w:name="_Toc99980440"/>
      <w:r w:rsidRPr="00DB610F">
        <w:t>A.2.1.2.4</w:t>
      </w:r>
      <w:r w:rsidRPr="00DB610F">
        <w:tab/>
        <w:t>Test Description</w:t>
      </w:r>
      <w:bookmarkEnd w:id="1021"/>
      <w:bookmarkEnd w:id="1022"/>
      <w:bookmarkEnd w:id="1023"/>
      <w:bookmarkEnd w:id="1024"/>
      <w:bookmarkEnd w:id="1025"/>
      <w:bookmarkEnd w:id="1026"/>
      <w:bookmarkEnd w:id="1027"/>
      <w:bookmarkEnd w:id="1028"/>
      <w:bookmarkEnd w:id="1029"/>
      <w:bookmarkEnd w:id="1030"/>
    </w:p>
    <w:p w14:paraId="77D800FC" w14:textId="77777777" w:rsidR="008249FC" w:rsidRPr="00DB610F" w:rsidRDefault="008249FC" w:rsidP="00CA7270">
      <w:pPr>
        <w:pStyle w:val="H6"/>
      </w:pPr>
      <w:bookmarkStart w:id="1031" w:name="_Toc46239215"/>
      <w:bookmarkStart w:id="1032" w:name="_Toc46384219"/>
      <w:bookmarkStart w:id="1033" w:name="_Toc46480302"/>
      <w:bookmarkStart w:id="1034" w:name="_Toc51833640"/>
      <w:bookmarkStart w:id="1035" w:name="_Toc58504746"/>
      <w:bookmarkStart w:id="1036" w:name="_Toc68540489"/>
      <w:bookmarkStart w:id="1037" w:name="_Toc75464026"/>
      <w:bookmarkStart w:id="1038" w:name="_Toc83680336"/>
      <w:bookmarkStart w:id="1039" w:name="_Toc92099907"/>
      <w:bookmarkStart w:id="1040" w:name="_Toc99980441"/>
      <w:r w:rsidRPr="00DB610F">
        <w:t>A.2.1.2.4.1</w:t>
      </w:r>
      <w:r w:rsidRPr="00DB610F">
        <w:tab/>
        <w:t>Initial Conditions</w:t>
      </w:r>
      <w:bookmarkEnd w:id="1031"/>
      <w:bookmarkEnd w:id="1032"/>
      <w:bookmarkEnd w:id="1033"/>
      <w:bookmarkEnd w:id="1034"/>
      <w:bookmarkEnd w:id="1035"/>
      <w:bookmarkEnd w:id="1036"/>
      <w:bookmarkEnd w:id="1037"/>
      <w:bookmarkEnd w:id="1038"/>
      <w:bookmarkEnd w:id="1039"/>
      <w:bookmarkEnd w:id="1040"/>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28DA3974" w:rsidR="008249FC" w:rsidRPr="00DB610F" w:rsidRDefault="003820AD" w:rsidP="003820AD">
      <w:pPr>
        <w:pStyle w:val="B10"/>
      </w:pPr>
      <w:r w:rsidRPr="00DB610F">
        <w:rPr>
          <w:lang w:eastAsia="x-none"/>
        </w:rPr>
        <w:lastRenderedPageBreak/>
        <w:t>5.</w:t>
      </w:r>
      <w:r w:rsidR="008249FC" w:rsidRPr="00DB610F">
        <w:rPr>
          <w:lang w:eastAsia="x-none"/>
        </w:rPr>
        <w:tab/>
        <w:t>Setup an NSA call with E-UTRA anchor initially scheduled as per Annex E.</w:t>
      </w:r>
      <w:r w:rsidR="009D5728">
        <w:rPr>
          <w:lang w:eastAsia="x-none"/>
        </w:rPr>
        <w:t xml:space="preserve"> </w:t>
      </w:r>
      <w:r w:rsidR="009D5728" w:rsidRPr="00A07251">
        <w:t xml:space="preserve">Ensure the UE is in state RRC_CONNECTED </w:t>
      </w:r>
      <w:r w:rsidR="009D5728" w:rsidRPr="0085629A">
        <w:t xml:space="preserve">with generic procedure parameters Connectivity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p>
    <w:p w14:paraId="236C96B8" w14:textId="77777777" w:rsidR="008249FC" w:rsidRPr="00DB610F" w:rsidRDefault="008249FC" w:rsidP="00CA7270">
      <w:pPr>
        <w:pStyle w:val="H6"/>
      </w:pPr>
      <w:bookmarkStart w:id="1041" w:name="_Toc46239216"/>
      <w:bookmarkStart w:id="1042" w:name="_Toc46384220"/>
      <w:bookmarkStart w:id="1043" w:name="_Toc46480303"/>
      <w:bookmarkStart w:id="1044" w:name="_Toc51833641"/>
      <w:bookmarkStart w:id="1045" w:name="_Toc58504747"/>
      <w:bookmarkStart w:id="1046" w:name="_Toc68540490"/>
      <w:bookmarkStart w:id="1047" w:name="_Toc75464027"/>
      <w:bookmarkStart w:id="1048" w:name="_Toc83680337"/>
      <w:bookmarkStart w:id="1049" w:name="_Toc92099908"/>
      <w:bookmarkStart w:id="1050" w:name="_Toc99980442"/>
      <w:r w:rsidRPr="00DB610F">
        <w:t>A.2.1.2.4.2</w:t>
      </w:r>
      <w:r w:rsidRPr="00DB610F">
        <w:tab/>
        <w:t>Test Procedure</w:t>
      </w:r>
      <w:bookmarkEnd w:id="1041"/>
      <w:bookmarkEnd w:id="1042"/>
      <w:bookmarkEnd w:id="1043"/>
      <w:bookmarkEnd w:id="1044"/>
      <w:bookmarkEnd w:id="1045"/>
      <w:bookmarkEnd w:id="1046"/>
      <w:bookmarkEnd w:id="1047"/>
      <w:bookmarkEnd w:id="1048"/>
      <w:bookmarkEnd w:id="1049"/>
      <w:bookmarkEnd w:id="1050"/>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DB610F" w:rsidRDefault="00DD3386" w:rsidP="0072597D">
      <w:pPr>
        <w:pStyle w:val="B10"/>
      </w:pPr>
      <w:bookmarkStart w:id="1051" w:name="_Toc46155828"/>
      <w:bookmarkStart w:id="1052" w:name="_Toc46238381"/>
      <w:bookmarkStart w:id="1053" w:name="_Toc46239217"/>
      <w:bookmarkStart w:id="1054" w:name="_Toc46384221"/>
      <w:r w:rsidRPr="00DB610F">
        <w:t>CONDUCTED TCP DOWNLINK – FADING (FRC)</w:t>
      </w:r>
      <w:bookmarkEnd w:id="1051"/>
      <w:bookmarkEnd w:id="1052"/>
      <w:bookmarkEnd w:id="1053"/>
      <w:bookmarkEnd w:id="1054"/>
    </w:p>
    <w:p w14:paraId="58B703AD" w14:textId="77777777" w:rsidR="00311973" w:rsidRPr="00DB610F" w:rsidRDefault="00311973" w:rsidP="008D5A45">
      <w:pPr>
        <w:pStyle w:val="Heading1"/>
      </w:pPr>
      <w:bookmarkStart w:id="1055" w:name="_Toc46155829"/>
      <w:bookmarkStart w:id="1056" w:name="_Toc46238382"/>
      <w:bookmarkStart w:id="1057" w:name="_Toc46239218"/>
      <w:bookmarkStart w:id="1058" w:name="_Toc46384222"/>
      <w:bookmarkStart w:id="1059" w:name="_Toc46480304"/>
      <w:bookmarkStart w:id="1060" w:name="_Toc51833642"/>
      <w:bookmarkStart w:id="1061" w:name="_Toc58504748"/>
      <w:bookmarkStart w:id="1062" w:name="_Toc68540491"/>
      <w:bookmarkStart w:id="1063" w:name="_Toc75464028"/>
      <w:bookmarkStart w:id="1064" w:name="_Toc83680338"/>
      <w:bookmarkStart w:id="1065" w:name="_Toc92099909"/>
      <w:bookmarkStart w:id="1066" w:name="_Toc99980443"/>
      <w:bookmarkStart w:id="1067" w:name="_Toc138970167"/>
      <w:r w:rsidRPr="00DB610F">
        <w:t>A.3</w:t>
      </w:r>
      <w:r w:rsidRPr="00DB610F">
        <w:tab/>
        <w:t>5G NR /TCP Downlink Throughput /Conducted for Fixed Reference Channel (FRC) Scenarios with Fading for SA and NSA</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014D73F" w14:textId="77777777" w:rsidR="00311973" w:rsidRPr="00DB610F" w:rsidRDefault="00311973" w:rsidP="008D5A45">
      <w:pPr>
        <w:pStyle w:val="Heading2"/>
      </w:pPr>
      <w:bookmarkStart w:id="1068" w:name="_Toc46155830"/>
      <w:bookmarkStart w:id="1069" w:name="_Toc46238383"/>
      <w:bookmarkStart w:id="1070" w:name="_Toc46239219"/>
      <w:bookmarkStart w:id="1071" w:name="_Toc46384223"/>
      <w:bookmarkStart w:id="1072" w:name="_Toc46480305"/>
      <w:bookmarkStart w:id="1073" w:name="_Toc51833643"/>
      <w:bookmarkStart w:id="1074" w:name="_Toc58504749"/>
      <w:bookmarkStart w:id="1075" w:name="_Toc68540492"/>
      <w:bookmarkStart w:id="1076" w:name="_Toc75464029"/>
      <w:bookmarkStart w:id="1077" w:name="_Toc83680339"/>
      <w:bookmarkStart w:id="1078" w:name="_Toc92099910"/>
      <w:bookmarkStart w:id="1079" w:name="_Toc99980444"/>
      <w:bookmarkStart w:id="1080" w:name="_Toc138970168"/>
      <w:r w:rsidRPr="00DB610F">
        <w:t>A.3.1</w:t>
      </w:r>
      <w:r w:rsidRPr="00DB610F">
        <w:tab/>
        <w:t>5G NR /TCP Downlink Throughput /Conducted/Fading/FRC for SA and NSA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3A9245BB" w14:textId="77777777" w:rsidR="00311973" w:rsidRPr="00DB610F" w:rsidRDefault="00311973" w:rsidP="008D5A45">
      <w:pPr>
        <w:pStyle w:val="Heading3"/>
      </w:pPr>
      <w:bookmarkStart w:id="1081" w:name="_Toc46155831"/>
      <w:bookmarkStart w:id="1082" w:name="_Toc46238384"/>
      <w:bookmarkStart w:id="1083" w:name="_Toc46239220"/>
      <w:bookmarkStart w:id="1084" w:name="_Toc46384224"/>
      <w:bookmarkStart w:id="1085" w:name="_Toc46480306"/>
      <w:bookmarkStart w:id="1086" w:name="_Toc51833644"/>
      <w:bookmarkStart w:id="1087" w:name="_Toc58504750"/>
      <w:bookmarkStart w:id="1088" w:name="_Toc68540493"/>
      <w:bookmarkStart w:id="1089" w:name="_Toc75464030"/>
      <w:bookmarkStart w:id="1090" w:name="_Toc83680340"/>
      <w:bookmarkStart w:id="1091" w:name="_Toc92099911"/>
      <w:bookmarkStart w:id="1092" w:name="_Toc99980445"/>
      <w:bookmarkStart w:id="1093" w:name="_Toc138970169"/>
      <w:r w:rsidRPr="00DB610F">
        <w:t>A.3.1.1</w:t>
      </w:r>
      <w:r w:rsidRPr="00DB610F">
        <w:tab/>
        <w:t>5G NR /TCP Downlink Throughput /Conducted/Fading/FRC/2Rx for SA and NSA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889F978" w14:textId="77777777" w:rsidR="00311973" w:rsidRPr="00DB610F" w:rsidRDefault="00311973" w:rsidP="008D5A45">
      <w:pPr>
        <w:pStyle w:val="Heading4"/>
      </w:pPr>
      <w:bookmarkStart w:id="1094" w:name="_Toc46155832"/>
      <w:bookmarkStart w:id="1095" w:name="_Toc46238385"/>
      <w:bookmarkStart w:id="1096" w:name="_Toc46239221"/>
      <w:bookmarkStart w:id="1097" w:name="_Toc46384225"/>
      <w:bookmarkStart w:id="1098" w:name="_Toc46480307"/>
      <w:bookmarkStart w:id="1099" w:name="_Toc51833645"/>
      <w:bookmarkStart w:id="1100" w:name="_Toc58504751"/>
      <w:bookmarkStart w:id="1101" w:name="_Toc68540494"/>
      <w:bookmarkStart w:id="1102" w:name="_Toc75464031"/>
      <w:bookmarkStart w:id="1103" w:name="_Toc83680341"/>
      <w:bookmarkStart w:id="1104" w:name="_Toc92099912"/>
      <w:bookmarkStart w:id="1105" w:name="_Toc99980446"/>
      <w:bookmarkStart w:id="1106" w:name="_Toc138970170"/>
      <w:r w:rsidRPr="00DB610F">
        <w:t>A.3.1.1.1</w:t>
      </w:r>
      <w:r w:rsidRPr="00DB610F">
        <w:tab/>
        <w:t>5G NR /TCP Downlink Throughput /Conducted/Fading/2Rx/FR1 PDSCH mapping Type A performance - 2x2 MIMO for SA and NSA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0342C3E" w14:textId="77777777" w:rsidR="0048146C" w:rsidRPr="00DB610F" w:rsidRDefault="0048146C" w:rsidP="00CA7270">
      <w:pPr>
        <w:pStyle w:val="H6"/>
      </w:pPr>
      <w:bookmarkStart w:id="1107" w:name="_Toc46239222"/>
      <w:bookmarkStart w:id="1108" w:name="_Toc46384226"/>
      <w:bookmarkStart w:id="1109" w:name="_Toc46480308"/>
      <w:bookmarkStart w:id="1110" w:name="_Toc51833646"/>
      <w:bookmarkStart w:id="1111" w:name="_Toc58504752"/>
      <w:bookmarkStart w:id="1112" w:name="_Toc68540495"/>
      <w:bookmarkStart w:id="1113" w:name="_Toc75464032"/>
      <w:bookmarkStart w:id="1114" w:name="_Toc83680342"/>
      <w:bookmarkStart w:id="1115" w:name="_Toc92099913"/>
      <w:bookmarkStart w:id="1116" w:name="_Toc99980447"/>
      <w:r w:rsidRPr="00DB610F">
        <w:t>A.3.1.1.1.1</w:t>
      </w:r>
      <w:r w:rsidRPr="00DB610F">
        <w:tab/>
        <w:t>Definition</w:t>
      </w:r>
      <w:bookmarkEnd w:id="1107"/>
      <w:bookmarkEnd w:id="1108"/>
      <w:bookmarkEnd w:id="1109"/>
      <w:bookmarkEnd w:id="1110"/>
      <w:bookmarkEnd w:id="1111"/>
      <w:bookmarkEnd w:id="1112"/>
      <w:bookmarkEnd w:id="1113"/>
      <w:bookmarkEnd w:id="1114"/>
      <w:bookmarkEnd w:id="1115"/>
      <w:bookmarkEnd w:id="1116"/>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CA7270">
      <w:pPr>
        <w:pStyle w:val="H6"/>
      </w:pPr>
      <w:bookmarkStart w:id="1117" w:name="_Toc46239223"/>
      <w:bookmarkStart w:id="1118" w:name="_Toc46384227"/>
      <w:bookmarkStart w:id="1119" w:name="_Toc46480309"/>
      <w:bookmarkStart w:id="1120" w:name="_Toc51833647"/>
      <w:bookmarkStart w:id="1121" w:name="_Toc58504753"/>
      <w:bookmarkStart w:id="1122" w:name="_Toc68540496"/>
      <w:bookmarkStart w:id="1123" w:name="_Toc75464033"/>
      <w:bookmarkStart w:id="1124" w:name="_Toc83680343"/>
      <w:bookmarkStart w:id="1125" w:name="_Toc92099914"/>
      <w:bookmarkStart w:id="1126" w:name="_Toc99980448"/>
      <w:r w:rsidRPr="00DB610F">
        <w:t>A.3.1.1.1.2</w:t>
      </w:r>
      <w:r w:rsidRPr="00DB610F">
        <w:tab/>
        <w:t>Test Purpose</w:t>
      </w:r>
      <w:bookmarkEnd w:id="1117"/>
      <w:bookmarkEnd w:id="1118"/>
      <w:bookmarkEnd w:id="1119"/>
      <w:bookmarkEnd w:id="1120"/>
      <w:bookmarkEnd w:id="1121"/>
      <w:bookmarkEnd w:id="1122"/>
      <w:bookmarkEnd w:id="1123"/>
      <w:bookmarkEnd w:id="1124"/>
      <w:bookmarkEnd w:id="1125"/>
      <w:bookmarkEnd w:id="1126"/>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CA7270">
      <w:pPr>
        <w:pStyle w:val="H6"/>
      </w:pPr>
      <w:bookmarkStart w:id="1127" w:name="_Toc46239224"/>
      <w:bookmarkStart w:id="1128" w:name="_Toc46384228"/>
      <w:bookmarkStart w:id="1129" w:name="_Toc46480310"/>
      <w:bookmarkStart w:id="1130" w:name="_Toc51833648"/>
      <w:bookmarkStart w:id="1131" w:name="_Toc58504754"/>
      <w:bookmarkStart w:id="1132" w:name="_Toc68540497"/>
      <w:bookmarkStart w:id="1133" w:name="_Toc75464034"/>
      <w:bookmarkStart w:id="1134" w:name="_Toc83680344"/>
      <w:bookmarkStart w:id="1135" w:name="_Toc92099915"/>
      <w:bookmarkStart w:id="1136" w:name="_Toc99980449"/>
      <w:r w:rsidRPr="00DB610F">
        <w:lastRenderedPageBreak/>
        <w:t>A.3.1.1.1.3</w:t>
      </w:r>
      <w:r w:rsidRPr="00DB610F">
        <w:tab/>
        <w:t>Test Parameters</w:t>
      </w:r>
      <w:bookmarkEnd w:id="1127"/>
      <w:bookmarkEnd w:id="1128"/>
      <w:bookmarkEnd w:id="1129"/>
      <w:bookmarkEnd w:id="1130"/>
      <w:bookmarkEnd w:id="1131"/>
      <w:bookmarkEnd w:id="1132"/>
      <w:bookmarkEnd w:id="1133"/>
      <w:bookmarkEnd w:id="1134"/>
      <w:bookmarkEnd w:id="1135"/>
      <w:bookmarkEnd w:id="1136"/>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0D646F" w:rsidRPr="0018689D" w14:paraId="0A6D7DA4" w14:textId="77777777" w:rsidTr="000A5F1E">
        <w:trPr>
          <w:jc w:val="center"/>
        </w:trPr>
        <w:tc>
          <w:tcPr>
            <w:tcW w:w="0" w:type="auto"/>
            <w:vMerge w:val="restart"/>
            <w:shd w:val="clear" w:color="auto" w:fill="FFFFFF"/>
          </w:tcPr>
          <w:p w14:paraId="4B68056D" w14:textId="77777777" w:rsidR="000D646F" w:rsidRPr="0018689D" w:rsidRDefault="000D646F" w:rsidP="00CA7270">
            <w:pPr>
              <w:pStyle w:val="TAH"/>
            </w:pPr>
            <w:r w:rsidRPr="0018689D">
              <w:t>TS 38.521-4 Reference</w:t>
            </w:r>
          </w:p>
        </w:tc>
        <w:tc>
          <w:tcPr>
            <w:tcW w:w="0" w:type="auto"/>
            <w:vMerge w:val="restart"/>
            <w:shd w:val="clear" w:color="auto" w:fill="FFFFFF"/>
            <w:vAlign w:val="center"/>
          </w:tcPr>
          <w:p w14:paraId="70A4FF3C" w14:textId="77777777" w:rsidR="000D646F" w:rsidRPr="0018689D" w:rsidRDefault="000D646F" w:rsidP="00CA7270">
            <w:pPr>
              <w:pStyle w:val="TAH"/>
            </w:pPr>
            <w:r w:rsidRPr="0018689D">
              <w:t>Test num.</w:t>
            </w:r>
          </w:p>
        </w:tc>
        <w:tc>
          <w:tcPr>
            <w:tcW w:w="0" w:type="auto"/>
            <w:vMerge w:val="restart"/>
            <w:shd w:val="clear" w:color="auto" w:fill="FFFFFF"/>
            <w:vAlign w:val="center"/>
          </w:tcPr>
          <w:p w14:paraId="04E09C6F" w14:textId="77777777" w:rsidR="000D646F" w:rsidRPr="0018689D" w:rsidRDefault="000D646F" w:rsidP="00CA7270">
            <w:pPr>
              <w:pStyle w:val="TAH"/>
            </w:pPr>
            <w:r w:rsidRPr="0018689D">
              <w:t>Reference channel</w:t>
            </w:r>
          </w:p>
        </w:tc>
        <w:tc>
          <w:tcPr>
            <w:tcW w:w="0" w:type="auto"/>
            <w:vMerge w:val="restart"/>
            <w:shd w:val="clear" w:color="auto" w:fill="FFFFFF"/>
            <w:vAlign w:val="center"/>
          </w:tcPr>
          <w:p w14:paraId="37DDF6B6" w14:textId="77777777" w:rsidR="000D646F" w:rsidRPr="0018689D" w:rsidRDefault="000D646F" w:rsidP="00CA7270">
            <w:pPr>
              <w:pStyle w:val="TAH"/>
            </w:pPr>
            <w:r w:rsidRPr="0018689D">
              <w:t>Modulation format</w:t>
            </w:r>
          </w:p>
        </w:tc>
        <w:tc>
          <w:tcPr>
            <w:tcW w:w="0" w:type="auto"/>
            <w:vMerge w:val="restart"/>
            <w:shd w:val="clear" w:color="auto" w:fill="FFFFFF"/>
            <w:vAlign w:val="center"/>
          </w:tcPr>
          <w:p w14:paraId="594E7A49" w14:textId="77777777" w:rsidR="000D646F" w:rsidRPr="0018689D" w:rsidRDefault="000D646F" w:rsidP="00CA7270">
            <w:pPr>
              <w:pStyle w:val="TAH"/>
            </w:pPr>
            <w:r w:rsidRPr="0018689D">
              <w:t>Propagation condition</w:t>
            </w:r>
          </w:p>
        </w:tc>
        <w:tc>
          <w:tcPr>
            <w:tcW w:w="0" w:type="auto"/>
            <w:vMerge w:val="restart"/>
            <w:shd w:val="clear" w:color="auto" w:fill="FFFFFF"/>
            <w:vAlign w:val="center"/>
          </w:tcPr>
          <w:p w14:paraId="32B61804" w14:textId="77777777" w:rsidR="000D646F" w:rsidRPr="0018689D" w:rsidRDefault="000D646F" w:rsidP="00CA7270">
            <w:pPr>
              <w:pStyle w:val="TAH"/>
            </w:pPr>
            <w:r w:rsidRPr="0018689D">
              <w:t>Correlation matrix and antenna configuration</w:t>
            </w:r>
          </w:p>
        </w:tc>
        <w:tc>
          <w:tcPr>
            <w:tcW w:w="0" w:type="auto"/>
            <w:gridSpan w:val="2"/>
            <w:shd w:val="clear" w:color="auto" w:fill="FFFFFF"/>
            <w:vAlign w:val="center"/>
          </w:tcPr>
          <w:p w14:paraId="0EC40E99" w14:textId="77777777" w:rsidR="000D646F" w:rsidRPr="0018689D" w:rsidRDefault="000D646F" w:rsidP="00CA7270">
            <w:pPr>
              <w:pStyle w:val="TAH"/>
            </w:pPr>
            <w:r w:rsidRPr="0018689D">
              <w:t>Reference value</w:t>
            </w:r>
          </w:p>
        </w:tc>
        <w:tc>
          <w:tcPr>
            <w:tcW w:w="0" w:type="auto"/>
            <w:vMerge w:val="restart"/>
            <w:shd w:val="clear" w:color="auto" w:fill="FFFFFF"/>
          </w:tcPr>
          <w:p w14:paraId="1270BF74" w14:textId="77777777" w:rsidR="000D646F" w:rsidRPr="0018689D" w:rsidRDefault="000D646F" w:rsidP="00CA7270">
            <w:pPr>
              <w:pStyle w:val="TAH"/>
            </w:pPr>
            <w:r w:rsidRPr="0018689D">
              <w:t>Comment</w:t>
            </w:r>
          </w:p>
        </w:tc>
      </w:tr>
      <w:tr w:rsidR="000D646F" w:rsidRPr="0018689D" w14:paraId="4D8E72F1" w14:textId="77777777" w:rsidTr="000A5F1E">
        <w:trPr>
          <w:jc w:val="center"/>
        </w:trPr>
        <w:tc>
          <w:tcPr>
            <w:tcW w:w="0" w:type="auto"/>
            <w:vMerge/>
            <w:shd w:val="clear" w:color="auto" w:fill="FFFFFF"/>
          </w:tcPr>
          <w:p w14:paraId="2579AE68" w14:textId="77777777" w:rsidR="000D646F" w:rsidRPr="0018689D" w:rsidRDefault="000D646F">
            <w:pPr>
              <w:pStyle w:val="TAH"/>
            </w:pPr>
          </w:p>
        </w:tc>
        <w:tc>
          <w:tcPr>
            <w:tcW w:w="0" w:type="auto"/>
            <w:vMerge/>
            <w:shd w:val="clear" w:color="auto" w:fill="FFFFFF"/>
            <w:vAlign w:val="center"/>
          </w:tcPr>
          <w:p w14:paraId="48249D9A" w14:textId="77777777" w:rsidR="000D646F" w:rsidRPr="0018689D" w:rsidRDefault="000D646F">
            <w:pPr>
              <w:pStyle w:val="TAH"/>
            </w:pPr>
          </w:p>
        </w:tc>
        <w:tc>
          <w:tcPr>
            <w:tcW w:w="0" w:type="auto"/>
            <w:vMerge/>
            <w:shd w:val="clear" w:color="auto" w:fill="FFFFFF"/>
            <w:vAlign w:val="center"/>
          </w:tcPr>
          <w:p w14:paraId="3FBF0446" w14:textId="77777777" w:rsidR="000D646F" w:rsidRPr="0018689D" w:rsidRDefault="000D646F">
            <w:pPr>
              <w:pStyle w:val="TAH"/>
            </w:pPr>
          </w:p>
        </w:tc>
        <w:tc>
          <w:tcPr>
            <w:tcW w:w="0" w:type="auto"/>
            <w:vMerge/>
            <w:shd w:val="clear" w:color="auto" w:fill="FFFFFF"/>
          </w:tcPr>
          <w:p w14:paraId="1E13B76A" w14:textId="77777777" w:rsidR="000D646F" w:rsidRPr="0018689D" w:rsidRDefault="000D646F">
            <w:pPr>
              <w:pStyle w:val="TAH"/>
            </w:pPr>
          </w:p>
        </w:tc>
        <w:tc>
          <w:tcPr>
            <w:tcW w:w="0" w:type="auto"/>
            <w:vMerge/>
            <w:shd w:val="clear" w:color="auto" w:fill="FFFFFF"/>
            <w:vAlign w:val="center"/>
          </w:tcPr>
          <w:p w14:paraId="75702A02" w14:textId="77777777" w:rsidR="000D646F" w:rsidRPr="0018689D" w:rsidRDefault="000D646F">
            <w:pPr>
              <w:pStyle w:val="TAH"/>
            </w:pPr>
          </w:p>
        </w:tc>
        <w:tc>
          <w:tcPr>
            <w:tcW w:w="0" w:type="auto"/>
            <w:vMerge/>
            <w:shd w:val="clear" w:color="auto" w:fill="FFFFFF"/>
            <w:vAlign w:val="center"/>
          </w:tcPr>
          <w:p w14:paraId="6B087A06" w14:textId="77777777" w:rsidR="000D646F" w:rsidRPr="0018689D" w:rsidRDefault="000D646F">
            <w:pPr>
              <w:pStyle w:val="TAH"/>
            </w:pPr>
          </w:p>
        </w:tc>
        <w:tc>
          <w:tcPr>
            <w:tcW w:w="0" w:type="auto"/>
            <w:shd w:val="clear" w:color="auto" w:fill="FFFFFF"/>
            <w:vAlign w:val="center"/>
          </w:tcPr>
          <w:p w14:paraId="3F3E1637" w14:textId="77777777" w:rsidR="000D646F" w:rsidRPr="0018689D" w:rsidRDefault="000D646F" w:rsidP="00CA7270">
            <w:pPr>
              <w:pStyle w:val="TAH"/>
            </w:pPr>
            <w:r w:rsidRPr="0018689D">
              <w:t>Fraction of maximum throughput (%)</w:t>
            </w:r>
          </w:p>
        </w:tc>
        <w:tc>
          <w:tcPr>
            <w:tcW w:w="0" w:type="auto"/>
            <w:shd w:val="clear" w:color="auto" w:fill="FFFFFF"/>
            <w:vAlign w:val="center"/>
          </w:tcPr>
          <w:p w14:paraId="4BE71452" w14:textId="77777777" w:rsidR="000D646F" w:rsidRPr="0018689D" w:rsidRDefault="000D646F" w:rsidP="00CA7270">
            <w:pPr>
              <w:pStyle w:val="TAH"/>
            </w:pPr>
            <w:r w:rsidRPr="0018689D">
              <w:t>SNR (dB)</w:t>
            </w:r>
          </w:p>
        </w:tc>
        <w:tc>
          <w:tcPr>
            <w:tcW w:w="0" w:type="auto"/>
            <w:vMerge/>
            <w:shd w:val="clear" w:color="auto" w:fill="FFFFFF"/>
          </w:tcPr>
          <w:p w14:paraId="7B036D8B" w14:textId="77777777" w:rsidR="000D646F" w:rsidRPr="0018689D" w:rsidRDefault="000D646F" w:rsidP="000A5F1E">
            <w:pPr>
              <w:pStyle w:val="TAH"/>
              <w:rPr>
                <w:b w:val="0"/>
              </w:rPr>
            </w:pPr>
          </w:p>
        </w:tc>
      </w:tr>
      <w:tr w:rsidR="000D646F" w:rsidRPr="0018689D" w14:paraId="57FE2C87" w14:textId="77777777" w:rsidTr="000A5F1E">
        <w:trPr>
          <w:jc w:val="center"/>
        </w:trPr>
        <w:tc>
          <w:tcPr>
            <w:tcW w:w="0" w:type="auto"/>
            <w:shd w:val="clear" w:color="auto" w:fill="FFFFFF"/>
          </w:tcPr>
          <w:p w14:paraId="6CDC74B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6076A9A2" w14:textId="77777777" w:rsidR="000D646F" w:rsidRPr="0018689D" w:rsidRDefault="000D646F" w:rsidP="000A5F1E">
            <w:pPr>
              <w:pStyle w:val="TAC"/>
              <w:rPr>
                <w:rFonts w:cs="Arial"/>
                <w:szCs w:val="18"/>
              </w:rPr>
            </w:pPr>
            <w:r w:rsidRPr="0018689D">
              <w:rPr>
                <w:rFonts w:cs="Arial"/>
                <w:szCs w:val="18"/>
              </w:rPr>
              <w:t>1-3</w:t>
            </w:r>
          </w:p>
        </w:tc>
        <w:tc>
          <w:tcPr>
            <w:tcW w:w="0" w:type="auto"/>
            <w:shd w:val="clear" w:color="auto" w:fill="FFFFFF"/>
            <w:vAlign w:val="center"/>
          </w:tcPr>
          <w:p w14:paraId="4356902E" w14:textId="77777777" w:rsidR="000D646F" w:rsidRPr="0018689D" w:rsidRDefault="000D646F" w:rsidP="000A5F1E">
            <w:pPr>
              <w:pStyle w:val="TAC"/>
              <w:rPr>
                <w:rFonts w:cs="Arial"/>
                <w:szCs w:val="18"/>
              </w:rPr>
            </w:pPr>
            <w:r w:rsidRPr="0018689D">
              <w:rPr>
                <w:rFonts w:cs="Arial"/>
                <w:szCs w:val="18"/>
              </w:rPr>
              <w:t>R.PDSCH.1-4.1 FDD</w:t>
            </w:r>
          </w:p>
        </w:tc>
        <w:tc>
          <w:tcPr>
            <w:tcW w:w="0" w:type="auto"/>
            <w:shd w:val="clear" w:color="auto" w:fill="FFFFFF"/>
            <w:vAlign w:val="center"/>
          </w:tcPr>
          <w:p w14:paraId="6AE616DD" w14:textId="77777777" w:rsidR="000D646F" w:rsidRPr="0018689D" w:rsidRDefault="000D646F" w:rsidP="000A5F1E">
            <w:pPr>
              <w:pStyle w:val="TAC"/>
              <w:rPr>
                <w:rFonts w:cs="Arial"/>
                <w:szCs w:val="18"/>
              </w:rPr>
            </w:pPr>
            <w:r w:rsidRPr="0018689D">
              <w:rPr>
                <w:rFonts w:cs="Arial"/>
                <w:szCs w:val="18"/>
              </w:rPr>
              <w:t>256AM, 0.82</w:t>
            </w:r>
          </w:p>
        </w:tc>
        <w:tc>
          <w:tcPr>
            <w:tcW w:w="0" w:type="auto"/>
            <w:shd w:val="clear" w:color="auto" w:fill="FFFFFF"/>
            <w:vAlign w:val="center"/>
          </w:tcPr>
          <w:p w14:paraId="18081A8B" w14:textId="77777777" w:rsidR="000D646F" w:rsidRPr="0018689D" w:rsidRDefault="000D646F" w:rsidP="000A5F1E">
            <w:pPr>
              <w:pStyle w:val="TAC"/>
              <w:rPr>
                <w:rFonts w:cs="Arial"/>
                <w:szCs w:val="18"/>
              </w:rPr>
            </w:pPr>
            <w:r w:rsidRPr="0018689D">
              <w:rPr>
                <w:rFonts w:cs="Arial"/>
                <w:szCs w:val="18"/>
              </w:rPr>
              <w:t>TDLA30-10</w:t>
            </w:r>
          </w:p>
        </w:tc>
        <w:tc>
          <w:tcPr>
            <w:tcW w:w="0" w:type="auto"/>
            <w:shd w:val="clear" w:color="auto" w:fill="FFFFFF"/>
            <w:vAlign w:val="center"/>
          </w:tcPr>
          <w:p w14:paraId="09EEFC86"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305A52BC" w14:textId="77777777" w:rsidR="000D646F" w:rsidRPr="0018689D" w:rsidRDefault="000D646F" w:rsidP="000A5F1E">
            <w:pPr>
              <w:pStyle w:val="TAC"/>
              <w:rPr>
                <w:rFonts w:cs="Arial"/>
                <w:szCs w:val="18"/>
              </w:rPr>
            </w:pPr>
            <w:r w:rsidRPr="0018689D">
              <w:rPr>
                <w:rFonts w:cs="Arial"/>
                <w:szCs w:val="18"/>
              </w:rPr>
              <w:t>70</w:t>
            </w:r>
          </w:p>
        </w:tc>
        <w:tc>
          <w:tcPr>
            <w:tcW w:w="0" w:type="auto"/>
            <w:shd w:val="clear" w:color="auto" w:fill="FFFFFF"/>
            <w:vAlign w:val="center"/>
          </w:tcPr>
          <w:p w14:paraId="1424B6AA" w14:textId="77777777" w:rsidR="000D646F" w:rsidRPr="0018689D" w:rsidRDefault="000D646F" w:rsidP="000A5F1E">
            <w:pPr>
              <w:pStyle w:val="TAC"/>
              <w:rPr>
                <w:rFonts w:cs="Arial"/>
                <w:szCs w:val="18"/>
              </w:rPr>
            </w:pPr>
            <w:r w:rsidRPr="0018689D">
              <w:rPr>
                <w:rFonts w:cs="Arial"/>
                <w:szCs w:val="18"/>
              </w:rPr>
              <w:t>25.6</w:t>
            </w:r>
          </w:p>
        </w:tc>
        <w:tc>
          <w:tcPr>
            <w:tcW w:w="0" w:type="auto"/>
            <w:shd w:val="clear" w:color="auto" w:fill="FFFFFF"/>
          </w:tcPr>
          <w:p w14:paraId="5F804C5B" w14:textId="77777777" w:rsidR="000D646F" w:rsidRPr="0018689D" w:rsidRDefault="000D646F" w:rsidP="000A5F1E">
            <w:pPr>
              <w:pStyle w:val="TAC"/>
              <w:rPr>
                <w:rFonts w:cs="Arial"/>
                <w:szCs w:val="18"/>
              </w:rPr>
            </w:pPr>
            <w:r w:rsidRPr="0018689D">
              <w:rPr>
                <w:rFonts w:cs="Arial"/>
                <w:szCs w:val="18"/>
              </w:rPr>
              <w:t>Large TBS</w:t>
            </w:r>
          </w:p>
        </w:tc>
      </w:tr>
      <w:tr w:rsidR="000D646F" w:rsidRPr="0018689D" w14:paraId="6CC46B17" w14:textId="77777777" w:rsidTr="000A5F1E">
        <w:trPr>
          <w:jc w:val="center"/>
        </w:trPr>
        <w:tc>
          <w:tcPr>
            <w:tcW w:w="0" w:type="auto"/>
            <w:shd w:val="clear" w:color="auto" w:fill="FFFFFF"/>
          </w:tcPr>
          <w:p w14:paraId="4CFF1F5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726246D0" w14:textId="77777777" w:rsidR="000D646F" w:rsidRPr="0018689D" w:rsidRDefault="000D646F" w:rsidP="000A5F1E">
            <w:pPr>
              <w:pStyle w:val="TAC"/>
              <w:rPr>
                <w:rFonts w:cs="Arial"/>
                <w:szCs w:val="18"/>
              </w:rPr>
            </w:pPr>
            <w:r w:rsidRPr="0018689D">
              <w:rPr>
                <w:rFonts w:cs="Arial"/>
                <w:szCs w:val="18"/>
              </w:rPr>
              <w:t>1-4</w:t>
            </w:r>
          </w:p>
        </w:tc>
        <w:tc>
          <w:tcPr>
            <w:tcW w:w="0" w:type="auto"/>
            <w:shd w:val="clear" w:color="auto" w:fill="FFFFFF"/>
            <w:vAlign w:val="center"/>
          </w:tcPr>
          <w:p w14:paraId="3F437D38" w14:textId="77777777" w:rsidR="000D646F" w:rsidRPr="0018689D" w:rsidRDefault="000D646F" w:rsidP="000A5F1E">
            <w:pPr>
              <w:pStyle w:val="TAC"/>
              <w:rPr>
                <w:rFonts w:cs="Arial"/>
                <w:szCs w:val="18"/>
              </w:rPr>
            </w:pPr>
            <w:r w:rsidRPr="0018689D">
              <w:rPr>
                <w:rFonts w:cs="Arial"/>
                <w:szCs w:val="18"/>
              </w:rPr>
              <w:t>R.PDSCH.1-2.1 FDD</w:t>
            </w:r>
          </w:p>
        </w:tc>
        <w:tc>
          <w:tcPr>
            <w:tcW w:w="0" w:type="auto"/>
            <w:shd w:val="clear" w:color="auto" w:fill="FFFFFF"/>
            <w:vAlign w:val="center"/>
          </w:tcPr>
          <w:p w14:paraId="1B27974D" w14:textId="77777777" w:rsidR="000D646F" w:rsidRPr="0018689D" w:rsidRDefault="000D646F" w:rsidP="000A5F1E">
            <w:pPr>
              <w:pStyle w:val="TAC"/>
              <w:rPr>
                <w:rFonts w:cs="Arial"/>
                <w:szCs w:val="18"/>
              </w:rPr>
            </w:pPr>
            <w:r w:rsidRPr="0018689D">
              <w:rPr>
                <w:rFonts w:cs="Arial"/>
                <w:szCs w:val="18"/>
              </w:rPr>
              <w:t>16QAM, 0.48</w:t>
            </w:r>
          </w:p>
        </w:tc>
        <w:tc>
          <w:tcPr>
            <w:tcW w:w="0" w:type="auto"/>
            <w:shd w:val="clear" w:color="auto" w:fill="FFFFFF"/>
            <w:vAlign w:val="center"/>
          </w:tcPr>
          <w:p w14:paraId="58E42329" w14:textId="77777777" w:rsidR="000D646F" w:rsidRPr="0018689D" w:rsidRDefault="000D646F" w:rsidP="000A5F1E">
            <w:pPr>
              <w:pStyle w:val="TAC"/>
              <w:rPr>
                <w:rFonts w:cs="Arial"/>
                <w:szCs w:val="18"/>
              </w:rPr>
            </w:pPr>
            <w:r w:rsidRPr="0018689D">
              <w:rPr>
                <w:rFonts w:cs="Arial"/>
                <w:szCs w:val="18"/>
              </w:rPr>
              <w:t>TDLC300-100</w:t>
            </w:r>
          </w:p>
        </w:tc>
        <w:tc>
          <w:tcPr>
            <w:tcW w:w="0" w:type="auto"/>
            <w:shd w:val="clear" w:color="auto" w:fill="FFFFFF"/>
            <w:vAlign w:val="center"/>
          </w:tcPr>
          <w:p w14:paraId="4325D2F5"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1D1ACC89" w14:textId="77777777" w:rsidR="000D646F" w:rsidRPr="0018689D" w:rsidRDefault="000D646F" w:rsidP="000A5F1E">
            <w:pPr>
              <w:pStyle w:val="TAC"/>
              <w:rPr>
                <w:rFonts w:cs="Arial"/>
                <w:szCs w:val="18"/>
              </w:rPr>
            </w:pPr>
            <w:r w:rsidRPr="0018689D">
              <w:rPr>
                <w:rFonts w:cs="Arial"/>
                <w:szCs w:val="18"/>
              </w:rPr>
              <w:t>30</w:t>
            </w:r>
          </w:p>
        </w:tc>
        <w:tc>
          <w:tcPr>
            <w:tcW w:w="0" w:type="auto"/>
            <w:shd w:val="clear" w:color="auto" w:fill="FFFFFF"/>
            <w:vAlign w:val="center"/>
          </w:tcPr>
          <w:p w14:paraId="28255AD8" w14:textId="77777777" w:rsidR="000D646F" w:rsidRPr="0018689D" w:rsidRDefault="000D646F" w:rsidP="000A5F1E">
            <w:pPr>
              <w:pStyle w:val="TAC"/>
              <w:rPr>
                <w:rFonts w:cs="Arial"/>
                <w:szCs w:val="18"/>
              </w:rPr>
            </w:pPr>
            <w:r w:rsidRPr="0018689D">
              <w:rPr>
                <w:rFonts w:cs="Arial"/>
                <w:szCs w:val="18"/>
              </w:rPr>
              <w:t>2</w:t>
            </w:r>
          </w:p>
        </w:tc>
        <w:tc>
          <w:tcPr>
            <w:tcW w:w="0" w:type="auto"/>
            <w:shd w:val="clear" w:color="auto" w:fill="FFFFFF"/>
          </w:tcPr>
          <w:p w14:paraId="3C1AD75A" w14:textId="77777777" w:rsidR="000D646F" w:rsidRPr="0018689D" w:rsidRDefault="000D646F" w:rsidP="000A5F1E">
            <w:pPr>
              <w:pStyle w:val="TAC"/>
              <w:rPr>
                <w:rFonts w:cs="Arial"/>
                <w:szCs w:val="18"/>
              </w:rPr>
            </w:pPr>
            <w:r w:rsidRPr="0018689D">
              <w:rPr>
                <w:rFonts w:cs="Arial"/>
                <w:szCs w:val="18"/>
              </w:rPr>
              <w:t>High BLER</w:t>
            </w:r>
          </w:p>
        </w:tc>
      </w:tr>
      <w:tr w:rsidR="000D646F" w:rsidRPr="0018689D" w14:paraId="215F50C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4D3190"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7343D9" w14:textId="77777777" w:rsidR="000D646F" w:rsidRPr="0018689D" w:rsidRDefault="000D646F" w:rsidP="000A5F1E">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E89D6" w14:textId="77777777" w:rsidR="000D646F" w:rsidRPr="0018689D" w:rsidRDefault="000D646F" w:rsidP="000A5F1E">
            <w:pPr>
              <w:pStyle w:val="TAC"/>
              <w:rPr>
                <w:rFonts w:cs="Arial"/>
                <w:szCs w:val="18"/>
              </w:rPr>
            </w:pPr>
            <w:r w:rsidRPr="0018689D">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FAC4D1" w14:textId="77777777" w:rsidR="000D646F" w:rsidRPr="0018689D" w:rsidRDefault="000D646F" w:rsidP="000A5F1E">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5D32E1" w14:textId="77777777" w:rsidR="000D646F" w:rsidRPr="0018689D" w:rsidRDefault="000D646F" w:rsidP="000A5F1E">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75E158"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52AD5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070D7" w14:textId="77777777" w:rsidR="000D646F" w:rsidRPr="0018689D" w:rsidRDefault="000D646F" w:rsidP="000A5F1E">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5D593" w14:textId="77777777" w:rsidR="000D646F" w:rsidRPr="0018689D" w:rsidRDefault="000D646F" w:rsidP="000A5F1E">
            <w:pPr>
              <w:pStyle w:val="TAC"/>
              <w:rPr>
                <w:rFonts w:cs="Arial"/>
                <w:szCs w:val="18"/>
              </w:rPr>
            </w:pPr>
            <w:r w:rsidRPr="0018689D">
              <w:rPr>
                <w:rFonts w:cs="Arial"/>
                <w:szCs w:val="18"/>
              </w:rPr>
              <w:t xml:space="preserve">High channel variation </w:t>
            </w:r>
          </w:p>
        </w:tc>
      </w:tr>
      <w:tr w:rsidR="000D646F" w:rsidRPr="0018689D" w14:paraId="30DF771C"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0AABD1B"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259458" w14:textId="77777777" w:rsidR="000D646F" w:rsidRPr="0018689D" w:rsidRDefault="000D646F" w:rsidP="000A5F1E">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B8BE25" w14:textId="77777777" w:rsidR="000D646F" w:rsidRPr="0018689D" w:rsidRDefault="000D646F" w:rsidP="000A5F1E">
            <w:pPr>
              <w:pStyle w:val="TAC"/>
              <w:rPr>
                <w:rFonts w:cs="Arial"/>
                <w:szCs w:val="18"/>
              </w:rPr>
            </w:pPr>
            <w:r w:rsidRPr="0018689D">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638AE6" w14:textId="77777777" w:rsidR="000D646F" w:rsidRPr="0018689D" w:rsidRDefault="000D646F" w:rsidP="000A5F1E">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D48440"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E27E43"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12C992"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CBE258" w14:textId="77777777" w:rsidR="000D646F" w:rsidRPr="0018689D" w:rsidRDefault="000D646F" w:rsidP="000A5F1E">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73100" w14:textId="77777777" w:rsidR="000D646F" w:rsidRPr="0018689D" w:rsidRDefault="000D646F" w:rsidP="000A5F1E">
            <w:pPr>
              <w:pStyle w:val="TAC"/>
              <w:rPr>
                <w:rFonts w:cs="Arial"/>
                <w:szCs w:val="18"/>
              </w:rPr>
            </w:pPr>
            <w:r w:rsidRPr="0018689D">
              <w:rPr>
                <w:rFonts w:cs="Arial"/>
                <w:szCs w:val="18"/>
              </w:rPr>
              <w:t>High throughput Baseline Rx</w:t>
            </w:r>
          </w:p>
        </w:tc>
      </w:tr>
      <w:tr w:rsidR="000D646F" w:rsidRPr="0018689D" w14:paraId="70440C5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7E94A29" w14:textId="77777777" w:rsidR="000D646F" w:rsidRPr="0018689D" w:rsidRDefault="000D646F" w:rsidP="00CA7270">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CECA55" w14:textId="77777777" w:rsidR="000D646F" w:rsidRPr="0018689D" w:rsidRDefault="000D646F" w:rsidP="000A5F1E">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E4A3" w14:textId="77777777" w:rsidR="000D646F" w:rsidRPr="0018689D" w:rsidRDefault="000D646F" w:rsidP="000A5F1E">
            <w:pPr>
              <w:pStyle w:val="TAC"/>
              <w:rPr>
                <w:rFonts w:cs="Arial"/>
                <w:szCs w:val="18"/>
              </w:rPr>
            </w:pPr>
            <w:r w:rsidRPr="0018689D">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41F2C" w14:textId="77777777" w:rsidR="000D646F" w:rsidRPr="0018689D" w:rsidRDefault="000D646F" w:rsidP="000A5F1E">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9CD2A5"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9E0ED" w14:textId="77777777" w:rsidR="000D646F" w:rsidRPr="0018689D" w:rsidRDefault="000D646F" w:rsidP="000A5F1E">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46CDE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5B650" w14:textId="77777777" w:rsidR="000D646F" w:rsidRPr="0018689D" w:rsidRDefault="000D646F" w:rsidP="000A5F1E">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3FF919" w14:textId="77777777" w:rsidR="000D646F" w:rsidRPr="0018689D" w:rsidRDefault="000D646F" w:rsidP="000A5F1E">
            <w:pPr>
              <w:pStyle w:val="TAC"/>
              <w:rPr>
                <w:rFonts w:cs="Arial"/>
                <w:szCs w:val="18"/>
              </w:rPr>
            </w:pPr>
            <w:r w:rsidRPr="0018689D">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CA7270">
      <w:pPr>
        <w:pStyle w:val="H6"/>
      </w:pPr>
      <w:bookmarkStart w:id="1137" w:name="_Toc46239225"/>
      <w:bookmarkStart w:id="1138" w:name="_Toc46384229"/>
      <w:bookmarkStart w:id="1139" w:name="_Toc46480311"/>
      <w:bookmarkStart w:id="1140" w:name="_Toc51833649"/>
      <w:bookmarkStart w:id="1141" w:name="_Toc58504755"/>
      <w:bookmarkStart w:id="1142" w:name="_Toc68540498"/>
      <w:bookmarkStart w:id="1143" w:name="_Toc75464035"/>
      <w:bookmarkStart w:id="1144" w:name="_Toc83680345"/>
      <w:bookmarkStart w:id="1145" w:name="_Toc92099916"/>
      <w:bookmarkStart w:id="1146" w:name="_Toc99980450"/>
      <w:r w:rsidRPr="00DB610F">
        <w:t>A.3.1.1.1.4</w:t>
      </w:r>
      <w:r w:rsidRPr="00DB610F">
        <w:tab/>
        <w:t>Test Description</w:t>
      </w:r>
      <w:bookmarkEnd w:id="1137"/>
      <w:bookmarkEnd w:id="1138"/>
      <w:bookmarkEnd w:id="1139"/>
      <w:bookmarkEnd w:id="1140"/>
      <w:bookmarkEnd w:id="1141"/>
      <w:bookmarkEnd w:id="1142"/>
      <w:bookmarkEnd w:id="1143"/>
      <w:bookmarkEnd w:id="1144"/>
      <w:bookmarkEnd w:id="1145"/>
      <w:bookmarkEnd w:id="1146"/>
    </w:p>
    <w:p w14:paraId="3F2E3946" w14:textId="77777777" w:rsidR="0048146C" w:rsidRPr="00DB610F" w:rsidRDefault="0048146C" w:rsidP="0048146C">
      <w:pPr>
        <w:pStyle w:val="H6"/>
      </w:pPr>
      <w:r w:rsidRPr="00DB610F">
        <w:t>A.3.1.1.1.4.1</w:t>
      </w:r>
      <w:r w:rsidRPr="00DB610F">
        <w:tab/>
        <w:t>Initial Conditions</w:t>
      </w:r>
    </w:p>
    <w:p w14:paraId="6B57F81C" w14:textId="5A19083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28D64787" w14:textId="7C5A198A" w:rsidR="0048146C" w:rsidRPr="00DB610F" w:rsidRDefault="0048146C" w:rsidP="008D5A45">
      <w:pPr>
        <w:pStyle w:val="B10"/>
      </w:pPr>
      <w:r w:rsidRPr="00DB610F">
        <w:t>1.1</w:t>
      </w:r>
      <w:r w:rsidRPr="00DB610F">
        <w:tab/>
        <w:t>Connect an application server to the IP output of the SS.</w:t>
      </w:r>
    </w:p>
    <w:p w14:paraId="360BE647" w14:textId="2792B7F3" w:rsidR="009D5728"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F82DB89" w14:textId="2E0CC6B4"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306A88">
        <w:t xml:space="preserve"> with generic procedure parameters Connectivity NR for NR/5GC with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or EN-DC, DC bearer MCG and SCG,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 in Annex H</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16BD13D2"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DB610F" w:rsidRDefault="0048146C" w:rsidP="008D5A45">
      <w:pPr>
        <w:pStyle w:val="Heading4"/>
      </w:pPr>
      <w:bookmarkStart w:id="1147" w:name="_Toc46155833"/>
      <w:bookmarkStart w:id="1148" w:name="_Toc46238386"/>
      <w:bookmarkStart w:id="1149" w:name="_Toc46239226"/>
      <w:bookmarkStart w:id="1150" w:name="_Toc46384230"/>
      <w:bookmarkStart w:id="1151" w:name="_Toc46480312"/>
      <w:bookmarkStart w:id="1152" w:name="_Toc51833650"/>
      <w:bookmarkStart w:id="1153" w:name="_Toc58504756"/>
      <w:bookmarkStart w:id="1154" w:name="_Toc68540499"/>
      <w:bookmarkStart w:id="1155" w:name="_Toc75464036"/>
      <w:bookmarkStart w:id="1156" w:name="_Toc83680346"/>
      <w:bookmarkStart w:id="1157" w:name="_Toc92099917"/>
      <w:bookmarkStart w:id="1158" w:name="_Toc99980451"/>
      <w:bookmarkStart w:id="1159" w:name="_Toc138970171"/>
      <w:r w:rsidRPr="00DB610F">
        <w:t>A.3.1.1.2</w:t>
      </w:r>
      <w:r w:rsidRPr="00DB610F">
        <w:tab/>
        <w:t>5G NR /TCP Downlink Throughput /Conducted/Fading/2Rx TDD/FR1 PDSCH mapping Type A performance - 2x2 MIMO for SA and NSA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41AECA74" w14:textId="77777777" w:rsidR="0048146C" w:rsidRPr="00DB610F" w:rsidRDefault="0048146C" w:rsidP="00CA7270">
      <w:pPr>
        <w:pStyle w:val="H6"/>
      </w:pPr>
      <w:bookmarkStart w:id="1160" w:name="_Toc46384231"/>
      <w:bookmarkStart w:id="1161" w:name="_Toc46480313"/>
      <w:bookmarkStart w:id="1162" w:name="_Toc51833651"/>
      <w:bookmarkStart w:id="1163" w:name="_Toc58504757"/>
      <w:bookmarkStart w:id="1164" w:name="_Toc68540500"/>
      <w:bookmarkStart w:id="1165" w:name="_Toc75464037"/>
      <w:bookmarkStart w:id="1166" w:name="_Toc83680347"/>
      <w:bookmarkStart w:id="1167" w:name="_Toc92099918"/>
      <w:bookmarkStart w:id="1168" w:name="_Toc99980452"/>
      <w:r w:rsidRPr="00DB610F">
        <w:t>A.3.1.1.2.1</w:t>
      </w:r>
      <w:r w:rsidRPr="00DB610F">
        <w:tab/>
        <w:t>Definition</w:t>
      </w:r>
      <w:bookmarkEnd w:id="1160"/>
      <w:bookmarkEnd w:id="1161"/>
      <w:bookmarkEnd w:id="1162"/>
      <w:bookmarkEnd w:id="1163"/>
      <w:bookmarkEnd w:id="1164"/>
      <w:bookmarkEnd w:id="1165"/>
      <w:bookmarkEnd w:id="1166"/>
      <w:bookmarkEnd w:id="1167"/>
      <w:bookmarkEnd w:id="1168"/>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CA7270">
      <w:pPr>
        <w:pStyle w:val="H6"/>
      </w:pPr>
      <w:bookmarkStart w:id="1169" w:name="_Toc46384232"/>
      <w:bookmarkStart w:id="1170" w:name="_Toc46480314"/>
      <w:bookmarkStart w:id="1171" w:name="_Toc51833652"/>
      <w:bookmarkStart w:id="1172" w:name="_Toc58504758"/>
      <w:bookmarkStart w:id="1173" w:name="_Toc68540501"/>
      <w:bookmarkStart w:id="1174" w:name="_Toc75464038"/>
      <w:bookmarkStart w:id="1175" w:name="_Toc83680348"/>
      <w:bookmarkStart w:id="1176" w:name="_Toc92099919"/>
      <w:bookmarkStart w:id="1177" w:name="_Toc99980453"/>
      <w:r w:rsidRPr="00DB610F">
        <w:t>A.3.1.1.2.2</w:t>
      </w:r>
      <w:r w:rsidRPr="00DB610F">
        <w:tab/>
        <w:t>Test Purpose</w:t>
      </w:r>
      <w:bookmarkEnd w:id="1169"/>
      <w:bookmarkEnd w:id="1170"/>
      <w:bookmarkEnd w:id="1171"/>
      <w:bookmarkEnd w:id="1172"/>
      <w:bookmarkEnd w:id="1173"/>
      <w:bookmarkEnd w:id="1174"/>
      <w:bookmarkEnd w:id="1175"/>
      <w:bookmarkEnd w:id="1176"/>
      <w:bookmarkEnd w:id="1177"/>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CA7270">
      <w:pPr>
        <w:pStyle w:val="H6"/>
      </w:pPr>
      <w:bookmarkStart w:id="1178" w:name="_Toc46384233"/>
      <w:bookmarkStart w:id="1179" w:name="_Toc46480315"/>
      <w:bookmarkStart w:id="1180" w:name="_Toc51833653"/>
      <w:bookmarkStart w:id="1181" w:name="_Toc58504759"/>
      <w:bookmarkStart w:id="1182" w:name="_Toc68540502"/>
      <w:bookmarkStart w:id="1183" w:name="_Toc75464039"/>
      <w:bookmarkStart w:id="1184" w:name="_Toc83680349"/>
      <w:bookmarkStart w:id="1185" w:name="_Toc92099920"/>
      <w:bookmarkStart w:id="1186" w:name="_Toc99980454"/>
      <w:r w:rsidRPr="00DB610F">
        <w:t>A.3.1.1.2.3</w:t>
      </w:r>
      <w:r w:rsidRPr="00DB610F">
        <w:tab/>
        <w:t>Test Parameters</w:t>
      </w:r>
      <w:bookmarkEnd w:id="1178"/>
      <w:bookmarkEnd w:id="1179"/>
      <w:bookmarkEnd w:id="1180"/>
      <w:bookmarkEnd w:id="1181"/>
      <w:bookmarkEnd w:id="1182"/>
      <w:bookmarkEnd w:id="1183"/>
      <w:bookmarkEnd w:id="1184"/>
      <w:bookmarkEnd w:id="1185"/>
      <w:bookmarkEnd w:id="1186"/>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0D646F" w:rsidRPr="0018689D" w14:paraId="66E5523A" w14:textId="77777777" w:rsidTr="000A5F1E">
        <w:trPr>
          <w:jc w:val="center"/>
        </w:trPr>
        <w:tc>
          <w:tcPr>
            <w:tcW w:w="902" w:type="dxa"/>
            <w:vMerge w:val="restart"/>
            <w:shd w:val="clear" w:color="auto" w:fill="FFFFFF"/>
            <w:vAlign w:val="center"/>
          </w:tcPr>
          <w:p w14:paraId="3CAE6828" w14:textId="77777777" w:rsidR="000D646F" w:rsidRPr="00DB610F" w:rsidRDefault="000D646F" w:rsidP="000A5F1E">
            <w:pPr>
              <w:pStyle w:val="TAH"/>
              <w:rPr>
                <w:rFonts w:eastAsia="SimSun"/>
              </w:rPr>
            </w:pPr>
            <w:r w:rsidRPr="00DB610F">
              <w:rPr>
                <w:rFonts w:eastAsia="SimSun"/>
              </w:rPr>
              <w:t>Subtest Number</w:t>
            </w:r>
          </w:p>
        </w:tc>
        <w:tc>
          <w:tcPr>
            <w:tcW w:w="1290" w:type="dxa"/>
            <w:vMerge w:val="restart"/>
            <w:shd w:val="clear" w:color="auto" w:fill="FFFFFF"/>
            <w:vAlign w:val="center"/>
          </w:tcPr>
          <w:p w14:paraId="09DEA518" w14:textId="77777777" w:rsidR="000D646F" w:rsidRPr="00DB610F" w:rsidRDefault="000D646F" w:rsidP="000A5F1E">
            <w:pPr>
              <w:pStyle w:val="TAH"/>
              <w:rPr>
                <w:rFonts w:eastAsia="SimSun"/>
              </w:rPr>
            </w:pPr>
            <w:r w:rsidRPr="00DB610F">
              <w:rPr>
                <w:rFonts w:eastAsia="SimSun"/>
              </w:rPr>
              <w:t>Propagation condition</w:t>
            </w:r>
          </w:p>
        </w:tc>
        <w:tc>
          <w:tcPr>
            <w:tcW w:w="2030" w:type="dxa"/>
            <w:vMerge w:val="restart"/>
            <w:shd w:val="clear" w:color="auto" w:fill="FFFFFF"/>
            <w:vAlign w:val="center"/>
          </w:tcPr>
          <w:p w14:paraId="3D704609" w14:textId="77777777" w:rsidR="000D646F" w:rsidRPr="00DB610F" w:rsidRDefault="000D646F" w:rsidP="000A5F1E">
            <w:pPr>
              <w:pStyle w:val="TAH"/>
              <w:rPr>
                <w:rFonts w:eastAsia="SimSun"/>
              </w:rPr>
            </w:pPr>
            <w:r w:rsidRPr="00DB610F">
              <w:rPr>
                <w:rFonts w:eastAsia="SimSun"/>
              </w:rPr>
              <w:t>Correlation matrix and antenna configuration</w:t>
            </w:r>
          </w:p>
        </w:tc>
        <w:tc>
          <w:tcPr>
            <w:tcW w:w="3781" w:type="dxa"/>
            <w:gridSpan w:val="4"/>
            <w:shd w:val="clear" w:color="auto" w:fill="FFFFFF"/>
          </w:tcPr>
          <w:p w14:paraId="173BA994" w14:textId="77777777" w:rsidR="000D646F" w:rsidRPr="00DB610F" w:rsidRDefault="000D646F" w:rsidP="000A5F1E">
            <w:pPr>
              <w:pStyle w:val="TAH"/>
              <w:rPr>
                <w:rFonts w:eastAsia="SimSun"/>
              </w:rPr>
            </w:pPr>
            <w:r w:rsidRPr="00DB610F">
              <w:rPr>
                <w:rFonts w:eastAsia="SimSun"/>
              </w:rPr>
              <w:t>TS 38.521-4 Reference</w:t>
            </w:r>
          </w:p>
        </w:tc>
      </w:tr>
      <w:tr w:rsidR="000D646F" w:rsidRPr="0018689D" w14:paraId="3F1DE112" w14:textId="77777777" w:rsidTr="000A5F1E">
        <w:trPr>
          <w:jc w:val="center"/>
        </w:trPr>
        <w:tc>
          <w:tcPr>
            <w:tcW w:w="902" w:type="dxa"/>
            <w:vMerge/>
            <w:shd w:val="clear" w:color="auto" w:fill="FFFFFF"/>
            <w:vAlign w:val="center"/>
          </w:tcPr>
          <w:p w14:paraId="06907582" w14:textId="77777777" w:rsidR="000D646F" w:rsidRPr="0018689D" w:rsidRDefault="000D646F" w:rsidP="000A5F1E">
            <w:pPr>
              <w:pStyle w:val="TAH"/>
            </w:pPr>
          </w:p>
        </w:tc>
        <w:tc>
          <w:tcPr>
            <w:tcW w:w="1290" w:type="dxa"/>
            <w:vMerge/>
            <w:shd w:val="clear" w:color="auto" w:fill="FFFFFF"/>
            <w:vAlign w:val="center"/>
          </w:tcPr>
          <w:p w14:paraId="6EF8A80F" w14:textId="77777777" w:rsidR="000D646F" w:rsidRPr="0018689D" w:rsidRDefault="000D646F" w:rsidP="000A5F1E">
            <w:pPr>
              <w:pStyle w:val="TAH"/>
            </w:pPr>
          </w:p>
        </w:tc>
        <w:tc>
          <w:tcPr>
            <w:tcW w:w="2030" w:type="dxa"/>
            <w:vMerge/>
            <w:shd w:val="clear" w:color="auto" w:fill="FFFFFF"/>
            <w:vAlign w:val="center"/>
          </w:tcPr>
          <w:p w14:paraId="54542B41" w14:textId="77777777" w:rsidR="000D646F" w:rsidRPr="0018689D" w:rsidRDefault="000D646F" w:rsidP="000A5F1E">
            <w:pPr>
              <w:pStyle w:val="TAH"/>
            </w:pPr>
          </w:p>
        </w:tc>
        <w:tc>
          <w:tcPr>
            <w:tcW w:w="1037" w:type="dxa"/>
            <w:shd w:val="clear" w:color="auto" w:fill="FFFFFF"/>
          </w:tcPr>
          <w:p w14:paraId="3C0C345B" w14:textId="77777777" w:rsidR="000D646F" w:rsidRPr="00DB610F" w:rsidRDefault="000D646F" w:rsidP="000A5F1E">
            <w:pPr>
              <w:pStyle w:val="TAH"/>
              <w:rPr>
                <w:rFonts w:eastAsia="SimSun"/>
              </w:rPr>
            </w:pPr>
            <w:r w:rsidRPr="00DB610F">
              <w:rPr>
                <w:rFonts w:eastAsia="SimSun"/>
              </w:rPr>
              <w:t>Test Case</w:t>
            </w:r>
          </w:p>
        </w:tc>
        <w:tc>
          <w:tcPr>
            <w:tcW w:w="817" w:type="dxa"/>
            <w:shd w:val="clear" w:color="auto" w:fill="FFFFFF"/>
          </w:tcPr>
          <w:p w14:paraId="3B41556F" w14:textId="77777777" w:rsidR="000D646F" w:rsidRPr="00DB610F" w:rsidRDefault="000D646F" w:rsidP="000A5F1E">
            <w:pPr>
              <w:pStyle w:val="TAH"/>
              <w:rPr>
                <w:rFonts w:eastAsia="SimSun"/>
              </w:rPr>
            </w:pPr>
            <w:r w:rsidRPr="00DB610F">
              <w:rPr>
                <w:rFonts w:eastAsia="SimSun"/>
              </w:rPr>
              <w:t>Test Number</w:t>
            </w:r>
          </w:p>
        </w:tc>
        <w:tc>
          <w:tcPr>
            <w:tcW w:w="1361" w:type="dxa"/>
            <w:shd w:val="clear" w:color="auto" w:fill="FFFFFF"/>
            <w:vAlign w:val="center"/>
          </w:tcPr>
          <w:p w14:paraId="54775D03" w14:textId="77777777" w:rsidR="000D646F" w:rsidRPr="00DB610F" w:rsidRDefault="000D646F" w:rsidP="000A5F1E">
            <w:pPr>
              <w:pStyle w:val="TAH"/>
              <w:rPr>
                <w:rFonts w:eastAsia="SimSun"/>
              </w:rPr>
            </w:pPr>
            <w:r w:rsidRPr="00DB610F">
              <w:rPr>
                <w:rFonts w:eastAsia="SimSun"/>
              </w:rPr>
              <w:t>Fraction of maximum throughput (%)</w:t>
            </w:r>
          </w:p>
        </w:tc>
        <w:tc>
          <w:tcPr>
            <w:tcW w:w="566" w:type="dxa"/>
            <w:shd w:val="clear" w:color="auto" w:fill="FFFFFF"/>
            <w:vAlign w:val="center"/>
          </w:tcPr>
          <w:p w14:paraId="02382631" w14:textId="77777777" w:rsidR="000D646F" w:rsidRPr="00DB610F" w:rsidRDefault="000D646F" w:rsidP="000A5F1E">
            <w:pPr>
              <w:pStyle w:val="TAH"/>
              <w:rPr>
                <w:rFonts w:eastAsia="SimSun"/>
              </w:rPr>
            </w:pPr>
            <w:r w:rsidRPr="00DB610F">
              <w:rPr>
                <w:rFonts w:eastAsia="SimSun"/>
              </w:rPr>
              <w:t>SNR (dB)</w:t>
            </w:r>
          </w:p>
        </w:tc>
      </w:tr>
      <w:tr w:rsidR="000D646F" w:rsidRPr="0018689D" w14:paraId="71731C8B" w14:textId="77777777" w:rsidTr="000A5F1E">
        <w:trPr>
          <w:jc w:val="center"/>
        </w:trPr>
        <w:tc>
          <w:tcPr>
            <w:tcW w:w="902" w:type="dxa"/>
            <w:shd w:val="clear" w:color="auto" w:fill="FFFFFF"/>
            <w:vAlign w:val="center"/>
          </w:tcPr>
          <w:p w14:paraId="78503D04" w14:textId="77777777" w:rsidR="000D646F" w:rsidRPr="0018689D" w:rsidRDefault="000D646F" w:rsidP="000A5F1E">
            <w:pPr>
              <w:pStyle w:val="TAC"/>
            </w:pPr>
            <w:r w:rsidRPr="0018689D">
              <w:t>1</w:t>
            </w:r>
          </w:p>
        </w:tc>
        <w:tc>
          <w:tcPr>
            <w:tcW w:w="1290" w:type="dxa"/>
            <w:shd w:val="clear" w:color="auto" w:fill="FFFFFF"/>
            <w:vAlign w:val="center"/>
          </w:tcPr>
          <w:p w14:paraId="3941AC41" w14:textId="77777777" w:rsidR="000D646F" w:rsidRPr="0018689D" w:rsidRDefault="000D646F" w:rsidP="00CA7270">
            <w:pPr>
              <w:pStyle w:val="TAC"/>
            </w:pPr>
            <w:r w:rsidRPr="0018689D">
              <w:t>TDLA30-10</w:t>
            </w:r>
          </w:p>
        </w:tc>
        <w:tc>
          <w:tcPr>
            <w:tcW w:w="2030" w:type="dxa"/>
            <w:shd w:val="clear" w:color="auto" w:fill="FFFFFF"/>
            <w:vAlign w:val="center"/>
          </w:tcPr>
          <w:p w14:paraId="2779FF60" w14:textId="1199D7D0"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E46BD7A" w14:textId="55F903EE" w:rsidR="000D646F" w:rsidRPr="0018689D" w:rsidRDefault="00842B5A" w:rsidP="00CA7270">
            <w:pPr>
              <w:pStyle w:val="TAC"/>
            </w:pPr>
            <w:r w:rsidRPr="00842B5A">
              <w:t>5.2.2.2.1_1 2Rx TDD</w:t>
            </w:r>
          </w:p>
        </w:tc>
        <w:tc>
          <w:tcPr>
            <w:tcW w:w="817" w:type="dxa"/>
            <w:shd w:val="clear" w:color="auto" w:fill="FFFFFF"/>
            <w:vAlign w:val="center"/>
          </w:tcPr>
          <w:p w14:paraId="4ADF9C41" w14:textId="77777777" w:rsidR="000D646F" w:rsidRPr="0018689D" w:rsidRDefault="000D646F" w:rsidP="00CA7270">
            <w:pPr>
              <w:pStyle w:val="TAC"/>
            </w:pPr>
            <w:r w:rsidRPr="0018689D">
              <w:t>1-3</w:t>
            </w:r>
          </w:p>
        </w:tc>
        <w:tc>
          <w:tcPr>
            <w:tcW w:w="1361" w:type="dxa"/>
            <w:shd w:val="clear" w:color="auto" w:fill="FFFFFF"/>
            <w:vAlign w:val="center"/>
          </w:tcPr>
          <w:p w14:paraId="7F7A4685" w14:textId="77777777" w:rsidR="000D646F" w:rsidRPr="0018689D" w:rsidRDefault="000D646F" w:rsidP="00CA7270">
            <w:pPr>
              <w:pStyle w:val="TAC"/>
            </w:pPr>
            <w:r w:rsidRPr="0018689D">
              <w:t>70</w:t>
            </w:r>
          </w:p>
        </w:tc>
        <w:tc>
          <w:tcPr>
            <w:tcW w:w="566" w:type="dxa"/>
            <w:shd w:val="clear" w:color="auto" w:fill="FFFFFF"/>
            <w:vAlign w:val="center"/>
          </w:tcPr>
          <w:p w14:paraId="10F06583" w14:textId="4D18923C" w:rsidR="000D646F" w:rsidRPr="0018689D" w:rsidRDefault="00842B5A" w:rsidP="00CA7270">
            <w:pPr>
              <w:pStyle w:val="TAC"/>
            </w:pPr>
            <w:r w:rsidRPr="00842B5A">
              <w:rPr>
                <w:lang w:eastAsia="zh-CN"/>
              </w:rPr>
              <w:t>26.3</w:t>
            </w:r>
          </w:p>
        </w:tc>
      </w:tr>
      <w:tr w:rsidR="000D646F" w:rsidRPr="0018689D" w14:paraId="0FB16784" w14:textId="77777777" w:rsidTr="000A5F1E">
        <w:trPr>
          <w:jc w:val="center"/>
        </w:trPr>
        <w:tc>
          <w:tcPr>
            <w:tcW w:w="902" w:type="dxa"/>
            <w:shd w:val="clear" w:color="auto" w:fill="FFFFFF"/>
            <w:vAlign w:val="center"/>
          </w:tcPr>
          <w:p w14:paraId="681AE50C" w14:textId="77777777" w:rsidR="000D646F" w:rsidRPr="0018689D" w:rsidRDefault="000D646F" w:rsidP="000A5F1E">
            <w:pPr>
              <w:pStyle w:val="TAC"/>
            </w:pPr>
            <w:r w:rsidRPr="0018689D">
              <w:t>2</w:t>
            </w:r>
          </w:p>
        </w:tc>
        <w:tc>
          <w:tcPr>
            <w:tcW w:w="1290" w:type="dxa"/>
            <w:shd w:val="clear" w:color="auto" w:fill="FFFFFF"/>
            <w:vAlign w:val="center"/>
          </w:tcPr>
          <w:p w14:paraId="6AD1F491" w14:textId="77777777" w:rsidR="000D646F" w:rsidRPr="0018689D" w:rsidRDefault="000D646F" w:rsidP="00CA7270">
            <w:pPr>
              <w:pStyle w:val="TAC"/>
            </w:pPr>
            <w:r w:rsidRPr="0018689D">
              <w:t>TDLC300-100</w:t>
            </w:r>
          </w:p>
        </w:tc>
        <w:tc>
          <w:tcPr>
            <w:tcW w:w="2030" w:type="dxa"/>
            <w:shd w:val="clear" w:color="auto" w:fill="FFFFFF"/>
            <w:vAlign w:val="center"/>
          </w:tcPr>
          <w:p w14:paraId="13A05E82" w14:textId="42AEDA4B"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A565036" w14:textId="1E618392" w:rsidR="000D646F" w:rsidRPr="0018689D" w:rsidRDefault="00842B5A" w:rsidP="00CA7270">
            <w:pPr>
              <w:pStyle w:val="TAC"/>
            </w:pPr>
            <w:r w:rsidRPr="00842B5A">
              <w:rPr>
                <w:lang w:eastAsia="zh-CN"/>
              </w:rPr>
              <w:t>5.2.2.2.1_1 2Rx TDD</w:t>
            </w:r>
          </w:p>
        </w:tc>
        <w:tc>
          <w:tcPr>
            <w:tcW w:w="817" w:type="dxa"/>
            <w:shd w:val="clear" w:color="auto" w:fill="FFFFFF"/>
            <w:vAlign w:val="center"/>
          </w:tcPr>
          <w:p w14:paraId="2C4FD6D3" w14:textId="77777777" w:rsidR="000D646F" w:rsidRPr="0018689D" w:rsidRDefault="000D646F" w:rsidP="00CA7270">
            <w:pPr>
              <w:pStyle w:val="TAC"/>
            </w:pPr>
            <w:r w:rsidRPr="0018689D">
              <w:t>1-4</w:t>
            </w:r>
          </w:p>
        </w:tc>
        <w:tc>
          <w:tcPr>
            <w:tcW w:w="1361" w:type="dxa"/>
            <w:shd w:val="clear" w:color="auto" w:fill="FFFFFF"/>
            <w:vAlign w:val="center"/>
          </w:tcPr>
          <w:p w14:paraId="0DF120C4" w14:textId="77777777" w:rsidR="000D646F" w:rsidRPr="0018689D" w:rsidRDefault="000D646F" w:rsidP="00CA7270">
            <w:pPr>
              <w:pStyle w:val="TAC"/>
            </w:pPr>
            <w:r w:rsidRPr="0018689D">
              <w:t>30</w:t>
            </w:r>
          </w:p>
        </w:tc>
        <w:tc>
          <w:tcPr>
            <w:tcW w:w="566" w:type="dxa"/>
            <w:shd w:val="clear" w:color="auto" w:fill="FFFFFF"/>
            <w:vAlign w:val="center"/>
          </w:tcPr>
          <w:p w14:paraId="7682B6F2" w14:textId="1E0147EA" w:rsidR="000D646F" w:rsidRPr="0018689D" w:rsidRDefault="00842B5A" w:rsidP="00CA7270">
            <w:pPr>
              <w:pStyle w:val="TAC"/>
            </w:pPr>
            <w:r w:rsidRPr="00842B5A">
              <w:rPr>
                <w:lang w:eastAsia="zh-CN"/>
              </w:rPr>
              <w:t>2.5</w:t>
            </w:r>
          </w:p>
        </w:tc>
      </w:tr>
      <w:tr w:rsidR="000D646F" w:rsidRPr="0018689D" w14:paraId="61A1EF07"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DCE156" w14:textId="77777777" w:rsidR="000D646F" w:rsidRPr="0018689D" w:rsidRDefault="000D646F" w:rsidP="000A5F1E">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BBD646D" w14:textId="77777777" w:rsidR="000D646F" w:rsidRPr="0018689D" w:rsidRDefault="000D646F"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5BC28EAD" w14:textId="3230A79D" w:rsidR="000D646F" w:rsidRPr="0018689D" w:rsidRDefault="000D646F" w:rsidP="00CA7270">
            <w:pPr>
              <w:pStyle w:val="TAC"/>
            </w:pPr>
            <w:r w:rsidRPr="0018689D">
              <w:t>2x</w:t>
            </w:r>
            <w:r w:rsidR="00842B5A" w:rsidRPr="00842B5A">
              <w:t>2</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1E85E09" w14:textId="0F9AF014" w:rsidR="000D646F" w:rsidRPr="0018689D" w:rsidRDefault="00842B5A" w:rsidP="00CA7270">
            <w:pPr>
              <w:pStyle w:val="TAC"/>
            </w:pPr>
            <w:r w:rsidRPr="00842B5A">
              <w:rPr>
                <w:lang w:eastAsia="zh-CN"/>
              </w:rPr>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A6C5B48" w14:textId="77777777" w:rsidR="000D646F" w:rsidRPr="0018689D" w:rsidRDefault="000D646F"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9F6B519"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88E2EB0" w14:textId="45F8F207" w:rsidR="000D646F" w:rsidRPr="0018689D" w:rsidRDefault="00842B5A" w:rsidP="00CA7270">
            <w:pPr>
              <w:pStyle w:val="TAC"/>
            </w:pPr>
            <w:r w:rsidRPr="00842B5A">
              <w:rPr>
                <w:lang w:eastAsia="zh-CN"/>
              </w:rPr>
              <w:t>-0.2</w:t>
            </w:r>
          </w:p>
        </w:tc>
      </w:tr>
      <w:tr w:rsidR="000D646F" w:rsidRPr="0018689D" w14:paraId="78C07E98"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BB843" w14:textId="77777777" w:rsidR="000D646F" w:rsidRPr="0018689D" w:rsidRDefault="000D646F" w:rsidP="000A5F1E">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5B89838"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5B44076" w14:textId="7A69CA4F" w:rsidR="000D646F" w:rsidRPr="0018689D" w:rsidRDefault="00842B5A" w:rsidP="00CA7270">
            <w:pPr>
              <w:pStyle w:val="TAC"/>
            </w:pPr>
            <w:r w:rsidRPr="00842B5A">
              <w:t>2x2</w:t>
            </w:r>
            <w:r w:rsidR="000D646F"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19B779" w14:textId="47833BC0"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8A0772B" w14:textId="109802C1" w:rsidR="000D646F" w:rsidRPr="0018689D" w:rsidRDefault="00842B5A" w:rsidP="00CA7270">
            <w:pPr>
              <w:pStyle w:val="TAC"/>
            </w:pPr>
            <w:r>
              <w:t>2</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F08A123"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91A8080" w14:textId="32AE5CF6" w:rsidR="000D646F" w:rsidRPr="0018689D" w:rsidRDefault="00842B5A" w:rsidP="00CA7270">
            <w:pPr>
              <w:pStyle w:val="TAC"/>
            </w:pPr>
            <w:r w:rsidRPr="00842B5A">
              <w:rPr>
                <w:lang w:eastAsia="zh-CN"/>
              </w:rPr>
              <w:t>20.8</w:t>
            </w:r>
          </w:p>
        </w:tc>
      </w:tr>
      <w:tr w:rsidR="000D646F" w:rsidRPr="0018689D" w14:paraId="623C396B"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59418" w14:textId="77777777" w:rsidR="000D646F" w:rsidRPr="0018689D" w:rsidRDefault="000D646F" w:rsidP="000A5F1E">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35CF0E66"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36822F0" w14:textId="05E6FC84" w:rsidR="000D646F" w:rsidRPr="0018689D" w:rsidRDefault="00842B5A" w:rsidP="00CA7270">
            <w:pPr>
              <w:pStyle w:val="TAC"/>
            </w:pPr>
            <w:r w:rsidRPr="00842B5A">
              <w:t>2x2</w:t>
            </w:r>
            <w:r w:rsidR="000D646F" w:rsidRPr="0018689D">
              <w:t>, ULA Medium</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D1140C2" w14:textId="09720CAD"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9EE17B7" w14:textId="775D0F94" w:rsidR="000D646F" w:rsidRPr="0018689D" w:rsidRDefault="00842B5A" w:rsidP="00CA7270">
            <w:pPr>
              <w:pStyle w:val="TAC"/>
            </w:pPr>
            <w:r w:rsidRPr="00842B5A">
              <w:t>3</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E1074AA"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858658A" w14:textId="482B8C96" w:rsidR="000D646F" w:rsidRPr="0018689D" w:rsidRDefault="00842B5A" w:rsidP="00CA7270">
            <w:pPr>
              <w:pStyle w:val="TAC"/>
            </w:pPr>
            <w:r w:rsidRPr="00842B5A">
              <w:rPr>
                <w:lang w:eastAsia="zh-CN"/>
              </w:rPr>
              <w:t>19.0</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CA7270">
      <w:pPr>
        <w:pStyle w:val="H6"/>
      </w:pPr>
      <w:bookmarkStart w:id="1187" w:name="_Toc46239227"/>
      <w:bookmarkStart w:id="1188" w:name="_Toc46384234"/>
      <w:bookmarkStart w:id="1189" w:name="_Toc46480316"/>
      <w:bookmarkStart w:id="1190" w:name="_Toc51833654"/>
      <w:bookmarkStart w:id="1191" w:name="_Toc58504760"/>
      <w:bookmarkStart w:id="1192" w:name="_Toc68540503"/>
      <w:bookmarkStart w:id="1193" w:name="_Toc75464040"/>
      <w:bookmarkStart w:id="1194" w:name="_Toc83680350"/>
      <w:bookmarkStart w:id="1195" w:name="_Toc92099921"/>
      <w:bookmarkStart w:id="1196" w:name="_Toc99980455"/>
      <w:r w:rsidRPr="00DB610F">
        <w:t>A.3.1.1.2.4</w:t>
      </w:r>
      <w:r w:rsidRPr="00DB610F">
        <w:tab/>
        <w:t>Test Description</w:t>
      </w:r>
      <w:bookmarkEnd w:id="1187"/>
      <w:bookmarkEnd w:id="1188"/>
      <w:bookmarkEnd w:id="1189"/>
      <w:bookmarkEnd w:id="1190"/>
      <w:bookmarkEnd w:id="1191"/>
      <w:bookmarkEnd w:id="1192"/>
      <w:bookmarkEnd w:id="1193"/>
      <w:bookmarkEnd w:id="1194"/>
      <w:bookmarkEnd w:id="1195"/>
      <w:bookmarkEnd w:id="1196"/>
    </w:p>
    <w:p w14:paraId="5A637ED0" w14:textId="77777777" w:rsidR="0048146C" w:rsidRPr="00DB610F" w:rsidRDefault="0048146C" w:rsidP="0048146C">
      <w:pPr>
        <w:pStyle w:val="H6"/>
      </w:pPr>
      <w:r w:rsidRPr="00DB610F">
        <w:t>A.3.1.1.2.4.1</w:t>
      </w:r>
      <w:r w:rsidRPr="00DB610F">
        <w:tab/>
        <w:t>Initial Conditions</w:t>
      </w:r>
    </w:p>
    <w:p w14:paraId="3604DF42" w14:textId="331ED4A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3F5BDD1" w14:textId="77777777" w:rsidR="0048146C" w:rsidRPr="00DB610F" w:rsidRDefault="0048146C" w:rsidP="008D5A45">
      <w:pPr>
        <w:pStyle w:val="B10"/>
      </w:pPr>
      <w:r w:rsidRPr="00DB610F">
        <w:t>1.1</w:t>
      </w:r>
      <w:r w:rsidRPr="00DB610F">
        <w:tab/>
        <w:t>Connect an application server to the IP output of the SS.</w:t>
      </w:r>
    </w:p>
    <w:p w14:paraId="6F41D7FF" w14:textId="33A469E3" w:rsidR="009D5728"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357FE8C6" w14:textId="33089549" w:rsidR="0048146C" w:rsidRPr="00DB610F" w:rsidRDefault="0048146C" w:rsidP="008D5A45">
      <w:pPr>
        <w:pStyle w:val="B10"/>
      </w:pPr>
      <w:r w:rsidRPr="00DB610F">
        <w:lastRenderedPageBreak/>
        <w:t>5.</w:t>
      </w:r>
      <w:r w:rsidRPr="00DB610F">
        <w:tab/>
        <w:t>For NSA case, the E-UTRA anchor is configured as per Annex E. Ensure the UE is in RRC_CONNECTED State</w:t>
      </w:r>
      <w:r w:rsidR="009D5728" w:rsidRPr="00D711B9">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42B5A" w:rsidRPr="00842B5A">
        <w:t xml:space="preserve"> with the exceptions defined in Annex H</w:t>
      </w:r>
      <w:r w:rsidR="008D086E" w:rsidRPr="00DB610F">
        <w:t>.</w:t>
      </w:r>
    </w:p>
    <w:p w14:paraId="0711B280" w14:textId="77777777" w:rsidR="0048146C" w:rsidRPr="00DB610F" w:rsidRDefault="0048146C" w:rsidP="0048146C">
      <w:pPr>
        <w:pStyle w:val="H6"/>
      </w:pPr>
      <w:r w:rsidRPr="00DB610F">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97" w:name="_Toc46155834"/>
      <w:bookmarkStart w:id="1198" w:name="_Toc46238387"/>
      <w:bookmarkStart w:id="1199" w:name="_Toc46239228"/>
      <w:bookmarkStart w:id="1200" w:name="_Toc46384235"/>
      <w:bookmarkStart w:id="1201" w:name="_Toc46480317"/>
      <w:bookmarkStart w:id="1202" w:name="_Toc51833655"/>
      <w:bookmarkStart w:id="1203" w:name="_Toc58504761"/>
      <w:bookmarkStart w:id="1204" w:name="_Toc68540504"/>
      <w:bookmarkStart w:id="1205" w:name="_Toc75464041"/>
      <w:bookmarkStart w:id="1206" w:name="_Toc83680351"/>
      <w:bookmarkStart w:id="1207" w:name="_Toc92099922"/>
      <w:bookmarkStart w:id="1208" w:name="_Toc99980456"/>
      <w:bookmarkStart w:id="1209" w:name="_Toc138970172"/>
      <w:r w:rsidRPr="00DB610F">
        <w:t>A.3.1.2</w:t>
      </w:r>
      <w:r w:rsidRPr="00DB610F">
        <w:tab/>
        <w:t>5G NR /TCP Downlink Throughput /Conducted/Fading/FRC/4Rx for SA and NSA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DF372B6" w14:textId="77777777" w:rsidR="001547DA" w:rsidRPr="00DB610F" w:rsidRDefault="001547DA" w:rsidP="008D5A45">
      <w:pPr>
        <w:pStyle w:val="Heading4"/>
      </w:pPr>
      <w:bookmarkStart w:id="1210" w:name="_Toc46155835"/>
      <w:bookmarkStart w:id="1211" w:name="_Toc46238388"/>
      <w:bookmarkStart w:id="1212" w:name="_Toc46239229"/>
      <w:bookmarkStart w:id="1213" w:name="_Toc46384236"/>
      <w:bookmarkStart w:id="1214" w:name="_Toc46480318"/>
      <w:bookmarkStart w:id="1215" w:name="_Toc51833656"/>
      <w:bookmarkStart w:id="1216" w:name="_Toc58504762"/>
      <w:bookmarkStart w:id="1217" w:name="_Toc68540505"/>
      <w:bookmarkStart w:id="1218" w:name="_Toc75464042"/>
      <w:bookmarkStart w:id="1219" w:name="_Toc83680352"/>
      <w:bookmarkStart w:id="1220" w:name="_Toc92099923"/>
      <w:bookmarkStart w:id="1221" w:name="_Toc99980457"/>
      <w:bookmarkStart w:id="1222" w:name="_Toc138970173"/>
      <w:r w:rsidRPr="00DB610F">
        <w:t>A.3.1.2.1</w:t>
      </w:r>
      <w:r w:rsidRPr="00DB610F">
        <w:tab/>
        <w:t>5G NR /TCP Downlink Throughput /Conducted/Fading/FRC/4Rx FDD/FR1 PDSCH mapping Type A performance - for SA and NSA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F84719A" w14:textId="77777777" w:rsidR="001547DA" w:rsidRPr="00DB610F" w:rsidRDefault="001547DA" w:rsidP="00CA7270">
      <w:pPr>
        <w:pStyle w:val="H6"/>
      </w:pPr>
      <w:bookmarkStart w:id="1223" w:name="_Toc46239230"/>
      <w:bookmarkStart w:id="1224" w:name="_Toc46384237"/>
      <w:bookmarkStart w:id="1225" w:name="_Toc46480319"/>
      <w:bookmarkStart w:id="1226" w:name="_Toc51833657"/>
      <w:bookmarkStart w:id="1227" w:name="_Toc58504763"/>
      <w:bookmarkStart w:id="1228" w:name="_Toc68540506"/>
      <w:bookmarkStart w:id="1229" w:name="_Toc75464043"/>
      <w:bookmarkStart w:id="1230" w:name="_Toc83680353"/>
      <w:bookmarkStart w:id="1231" w:name="_Toc92099924"/>
      <w:bookmarkStart w:id="1232" w:name="_Toc99980458"/>
      <w:r w:rsidRPr="00DB610F">
        <w:t>A.3.1.2.1.1</w:t>
      </w:r>
      <w:r w:rsidRPr="00DB610F">
        <w:tab/>
        <w:t>Definition</w:t>
      </w:r>
      <w:bookmarkEnd w:id="1223"/>
      <w:bookmarkEnd w:id="1224"/>
      <w:bookmarkEnd w:id="1225"/>
      <w:bookmarkEnd w:id="1226"/>
      <w:bookmarkEnd w:id="1227"/>
      <w:bookmarkEnd w:id="1228"/>
      <w:bookmarkEnd w:id="1229"/>
      <w:bookmarkEnd w:id="1230"/>
      <w:bookmarkEnd w:id="1231"/>
      <w:bookmarkEnd w:id="1232"/>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CA7270">
      <w:pPr>
        <w:pStyle w:val="H6"/>
      </w:pPr>
      <w:bookmarkStart w:id="1233" w:name="_Toc46239231"/>
      <w:bookmarkStart w:id="1234" w:name="_Toc46384238"/>
      <w:bookmarkStart w:id="1235" w:name="_Toc46480320"/>
      <w:bookmarkStart w:id="1236" w:name="_Toc51833658"/>
      <w:bookmarkStart w:id="1237" w:name="_Toc58504764"/>
      <w:bookmarkStart w:id="1238" w:name="_Toc68540507"/>
      <w:bookmarkStart w:id="1239" w:name="_Toc75464044"/>
      <w:bookmarkStart w:id="1240" w:name="_Toc83680354"/>
      <w:bookmarkStart w:id="1241" w:name="_Toc92099925"/>
      <w:bookmarkStart w:id="1242" w:name="_Toc99980459"/>
      <w:r w:rsidRPr="00DB610F">
        <w:t>A.3.1.2.1.2</w:t>
      </w:r>
      <w:r w:rsidRPr="00DB610F">
        <w:tab/>
        <w:t>Test Purpose</w:t>
      </w:r>
      <w:bookmarkEnd w:id="1233"/>
      <w:bookmarkEnd w:id="1234"/>
      <w:bookmarkEnd w:id="1235"/>
      <w:bookmarkEnd w:id="1236"/>
      <w:bookmarkEnd w:id="1237"/>
      <w:bookmarkEnd w:id="1238"/>
      <w:bookmarkEnd w:id="1239"/>
      <w:bookmarkEnd w:id="1240"/>
      <w:bookmarkEnd w:id="1241"/>
      <w:bookmarkEnd w:id="1242"/>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CA7270">
      <w:pPr>
        <w:pStyle w:val="H6"/>
      </w:pPr>
      <w:bookmarkStart w:id="1243" w:name="_Toc46239232"/>
      <w:bookmarkStart w:id="1244" w:name="_Toc46384239"/>
      <w:bookmarkStart w:id="1245" w:name="_Toc46480321"/>
      <w:bookmarkStart w:id="1246" w:name="_Toc51833659"/>
      <w:bookmarkStart w:id="1247" w:name="_Toc58504765"/>
      <w:bookmarkStart w:id="1248" w:name="_Toc68540508"/>
      <w:bookmarkStart w:id="1249" w:name="_Toc75464045"/>
      <w:bookmarkStart w:id="1250" w:name="_Toc83680355"/>
      <w:bookmarkStart w:id="1251" w:name="_Toc92099926"/>
      <w:bookmarkStart w:id="1252" w:name="_Toc99980460"/>
      <w:r w:rsidRPr="00DB610F">
        <w:t>A.3.1.2.1.3</w:t>
      </w:r>
      <w:r w:rsidRPr="00DB610F">
        <w:tab/>
        <w:t>Test Parameters</w:t>
      </w:r>
      <w:bookmarkEnd w:id="1243"/>
      <w:bookmarkEnd w:id="1244"/>
      <w:bookmarkEnd w:id="1245"/>
      <w:bookmarkEnd w:id="1246"/>
      <w:bookmarkEnd w:id="1247"/>
      <w:bookmarkEnd w:id="1248"/>
      <w:bookmarkEnd w:id="1249"/>
      <w:bookmarkEnd w:id="1250"/>
      <w:bookmarkEnd w:id="1251"/>
      <w:bookmarkEnd w:id="1252"/>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lastRenderedPageBreak/>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18689D"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18689D" w14:paraId="097C797B" w14:textId="77777777" w:rsidTr="00826DD0">
        <w:trPr>
          <w:jc w:val="center"/>
        </w:trPr>
        <w:tc>
          <w:tcPr>
            <w:tcW w:w="902" w:type="dxa"/>
            <w:vMerge/>
            <w:shd w:val="clear" w:color="auto" w:fill="FFFFFF"/>
            <w:vAlign w:val="center"/>
          </w:tcPr>
          <w:p w14:paraId="7B77E2DF" w14:textId="77777777" w:rsidR="001547DA" w:rsidRPr="0018689D" w:rsidRDefault="001547DA" w:rsidP="00D837D0">
            <w:pPr>
              <w:pStyle w:val="TAH"/>
            </w:pPr>
          </w:p>
        </w:tc>
        <w:tc>
          <w:tcPr>
            <w:tcW w:w="1290" w:type="dxa"/>
            <w:vMerge/>
            <w:shd w:val="clear" w:color="auto" w:fill="FFFFFF"/>
            <w:vAlign w:val="center"/>
          </w:tcPr>
          <w:p w14:paraId="41477388" w14:textId="77777777" w:rsidR="001547DA" w:rsidRPr="0018689D" w:rsidRDefault="001547DA" w:rsidP="00D837D0">
            <w:pPr>
              <w:pStyle w:val="TAH"/>
            </w:pPr>
          </w:p>
        </w:tc>
        <w:tc>
          <w:tcPr>
            <w:tcW w:w="2030" w:type="dxa"/>
            <w:vMerge/>
            <w:shd w:val="clear" w:color="auto" w:fill="FFFFFF"/>
            <w:vAlign w:val="center"/>
          </w:tcPr>
          <w:p w14:paraId="6D27FF3F" w14:textId="77777777" w:rsidR="001547DA" w:rsidRPr="0018689D"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18689D" w14:paraId="6C60F0EC" w14:textId="77777777" w:rsidTr="00826DD0">
        <w:trPr>
          <w:jc w:val="center"/>
        </w:trPr>
        <w:tc>
          <w:tcPr>
            <w:tcW w:w="902" w:type="dxa"/>
            <w:shd w:val="clear" w:color="auto" w:fill="FFFFFF"/>
            <w:vAlign w:val="center"/>
          </w:tcPr>
          <w:p w14:paraId="074D18F6" w14:textId="77777777" w:rsidR="001547DA" w:rsidRPr="0018689D" w:rsidRDefault="001547DA" w:rsidP="00826DD0">
            <w:pPr>
              <w:pStyle w:val="TAC"/>
            </w:pPr>
            <w:r w:rsidRPr="0018689D">
              <w:t>1</w:t>
            </w:r>
          </w:p>
        </w:tc>
        <w:tc>
          <w:tcPr>
            <w:tcW w:w="1290" w:type="dxa"/>
            <w:shd w:val="clear" w:color="auto" w:fill="FFFFFF"/>
            <w:vAlign w:val="center"/>
          </w:tcPr>
          <w:p w14:paraId="33C34E77" w14:textId="77777777" w:rsidR="001547DA" w:rsidRPr="0018689D" w:rsidRDefault="001547DA" w:rsidP="00CA7270">
            <w:pPr>
              <w:pStyle w:val="TAC"/>
            </w:pPr>
            <w:r w:rsidRPr="0018689D">
              <w:t>TDLA30-10</w:t>
            </w:r>
          </w:p>
        </w:tc>
        <w:tc>
          <w:tcPr>
            <w:tcW w:w="2030" w:type="dxa"/>
            <w:shd w:val="clear" w:color="auto" w:fill="FFFFFF"/>
            <w:vAlign w:val="center"/>
          </w:tcPr>
          <w:p w14:paraId="66A5EE70"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6B93C45" w14:textId="77777777" w:rsidR="001547DA" w:rsidRPr="0018689D" w:rsidRDefault="001547DA" w:rsidP="00CA7270">
            <w:pPr>
              <w:pStyle w:val="TAC"/>
            </w:pPr>
            <w:r w:rsidRPr="0018689D">
              <w:t>5.2.3.1.1_1 4Rx FDD</w:t>
            </w:r>
          </w:p>
        </w:tc>
        <w:tc>
          <w:tcPr>
            <w:tcW w:w="817" w:type="dxa"/>
            <w:shd w:val="clear" w:color="auto" w:fill="FFFFFF"/>
            <w:vAlign w:val="center"/>
          </w:tcPr>
          <w:p w14:paraId="0B49E708" w14:textId="77777777" w:rsidR="001547DA" w:rsidRPr="0018689D" w:rsidRDefault="001547DA" w:rsidP="00CA7270">
            <w:pPr>
              <w:pStyle w:val="TAC"/>
            </w:pPr>
            <w:r w:rsidRPr="0018689D">
              <w:t>1-3</w:t>
            </w:r>
          </w:p>
        </w:tc>
        <w:tc>
          <w:tcPr>
            <w:tcW w:w="1361" w:type="dxa"/>
            <w:shd w:val="clear" w:color="auto" w:fill="FFFFFF"/>
            <w:vAlign w:val="center"/>
          </w:tcPr>
          <w:p w14:paraId="2D30C7B8" w14:textId="77777777" w:rsidR="001547DA" w:rsidRPr="0018689D" w:rsidRDefault="001547DA" w:rsidP="00CA7270">
            <w:pPr>
              <w:pStyle w:val="TAC"/>
            </w:pPr>
            <w:r w:rsidRPr="0018689D">
              <w:t>70</w:t>
            </w:r>
          </w:p>
        </w:tc>
        <w:tc>
          <w:tcPr>
            <w:tcW w:w="566" w:type="dxa"/>
            <w:shd w:val="clear" w:color="auto" w:fill="FFFFFF"/>
            <w:vAlign w:val="center"/>
          </w:tcPr>
          <w:p w14:paraId="436A9EF5" w14:textId="77777777" w:rsidR="001547DA" w:rsidRPr="0018689D" w:rsidRDefault="001547DA" w:rsidP="00CA7270">
            <w:pPr>
              <w:pStyle w:val="TAC"/>
            </w:pPr>
            <w:r w:rsidRPr="0018689D">
              <w:rPr>
                <w:lang w:eastAsia="zh-CN"/>
              </w:rPr>
              <w:t>22.0</w:t>
            </w:r>
          </w:p>
        </w:tc>
      </w:tr>
      <w:tr w:rsidR="001547DA" w:rsidRPr="0018689D" w14:paraId="56CE188B" w14:textId="77777777" w:rsidTr="00826DD0">
        <w:trPr>
          <w:jc w:val="center"/>
        </w:trPr>
        <w:tc>
          <w:tcPr>
            <w:tcW w:w="902" w:type="dxa"/>
            <w:shd w:val="clear" w:color="auto" w:fill="FFFFFF"/>
            <w:vAlign w:val="center"/>
          </w:tcPr>
          <w:p w14:paraId="5E07785B" w14:textId="77777777" w:rsidR="001547DA" w:rsidRPr="0018689D" w:rsidRDefault="001547DA" w:rsidP="00826DD0">
            <w:pPr>
              <w:pStyle w:val="TAC"/>
            </w:pPr>
            <w:r w:rsidRPr="0018689D">
              <w:t>2</w:t>
            </w:r>
          </w:p>
        </w:tc>
        <w:tc>
          <w:tcPr>
            <w:tcW w:w="1290" w:type="dxa"/>
            <w:shd w:val="clear" w:color="auto" w:fill="FFFFFF"/>
            <w:vAlign w:val="center"/>
          </w:tcPr>
          <w:p w14:paraId="5FA1272E" w14:textId="77777777" w:rsidR="001547DA" w:rsidRPr="0018689D" w:rsidRDefault="001547DA" w:rsidP="00CA7270">
            <w:pPr>
              <w:pStyle w:val="TAC"/>
            </w:pPr>
            <w:r w:rsidRPr="0018689D">
              <w:t>TDLC300-100</w:t>
            </w:r>
          </w:p>
        </w:tc>
        <w:tc>
          <w:tcPr>
            <w:tcW w:w="2030" w:type="dxa"/>
            <w:shd w:val="clear" w:color="auto" w:fill="FFFFFF"/>
            <w:vAlign w:val="center"/>
          </w:tcPr>
          <w:p w14:paraId="4468EDAC"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872B0C9" w14:textId="77777777" w:rsidR="001547DA" w:rsidRPr="0018689D" w:rsidRDefault="001547DA" w:rsidP="00CA7270">
            <w:pPr>
              <w:pStyle w:val="TAC"/>
            </w:pPr>
            <w:r w:rsidRPr="0018689D">
              <w:t xml:space="preserve">5.2.3.1.1_1 4Rx FDD </w:t>
            </w:r>
          </w:p>
        </w:tc>
        <w:tc>
          <w:tcPr>
            <w:tcW w:w="817" w:type="dxa"/>
            <w:shd w:val="clear" w:color="auto" w:fill="FFFFFF"/>
            <w:vAlign w:val="center"/>
          </w:tcPr>
          <w:p w14:paraId="32F4C592" w14:textId="77777777" w:rsidR="001547DA" w:rsidRPr="0018689D" w:rsidRDefault="001547DA" w:rsidP="00CA7270">
            <w:pPr>
              <w:pStyle w:val="TAC"/>
            </w:pPr>
            <w:r w:rsidRPr="0018689D">
              <w:t>1-4</w:t>
            </w:r>
          </w:p>
        </w:tc>
        <w:tc>
          <w:tcPr>
            <w:tcW w:w="1361" w:type="dxa"/>
            <w:shd w:val="clear" w:color="auto" w:fill="FFFFFF"/>
            <w:vAlign w:val="center"/>
          </w:tcPr>
          <w:p w14:paraId="734C2E81" w14:textId="77777777" w:rsidR="001547DA" w:rsidRPr="0018689D" w:rsidRDefault="001547DA" w:rsidP="00CA7270">
            <w:pPr>
              <w:pStyle w:val="TAC"/>
            </w:pPr>
            <w:r w:rsidRPr="0018689D">
              <w:t>30</w:t>
            </w:r>
          </w:p>
        </w:tc>
        <w:tc>
          <w:tcPr>
            <w:tcW w:w="566" w:type="dxa"/>
            <w:shd w:val="clear" w:color="auto" w:fill="FFFFFF"/>
            <w:vAlign w:val="center"/>
          </w:tcPr>
          <w:p w14:paraId="4CA0FB1B" w14:textId="77777777" w:rsidR="001547DA" w:rsidRPr="0018689D" w:rsidRDefault="001547DA" w:rsidP="00CA7270">
            <w:pPr>
              <w:pStyle w:val="TAC"/>
            </w:pPr>
            <w:r w:rsidRPr="0018689D">
              <w:rPr>
                <w:lang w:eastAsia="zh-CN"/>
              </w:rPr>
              <w:t>-0.6</w:t>
            </w:r>
          </w:p>
        </w:tc>
      </w:tr>
      <w:tr w:rsidR="001547DA" w:rsidRPr="0018689D"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18689D" w:rsidRDefault="001547DA" w:rsidP="00826DD0">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18689D" w:rsidRDefault="001547DA"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18689D" w:rsidRDefault="001547DA"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18689D" w:rsidRDefault="001547DA"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18689D" w:rsidRDefault="001547DA" w:rsidP="00CA7270">
            <w:pPr>
              <w:pStyle w:val="TAC"/>
            </w:pPr>
            <w:r w:rsidRPr="0018689D">
              <w:rPr>
                <w:lang w:eastAsia="zh-CN"/>
              </w:rPr>
              <w:t>-2.6</w:t>
            </w:r>
          </w:p>
        </w:tc>
      </w:tr>
      <w:tr w:rsidR="001547DA" w:rsidRPr="0018689D"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18689D" w:rsidRDefault="001547DA" w:rsidP="00826DD0">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18689D" w:rsidRDefault="001547DA"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18689D" w:rsidRDefault="001547DA"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18689D" w:rsidRDefault="001547DA" w:rsidP="00CA7270">
            <w:pPr>
              <w:pStyle w:val="TAC"/>
            </w:pPr>
            <w:r w:rsidRPr="0018689D">
              <w:rPr>
                <w:lang w:eastAsia="zh-CN"/>
              </w:rPr>
              <w:t>16.6</w:t>
            </w:r>
          </w:p>
        </w:tc>
      </w:tr>
      <w:tr w:rsidR="001547DA" w:rsidRPr="0018689D"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18689D" w:rsidRDefault="001547DA" w:rsidP="00826DD0">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18689D" w:rsidRDefault="001547DA"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18689D" w:rsidRDefault="001547DA"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18689D" w:rsidRDefault="001547DA"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18689D" w:rsidRDefault="001547DA" w:rsidP="00CA7270">
            <w:pPr>
              <w:pStyle w:val="TAC"/>
            </w:pPr>
            <w:r w:rsidRPr="0018689D">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43CCCAB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3506B1E" w14:textId="77777777" w:rsidR="001547DA" w:rsidRPr="00DB610F" w:rsidRDefault="001547DA" w:rsidP="008D5A45">
      <w:pPr>
        <w:pStyle w:val="B10"/>
      </w:pPr>
      <w:r w:rsidRPr="00DB610F">
        <w:t>1.1</w:t>
      </w:r>
      <w:r w:rsidRPr="00DB610F">
        <w:tab/>
        <w:t>Connect an application server to the IP output of the SS.</w:t>
      </w:r>
    </w:p>
    <w:p w14:paraId="37294DAC" w14:textId="3549D206" w:rsidR="009D5728"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7F2A3842" w14:textId="5DE3A769" w:rsidR="001547DA" w:rsidRPr="00DB610F" w:rsidRDefault="001547DA" w:rsidP="008D5A45">
      <w:pPr>
        <w:pStyle w:val="B10"/>
      </w:pPr>
      <w:r w:rsidRPr="00DB610F">
        <w:t>5.</w:t>
      </w:r>
      <w:r w:rsidRPr="00DB610F">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253" w:name="_Toc46155836"/>
      <w:bookmarkStart w:id="1254" w:name="_Toc46238389"/>
      <w:bookmarkStart w:id="1255" w:name="_Toc46239233"/>
      <w:bookmarkStart w:id="1256" w:name="_Toc46384240"/>
      <w:bookmarkStart w:id="1257" w:name="_Toc46480322"/>
      <w:bookmarkStart w:id="1258" w:name="_Toc51833660"/>
      <w:bookmarkStart w:id="1259" w:name="_Toc58504766"/>
      <w:bookmarkStart w:id="1260" w:name="_Toc68540509"/>
      <w:bookmarkStart w:id="1261" w:name="_Toc75464046"/>
      <w:bookmarkStart w:id="1262" w:name="_Toc83680356"/>
      <w:bookmarkStart w:id="1263" w:name="_Toc92099927"/>
      <w:bookmarkStart w:id="1264" w:name="_Toc99980461"/>
      <w:bookmarkStart w:id="1265" w:name="_Toc138970174"/>
      <w:r w:rsidRPr="00DB610F">
        <w:t>A.3.1.2.2</w:t>
      </w:r>
      <w:r w:rsidRPr="00DB610F">
        <w:tab/>
        <w:t>5G NR /TCP Downlink Throughput /Conducted/Fading/FRC/4Rx TDD/FR1 PDSCH mapping Type A performance - for SA and NSA</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FDF4DEF" w14:textId="77777777" w:rsidR="0048146C" w:rsidRPr="00DB610F" w:rsidRDefault="0048146C" w:rsidP="00CA7270">
      <w:pPr>
        <w:pStyle w:val="H6"/>
      </w:pPr>
      <w:bookmarkStart w:id="1266" w:name="_Toc46239234"/>
      <w:bookmarkStart w:id="1267" w:name="_Toc46384241"/>
      <w:bookmarkStart w:id="1268" w:name="_Toc46480323"/>
      <w:bookmarkStart w:id="1269" w:name="_Toc51833661"/>
      <w:bookmarkStart w:id="1270" w:name="_Toc58504767"/>
      <w:bookmarkStart w:id="1271" w:name="_Toc68540510"/>
      <w:bookmarkStart w:id="1272" w:name="_Toc75464047"/>
      <w:bookmarkStart w:id="1273" w:name="_Toc83680357"/>
      <w:bookmarkStart w:id="1274" w:name="_Toc92099928"/>
      <w:bookmarkStart w:id="1275" w:name="_Toc99980462"/>
      <w:r w:rsidRPr="00DB610F">
        <w:t>A.3.1.2.2.1</w:t>
      </w:r>
      <w:r w:rsidRPr="00DB610F">
        <w:tab/>
        <w:t>Definition</w:t>
      </w:r>
      <w:bookmarkEnd w:id="1266"/>
      <w:bookmarkEnd w:id="1267"/>
      <w:bookmarkEnd w:id="1268"/>
      <w:bookmarkEnd w:id="1269"/>
      <w:bookmarkEnd w:id="1270"/>
      <w:bookmarkEnd w:id="1271"/>
      <w:bookmarkEnd w:id="1272"/>
      <w:bookmarkEnd w:id="1273"/>
      <w:bookmarkEnd w:id="1274"/>
      <w:bookmarkEnd w:id="1275"/>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CA7270">
      <w:pPr>
        <w:pStyle w:val="H6"/>
      </w:pPr>
      <w:bookmarkStart w:id="1276" w:name="_Toc46239235"/>
      <w:bookmarkStart w:id="1277" w:name="_Toc46384242"/>
      <w:bookmarkStart w:id="1278" w:name="_Toc46480324"/>
      <w:bookmarkStart w:id="1279" w:name="_Toc51833662"/>
      <w:bookmarkStart w:id="1280" w:name="_Toc58504768"/>
      <w:bookmarkStart w:id="1281" w:name="_Toc68540511"/>
      <w:bookmarkStart w:id="1282" w:name="_Toc75464048"/>
      <w:bookmarkStart w:id="1283" w:name="_Toc83680358"/>
      <w:bookmarkStart w:id="1284" w:name="_Toc92099929"/>
      <w:bookmarkStart w:id="1285" w:name="_Toc99980463"/>
      <w:r w:rsidRPr="00DB610F">
        <w:t>A.3.1.2.2.2</w:t>
      </w:r>
      <w:r w:rsidRPr="00DB610F">
        <w:tab/>
        <w:t>Test Purpose</w:t>
      </w:r>
      <w:bookmarkEnd w:id="1276"/>
      <w:bookmarkEnd w:id="1277"/>
      <w:bookmarkEnd w:id="1278"/>
      <w:bookmarkEnd w:id="1279"/>
      <w:bookmarkEnd w:id="1280"/>
      <w:bookmarkEnd w:id="1281"/>
      <w:bookmarkEnd w:id="1282"/>
      <w:bookmarkEnd w:id="1283"/>
      <w:bookmarkEnd w:id="1284"/>
      <w:bookmarkEnd w:id="1285"/>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CA7270">
      <w:pPr>
        <w:pStyle w:val="H6"/>
      </w:pPr>
      <w:bookmarkStart w:id="1286" w:name="_Toc46239236"/>
      <w:bookmarkStart w:id="1287" w:name="_Toc46384243"/>
      <w:bookmarkStart w:id="1288" w:name="_Toc46480325"/>
      <w:bookmarkStart w:id="1289" w:name="_Toc51833663"/>
      <w:bookmarkStart w:id="1290" w:name="_Toc58504769"/>
      <w:bookmarkStart w:id="1291" w:name="_Toc68540512"/>
      <w:bookmarkStart w:id="1292" w:name="_Toc75464049"/>
      <w:bookmarkStart w:id="1293" w:name="_Toc83680359"/>
      <w:bookmarkStart w:id="1294" w:name="_Toc92099930"/>
      <w:bookmarkStart w:id="1295" w:name="_Toc99980464"/>
      <w:r w:rsidRPr="00DB610F">
        <w:t>A.3.1.2.2.3</w:t>
      </w:r>
      <w:r w:rsidRPr="00DB610F">
        <w:tab/>
        <w:t>Test Parameters</w:t>
      </w:r>
      <w:bookmarkEnd w:id="1286"/>
      <w:bookmarkEnd w:id="1287"/>
      <w:bookmarkEnd w:id="1288"/>
      <w:bookmarkEnd w:id="1289"/>
      <w:bookmarkEnd w:id="1290"/>
      <w:bookmarkEnd w:id="1291"/>
      <w:bookmarkEnd w:id="1292"/>
      <w:bookmarkEnd w:id="1293"/>
      <w:bookmarkEnd w:id="1294"/>
      <w:bookmarkEnd w:id="1295"/>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0D646F" w:rsidRPr="0018689D" w14:paraId="6B292713" w14:textId="77777777" w:rsidTr="000A5F1E">
        <w:trPr>
          <w:trHeight w:val="350"/>
          <w:jc w:val="center"/>
        </w:trPr>
        <w:tc>
          <w:tcPr>
            <w:tcW w:w="0" w:type="auto"/>
            <w:vMerge w:val="restart"/>
            <w:shd w:val="clear" w:color="auto" w:fill="FFFFFF"/>
          </w:tcPr>
          <w:p w14:paraId="6B6F4232" w14:textId="77777777" w:rsidR="000D646F" w:rsidRPr="00DB610F" w:rsidRDefault="000D646F" w:rsidP="00CA7270">
            <w:pPr>
              <w:pStyle w:val="TAH"/>
              <w:rPr>
                <w:rFonts w:eastAsia="SimSun"/>
              </w:rPr>
            </w:pPr>
            <w:r w:rsidRPr="0018689D">
              <w:t>TS 38.521-4 Reference</w:t>
            </w:r>
          </w:p>
        </w:tc>
        <w:tc>
          <w:tcPr>
            <w:tcW w:w="0" w:type="auto"/>
            <w:vMerge w:val="restart"/>
            <w:shd w:val="clear" w:color="auto" w:fill="FFFFFF"/>
            <w:vAlign w:val="center"/>
          </w:tcPr>
          <w:p w14:paraId="264B693C" w14:textId="77777777" w:rsidR="000D646F" w:rsidRPr="00DB610F" w:rsidRDefault="000D646F" w:rsidP="00CA7270">
            <w:pPr>
              <w:pStyle w:val="TAH"/>
              <w:rPr>
                <w:rFonts w:eastAsia="SimSun"/>
              </w:rPr>
            </w:pPr>
            <w:r w:rsidRPr="00DB610F">
              <w:rPr>
                <w:rFonts w:eastAsia="SimSun"/>
              </w:rPr>
              <w:t>Test num.</w:t>
            </w:r>
          </w:p>
        </w:tc>
        <w:tc>
          <w:tcPr>
            <w:tcW w:w="0" w:type="auto"/>
            <w:vMerge w:val="restart"/>
            <w:shd w:val="clear" w:color="auto" w:fill="FFFFFF"/>
            <w:vAlign w:val="center"/>
          </w:tcPr>
          <w:p w14:paraId="3610DA05" w14:textId="77777777" w:rsidR="000D646F" w:rsidRPr="00DB610F" w:rsidRDefault="000D646F"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F88C6A3" w14:textId="77777777" w:rsidR="000D646F" w:rsidRPr="00DB610F" w:rsidRDefault="000D646F"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D39265D" w14:textId="77777777" w:rsidR="000D646F" w:rsidRPr="00DB610F" w:rsidRDefault="000D646F"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481C51C" w14:textId="77777777" w:rsidR="000D646F" w:rsidRPr="00DB610F" w:rsidRDefault="000D646F"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51737872" w14:textId="77777777" w:rsidR="000D646F" w:rsidRPr="00DB610F" w:rsidRDefault="000D646F"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55E08CDF" w14:textId="77777777" w:rsidR="000D646F" w:rsidRPr="00DB610F" w:rsidRDefault="000D646F"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22893096" w14:textId="77777777" w:rsidR="000D646F" w:rsidRPr="00DB610F" w:rsidRDefault="000D646F" w:rsidP="00CA7270">
            <w:pPr>
              <w:pStyle w:val="TAH"/>
              <w:rPr>
                <w:rFonts w:eastAsia="SimSun"/>
              </w:rPr>
            </w:pPr>
            <w:r w:rsidRPr="00DB610F">
              <w:rPr>
                <w:rFonts w:eastAsia="SimSun"/>
              </w:rPr>
              <w:t>Reference value</w:t>
            </w:r>
          </w:p>
        </w:tc>
        <w:tc>
          <w:tcPr>
            <w:tcW w:w="1046" w:type="dxa"/>
            <w:vMerge w:val="restart"/>
            <w:shd w:val="clear" w:color="auto" w:fill="FFFFFF"/>
          </w:tcPr>
          <w:p w14:paraId="0419C1B6" w14:textId="77777777" w:rsidR="000D646F" w:rsidRPr="0018689D" w:rsidRDefault="000D646F" w:rsidP="00CA7270">
            <w:pPr>
              <w:pStyle w:val="TAH"/>
            </w:pPr>
            <w:r w:rsidRPr="0018689D">
              <w:t>Comment</w:t>
            </w:r>
          </w:p>
        </w:tc>
      </w:tr>
      <w:tr w:rsidR="000D646F" w:rsidRPr="0018689D" w14:paraId="2015773F" w14:textId="77777777" w:rsidTr="000A5F1E">
        <w:trPr>
          <w:trHeight w:val="350"/>
          <w:jc w:val="center"/>
        </w:trPr>
        <w:tc>
          <w:tcPr>
            <w:tcW w:w="0" w:type="auto"/>
            <w:vMerge/>
            <w:shd w:val="clear" w:color="auto" w:fill="FFFFFF"/>
          </w:tcPr>
          <w:p w14:paraId="24CCFA71" w14:textId="77777777" w:rsidR="000D646F" w:rsidRPr="00DB610F" w:rsidRDefault="000D646F" w:rsidP="00CA7270">
            <w:pPr>
              <w:pStyle w:val="TAH"/>
              <w:rPr>
                <w:rFonts w:eastAsia="SimSun"/>
              </w:rPr>
            </w:pPr>
          </w:p>
        </w:tc>
        <w:tc>
          <w:tcPr>
            <w:tcW w:w="0" w:type="auto"/>
            <w:vMerge/>
            <w:shd w:val="clear" w:color="auto" w:fill="FFFFFF"/>
            <w:vAlign w:val="center"/>
          </w:tcPr>
          <w:p w14:paraId="66B08250" w14:textId="77777777" w:rsidR="000D646F" w:rsidRPr="00DB610F" w:rsidRDefault="000D646F" w:rsidP="00CA7270">
            <w:pPr>
              <w:pStyle w:val="TAH"/>
              <w:rPr>
                <w:rFonts w:eastAsia="SimSun"/>
              </w:rPr>
            </w:pPr>
          </w:p>
        </w:tc>
        <w:tc>
          <w:tcPr>
            <w:tcW w:w="0" w:type="auto"/>
            <w:vMerge/>
            <w:shd w:val="clear" w:color="auto" w:fill="FFFFFF"/>
          </w:tcPr>
          <w:p w14:paraId="1C8418EC" w14:textId="77777777" w:rsidR="000D646F" w:rsidRPr="00DB610F" w:rsidRDefault="000D646F" w:rsidP="00CA7270">
            <w:pPr>
              <w:pStyle w:val="TAH"/>
              <w:rPr>
                <w:rFonts w:eastAsia="SimSun"/>
              </w:rPr>
            </w:pPr>
          </w:p>
        </w:tc>
        <w:tc>
          <w:tcPr>
            <w:tcW w:w="0" w:type="auto"/>
            <w:vMerge/>
            <w:shd w:val="clear" w:color="auto" w:fill="FFFFFF"/>
            <w:vAlign w:val="center"/>
          </w:tcPr>
          <w:p w14:paraId="12BCD1C1" w14:textId="77777777" w:rsidR="000D646F" w:rsidRPr="00DB610F" w:rsidRDefault="000D646F" w:rsidP="00CA7270">
            <w:pPr>
              <w:pStyle w:val="TAH"/>
              <w:rPr>
                <w:rFonts w:eastAsia="SimSun"/>
              </w:rPr>
            </w:pPr>
          </w:p>
        </w:tc>
        <w:tc>
          <w:tcPr>
            <w:tcW w:w="0" w:type="auto"/>
            <w:vMerge/>
            <w:shd w:val="clear" w:color="auto" w:fill="FFFFFF"/>
          </w:tcPr>
          <w:p w14:paraId="70C79F8B" w14:textId="77777777" w:rsidR="000D646F" w:rsidRPr="00DB610F" w:rsidRDefault="000D646F" w:rsidP="00CA7270">
            <w:pPr>
              <w:pStyle w:val="TAH"/>
              <w:rPr>
                <w:rFonts w:eastAsia="SimSun"/>
              </w:rPr>
            </w:pPr>
          </w:p>
        </w:tc>
        <w:tc>
          <w:tcPr>
            <w:tcW w:w="0" w:type="auto"/>
            <w:vMerge/>
            <w:shd w:val="clear" w:color="auto" w:fill="FFFFFF"/>
          </w:tcPr>
          <w:p w14:paraId="35408DCF" w14:textId="77777777" w:rsidR="000D646F" w:rsidRPr="00DB610F" w:rsidRDefault="000D646F" w:rsidP="00CA7270">
            <w:pPr>
              <w:pStyle w:val="TAH"/>
              <w:rPr>
                <w:rFonts w:eastAsia="SimSun"/>
              </w:rPr>
            </w:pPr>
          </w:p>
        </w:tc>
        <w:tc>
          <w:tcPr>
            <w:tcW w:w="0" w:type="auto"/>
            <w:vMerge/>
            <w:shd w:val="clear" w:color="auto" w:fill="FFFFFF"/>
          </w:tcPr>
          <w:p w14:paraId="088D10D9" w14:textId="77777777" w:rsidR="000D646F" w:rsidRPr="00DB610F" w:rsidRDefault="000D646F" w:rsidP="00CA7270">
            <w:pPr>
              <w:pStyle w:val="TAH"/>
              <w:rPr>
                <w:rFonts w:eastAsia="SimSun"/>
              </w:rPr>
            </w:pPr>
          </w:p>
        </w:tc>
        <w:tc>
          <w:tcPr>
            <w:tcW w:w="0" w:type="auto"/>
            <w:vMerge/>
            <w:shd w:val="clear" w:color="auto" w:fill="FFFFFF"/>
            <w:vAlign w:val="center"/>
          </w:tcPr>
          <w:p w14:paraId="26CC15B9" w14:textId="77777777" w:rsidR="000D646F" w:rsidRPr="00DB610F" w:rsidRDefault="000D646F" w:rsidP="00CA7270">
            <w:pPr>
              <w:pStyle w:val="TAH"/>
              <w:rPr>
                <w:rFonts w:eastAsia="SimSun"/>
              </w:rPr>
            </w:pPr>
          </w:p>
        </w:tc>
        <w:tc>
          <w:tcPr>
            <w:tcW w:w="0" w:type="auto"/>
            <w:shd w:val="clear" w:color="auto" w:fill="FFFFFF"/>
            <w:vAlign w:val="center"/>
          </w:tcPr>
          <w:p w14:paraId="7E6A1938" w14:textId="77777777" w:rsidR="000D646F" w:rsidRPr="00DB610F" w:rsidRDefault="000D646F" w:rsidP="00CA7270">
            <w:pPr>
              <w:pStyle w:val="TAH"/>
              <w:rPr>
                <w:rFonts w:eastAsia="SimSun"/>
              </w:rPr>
            </w:pPr>
            <w:r w:rsidRPr="00DB610F">
              <w:rPr>
                <w:rFonts w:eastAsia="SimSun"/>
              </w:rPr>
              <w:t>Fraction of maximum throughput (%)</w:t>
            </w:r>
          </w:p>
        </w:tc>
        <w:tc>
          <w:tcPr>
            <w:tcW w:w="0" w:type="auto"/>
            <w:shd w:val="clear" w:color="auto" w:fill="FFFFFF"/>
            <w:vAlign w:val="center"/>
          </w:tcPr>
          <w:p w14:paraId="47567054" w14:textId="77777777" w:rsidR="000D646F" w:rsidRPr="00DB610F" w:rsidRDefault="000D646F" w:rsidP="00CA7270">
            <w:pPr>
              <w:pStyle w:val="TAH"/>
              <w:rPr>
                <w:rFonts w:eastAsia="SimSun"/>
              </w:rPr>
            </w:pPr>
            <w:r w:rsidRPr="00DB610F">
              <w:rPr>
                <w:rFonts w:eastAsia="SimSun"/>
              </w:rPr>
              <w:t>SNR (dB)</w:t>
            </w:r>
          </w:p>
        </w:tc>
        <w:tc>
          <w:tcPr>
            <w:tcW w:w="1046" w:type="dxa"/>
            <w:vMerge/>
            <w:shd w:val="clear" w:color="auto" w:fill="FFFFFF"/>
          </w:tcPr>
          <w:p w14:paraId="5A203170" w14:textId="77777777" w:rsidR="000D646F" w:rsidRPr="00DB610F" w:rsidRDefault="000D646F" w:rsidP="000A5F1E">
            <w:pPr>
              <w:keepNext/>
              <w:keepLines/>
              <w:spacing w:after="0"/>
              <w:jc w:val="center"/>
              <w:rPr>
                <w:rFonts w:ascii="Arial" w:eastAsia="SimSun" w:hAnsi="Arial" w:cs="Arial"/>
                <w:b/>
                <w:sz w:val="18"/>
                <w:szCs w:val="18"/>
              </w:rPr>
            </w:pPr>
          </w:p>
        </w:tc>
      </w:tr>
      <w:tr w:rsidR="000D646F" w:rsidRPr="0018689D" w14:paraId="2E77B889" w14:textId="77777777" w:rsidTr="000A5F1E">
        <w:trPr>
          <w:trHeight w:val="210"/>
          <w:jc w:val="center"/>
        </w:trPr>
        <w:tc>
          <w:tcPr>
            <w:tcW w:w="0" w:type="auto"/>
            <w:shd w:val="clear" w:color="auto" w:fill="FFFFFF"/>
          </w:tcPr>
          <w:p w14:paraId="728C7264" w14:textId="77777777" w:rsidR="000D646F" w:rsidRPr="0018689D" w:rsidRDefault="000D646F" w:rsidP="00CA7270">
            <w:pPr>
              <w:pStyle w:val="TAC"/>
            </w:pPr>
            <w:r w:rsidRPr="0018689D">
              <w:t>5.2.3.2.1_1 4Rx TDD</w:t>
            </w:r>
          </w:p>
        </w:tc>
        <w:tc>
          <w:tcPr>
            <w:tcW w:w="0" w:type="auto"/>
            <w:shd w:val="clear" w:color="auto" w:fill="FFFFFF"/>
            <w:vAlign w:val="center"/>
          </w:tcPr>
          <w:p w14:paraId="110D639D" w14:textId="77777777" w:rsidR="000D646F" w:rsidRPr="00DB610F" w:rsidRDefault="000D646F" w:rsidP="00CA7270">
            <w:pPr>
              <w:pStyle w:val="TAC"/>
              <w:rPr>
                <w:rFonts w:eastAsia="SimSun"/>
              </w:rPr>
            </w:pPr>
            <w:r w:rsidRPr="00DB610F">
              <w:rPr>
                <w:rFonts w:eastAsia="SimSun"/>
              </w:rPr>
              <w:t>1-3</w:t>
            </w:r>
          </w:p>
        </w:tc>
        <w:tc>
          <w:tcPr>
            <w:tcW w:w="0" w:type="auto"/>
            <w:shd w:val="clear" w:color="auto" w:fill="FFFFFF"/>
            <w:vAlign w:val="center"/>
          </w:tcPr>
          <w:p w14:paraId="49B3261F" w14:textId="77777777" w:rsidR="000D646F" w:rsidRPr="00DB610F" w:rsidRDefault="000D646F" w:rsidP="00CA7270">
            <w:pPr>
              <w:pStyle w:val="TAC"/>
              <w:rPr>
                <w:rFonts w:eastAsia="SimSun"/>
              </w:rPr>
            </w:pPr>
            <w:r w:rsidRPr="00DB610F">
              <w:rPr>
                <w:rFonts w:eastAsia="SimSun"/>
              </w:rPr>
              <w:t>R.PDSCH.2-4.1 TDD</w:t>
            </w:r>
          </w:p>
        </w:tc>
        <w:tc>
          <w:tcPr>
            <w:tcW w:w="0" w:type="auto"/>
            <w:shd w:val="clear" w:color="auto" w:fill="FFFFFF"/>
            <w:vAlign w:val="center"/>
          </w:tcPr>
          <w:p w14:paraId="78CA53EB"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0502445A" w14:textId="77777777" w:rsidR="000D646F" w:rsidRPr="00DB610F" w:rsidRDefault="000D646F" w:rsidP="00CA7270">
            <w:pPr>
              <w:pStyle w:val="TAC"/>
              <w:rPr>
                <w:rFonts w:eastAsia="SimSun"/>
              </w:rPr>
            </w:pPr>
            <w:r w:rsidRPr="00DB610F">
              <w:rPr>
                <w:rFonts w:eastAsia="SimSun"/>
              </w:rPr>
              <w:t>256QAM, 0.82</w:t>
            </w:r>
          </w:p>
        </w:tc>
        <w:tc>
          <w:tcPr>
            <w:tcW w:w="0" w:type="auto"/>
            <w:shd w:val="clear" w:color="auto" w:fill="FFFFFF"/>
            <w:vAlign w:val="center"/>
          </w:tcPr>
          <w:p w14:paraId="4304EC6A" w14:textId="77777777" w:rsidR="000D646F" w:rsidRPr="00DB610F" w:rsidRDefault="000D646F" w:rsidP="00CA7270">
            <w:pPr>
              <w:pStyle w:val="TAC"/>
              <w:rPr>
                <w:rFonts w:eastAsia="SimSun"/>
              </w:rPr>
            </w:pPr>
            <w:r w:rsidRPr="00DB610F">
              <w:rPr>
                <w:rFonts w:eastAsia="SimSun"/>
              </w:rPr>
              <w:t>FR1.30-1</w:t>
            </w:r>
          </w:p>
        </w:tc>
        <w:tc>
          <w:tcPr>
            <w:tcW w:w="0" w:type="auto"/>
            <w:shd w:val="clear" w:color="auto" w:fill="FFFFFF"/>
            <w:vAlign w:val="center"/>
          </w:tcPr>
          <w:p w14:paraId="2EEE6F6F" w14:textId="77777777" w:rsidR="000D646F" w:rsidRPr="00DB610F" w:rsidRDefault="000D646F" w:rsidP="00CA7270">
            <w:pPr>
              <w:pStyle w:val="TAC"/>
              <w:rPr>
                <w:rFonts w:eastAsia="SimSun"/>
              </w:rPr>
            </w:pPr>
            <w:r w:rsidRPr="00DB610F">
              <w:rPr>
                <w:rFonts w:eastAsia="SimSun"/>
              </w:rPr>
              <w:t>TDLA30-10</w:t>
            </w:r>
          </w:p>
        </w:tc>
        <w:tc>
          <w:tcPr>
            <w:tcW w:w="0" w:type="auto"/>
            <w:shd w:val="clear" w:color="auto" w:fill="FFFFFF"/>
            <w:vAlign w:val="center"/>
          </w:tcPr>
          <w:p w14:paraId="0C35AF66"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29686C5"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63BCD535" w14:textId="77777777" w:rsidR="000D646F" w:rsidRPr="00DB610F" w:rsidRDefault="000D646F" w:rsidP="00CA7270">
            <w:pPr>
              <w:pStyle w:val="TAC"/>
              <w:rPr>
                <w:rFonts w:eastAsia="SimSun"/>
                <w:lang w:eastAsia="zh-CN"/>
              </w:rPr>
            </w:pPr>
            <w:r w:rsidRPr="00DB610F">
              <w:rPr>
                <w:rFonts w:eastAsia="SimSun"/>
                <w:lang w:eastAsia="zh-CN"/>
              </w:rPr>
              <w:t>22.5</w:t>
            </w:r>
          </w:p>
        </w:tc>
        <w:tc>
          <w:tcPr>
            <w:tcW w:w="1046" w:type="dxa"/>
            <w:shd w:val="clear" w:color="auto" w:fill="FFFFFF"/>
          </w:tcPr>
          <w:p w14:paraId="5E4C4173" w14:textId="77777777" w:rsidR="000D646F" w:rsidRPr="00DB610F" w:rsidRDefault="000D646F" w:rsidP="000D646F">
            <w:pPr>
              <w:pStyle w:val="TAC"/>
              <w:rPr>
                <w:rFonts w:eastAsia="MS Mincho"/>
                <w:lang w:eastAsia="de-DE"/>
              </w:rPr>
            </w:pPr>
            <w:r w:rsidRPr="00DB610F">
              <w:rPr>
                <w:rFonts w:eastAsia="MS Mincho"/>
                <w:lang w:eastAsia="de-DE"/>
              </w:rPr>
              <w:t>Large TBS</w:t>
            </w:r>
          </w:p>
        </w:tc>
      </w:tr>
      <w:tr w:rsidR="000D646F" w:rsidRPr="0018689D" w14:paraId="6FC8B71B" w14:textId="77777777" w:rsidTr="000A5F1E">
        <w:trPr>
          <w:trHeight w:val="210"/>
          <w:jc w:val="center"/>
        </w:trPr>
        <w:tc>
          <w:tcPr>
            <w:tcW w:w="0" w:type="auto"/>
            <w:shd w:val="clear" w:color="auto" w:fill="FFFFFF"/>
          </w:tcPr>
          <w:p w14:paraId="41EF3EDB" w14:textId="77777777" w:rsidR="000D646F" w:rsidRPr="0018689D" w:rsidRDefault="000D646F" w:rsidP="00CA7270">
            <w:pPr>
              <w:pStyle w:val="TAC"/>
            </w:pPr>
            <w:r w:rsidRPr="0018689D">
              <w:t>5.2.3.2.1_1 4Rx TDD</w:t>
            </w:r>
          </w:p>
        </w:tc>
        <w:tc>
          <w:tcPr>
            <w:tcW w:w="0" w:type="auto"/>
            <w:shd w:val="clear" w:color="auto" w:fill="FFFFFF"/>
            <w:vAlign w:val="center"/>
          </w:tcPr>
          <w:p w14:paraId="124B1E4B" w14:textId="77777777" w:rsidR="000D646F" w:rsidRPr="0018689D" w:rsidRDefault="000D646F" w:rsidP="00CA7270">
            <w:pPr>
              <w:pStyle w:val="TAC"/>
            </w:pPr>
            <w:r w:rsidRPr="0018689D">
              <w:t>1-4</w:t>
            </w:r>
          </w:p>
        </w:tc>
        <w:tc>
          <w:tcPr>
            <w:tcW w:w="0" w:type="auto"/>
            <w:shd w:val="clear" w:color="auto" w:fill="FFFFFF"/>
            <w:vAlign w:val="center"/>
          </w:tcPr>
          <w:p w14:paraId="66D5E8B4" w14:textId="77777777" w:rsidR="000D646F" w:rsidRPr="0018689D" w:rsidRDefault="000D646F" w:rsidP="00CA7270">
            <w:pPr>
              <w:pStyle w:val="TAC"/>
            </w:pPr>
            <w:r w:rsidRPr="0018689D">
              <w:t>R.PDSCH.2-2.1 TDD</w:t>
            </w:r>
          </w:p>
        </w:tc>
        <w:tc>
          <w:tcPr>
            <w:tcW w:w="0" w:type="auto"/>
            <w:shd w:val="clear" w:color="auto" w:fill="FFFFFF"/>
            <w:vAlign w:val="center"/>
          </w:tcPr>
          <w:p w14:paraId="374D29D7" w14:textId="77777777" w:rsidR="000D646F" w:rsidRPr="0018689D" w:rsidRDefault="000D646F" w:rsidP="00CA7270">
            <w:pPr>
              <w:pStyle w:val="TAC"/>
            </w:pPr>
            <w:r w:rsidRPr="0018689D">
              <w:t>40 / 30</w:t>
            </w:r>
          </w:p>
        </w:tc>
        <w:tc>
          <w:tcPr>
            <w:tcW w:w="0" w:type="auto"/>
            <w:shd w:val="clear" w:color="auto" w:fill="FFFFFF"/>
          </w:tcPr>
          <w:p w14:paraId="264AFEE4" w14:textId="77777777" w:rsidR="000D646F" w:rsidRPr="0018689D" w:rsidRDefault="000D646F" w:rsidP="00CA7270">
            <w:pPr>
              <w:pStyle w:val="TAC"/>
            </w:pPr>
            <w:r w:rsidRPr="0018689D">
              <w:t>16QAM, 0.48</w:t>
            </w:r>
          </w:p>
        </w:tc>
        <w:tc>
          <w:tcPr>
            <w:tcW w:w="0" w:type="auto"/>
            <w:shd w:val="clear" w:color="auto" w:fill="FFFFFF"/>
            <w:vAlign w:val="center"/>
          </w:tcPr>
          <w:p w14:paraId="262125E1" w14:textId="77777777" w:rsidR="000D646F" w:rsidRPr="0018689D" w:rsidRDefault="000D646F" w:rsidP="00CA7270">
            <w:pPr>
              <w:pStyle w:val="TAC"/>
            </w:pPr>
            <w:r w:rsidRPr="0018689D">
              <w:t>FR1.30-1</w:t>
            </w:r>
          </w:p>
        </w:tc>
        <w:tc>
          <w:tcPr>
            <w:tcW w:w="0" w:type="auto"/>
            <w:shd w:val="clear" w:color="auto" w:fill="FFFFFF"/>
            <w:vAlign w:val="center"/>
          </w:tcPr>
          <w:p w14:paraId="60B6F34A" w14:textId="77777777" w:rsidR="000D646F" w:rsidRPr="0018689D" w:rsidRDefault="000D646F" w:rsidP="00CA7270">
            <w:pPr>
              <w:pStyle w:val="TAC"/>
            </w:pPr>
            <w:r w:rsidRPr="0018689D">
              <w:t>TDLC300-100</w:t>
            </w:r>
          </w:p>
        </w:tc>
        <w:tc>
          <w:tcPr>
            <w:tcW w:w="0" w:type="auto"/>
            <w:shd w:val="clear" w:color="auto" w:fill="FFFFFF"/>
            <w:vAlign w:val="center"/>
          </w:tcPr>
          <w:p w14:paraId="65A053D1" w14:textId="77777777" w:rsidR="000D646F" w:rsidRPr="0018689D" w:rsidRDefault="000D646F" w:rsidP="00CA7270">
            <w:pPr>
              <w:pStyle w:val="TAC"/>
            </w:pPr>
            <w:r w:rsidRPr="0018689D">
              <w:t>2x4, ULA Low</w:t>
            </w:r>
          </w:p>
        </w:tc>
        <w:tc>
          <w:tcPr>
            <w:tcW w:w="0" w:type="auto"/>
            <w:shd w:val="clear" w:color="auto" w:fill="FFFFFF"/>
            <w:vAlign w:val="center"/>
          </w:tcPr>
          <w:p w14:paraId="52BC7561" w14:textId="77777777" w:rsidR="000D646F" w:rsidRPr="0018689D" w:rsidRDefault="000D646F" w:rsidP="00CA7270">
            <w:pPr>
              <w:pStyle w:val="TAC"/>
            </w:pPr>
            <w:r w:rsidRPr="0018689D">
              <w:t>30</w:t>
            </w:r>
          </w:p>
        </w:tc>
        <w:tc>
          <w:tcPr>
            <w:tcW w:w="0" w:type="auto"/>
            <w:shd w:val="clear" w:color="auto" w:fill="FFFFFF"/>
            <w:vAlign w:val="center"/>
          </w:tcPr>
          <w:p w14:paraId="22EFFF21" w14:textId="77777777" w:rsidR="000D646F" w:rsidRPr="0018689D" w:rsidRDefault="000D646F" w:rsidP="00CA7270">
            <w:pPr>
              <w:pStyle w:val="TAC"/>
            </w:pPr>
            <w:r w:rsidRPr="0018689D">
              <w:t>-0.3</w:t>
            </w:r>
          </w:p>
        </w:tc>
        <w:tc>
          <w:tcPr>
            <w:tcW w:w="1046" w:type="dxa"/>
            <w:shd w:val="clear" w:color="auto" w:fill="FFFFFF"/>
          </w:tcPr>
          <w:p w14:paraId="6C1B5640" w14:textId="77777777" w:rsidR="000D646F" w:rsidRPr="00DB610F" w:rsidRDefault="000D646F" w:rsidP="000D646F">
            <w:pPr>
              <w:pStyle w:val="TAC"/>
              <w:rPr>
                <w:rFonts w:eastAsia="MS Mincho"/>
                <w:lang w:eastAsia="de-DE"/>
              </w:rPr>
            </w:pPr>
            <w:r w:rsidRPr="00DB610F">
              <w:rPr>
                <w:rFonts w:eastAsia="MS Mincho"/>
                <w:lang w:eastAsia="de-DE"/>
              </w:rPr>
              <w:t>High BLER</w:t>
            </w:r>
          </w:p>
        </w:tc>
      </w:tr>
      <w:tr w:rsidR="000D646F" w:rsidRPr="0018689D" w14:paraId="67F4B5D4" w14:textId="77777777" w:rsidTr="000A5F1E">
        <w:trPr>
          <w:trHeight w:val="178"/>
          <w:jc w:val="center"/>
        </w:trPr>
        <w:tc>
          <w:tcPr>
            <w:tcW w:w="0" w:type="auto"/>
            <w:shd w:val="clear" w:color="auto" w:fill="FFFFFF"/>
          </w:tcPr>
          <w:p w14:paraId="02256958" w14:textId="77777777" w:rsidR="000D646F" w:rsidRPr="0018689D" w:rsidRDefault="000D646F" w:rsidP="00CA7270">
            <w:pPr>
              <w:pStyle w:val="TAC"/>
            </w:pPr>
            <w:r w:rsidRPr="0018689D">
              <w:t>5.2.3.2.1_1 4Rx TDD</w:t>
            </w:r>
          </w:p>
        </w:tc>
        <w:tc>
          <w:tcPr>
            <w:tcW w:w="0" w:type="auto"/>
            <w:shd w:val="clear" w:color="auto" w:fill="FFFFFF"/>
            <w:vAlign w:val="center"/>
          </w:tcPr>
          <w:p w14:paraId="7047030C" w14:textId="77777777" w:rsidR="000D646F" w:rsidRPr="00DB610F" w:rsidRDefault="000D646F" w:rsidP="00CA7270">
            <w:pPr>
              <w:pStyle w:val="TAC"/>
              <w:rPr>
                <w:rFonts w:eastAsia="SimSun"/>
              </w:rPr>
            </w:pPr>
            <w:r w:rsidRPr="00DB610F">
              <w:rPr>
                <w:rFonts w:eastAsia="SimSun"/>
              </w:rPr>
              <w:t>1-1</w:t>
            </w:r>
          </w:p>
        </w:tc>
        <w:tc>
          <w:tcPr>
            <w:tcW w:w="0" w:type="auto"/>
            <w:shd w:val="clear" w:color="auto" w:fill="FFFFFF"/>
            <w:vAlign w:val="center"/>
          </w:tcPr>
          <w:p w14:paraId="6F4CD866" w14:textId="77777777" w:rsidR="000D646F" w:rsidRPr="00DB610F" w:rsidRDefault="000D646F" w:rsidP="00CA7270">
            <w:pPr>
              <w:pStyle w:val="TAC"/>
              <w:rPr>
                <w:rFonts w:eastAsia="SimSun"/>
              </w:rPr>
            </w:pPr>
            <w:r w:rsidRPr="00DB610F">
              <w:rPr>
                <w:rFonts w:eastAsia="SimSun"/>
              </w:rPr>
              <w:t>R.PDSCH.2-1.1 TDD</w:t>
            </w:r>
          </w:p>
        </w:tc>
        <w:tc>
          <w:tcPr>
            <w:tcW w:w="0" w:type="auto"/>
            <w:shd w:val="clear" w:color="auto" w:fill="FFFFFF"/>
            <w:vAlign w:val="center"/>
          </w:tcPr>
          <w:p w14:paraId="7216A754"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6A1E3F78" w14:textId="77777777" w:rsidR="000D646F" w:rsidRPr="00DB610F" w:rsidRDefault="000D646F" w:rsidP="00CA7270">
            <w:pPr>
              <w:pStyle w:val="TAC"/>
              <w:rPr>
                <w:rFonts w:eastAsia="SimSun"/>
              </w:rPr>
            </w:pPr>
            <w:r w:rsidRPr="00DB610F">
              <w:rPr>
                <w:rFonts w:eastAsia="SimSun"/>
              </w:rPr>
              <w:t>QPSK, 0.30</w:t>
            </w:r>
          </w:p>
        </w:tc>
        <w:tc>
          <w:tcPr>
            <w:tcW w:w="0" w:type="auto"/>
            <w:shd w:val="clear" w:color="auto" w:fill="FFFFFF"/>
            <w:vAlign w:val="center"/>
          </w:tcPr>
          <w:p w14:paraId="2575C579" w14:textId="77777777" w:rsidR="000D646F" w:rsidRPr="00DB610F" w:rsidRDefault="000D646F"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3225757F" w14:textId="77777777" w:rsidR="000D646F" w:rsidRPr="00DB610F" w:rsidRDefault="000D646F" w:rsidP="00CA7270">
            <w:pPr>
              <w:pStyle w:val="TAC"/>
              <w:rPr>
                <w:rFonts w:eastAsia="SimSun"/>
              </w:rPr>
            </w:pPr>
            <w:r w:rsidRPr="00DB610F">
              <w:rPr>
                <w:rFonts w:eastAsia="SimSun"/>
              </w:rPr>
              <w:t>TDLB100-400</w:t>
            </w:r>
          </w:p>
        </w:tc>
        <w:tc>
          <w:tcPr>
            <w:tcW w:w="0" w:type="auto"/>
            <w:shd w:val="clear" w:color="auto" w:fill="FFFFFF"/>
            <w:vAlign w:val="center"/>
          </w:tcPr>
          <w:p w14:paraId="62194800"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EC110C"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4156EC86" w14:textId="77777777" w:rsidR="000D646F" w:rsidRPr="00DB610F" w:rsidRDefault="000D646F" w:rsidP="00CA7270">
            <w:pPr>
              <w:pStyle w:val="TAC"/>
              <w:rPr>
                <w:rFonts w:eastAsia="SimSun"/>
                <w:lang w:eastAsia="zh-CN"/>
              </w:rPr>
            </w:pPr>
            <w:r w:rsidRPr="00DB610F">
              <w:rPr>
                <w:rFonts w:eastAsia="SimSun"/>
                <w:lang w:eastAsia="zh-CN"/>
              </w:rPr>
              <w:t>-3.1</w:t>
            </w:r>
          </w:p>
        </w:tc>
        <w:tc>
          <w:tcPr>
            <w:tcW w:w="1046" w:type="dxa"/>
            <w:shd w:val="clear" w:color="auto" w:fill="FFFFFF"/>
          </w:tcPr>
          <w:p w14:paraId="3EBCB190" w14:textId="77777777" w:rsidR="000D646F" w:rsidRPr="00DB610F" w:rsidRDefault="000D646F" w:rsidP="000D646F">
            <w:pPr>
              <w:pStyle w:val="TAC"/>
              <w:rPr>
                <w:rFonts w:eastAsia="MS Mincho"/>
                <w:lang w:eastAsia="de-DE"/>
              </w:rPr>
            </w:pPr>
            <w:r w:rsidRPr="0018689D">
              <w:t>High channel variation</w:t>
            </w:r>
          </w:p>
        </w:tc>
      </w:tr>
      <w:tr w:rsidR="000D646F" w:rsidRPr="0018689D" w14:paraId="489AD56A" w14:textId="77777777" w:rsidTr="000A5F1E">
        <w:trPr>
          <w:trHeight w:val="178"/>
          <w:jc w:val="center"/>
        </w:trPr>
        <w:tc>
          <w:tcPr>
            <w:tcW w:w="0" w:type="auto"/>
            <w:shd w:val="clear" w:color="auto" w:fill="FFFFFF"/>
          </w:tcPr>
          <w:p w14:paraId="31F08206" w14:textId="77777777" w:rsidR="000D646F" w:rsidRPr="0018689D" w:rsidRDefault="000D646F" w:rsidP="00CA7270">
            <w:pPr>
              <w:pStyle w:val="TAC"/>
            </w:pPr>
            <w:r w:rsidRPr="0018689D">
              <w:t>5.2.3.2.1_1 4Rx TDD</w:t>
            </w:r>
          </w:p>
        </w:tc>
        <w:tc>
          <w:tcPr>
            <w:tcW w:w="0" w:type="auto"/>
            <w:shd w:val="clear" w:color="auto" w:fill="FFFFFF"/>
            <w:vAlign w:val="center"/>
          </w:tcPr>
          <w:p w14:paraId="72B8EB41" w14:textId="77777777" w:rsidR="000D646F" w:rsidRPr="0018689D" w:rsidRDefault="000D646F" w:rsidP="00CA7270">
            <w:pPr>
              <w:pStyle w:val="TAC"/>
            </w:pPr>
            <w:r w:rsidRPr="0018689D">
              <w:t>4-1</w:t>
            </w:r>
          </w:p>
        </w:tc>
        <w:tc>
          <w:tcPr>
            <w:tcW w:w="0" w:type="auto"/>
            <w:shd w:val="clear" w:color="auto" w:fill="FFFFFF"/>
            <w:vAlign w:val="center"/>
          </w:tcPr>
          <w:p w14:paraId="3B261CF7" w14:textId="77777777" w:rsidR="000D646F" w:rsidRPr="0018689D" w:rsidRDefault="000D646F" w:rsidP="00CA7270">
            <w:pPr>
              <w:pStyle w:val="TAC"/>
            </w:pPr>
            <w:r w:rsidRPr="0018689D">
              <w:t>R.PDSCH.2-2.4 TDD</w:t>
            </w:r>
          </w:p>
        </w:tc>
        <w:tc>
          <w:tcPr>
            <w:tcW w:w="0" w:type="auto"/>
            <w:shd w:val="clear" w:color="auto" w:fill="FFFFFF"/>
            <w:vAlign w:val="center"/>
          </w:tcPr>
          <w:p w14:paraId="40320F6A" w14:textId="77777777" w:rsidR="000D646F" w:rsidRPr="0018689D" w:rsidRDefault="000D646F" w:rsidP="00CA7270">
            <w:pPr>
              <w:pStyle w:val="TAC"/>
            </w:pPr>
            <w:r w:rsidRPr="0018689D">
              <w:t>40 / 30</w:t>
            </w:r>
          </w:p>
        </w:tc>
        <w:tc>
          <w:tcPr>
            <w:tcW w:w="0" w:type="auto"/>
            <w:shd w:val="clear" w:color="auto" w:fill="FFFFFF"/>
            <w:vAlign w:val="center"/>
          </w:tcPr>
          <w:p w14:paraId="5B862D9F" w14:textId="77777777" w:rsidR="000D646F" w:rsidRPr="0018689D" w:rsidRDefault="000D646F" w:rsidP="00CA7270">
            <w:pPr>
              <w:pStyle w:val="TAC"/>
            </w:pPr>
            <w:r w:rsidRPr="0018689D">
              <w:t>16QAM, 0.48</w:t>
            </w:r>
          </w:p>
        </w:tc>
        <w:tc>
          <w:tcPr>
            <w:tcW w:w="0" w:type="auto"/>
            <w:shd w:val="clear" w:color="auto" w:fill="FFFFFF"/>
            <w:vAlign w:val="center"/>
          </w:tcPr>
          <w:p w14:paraId="45911DFA" w14:textId="77777777" w:rsidR="000D646F" w:rsidRPr="0018689D" w:rsidRDefault="000D646F" w:rsidP="00CA7270">
            <w:pPr>
              <w:pStyle w:val="TAC"/>
            </w:pPr>
            <w:r w:rsidRPr="0018689D">
              <w:t>FR1.30-1</w:t>
            </w:r>
          </w:p>
        </w:tc>
        <w:tc>
          <w:tcPr>
            <w:tcW w:w="0" w:type="auto"/>
            <w:shd w:val="clear" w:color="auto" w:fill="FFFFFF"/>
            <w:vAlign w:val="center"/>
          </w:tcPr>
          <w:p w14:paraId="6B37EB44" w14:textId="77777777" w:rsidR="000D646F" w:rsidRPr="0018689D" w:rsidRDefault="000D646F" w:rsidP="00CA7270">
            <w:pPr>
              <w:pStyle w:val="TAC"/>
            </w:pPr>
            <w:r w:rsidRPr="0018689D">
              <w:t>TDLA30-10</w:t>
            </w:r>
          </w:p>
        </w:tc>
        <w:tc>
          <w:tcPr>
            <w:tcW w:w="0" w:type="auto"/>
            <w:shd w:val="clear" w:color="auto" w:fill="FFFFFF"/>
            <w:vAlign w:val="center"/>
          </w:tcPr>
          <w:p w14:paraId="5B497BAC" w14:textId="77777777" w:rsidR="000D646F" w:rsidRPr="0018689D" w:rsidRDefault="000D646F" w:rsidP="00CA7270">
            <w:pPr>
              <w:pStyle w:val="TAC"/>
            </w:pPr>
            <w:r w:rsidRPr="0018689D">
              <w:t>4x4, ULA Low</w:t>
            </w:r>
          </w:p>
        </w:tc>
        <w:tc>
          <w:tcPr>
            <w:tcW w:w="0" w:type="auto"/>
            <w:shd w:val="clear" w:color="auto" w:fill="FFFFFF"/>
            <w:vAlign w:val="center"/>
          </w:tcPr>
          <w:p w14:paraId="2D1A6BF3" w14:textId="77777777" w:rsidR="000D646F" w:rsidRPr="0018689D" w:rsidRDefault="000D646F" w:rsidP="00CA7270">
            <w:pPr>
              <w:pStyle w:val="TAC"/>
            </w:pPr>
            <w:r w:rsidRPr="0018689D">
              <w:t>70</w:t>
            </w:r>
          </w:p>
        </w:tc>
        <w:tc>
          <w:tcPr>
            <w:tcW w:w="0" w:type="auto"/>
            <w:shd w:val="clear" w:color="auto" w:fill="FFFFFF"/>
            <w:vAlign w:val="center"/>
          </w:tcPr>
          <w:p w14:paraId="69AC036B" w14:textId="77777777" w:rsidR="000D646F" w:rsidRPr="0018689D" w:rsidRDefault="000D646F" w:rsidP="00CA7270">
            <w:pPr>
              <w:pStyle w:val="TAC"/>
            </w:pPr>
            <w:r w:rsidRPr="0018689D">
              <w:t>16.4</w:t>
            </w:r>
          </w:p>
        </w:tc>
        <w:tc>
          <w:tcPr>
            <w:tcW w:w="1046" w:type="dxa"/>
            <w:shd w:val="clear" w:color="auto" w:fill="FFFFFF"/>
          </w:tcPr>
          <w:p w14:paraId="070C1E47" w14:textId="77777777" w:rsidR="000D646F" w:rsidRPr="00DB610F" w:rsidRDefault="000D646F" w:rsidP="000D646F">
            <w:pPr>
              <w:pStyle w:val="TAC"/>
              <w:rPr>
                <w:rFonts w:eastAsia="MS Mincho"/>
                <w:lang w:eastAsia="de-DE"/>
              </w:rPr>
            </w:pPr>
            <w:r w:rsidRPr="00DB610F">
              <w:rPr>
                <w:rFonts w:eastAsia="MS Mincho"/>
                <w:lang w:eastAsia="de-DE"/>
              </w:rPr>
              <w:t>High throughput</w:t>
            </w:r>
          </w:p>
          <w:p w14:paraId="76F24DAD" w14:textId="77777777" w:rsidR="000D646F" w:rsidRPr="00DB610F" w:rsidRDefault="000D646F" w:rsidP="000D646F">
            <w:pPr>
              <w:pStyle w:val="TAC"/>
              <w:rPr>
                <w:rFonts w:eastAsia="MS Mincho"/>
                <w:lang w:eastAsia="de-DE"/>
              </w:rPr>
            </w:pPr>
            <w:r w:rsidRPr="00DB610F">
              <w:rPr>
                <w:rFonts w:eastAsia="MS Mincho"/>
                <w:lang w:eastAsia="de-DE"/>
              </w:rPr>
              <w:t>Baseline Rx</w:t>
            </w:r>
          </w:p>
        </w:tc>
      </w:tr>
      <w:tr w:rsidR="000D646F" w:rsidRPr="0018689D" w14:paraId="6FA04A91" w14:textId="77777777" w:rsidTr="000A5F1E">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6FA2F2D" w14:textId="77777777" w:rsidR="000D646F" w:rsidRPr="0018689D" w:rsidRDefault="000D646F"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F0D239" w14:textId="77777777" w:rsidR="000D646F" w:rsidRPr="00DB610F" w:rsidRDefault="000D646F">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BDBEBC" w14:textId="77777777" w:rsidR="000D646F" w:rsidRPr="0018689D" w:rsidRDefault="000D646F"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4AE6AB" w14:textId="77777777" w:rsidR="000D646F" w:rsidRPr="0018689D" w:rsidRDefault="000D646F"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802D0D" w14:textId="77777777" w:rsidR="000D646F" w:rsidRPr="0018689D" w:rsidRDefault="000D646F"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4D1A2B" w14:textId="77777777" w:rsidR="000D646F" w:rsidRPr="0018689D" w:rsidRDefault="000D646F"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F1EAA5" w14:textId="77777777" w:rsidR="000D646F" w:rsidRPr="0018689D" w:rsidRDefault="000D646F"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C37BB4" w14:textId="77777777" w:rsidR="000D646F" w:rsidRPr="0018689D" w:rsidRDefault="000D646F"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D9856" w14:textId="77777777" w:rsidR="000D646F" w:rsidRPr="0018689D" w:rsidRDefault="000D646F"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79DCF5" w14:textId="77777777" w:rsidR="000D646F" w:rsidRPr="0018689D" w:rsidRDefault="000D646F"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31E61F1" w14:textId="77777777" w:rsidR="000D646F" w:rsidRPr="00DB610F" w:rsidRDefault="000D646F" w:rsidP="000D646F">
            <w:pPr>
              <w:pStyle w:val="TAC"/>
              <w:rPr>
                <w:rFonts w:eastAsia="MS Mincho"/>
                <w:lang w:eastAsia="de-DE"/>
              </w:rPr>
            </w:pPr>
            <w:r w:rsidRPr="00DB610F">
              <w:rPr>
                <w:rFonts w:eastAsia="MS Mincho"/>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CA7270">
      <w:pPr>
        <w:pStyle w:val="H6"/>
      </w:pPr>
      <w:bookmarkStart w:id="1296" w:name="_Toc46239237"/>
      <w:bookmarkStart w:id="1297" w:name="_Toc46384244"/>
      <w:bookmarkStart w:id="1298" w:name="_Toc46480326"/>
      <w:bookmarkStart w:id="1299" w:name="_Toc51833664"/>
      <w:bookmarkStart w:id="1300" w:name="_Toc58504770"/>
      <w:bookmarkStart w:id="1301" w:name="_Toc68540513"/>
      <w:bookmarkStart w:id="1302" w:name="_Toc75464050"/>
      <w:bookmarkStart w:id="1303" w:name="_Toc83680360"/>
      <w:bookmarkStart w:id="1304" w:name="_Toc92099931"/>
      <w:bookmarkStart w:id="1305" w:name="_Toc99980465"/>
      <w:r w:rsidRPr="00DB610F">
        <w:t>A.3.1.2.2.4</w:t>
      </w:r>
      <w:r w:rsidRPr="00DB610F">
        <w:tab/>
        <w:t>Test Description</w:t>
      </w:r>
      <w:bookmarkEnd w:id="1296"/>
      <w:bookmarkEnd w:id="1297"/>
      <w:bookmarkEnd w:id="1298"/>
      <w:bookmarkEnd w:id="1299"/>
      <w:bookmarkEnd w:id="1300"/>
      <w:bookmarkEnd w:id="1301"/>
      <w:bookmarkEnd w:id="1302"/>
      <w:bookmarkEnd w:id="1303"/>
      <w:bookmarkEnd w:id="1304"/>
      <w:bookmarkEnd w:id="1305"/>
    </w:p>
    <w:p w14:paraId="494C4073" w14:textId="77777777" w:rsidR="0048146C" w:rsidRPr="00DB610F" w:rsidRDefault="0048146C" w:rsidP="0048146C">
      <w:pPr>
        <w:pStyle w:val="H6"/>
      </w:pPr>
      <w:r w:rsidRPr="00DB610F">
        <w:t>A.3.1.2.2.4.1</w:t>
      </w:r>
      <w:r w:rsidRPr="00DB610F">
        <w:tab/>
        <w:t>Initial Conditions</w:t>
      </w:r>
    </w:p>
    <w:p w14:paraId="0D51535F" w14:textId="4F47358E"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03F823F4" w14:textId="7FA02712" w:rsidR="0048146C" w:rsidRPr="00DB610F" w:rsidRDefault="0048146C" w:rsidP="008D5A45">
      <w:pPr>
        <w:pStyle w:val="B10"/>
      </w:pPr>
      <w:r w:rsidRPr="00DB610F">
        <w:t>1.1</w:t>
      </w:r>
      <w:r w:rsidRPr="00DB610F">
        <w:tab/>
        <w:t>Connect an application server to the IP output of the SS.</w:t>
      </w:r>
    </w:p>
    <w:p w14:paraId="3FB9B4D2" w14:textId="3E07D174" w:rsidR="009D5728" w:rsidRDefault="0048146C" w:rsidP="008D5A45">
      <w:pPr>
        <w:pStyle w:val="B10"/>
        <w:rPr>
          <w:lang w:eastAsia="x-none"/>
        </w:rPr>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w:t>
      </w:r>
    </w:p>
    <w:p w14:paraId="61880335" w14:textId="7D758FE1" w:rsidR="0048146C" w:rsidRPr="00DB610F" w:rsidRDefault="0048146C" w:rsidP="008D5A45">
      <w:pPr>
        <w:pStyle w:val="B10"/>
      </w:pPr>
      <w:r w:rsidRPr="00DB610F">
        <w:rPr>
          <w:lang w:eastAsia="x-none"/>
        </w:rPr>
        <w:lastRenderedPageBreak/>
        <w:t>5.</w:t>
      </w:r>
      <w:r w:rsidRPr="00DB610F">
        <w:rPr>
          <w:lang w:eastAsia="x-none"/>
        </w:rPr>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rPr>
          <w:lang w:eastAsia="x-none"/>
        </w:rPr>
        <w:t xml:space="preserve">.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8861B4" w:rsidRPr="00DB610F">
        <w:t>.</w:t>
      </w:r>
    </w:p>
    <w:p w14:paraId="39EFF19B" w14:textId="77777777" w:rsidR="0048146C" w:rsidRPr="00DB610F" w:rsidRDefault="0048146C" w:rsidP="0048146C">
      <w:pPr>
        <w:pStyle w:val="H6"/>
      </w:pPr>
      <w:r w:rsidRPr="00DB610F">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306" w:name="_Toc46155837"/>
      <w:bookmarkStart w:id="1307" w:name="_Toc46238390"/>
      <w:bookmarkStart w:id="1308" w:name="_Toc46239238"/>
      <w:bookmarkStart w:id="1309" w:name="_Toc46384245"/>
      <w:r w:rsidRPr="00DB610F">
        <w:t>CONDUCTED UDP DOWNLINK – STATIC CHANNEL</w:t>
      </w:r>
      <w:bookmarkEnd w:id="1306"/>
      <w:bookmarkEnd w:id="1307"/>
      <w:bookmarkEnd w:id="1308"/>
      <w:bookmarkEnd w:id="1309"/>
    </w:p>
    <w:p w14:paraId="064050CF" w14:textId="77777777" w:rsidR="00311973" w:rsidRPr="00DB610F" w:rsidRDefault="00311973" w:rsidP="008D5A45">
      <w:pPr>
        <w:pStyle w:val="Heading1"/>
      </w:pPr>
      <w:bookmarkStart w:id="1310" w:name="_Toc46155838"/>
      <w:bookmarkStart w:id="1311" w:name="_Toc46238391"/>
      <w:bookmarkStart w:id="1312" w:name="_Toc46239239"/>
      <w:bookmarkStart w:id="1313" w:name="_Toc46384246"/>
      <w:bookmarkStart w:id="1314" w:name="_Toc46480327"/>
      <w:bookmarkStart w:id="1315" w:name="_Toc51833665"/>
      <w:bookmarkStart w:id="1316" w:name="_Toc58504771"/>
      <w:bookmarkStart w:id="1317" w:name="_Toc68540514"/>
      <w:bookmarkStart w:id="1318" w:name="_Toc75464051"/>
      <w:bookmarkStart w:id="1319" w:name="_Toc83680361"/>
      <w:bookmarkStart w:id="1320" w:name="_Toc92099932"/>
      <w:bookmarkStart w:id="1321" w:name="_Toc99980466"/>
      <w:bookmarkStart w:id="1322" w:name="_Toc138970175"/>
      <w:r w:rsidRPr="00DB610F">
        <w:t>A.4</w:t>
      </w:r>
      <w:r w:rsidRPr="00DB610F">
        <w:tab/>
        <w:t>5G NR /UDP Downlink Throughput /Conducted/Static Peak Throughput for SA and NSA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C68C706" w14:textId="77777777" w:rsidR="00311973" w:rsidRPr="00DB610F" w:rsidRDefault="00311973" w:rsidP="008D5A45">
      <w:pPr>
        <w:pStyle w:val="Heading2"/>
      </w:pPr>
      <w:bookmarkStart w:id="1323" w:name="_Toc46155839"/>
      <w:bookmarkStart w:id="1324" w:name="_Toc46238392"/>
      <w:bookmarkStart w:id="1325" w:name="_Toc46239240"/>
      <w:bookmarkStart w:id="1326" w:name="_Toc46384247"/>
      <w:bookmarkStart w:id="1327" w:name="_Toc46480328"/>
      <w:bookmarkStart w:id="1328" w:name="_Toc51833666"/>
      <w:bookmarkStart w:id="1329" w:name="_Toc58504772"/>
      <w:bookmarkStart w:id="1330" w:name="_Toc68540515"/>
      <w:bookmarkStart w:id="1331" w:name="_Toc75464052"/>
      <w:bookmarkStart w:id="1332" w:name="_Toc83680362"/>
      <w:bookmarkStart w:id="1333" w:name="_Toc92099933"/>
      <w:bookmarkStart w:id="1334" w:name="_Toc99980467"/>
      <w:bookmarkStart w:id="1335" w:name="_Toc138970176"/>
      <w:r w:rsidRPr="00DB610F">
        <w:t>A.4.1</w:t>
      </w:r>
      <w:r w:rsidRPr="00DB610F">
        <w:tab/>
        <w:t>5G NR /UDP Downlink Throughput /Conducted/Static Channel Peak Throughput tests for SA and NSA</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AA8295E" w14:textId="77777777" w:rsidR="003820AD" w:rsidRPr="00DB610F" w:rsidRDefault="003820AD" w:rsidP="003820AD">
      <w:pPr>
        <w:pStyle w:val="Heading3"/>
      </w:pPr>
      <w:bookmarkStart w:id="1336" w:name="_Toc46480329"/>
      <w:bookmarkStart w:id="1337" w:name="_Toc51833667"/>
      <w:bookmarkStart w:id="1338" w:name="_Toc58504773"/>
      <w:bookmarkStart w:id="1339" w:name="_Toc68540516"/>
      <w:bookmarkStart w:id="1340" w:name="_Toc75464053"/>
      <w:bookmarkStart w:id="1341" w:name="_Toc83680363"/>
      <w:bookmarkStart w:id="1342" w:name="_Toc92099934"/>
      <w:bookmarkStart w:id="1343" w:name="_Toc99980468"/>
      <w:bookmarkStart w:id="1344" w:name="_Toc138970177"/>
      <w:bookmarkStart w:id="1345" w:name="_Hlk46414971"/>
      <w:bookmarkStart w:id="1346" w:name="_Toc46239241"/>
      <w:bookmarkStart w:id="1347" w:name="_Toc46384248"/>
      <w:r w:rsidRPr="00DB610F">
        <w:t>A.4.1.1</w:t>
      </w:r>
      <w:r w:rsidRPr="00DB610F">
        <w:tab/>
      </w:r>
      <w:r w:rsidR="009013C9" w:rsidRPr="00DB610F">
        <w:t>5G NR /UDP Downlink Throughput /Conducted/Static Channel/ SA and NSA (no Downlink Split Bearer)</w:t>
      </w:r>
      <w:bookmarkEnd w:id="1336"/>
      <w:bookmarkEnd w:id="1337"/>
      <w:bookmarkEnd w:id="1338"/>
      <w:bookmarkEnd w:id="1339"/>
      <w:bookmarkEnd w:id="1340"/>
      <w:bookmarkEnd w:id="1341"/>
      <w:bookmarkEnd w:id="1342"/>
      <w:bookmarkEnd w:id="1343"/>
      <w:bookmarkEnd w:id="1344"/>
    </w:p>
    <w:p w14:paraId="7047BC1C" w14:textId="77777777" w:rsidR="0011746F" w:rsidRPr="00DB610F" w:rsidRDefault="0011746F" w:rsidP="00CA7270">
      <w:pPr>
        <w:pStyle w:val="H6"/>
      </w:pPr>
      <w:bookmarkStart w:id="1348" w:name="_Toc46480330"/>
      <w:bookmarkStart w:id="1349" w:name="_Toc51833668"/>
      <w:bookmarkStart w:id="1350" w:name="_Toc58504774"/>
      <w:bookmarkStart w:id="1351" w:name="_Toc68540517"/>
      <w:bookmarkStart w:id="1352" w:name="_Toc75464054"/>
      <w:bookmarkStart w:id="1353" w:name="_Toc83680364"/>
      <w:bookmarkStart w:id="1354" w:name="_Toc92099935"/>
      <w:bookmarkStart w:id="1355" w:name="_Toc99980469"/>
      <w:bookmarkEnd w:id="1345"/>
      <w:r w:rsidRPr="00DB610F">
        <w:t>A.4.1.1.1</w:t>
      </w:r>
      <w:r w:rsidRPr="00DB610F">
        <w:tab/>
        <w:t>Definition</w:t>
      </w:r>
      <w:bookmarkEnd w:id="1346"/>
      <w:bookmarkEnd w:id="1347"/>
      <w:bookmarkEnd w:id="1348"/>
      <w:bookmarkEnd w:id="1349"/>
      <w:bookmarkEnd w:id="1350"/>
      <w:bookmarkEnd w:id="1351"/>
      <w:bookmarkEnd w:id="1352"/>
      <w:bookmarkEnd w:id="1353"/>
      <w:bookmarkEnd w:id="1354"/>
      <w:bookmarkEnd w:id="1355"/>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CA7270">
      <w:pPr>
        <w:pStyle w:val="H6"/>
      </w:pPr>
      <w:bookmarkStart w:id="1356" w:name="_Toc46239242"/>
      <w:bookmarkStart w:id="1357" w:name="_Toc46384249"/>
      <w:bookmarkStart w:id="1358" w:name="_Toc46480331"/>
      <w:bookmarkStart w:id="1359" w:name="_Toc51833669"/>
      <w:bookmarkStart w:id="1360" w:name="_Toc58504775"/>
      <w:bookmarkStart w:id="1361" w:name="_Toc68540518"/>
      <w:bookmarkStart w:id="1362" w:name="_Toc75464055"/>
      <w:bookmarkStart w:id="1363" w:name="_Toc83680365"/>
      <w:bookmarkStart w:id="1364" w:name="_Toc92099936"/>
      <w:bookmarkStart w:id="1365" w:name="_Toc99980470"/>
      <w:r w:rsidRPr="00DB610F">
        <w:t>A.4.1.1.2</w:t>
      </w:r>
      <w:r w:rsidRPr="00DB610F">
        <w:tab/>
        <w:t>Test Purpose</w:t>
      </w:r>
      <w:bookmarkEnd w:id="1356"/>
      <w:bookmarkEnd w:id="1357"/>
      <w:bookmarkEnd w:id="1358"/>
      <w:bookmarkEnd w:id="1359"/>
      <w:bookmarkEnd w:id="1360"/>
      <w:bookmarkEnd w:id="1361"/>
      <w:bookmarkEnd w:id="1362"/>
      <w:bookmarkEnd w:id="1363"/>
      <w:bookmarkEnd w:id="1364"/>
      <w:bookmarkEnd w:id="1365"/>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CA7270">
      <w:pPr>
        <w:pStyle w:val="H6"/>
      </w:pPr>
      <w:bookmarkStart w:id="1366" w:name="_Toc46239243"/>
      <w:bookmarkStart w:id="1367" w:name="_Toc46384250"/>
      <w:bookmarkStart w:id="1368" w:name="_Toc46480332"/>
      <w:bookmarkStart w:id="1369" w:name="_Toc51833670"/>
      <w:bookmarkStart w:id="1370" w:name="_Toc58504776"/>
      <w:bookmarkStart w:id="1371" w:name="_Toc68540519"/>
      <w:bookmarkStart w:id="1372" w:name="_Toc75464056"/>
      <w:bookmarkStart w:id="1373" w:name="_Toc83680366"/>
      <w:bookmarkStart w:id="1374" w:name="_Toc92099937"/>
      <w:bookmarkStart w:id="1375" w:name="_Toc99980471"/>
      <w:r w:rsidRPr="00DB610F">
        <w:t>A.4.1.1.3</w:t>
      </w:r>
      <w:r w:rsidRPr="00DB610F">
        <w:tab/>
        <w:t>Test Parameters</w:t>
      </w:r>
      <w:bookmarkEnd w:id="1366"/>
      <w:bookmarkEnd w:id="1367"/>
      <w:bookmarkEnd w:id="1368"/>
      <w:bookmarkEnd w:id="1369"/>
      <w:bookmarkEnd w:id="1370"/>
      <w:bookmarkEnd w:id="1371"/>
      <w:bookmarkEnd w:id="1372"/>
      <w:bookmarkEnd w:id="1373"/>
      <w:bookmarkEnd w:id="1374"/>
      <w:bookmarkEnd w:id="1375"/>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w:t>
      </w:r>
      <w:r w:rsidRPr="00DB610F">
        <w:lastRenderedPageBreak/>
        <w:t xml:space="preserve">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0A5F1E" w:rsidRPr="0018689D" w14:paraId="19B8F50B" w14:textId="77777777" w:rsidTr="000A5F1E">
        <w:trPr>
          <w:trHeight w:val="350"/>
          <w:jc w:val="center"/>
        </w:trPr>
        <w:tc>
          <w:tcPr>
            <w:tcW w:w="0" w:type="auto"/>
            <w:vMerge w:val="restart"/>
            <w:shd w:val="clear" w:color="auto" w:fill="FFFFFF"/>
          </w:tcPr>
          <w:p w14:paraId="3F626D27" w14:textId="77777777" w:rsidR="000A5F1E" w:rsidRPr="00DB610F" w:rsidRDefault="000A5F1E" w:rsidP="00CA7270">
            <w:pPr>
              <w:pStyle w:val="TAH"/>
              <w:rPr>
                <w:rFonts w:eastAsia="SimSun"/>
              </w:rPr>
            </w:pPr>
            <w:r w:rsidRPr="0018689D">
              <w:t>TS 38.521-4 Reference</w:t>
            </w:r>
          </w:p>
        </w:tc>
        <w:tc>
          <w:tcPr>
            <w:tcW w:w="0" w:type="auto"/>
            <w:vMerge w:val="restart"/>
            <w:shd w:val="clear" w:color="auto" w:fill="FFFFFF"/>
            <w:vAlign w:val="center"/>
          </w:tcPr>
          <w:p w14:paraId="3E0234E8" w14:textId="77777777" w:rsidR="000A5F1E" w:rsidRPr="00DB610F" w:rsidRDefault="000A5F1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5B47A8D" w14:textId="77777777" w:rsidR="000A5F1E" w:rsidRPr="00DB610F" w:rsidRDefault="000A5F1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CE5DFF" w14:textId="77777777" w:rsidR="000A5F1E" w:rsidRPr="00DB610F" w:rsidRDefault="000A5F1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2F8D355" w14:textId="77777777" w:rsidR="000A5F1E" w:rsidRPr="00DB610F" w:rsidRDefault="000A5F1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0ED0399A" w14:textId="77777777" w:rsidR="000A5F1E" w:rsidRPr="00DB610F" w:rsidRDefault="000A5F1E"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653E74A0" w14:textId="77777777" w:rsidR="000A5F1E" w:rsidRPr="00DB610F" w:rsidRDefault="000A5F1E" w:rsidP="00CA7270">
            <w:pPr>
              <w:pStyle w:val="TAH"/>
              <w:rPr>
                <w:rFonts w:eastAsia="SimSun"/>
              </w:rPr>
            </w:pPr>
            <w:r w:rsidRPr="00DB610F">
              <w:rPr>
                <w:rFonts w:eastAsia="SimSun"/>
              </w:rPr>
              <w:t>PHY Reference value</w:t>
            </w:r>
          </w:p>
        </w:tc>
        <w:tc>
          <w:tcPr>
            <w:tcW w:w="0" w:type="auto"/>
            <w:vMerge w:val="restart"/>
            <w:shd w:val="clear" w:color="auto" w:fill="FFFFFF"/>
          </w:tcPr>
          <w:p w14:paraId="280D1A5C" w14:textId="77777777" w:rsidR="000A5F1E" w:rsidRPr="00DB610F" w:rsidRDefault="000A5F1E" w:rsidP="00CA7270">
            <w:pPr>
              <w:pStyle w:val="TAH"/>
              <w:rPr>
                <w:rFonts w:eastAsia="SimSun"/>
              </w:rPr>
            </w:pPr>
            <w:r w:rsidRPr="00DB610F">
              <w:rPr>
                <w:rFonts w:eastAsia="SimSun"/>
              </w:rPr>
              <w:t>Comment</w:t>
            </w:r>
          </w:p>
        </w:tc>
      </w:tr>
      <w:tr w:rsidR="000A5F1E" w:rsidRPr="0018689D" w14:paraId="48906BE1" w14:textId="77777777" w:rsidTr="000A5F1E">
        <w:trPr>
          <w:trHeight w:val="350"/>
          <w:jc w:val="center"/>
        </w:trPr>
        <w:tc>
          <w:tcPr>
            <w:tcW w:w="0" w:type="auto"/>
            <w:vMerge/>
            <w:shd w:val="clear" w:color="auto" w:fill="FFFFFF"/>
          </w:tcPr>
          <w:p w14:paraId="679D749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1E8FD87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vAlign w:val="center"/>
          </w:tcPr>
          <w:p w14:paraId="0F7146B9"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07B2DEBC"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74177642"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4320C95F" w14:textId="77777777" w:rsidR="000A5F1E" w:rsidRPr="00DB610F" w:rsidRDefault="000A5F1E" w:rsidP="000A5F1E">
            <w:pPr>
              <w:keepNext/>
              <w:keepLines/>
              <w:spacing w:after="0"/>
              <w:jc w:val="center"/>
              <w:rPr>
                <w:rFonts w:ascii="Arial" w:eastAsia="SimSun" w:hAnsi="Arial" w:cs="Arial"/>
                <w:b/>
                <w:sz w:val="18"/>
              </w:rPr>
            </w:pPr>
          </w:p>
        </w:tc>
        <w:tc>
          <w:tcPr>
            <w:tcW w:w="0" w:type="auto"/>
            <w:shd w:val="clear" w:color="auto" w:fill="FFFFFF"/>
            <w:vAlign w:val="center"/>
          </w:tcPr>
          <w:p w14:paraId="5BDA240B" w14:textId="77777777" w:rsidR="000A5F1E" w:rsidRPr="0018689D" w:rsidRDefault="000A5F1E" w:rsidP="00CA7270">
            <w:pPr>
              <w:pStyle w:val="TAH"/>
            </w:pPr>
            <w:r w:rsidRPr="0018689D">
              <w:t>Fraction of maximum throughput (%)</w:t>
            </w:r>
          </w:p>
        </w:tc>
        <w:tc>
          <w:tcPr>
            <w:tcW w:w="0" w:type="auto"/>
            <w:shd w:val="clear" w:color="auto" w:fill="FFFFFF"/>
            <w:vAlign w:val="center"/>
          </w:tcPr>
          <w:p w14:paraId="5AA58E5D" w14:textId="77777777" w:rsidR="000A5F1E" w:rsidRPr="0018689D" w:rsidRDefault="000A5F1E" w:rsidP="00CA7270">
            <w:pPr>
              <w:pStyle w:val="TAH"/>
            </w:pPr>
            <w:r w:rsidRPr="0018689D">
              <w:t>SNR (dB)</w:t>
            </w:r>
          </w:p>
        </w:tc>
        <w:tc>
          <w:tcPr>
            <w:tcW w:w="0" w:type="auto"/>
            <w:vMerge/>
            <w:shd w:val="clear" w:color="auto" w:fill="FFFFFF"/>
          </w:tcPr>
          <w:p w14:paraId="1C5373DB" w14:textId="77777777" w:rsidR="000A5F1E" w:rsidRPr="00DB610F" w:rsidRDefault="000A5F1E" w:rsidP="000A5F1E">
            <w:pPr>
              <w:keepNext/>
              <w:keepLines/>
              <w:spacing w:after="0"/>
              <w:jc w:val="center"/>
              <w:rPr>
                <w:rFonts w:ascii="Arial" w:eastAsia="SimSun" w:hAnsi="Arial" w:cs="Arial"/>
                <w:b/>
                <w:sz w:val="18"/>
              </w:rPr>
            </w:pPr>
          </w:p>
        </w:tc>
      </w:tr>
      <w:tr w:rsidR="000A5F1E" w:rsidRPr="0018689D" w14:paraId="67C34576" w14:textId="77777777" w:rsidTr="000A5F1E">
        <w:trPr>
          <w:trHeight w:val="210"/>
          <w:jc w:val="center"/>
        </w:trPr>
        <w:tc>
          <w:tcPr>
            <w:tcW w:w="0" w:type="auto"/>
            <w:shd w:val="clear" w:color="auto" w:fill="FFFFFF"/>
          </w:tcPr>
          <w:p w14:paraId="67876FFA" w14:textId="77777777" w:rsidR="000A5F1E" w:rsidRPr="0018689D" w:rsidRDefault="000A5F1E" w:rsidP="00CA7270">
            <w:pPr>
              <w:pStyle w:val="TAC"/>
            </w:pPr>
            <w:r w:rsidRPr="0018689D">
              <w:t>5.5.1</w:t>
            </w:r>
          </w:p>
        </w:tc>
        <w:tc>
          <w:tcPr>
            <w:tcW w:w="0" w:type="auto"/>
            <w:gridSpan w:val="4"/>
            <w:shd w:val="clear" w:color="auto" w:fill="FFFFFF"/>
          </w:tcPr>
          <w:p w14:paraId="51DFB079" w14:textId="77777777" w:rsidR="000A5F1E" w:rsidRPr="00DB610F" w:rsidRDefault="000A5F1E"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0D81E5F4" w14:textId="77777777" w:rsidR="000A5F1E" w:rsidRPr="00DB610F" w:rsidRDefault="000A5F1E" w:rsidP="00CA7270">
            <w:pPr>
              <w:pStyle w:val="TAC"/>
              <w:rPr>
                <w:rFonts w:eastAsia="SimSun"/>
              </w:rPr>
            </w:pPr>
            <w:r w:rsidRPr="00DB610F">
              <w:rPr>
                <w:rFonts w:eastAsia="SimSun"/>
              </w:rPr>
              <w:t>Static/ Clean Channel</w:t>
            </w:r>
          </w:p>
        </w:tc>
        <w:tc>
          <w:tcPr>
            <w:tcW w:w="0" w:type="auto"/>
            <w:shd w:val="clear" w:color="auto" w:fill="FFFFFF"/>
          </w:tcPr>
          <w:p w14:paraId="4B5F8CDE" w14:textId="77777777" w:rsidR="000A5F1E" w:rsidRPr="00DB610F" w:rsidRDefault="000A5F1E" w:rsidP="00CA7270">
            <w:pPr>
              <w:pStyle w:val="TAC"/>
              <w:rPr>
                <w:rFonts w:eastAsia="SimSun"/>
              </w:rPr>
            </w:pPr>
            <w:r w:rsidRPr="00DB610F">
              <w:rPr>
                <w:rFonts w:eastAsia="SimSun"/>
              </w:rPr>
              <w:t>85 %</w:t>
            </w:r>
          </w:p>
        </w:tc>
        <w:tc>
          <w:tcPr>
            <w:tcW w:w="0" w:type="auto"/>
            <w:shd w:val="clear" w:color="auto" w:fill="FFFFFF"/>
          </w:tcPr>
          <w:p w14:paraId="2BAC0893" w14:textId="77777777" w:rsidR="000A5F1E" w:rsidRPr="00DB610F" w:rsidRDefault="000A5F1E"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01D1C6C6" w14:textId="77777777" w:rsidR="000A5F1E" w:rsidRPr="00DB610F" w:rsidRDefault="000A5F1E" w:rsidP="00CA7270">
            <w:pPr>
              <w:pStyle w:val="TAC"/>
              <w:rPr>
                <w:rFonts w:eastAsia="SimSun"/>
                <w:lang w:eastAsia="de-DE"/>
              </w:rPr>
            </w:pPr>
            <w:r w:rsidRPr="00DB610F">
              <w:rPr>
                <w:rFonts w:eastAsia="SimSun"/>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0CE2B4B3"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328B8388" w14:textId="5A5FF6DB" w:rsidR="0011746F" w:rsidRPr="00DB610F" w:rsidRDefault="0011746F" w:rsidP="008D5A45">
      <w:pPr>
        <w:pStyle w:val="B10"/>
      </w:pPr>
      <w:r w:rsidRPr="00DB610F">
        <w:t>1.1</w:t>
      </w:r>
      <w:r w:rsidRPr="00DB610F">
        <w:tab/>
      </w:r>
      <w:r w:rsidRPr="00DB610F">
        <w:tab/>
        <w:t>Connect an application server to the IP output of the SS.</w:t>
      </w:r>
    </w:p>
    <w:p w14:paraId="2AC02A50" w14:textId="2E8E08F3" w:rsidR="009D5728"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D41D40C" w14:textId="424D1D4A" w:rsidR="0011746F" w:rsidRPr="00DB610F" w:rsidRDefault="0011746F" w:rsidP="008D5A45">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0159CB">
        <w:rPr>
          <w:i/>
          <w:iCs/>
        </w:rPr>
        <w:t>Connected without Release</w:t>
      </w:r>
      <w:r w:rsidR="009D5728" w:rsidRPr="0085629A">
        <w:t xml:space="preserve"> On, </w:t>
      </w:r>
      <w:r w:rsidR="009D5728" w:rsidRPr="000159CB">
        <w:rPr>
          <w:i/>
          <w:iCs/>
        </w:rPr>
        <w:t xml:space="preserve">Test Mode </w:t>
      </w:r>
      <w:r w:rsidR="009D5728" w:rsidRPr="0085629A">
        <w:t>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or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lastRenderedPageBreak/>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1A28C1B4" w14:textId="77777777" w:rsidR="009D7A34" w:rsidRDefault="00311973" w:rsidP="008D5A45">
      <w:pPr>
        <w:pStyle w:val="Heading4"/>
      </w:pPr>
      <w:bookmarkStart w:id="1376" w:name="_Toc46155841"/>
      <w:bookmarkStart w:id="1377" w:name="_Toc46238394"/>
      <w:bookmarkStart w:id="1378" w:name="_Toc46239245"/>
      <w:bookmarkStart w:id="1379" w:name="_Toc46384252"/>
      <w:bookmarkStart w:id="1380" w:name="_Toc46480334"/>
      <w:bookmarkStart w:id="1381" w:name="_Toc51833672"/>
      <w:bookmarkStart w:id="1382" w:name="_Toc138970178"/>
      <w:bookmarkStart w:id="1383" w:name="_Toc58504777"/>
      <w:bookmarkStart w:id="1384" w:name="_Toc68540520"/>
      <w:bookmarkStart w:id="1385" w:name="_Toc75464057"/>
      <w:bookmarkStart w:id="1386" w:name="_Toc83680367"/>
      <w:bookmarkStart w:id="1387" w:name="_Toc92099938"/>
      <w:bookmarkStart w:id="1388" w:name="_Toc99980472"/>
      <w:r w:rsidRPr="00DB610F">
        <w:t>A.4.1.</w:t>
      </w:r>
      <w:r w:rsidR="009013C9" w:rsidRPr="00DB610F">
        <w:t>2</w:t>
      </w:r>
      <w:r w:rsidRPr="00DB610F">
        <w:tab/>
        <w:t>5G NR /UDP Downlink Throughput /Conducted/Static Channel/NSA (Downlink Split Bearer)</w:t>
      </w:r>
      <w:bookmarkStart w:id="1389" w:name="_Toc46239246"/>
      <w:bookmarkStart w:id="1390" w:name="_Toc46384253"/>
      <w:bookmarkStart w:id="1391" w:name="_Toc46480335"/>
      <w:bookmarkStart w:id="1392" w:name="_Toc51833673"/>
      <w:bookmarkEnd w:id="1376"/>
      <w:bookmarkEnd w:id="1377"/>
      <w:bookmarkEnd w:id="1378"/>
      <w:bookmarkEnd w:id="1379"/>
      <w:bookmarkEnd w:id="1380"/>
      <w:bookmarkEnd w:id="1381"/>
      <w:bookmarkEnd w:id="1382"/>
    </w:p>
    <w:p w14:paraId="4BFE84F9" w14:textId="537066E8" w:rsidR="008249FC" w:rsidRPr="00DB610F" w:rsidRDefault="008249FC" w:rsidP="009360DC">
      <w:pPr>
        <w:pStyle w:val="H6"/>
        <w:rPr>
          <w:lang w:eastAsia="x-none"/>
        </w:rPr>
      </w:pPr>
      <w:r w:rsidRPr="00DB610F">
        <w:t>A.4.1.</w:t>
      </w:r>
      <w:r w:rsidR="009013C9" w:rsidRPr="00DB610F">
        <w:t>2</w:t>
      </w:r>
      <w:r w:rsidRPr="00DB610F">
        <w:rPr>
          <w:lang w:eastAsia="x-none"/>
        </w:rPr>
        <w:t>.1</w:t>
      </w:r>
      <w:r w:rsidRPr="00DB610F">
        <w:tab/>
        <w:t>Definition</w:t>
      </w:r>
      <w:bookmarkEnd w:id="1383"/>
      <w:bookmarkEnd w:id="1384"/>
      <w:bookmarkEnd w:id="1385"/>
      <w:bookmarkEnd w:id="1386"/>
      <w:bookmarkEnd w:id="1387"/>
      <w:bookmarkEnd w:id="1388"/>
      <w:bookmarkEnd w:id="1389"/>
      <w:bookmarkEnd w:id="1390"/>
      <w:bookmarkEnd w:id="1391"/>
      <w:bookmarkEnd w:id="1392"/>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CA7270">
      <w:pPr>
        <w:pStyle w:val="H6"/>
        <w:rPr>
          <w:lang w:eastAsia="x-none"/>
        </w:rPr>
      </w:pPr>
      <w:bookmarkStart w:id="1393" w:name="_Toc46239247"/>
      <w:bookmarkStart w:id="1394" w:name="_Toc46384254"/>
      <w:bookmarkStart w:id="1395" w:name="_Toc46480336"/>
      <w:bookmarkStart w:id="1396" w:name="_Toc51833674"/>
      <w:bookmarkStart w:id="1397" w:name="_Toc58504778"/>
      <w:bookmarkStart w:id="1398" w:name="_Toc68540521"/>
      <w:bookmarkStart w:id="1399" w:name="_Toc75464058"/>
      <w:bookmarkStart w:id="1400" w:name="_Toc83680368"/>
      <w:bookmarkStart w:id="1401" w:name="_Toc92099939"/>
      <w:bookmarkStart w:id="1402" w:name="_Toc99980473"/>
      <w:r w:rsidRPr="00DB610F">
        <w:t>A.4.1.</w:t>
      </w:r>
      <w:r w:rsidR="009013C9" w:rsidRPr="00DB610F">
        <w:t>2</w:t>
      </w:r>
      <w:r w:rsidRPr="00DB610F">
        <w:rPr>
          <w:lang w:eastAsia="x-none"/>
        </w:rPr>
        <w:t>.</w:t>
      </w:r>
      <w:r w:rsidRPr="00DB610F">
        <w:t>2</w:t>
      </w:r>
      <w:r w:rsidRPr="00DB610F">
        <w:tab/>
        <w:t>Test Purpose</w:t>
      </w:r>
      <w:bookmarkEnd w:id="1393"/>
      <w:bookmarkEnd w:id="1394"/>
      <w:bookmarkEnd w:id="1395"/>
      <w:bookmarkEnd w:id="1396"/>
      <w:bookmarkEnd w:id="1397"/>
      <w:bookmarkEnd w:id="1398"/>
      <w:bookmarkEnd w:id="1399"/>
      <w:bookmarkEnd w:id="1400"/>
      <w:bookmarkEnd w:id="1401"/>
      <w:bookmarkEnd w:id="1402"/>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CA7270">
      <w:pPr>
        <w:pStyle w:val="H6"/>
      </w:pPr>
      <w:bookmarkStart w:id="1403" w:name="_Toc46239248"/>
      <w:bookmarkStart w:id="1404" w:name="_Toc46384255"/>
      <w:bookmarkStart w:id="1405" w:name="_Toc46480337"/>
      <w:bookmarkStart w:id="1406" w:name="_Toc51833675"/>
      <w:bookmarkStart w:id="1407" w:name="_Toc58504779"/>
      <w:bookmarkStart w:id="1408" w:name="_Toc68540522"/>
      <w:bookmarkStart w:id="1409" w:name="_Toc75464059"/>
      <w:bookmarkStart w:id="1410" w:name="_Toc83680369"/>
      <w:bookmarkStart w:id="1411" w:name="_Toc92099940"/>
      <w:bookmarkStart w:id="1412" w:name="_Toc99980474"/>
      <w:r w:rsidRPr="00DB610F">
        <w:t>A.4.1.2</w:t>
      </w:r>
      <w:r w:rsidRPr="00DB610F">
        <w:rPr>
          <w:lang w:eastAsia="x-none"/>
        </w:rPr>
        <w:t>.</w:t>
      </w:r>
      <w:r w:rsidRPr="00DB610F">
        <w:t>3</w:t>
      </w:r>
      <w:r w:rsidRPr="00DB610F">
        <w:tab/>
        <w:t>Test Parameters</w:t>
      </w:r>
      <w:bookmarkEnd w:id="1403"/>
      <w:bookmarkEnd w:id="1404"/>
      <w:bookmarkEnd w:id="1405"/>
      <w:bookmarkEnd w:id="1406"/>
      <w:bookmarkEnd w:id="1407"/>
      <w:bookmarkEnd w:id="1408"/>
      <w:bookmarkEnd w:id="1409"/>
      <w:bookmarkEnd w:id="1410"/>
      <w:bookmarkEnd w:id="1411"/>
      <w:bookmarkEnd w:id="1412"/>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18689D"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CA7270">
            <w:pPr>
              <w:pStyle w:val="TAH"/>
              <w:rPr>
                <w:rFonts w:eastAsia="SimSun"/>
              </w:rPr>
            </w:pPr>
            <w:r w:rsidRPr="0018689D">
              <w:t>TS 38.521-4</w:t>
            </w:r>
            <w:r w:rsidR="008249FC" w:rsidRPr="0018689D">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CA7270">
            <w:pPr>
              <w:pStyle w:val="TAH"/>
              <w:rPr>
                <w:rFonts w:eastAsia="SimSun"/>
              </w:rPr>
            </w:pPr>
            <w:r w:rsidRPr="00DB610F">
              <w:rPr>
                <w:rFonts w:eastAsia="SimSun"/>
              </w:rPr>
              <w:t>Comment</w:t>
            </w:r>
          </w:p>
        </w:tc>
      </w:tr>
      <w:tr w:rsidR="008249FC" w:rsidRPr="0018689D"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18689D" w:rsidRDefault="008249FC" w:rsidP="00CA7270">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18689D" w:rsidRDefault="008249FC" w:rsidP="00CA7270">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18689D"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18689D" w:rsidRDefault="008249FC"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008861B4" w:rsidRPr="0018689D">
              <w:t xml:space="preserve">[3] </w:t>
            </w:r>
            <w:r w:rsidRPr="00DB610F">
              <w:rPr>
                <w:rFonts w:eastAsia="MS Mincho"/>
              </w:rPr>
              <w:t xml:space="preserve">clause </w:t>
            </w:r>
            <w:r w:rsidRPr="0018689D">
              <w:t xml:space="preserve">5.5.1.3 and test </w:t>
            </w:r>
            <w:r w:rsidR="00CB017B" w:rsidRPr="0018689D">
              <w:t>parameter</w:t>
            </w:r>
            <w:r w:rsidRPr="0018689D">
              <w:t xml:space="preserve"> selection as per TS 38.521-4 </w:t>
            </w:r>
            <w:r w:rsidR="008861B4" w:rsidRPr="0018689D">
              <w:t xml:space="preserve">[3] </w:t>
            </w:r>
            <w:r w:rsidR="00B36BB8" w:rsidRPr="0018689D">
              <w:t xml:space="preserve">clause </w:t>
            </w:r>
            <w:r w:rsidRPr="0018689D">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CA7270">
            <w:pPr>
              <w:pStyle w:val="TAC"/>
              <w:rPr>
                <w:rFonts w:eastAsia="SimSun"/>
              </w:rPr>
            </w:pPr>
            <w:r w:rsidRPr="00DB610F">
              <w:rPr>
                <w:rFonts w:eastAsia="SimSun"/>
              </w:rPr>
              <w:t>Static/</w:t>
            </w:r>
            <w:r w:rsidR="008861B4"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CA7270">
            <w:pPr>
              <w:pStyle w:val="TAC"/>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CA7270">
            <w:pPr>
              <w:pStyle w:val="TAC"/>
              <w:rPr>
                <w:rFonts w:eastAsia="SimSun"/>
                <w:lang w:eastAsia="de-DE"/>
              </w:rPr>
            </w:pPr>
            <w:r w:rsidRPr="00DB610F">
              <w:rPr>
                <w:rFonts w:eastAsia="SimSun"/>
                <w:lang w:eastAsia="de-DE"/>
              </w:rPr>
              <w:t>Peak Throughput</w:t>
            </w:r>
          </w:p>
        </w:tc>
      </w:tr>
    </w:tbl>
    <w:p w14:paraId="20811192" w14:textId="77777777" w:rsidR="00B36BB8" w:rsidRPr="00DB610F" w:rsidRDefault="00B36BB8" w:rsidP="003820AD"/>
    <w:p w14:paraId="128BD48D" w14:textId="77777777" w:rsidR="008249FC" w:rsidRPr="00DB610F" w:rsidRDefault="008249FC" w:rsidP="00CA7270">
      <w:pPr>
        <w:pStyle w:val="H6"/>
        <w:rPr>
          <w:rFonts w:ascii="Calibri" w:hAnsi="Calibri"/>
          <w:szCs w:val="22"/>
          <w:lang w:eastAsia="x-none"/>
        </w:rPr>
      </w:pPr>
      <w:bookmarkStart w:id="1413" w:name="_Toc46480338"/>
      <w:bookmarkStart w:id="1414" w:name="_Toc51833676"/>
      <w:bookmarkStart w:id="1415" w:name="_Toc58504780"/>
      <w:bookmarkStart w:id="1416" w:name="_Toc68540523"/>
      <w:bookmarkStart w:id="1417" w:name="_Toc75464060"/>
      <w:bookmarkStart w:id="1418" w:name="_Toc83680370"/>
      <w:bookmarkStart w:id="1419" w:name="_Toc92099941"/>
      <w:bookmarkStart w:id="1420" w:name="_Toc99980475"/>
      <w:r w:rsidRPr="00DB610F">
        <w:lastRenderedPageBreak/>
        <w:t>A.4.1.</w:t>
      </w:r>
      <w:r w:rsidR="009013C9" w:rsidRPr="00DB610F">
        <w:t>2</w:t>
      </w:r>
      <w:r w:rsidRPr="00DB610F">
        <w:rPr>
          <w:lang w:eastAsia="x-none"/>
        </w:rPr>
        <w:t>.</w:t>
      </w:r>
      <w:r w:rsidRPr="00DB610F">
        <w:t>4</w:t>
      </w:r>
      <w:r w:rsidRPr="00DB610F">
        <w:tab/>
        <w:t>Test Description</w:t>
      </w:r>
      <w:bookmarkEnd w:id="1413"/>
      <w:bookmarkEnd w:id="1414"/>
      <w:bookmarkEnd w:id="1415"/>
      <w:bookmarkEnd w:id="1416"/>
      <w:bookmarkEnd w:id="1417"/>
      <w:bookmarkEnd w:id="1418"/>
      <w:bookmarkEnd w:id="1419"/>
      <w:bookmarkEnd w:id="1420"/>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40BB7828" w:rsidR="008249FC" w:rsidRPr="00DB610F" w:rsidRDefault="008249FC" w:rsidP="008D5A45">
      <w:pPr>
        <w:pStyle w:val="B10"/>
      </w:pPr>
      <w:r w:rsidRPr="00DB610F">
        <w:t>5.</w:t>
      </w:r>
      <w:r w:rsidRPr="00DB610F">
        <w:tab/>
        <w:t>Setup an NSA call with E-UTRA anchor initially scheduled as per Annex E.</w:t>
      </w:r>
      <w:r w:rsidR="009D7A34">
        <w:t xml:space="preserve"> </w:t>
      </w:r>
      <w:r w:rsidR="009D7A34" w:rsidRPr="00A07251">
        <w:t xml:space="preserve">Ensure the UE is in state RRC_CONNECTED </w:t>
      </w:r>
      <w:r w:rsidR="009D7A34" w:rsidRPr="0085629A">
        <w:t xml:space="preserve">with generic procedure parameters Connectivity EN-DC, DC bearer MCG and SCG, </w:t>
      </w:r>
      <w:r w:rsidR="009D7A34" w:rsidRPr="000159CB">
        <w:rPr>
          <w:i/>
          <w:iCs/>
        </w:rPr>
        <w:t>Connected without release</w:t>
      </w:r>
      <w:r w:rsidR="009D7A34" w:rsidRPr="0085629A">
        <w:t xml:space="preserve"> On, </w:t>
      </w:r>
      <w:r w:rsidR="009D7A34" w:rsidRPr="000159CB">
        <w:rPr>
          <w:i/>
          <w:iCs/>
        </w:rPr>
        <w:t>Test Mode</w:t>
      </w:r>
      <w:r w:rsidR="009D7A34" w:rsidRPr="0085629A">
        <w:t xml:space="preserve"> Off</w:t>
      </w:r>
      <w:r w:rsidR="009D7A34">
        <w:t xml:space="preserve">, </w:t>
      </w:r>
      <w:r w:rsidR="009D7A34" w:rsidRPr="000159CB">
        <w:rPr>
          <w:i/>
          <w:iCs/>
        </w:rPr>
        <w:t>Test Loop</w:t>
      </w:r>
      <w:r w:rsidR="009D7A34">
        <w:rPr>
          <w:i/>
          <w:iCs/>
        </w:rPr>
        <w:t xml:space="preserve"> Function</w:t>
      </w:r>
      <w:r w:rsidR="009D7A34">
        <w:t xml:space="preserve"> Off.</w:t>
      </w:r>
    </w:p>
    <w:p w14:paraId="3D6BA926" w14:textId="77777777" w:rsidR="008249FC" w:rsidRPr="00DB610F" w:rsidRDefault="008249FC" w:rsidP="008249FC">
      <w:pPr>
        <w:pStyle w:val="H6"/>
      </w:pPr>
      <w:r w:rsidRPr="00DB610F">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DB610F" w:rsidRDefault="00DD3386" w:rsidP="0072597D">
      <w:pPr>
        <w:pStyle w:val="B10"/>
      </w:pPr>
      <w:bookmarkStart w:id="1421" w:name="_Toc46155842"/>
      <w:bookmarkStart w:id="1422" w:name="_Toc46238395"/>
      <w:bookmarkStart w:id="1423" w:name="_Toc46239249"/>
      <w:bookmarkStart w:id="1424" w:name="_Toc46384256"/>
      <w:r w:rsidRPr="00DB610F">
        <w:t>CONDUCTED UDP DOWNLINK – FADING (FRC)</w:t>
      </w:r>
      <w:bookmarkEnd w:id="1421"/>
      <w:bookmarkEnd w:id="1422"/>
      <w:bookmarkEnd w:id="1423"/>
      <w:bookmarkEnd w:id="1424"/>
    </w:p>
    <w:p w14:paraId="2CFADDEA" w14:textId="77777777" w:rsidR="00311973" w:rsidRPr="00DB610F" w:rsidRDefault="00311973" w:rsidP="008D5A45">
      <w:pPr>
        <w:pStyle w:val="Heading1"/>
      </w:pPr>
      <w:bookmarkStart w:id="1425" w:name="_Toc46155843"/>
      <w:bookmarkStart w:id="1426" w:name="_Toc46238396"/>
      <w:bookmarkStart w:id="1427" w:name="_Toc46239250"/>
      <w:bookmarkStart w:id="1428" w:name="_Toc46384257"/>
      <w:bookmarkStart w:id="1429" w:name="_Toc46480339"/>
      <w:bookmarkStart w:id="1430" w:name="_Toc51833677"/>
      <w:bookmarkStart w:id="1431" w:name="_Toc58504781"/>
      <w:bookmarkStart w:id="1432" w:name="_Toc68540524"/>
      <w:bookmarkStart w:id="1433" w:name="_Toc75464061"/>
      <w:bookmarkStart w:id="1434" w:name="_Toc83680371"/>
      <w:bookmarkStart w:id="1435" w:name="_Toc92099942"/>
      <w:bookmarkStart w:id="1436" w:name="_Toc99980476"/>
      <w:bookmarkStart w:id="1437" w:name="_Toc138970179"/>
      <w:r w:rsidRPr="00DB610F">
        <w:lastRenderedPageBreak/>
        <w:t>A.5</w:t>
      </w:r>
      <w:r w:rsidRPr="00DB610F">
        <w:tab/>
        <w:t>5G NR /UDP Downlink Throughput /Conducted for Fixed Reference Channel (FRC) Scenarios with Fading for SA and NSA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F203113" w14:textId="77777777" w:rsidR="00311973" w:rsidRPr="00DB610F" w:rsidRDefault="00311973" w:rsidP="008D5A45">
      <w:pPr>
        <w:pStyle w:val="Heading2"/>
      </w:pPr>
      <w:bookmarkStart w:id="1438" w:name="_Toc46155844"/>
      <w:bookmarkStart w:id="1439" w:name="_Toc46238397"/>
      <w:bookmarkStart w:id="1440" w:name="_Toc46239251"/>
      <w:bookmarkStart w:id="1441" w:name="_Toc46384258"/>
      <w:bookmarkStart w:id="1442" w:name="_Toc46480340"/>
      <w:bookmarkStart w:id="1443" w:name="_Toc51833678"/>
      <w:bookmarkStart w:id="1444" w:name="_Toc58504782"/>
      <w:bookmarkStart w:id="1445" w:name="_Toc68540525"/>
      <w:bookmarkStart w:id="1446" w:name="_Toc75464062"/>
      <w:bookmarkStart w:id="1447" w:name="_Toc83680372"/>
      <w:bookmarkStart w:id="1448" w:name="_Toc92099943"/>
      <w:bookmarkStart w:id="1449" w:name="_Toc99980477"/>
      <w:bookmarkStart w:id="1450" w:name="_Toc138970180"/>
      <w:r w:rsidRPr="00DB610F">
        <w:t>A.5.1</w:t>
      </w:r>
      <w:r w:rsidRPr="00DB610F">
        <w:tab/>
        <w:t>5G NR /UDP Downlink Throughput /Conducted/Fading/FRC for SA and NSA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107824B" w14:textId="77777777" w:rsidR="00311973" w:rsidRPr="00DB610F" w:rsidRDefault="00311973" w:rsidP="008D5A45">
      <w:pPr>
        <w:pStyle w:val="Heading3"/>
      </w:pPr>
      <w:bookmarkStart w:id="1451" w:name="_Toc46155845"/>
      <w:bookmarkStart w:id="1452" w:name="_Toc46238398"/>
      <w:bookmarkStart w:id="1453" w:name="_Toc46239252"/>
      <w:bookmarkStart w:id="1454" w:name="_Toc46384259"/>
      <w:bookmarkStart w:id="1455" w:name="_Toc46480341"/>
      <w:bookmarkStart w:id="1456" w:name="_Toc51833679"/>
      <w:bookmarkStart w:id="1457" w:name="_Toc58504783"/>
      <w:bookmarkStart w:id="1458" w:name="_Toc68540526"/>
      <w:bookmarkStart w:id="1459" w:name="_Toc75464063"/>
      <w:bookmarkStart w:id="1460" w:name="_Toc83680373"/>
      <w:bookmarkStart w:id="1461" w:name="_Toc92099944"/>
      <w:bookmarkStart w:id="1462" w:name="_Toc99980478"/>
      <w:bookmarkStart w:id="1463" w:name="_Toc138970181"/>
      <w:r w:rsidRPr="00DB610F">
        <w:t>A.5.1.1</w:t>
      </w:r>
      <w:r w:rsidRPr="00DB610F">
        <w:tab/>
        <w:t>5G NR /UDP Downlink Throughput /Conducted/Fading/FRC/2Rx for SA and NSA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181E294D" w14:textId="77777777" w:rsidR="00311973" w:rsidRPr="00DB610F" w:rsidRDefault="00311973" w:rsidP="008D5A45">
      <w:pPr>
        <w:pStyle w:val="Heading4"/>
      </w:pPr>
      <w:bookmarkStart w:id="1464" w:name="_Toc46155846"/>
      <w:bookmarkStart w:id="1465" w:name="_Toc46238399"/>
      <w:bookmarkStart w:id="1466" w:name="_Toc46239253"/>
      <w:bookmarkStart w:id="1467" w:name="_Toc46384260"/>
      <w:bookmarkStart w:id="1468" w:name="_Toc46480342"/>
      <w:bookmarkStart w:id="1469" w:name="_Toc51833680"/>
      <w:bookmarkStart w:id="1470" w:name="_Toc58504784"/>
      <w:bookmarkStart w:id="1471" w:name="_Toc68540527"/>
      <w:bookmarkStart w:id="1472" w:name="_Toc75464064"/>
      <w:bookmarkStart w:id="1473" w:name="_Toc83680374"/>
      <w:bookmarkStart w:id="1474" w:name="_Toc92099945"/>
      <w:bookmarkStart w:id="1475" w:name="_Toc99980479"/>
      <w:bookmarkStart w:id="1476" w:name="_Toc138970182"/>
      <w:r w:rsidRPr="00DB610F">
        <w:t>A.5.1.1.1</w:t>
      </w:r>
      <w:r w:rsidRPr="00DB610F">
        <w:tab/>
        <w:t>5G NR /UDP Downlink Throughput /Conducted/Fading/2Rx/FR1 PDSCH mapping Type A performance - 2x2 MIMO for SA and NSA</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8232F56" w14:textId="77777777" w:rsidR="00937BBE" w:rsidRPr="00DB610F" w:rsidRDefault="00937BBE" w:rsidP="00CA7270">
      <w:pPr>
        <w:pStyle w:val="H6"/>
      </w:pPr>
      <w:bookmarkStart w:id="1477" w:name="_Toc46239254"/>
      <w:bookmarkStart w:id="1478" w:name="_Toc46384261"/>
      <w:bookmarkStart w:id="1479" w:name="_Toc46480343"/>
      <w:bookmarkStart w:id="1480" w:name="_Toc51833681"/>
      <w:bookmarkStart w:id="1481" w:name="_Toc58504785"/>
      <w:bookmarkStart w:id="1482" w:name="_Toc68540528"/>
      <w:bookmarkStart w:id="1483" w:name="_Toc75464065"/>
      <w:bookmarkStart w:id="1484" w:name="_Toc83680375"/>
      <w:bookmarkStart w:id="1485" w:name="_Toc92099946"/>
      <w:bookmarkStart w:id="1486" w:name="_Toc99980480"/>
      <w:r w:rsidRPr="00DB610F">
        <w:t>A.5.1.1.1.1</w:t>
      </w:r>
      <w:r w:rsidRPr="00DB610F">
        <w:tab/>
        <w:t>Definition</w:t>
      </w:r>
      <w:bookmarkEnd w:id="1477"/>
      <w:bookmarkEnd w:id="1478"/>
      <w:bookmarkEnd w:id="1479"/>
      <w:bookmarkEnd w:id="1480"/>
      <w:bookmarkEnd w:id="1481"/>
      <w:bookmarkEnd w:id="1482"/>
      <w:bookmarkEnd w:id="1483"/>
      <w:bookmarkEnd w:id="1484"/>
      <w:bookmarkEnd w:id="1485"/>
      <w:bookmarkEnd w:id="1486"/>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CA7270">
      <w:pPr>
        <w:pStyle w:val="H6"/>
      </w:pPr>
      <w:bookmarkStart w:id="1487" w:name="_Toc46239255"/>
      <w:bookmarkStart w:id="1488" w:name="_Toc46384262"/>
      <w:bookmarkStart w:id="1489" w:name="_Toc46480344"/>
      <w:bookmarkStart w:id="1490" w:name="_Toc51833682"/>
      <w:bookmarkStart w:id="1491" w:name="_Toc58504786"/>
      <w:bookmarkStart w:id="1492" w:name="_Toc68540529"/>
      <w:bookmarkStart w:id="1493" w:name="_Toc75464066"/>
      <w:bookmarkStart w:id="1494" w:name="_Toc83680376"/>
      <w:bookmarkStart w:id="1495" w:name="_Toc92099947"/>
      <w:bookmarkStart w:id="1496" w:name="_Toc99980481"/>
      <w:r w:rsidRPr="00DB610F">
        <w:t>A.5.1.1.1.2</w:t>
      </w:r>
      <w:r w:rsidRPr="00DB610F">
        <w:tab/>
        <w:t>Test Purpose</w:t>
      </w:r>
      <w:bookmarkEnd w:id="1487"/>
      <w:bookmarkEnd w:id="1488"/>
      <w:bookmarkEnd w:id="1489"/>
      <w:bookmarkEnd w:id="1490"/>
      <w:bookmarkEnd w:id="1491"/>
      <w:bookmarkEnd w:id="1492"/>
      <w:bookmarkEnd w:id="1493"/>
      <w:bookmarkEnd w:id="1494"/>
      <w:bookmarkEnd w:id="1495"/>
      <w:bookmarkEnd w:id="1496"/>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CA7270">
      <w:pPr>
        <w:pStyle w:val="H6"/>
      </w:pPr>
      <w:bookmarkStart w:id="1497" w:name="_Toc46239256"/>
      <w:bookmarkStart w:id="1498" w:name="_Toc46384263"/>
      <w:bookmarkStart w:id="1499" w:name="_Toc46480345"/>
      <w:bookmarkStart w:id="1500" w:name="_Toc51833683"/>
      <w:bookmarkStart w:id="1501" w:name="_Toc58504787"/>
      <w:bookmarkStart w:id="1502" w:name="_Toc68540530"/>
      <w:bookmarkStart w:id="1503" w:name="_Toc75464067"/>
      <w:bookmarkStart w:id="1504" w:name="_Toc83680377"/>
      <w:bookmarkStart w:id="1505" w:name="_Toc92099948"/>
      <w:bookmarkStart w:id="1506" w:name="_Toc99980482"/>
      <w:r w:rsidRPr="00DB610F">
        <w:t>A.5.1.1.1.3</w:t>
      </w:r>
      <w:r w:rsidRPr="00DB610F">
        <w:tab/>
        <w:t>Test Parameters</w:t>
      </w:r>
      <w:bookmarkEnd w:id="1497"/>
      <w:bookmarkEnd w:id="1498"/>
      <w:bookmarkEnd w:id="1499"/>
      <w:bookmarkEnd w:id="1500"/>
      <w:bookmarkEnd w:id="1501"/>
      <w:bookmarkEnd w:id="1502"/>
      <w:bookmarkEnd w:id="1503"/>
      <w:bookmarkEnd w:id="1504"/>
      <w:bookmarkEnd w:id="1505"/>
      <w:bookmarkEnd w:id="1506"/>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937BBE" w:rsidRPr="0018689D" w14:paraId="761D4E86" w14:textId="77777777" w:rsidTr="003545D8">
        <w:trPr>
          <w:jc w:val="center"/>
        </w:trPr>
        <w:tc>
          <w:tcPr>
            <w:tcW w:w="0" w:type="auto"/>
            <w:vMerge w:val="restart"/>
            <w:shd w:val="clear" w:color="auto" w:fill="FFFFFF"/>
          </w:tcPr>
          <w:p w14:paraId="283CA2BE"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393C157C" w14:textId="77777777" w:rsidR="00937BBE" w:rsidRPr="0018689D" w:rsidRDefault="00937BBE" w:rsidP="00CA7270">
            <w:pPr>
              <w:pStyle w:val="TAH"/>
            </w:pPr>
            <w:r w:rsidRPr="0018689D">
              <w:t>Test num.</w:t>
            </w:r>
          </w:p>
        </w:tc>
        <w:tc>
          <w:tcPr>
            <w:tcW w:w="0" w:type="auto"/>
            <w:vMerge w:val="restart"/>
            <w:shd w:val="clear" w:color="auto" w:fill="FFFFFF"/>
            <w:vAlign w:val="center"/>
          </w:tcPr>
          <w:p w14:paraId="5111144E"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744E182"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88C04A7"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E9B5EF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9983ECA" w14:textId="77777777" w:rsidR="00937BBE" w:rsidRPr="0018689D" w:rsidRDefault="00937BBE" w:rsidP="00CA7270">
            <w:pPr>
              <w:pStyle w:val="TAH"/>
            </w:pPr>
            <w:r w:rsidRPr="0018689D">
              <w:t>Reference value</w:t>
            </w:r>
          </w:p>
        </w:tc>
        <w:tc>
          <w:tcPr>
            <w:tcW w:w="0" w:type="auto"/>
            <w:vMerge w:val="restart"/>
            <w:shd w:val="clear" w:color="auto" w:fill="FFFFFF"/>
          </w:tcPr>
          <w:p w14:paraId="10ADC9A4" w14:textId="77777777" w:rsidR="00937BBE" w:rsidRPr="0018689D" w:rsidRDefault="00937BBE" w:rsidP="00CA7270">
            <w:pPr>
              <w:pStyle w:val="TAH"/>
            </w:pPr>
            <w:r w:rsidRPr="0018689D">
              <w:t>Comment</w:t>
            </w:r>
          </w:p>
        </w:tc>
      </w:tr>
      <w:tr w:rsidR="00937BBE" w:rsidRPr="0018689D" w14:paraId="4E1C2868" w14:textId="77777777" w:rsidTr="003545D8">
        <w:trPr>
          <w:jc w:val="center"/>
        </w:trPr>
        <w:tc>
          <w:tcPr>
            <w:tcW w:w="0" w:type="auto"/>
            <w:vMerge/>
            <w:shd w:val="clear" w:color="auto" w:fill="FFFFFF"/>
          </w:tcPr>
          <w:p w14:paraId="5D5A627D" w14:textId="77777777" w:rsidR="00937BBE" w:rsidRPr="0018689D" w:rsidRDefault="00937BBE" w:rsidP="003545D8">
            <w:pPr>
              <w:pStyle w:val="TAH"/>
              <w:rPr>
                <w:rFonts w:cs="Arial"/>
                <w:b w:val="0"/>
              </w:rPr>
            </w:pPr>
          </w:p>
        </w:tc>
        <w:tc>
          <w:tcPr>
            <w:tcW w:w="0" w:type="auto"/>
            <w:vMerge/>
            <w:shd w:val="clear" w:color="auto" w:fill="FFFFFF"/>
            <w:vAlign w:val="center"/>
          </w:tcPr>
          <w:p w14:paraId="6F814055" w14:textId="77777777" w:rsidR="00937BBE" w:rsidRPr="0018689D" w:rsidRDefault="00937BBE" w:rsidP="003545D8">
            <w:pPr>
              <w:pStyle w:val="TAH"/>
              <w:rPr>
                <w:rFonts w:cs="Arial"/>
                <w:b w:val="0"/>
              </w:rPr>
            </w:pPr>
          </w:p>
        </w:tc>
        <w:tc>
          <w:tcPr>
            <w:tcW w:w="0" w:type="auto"/>
            <w:vMerge/>
            <w:shd w:val="clear" w:color="auto" w:fill="FFFFFF"/>
            <w:vAlign w:val="center"/>
          </w:tcPr>
          <w:p w14:paraId="4C8DDE6F" w14:textId="77777777" w:rsidR="00937BBE" w:rsidRPr="0018689D" w:rsidRDefault="00937BBE" w:rsidP="003545D8">
            <w:pPr>
              <w:pStyle w:val="TAH"/>
              <w:rPr>
                <w:rFonts w:cs="Arial"/>
                <w:b w:val="0"/>
              </w:rPr>
            </w:pPr>
          </w:p>
        </w:tc>
        <w:tc>
          <w:tcPr>
            <w:tcW w:w="0" w:type="auto"/>
            <w:vMerge/>
            <w:shd w:val="clear" w:color="auto" w:fill="FFFFFF"/>
          </w:tcPr>
          <w:p w14:paraId="799B3557" w14:textId="77777777" w:rsidR="00937BBE" w:rsidRPr="0018689D" w:rsidRDefault="00937BBE" w:rsidP="003545D8">
            <w:pPr>
              <w:pStyle w:val="TAH"/>
              <w:rPr>
                <w:rFonts w:cs="Arial"/>
                <w:b w:val="0"/>
              </w:rPr>
            </w:pPr>
          </w:p>
        </w:tc>
        <w:tc>
          <w:tcPr>
            <w:tcW w:w="0" w:type="auto"/>
            <w:vMerge/>
            <w:shd w:val="clear" w:color="auto" w:fill="FFFFFF"/>
            <w:vAlign w:val="center"/>
          </w:tcPr>
          <w:p w14:paraId="525A55D2" w14:textId="77777777" w:rsidR="00937BBE" w:rsidRPr="0018689D" w:rsidRDefault="00937BBE" w:rsidP="003545D8">
            <w:pPr>
              <w:pStyle w:val="TAH"/>
              <w:rPr>
                <w:rFonts w:cs="Arial"/>
                <w:b w:val="0"/>
              </w:rPr>
            </w:pPr>
          </w:p>
        </w:tc>
        <w:tc>
          <w:tcPr>
            <w:tcW w:w="0" w:type="auto"/>
            <w:vMerge/>
            <w:shd w:val="clear" w:color="auto" w:fill="FFFFFF"/>
            <w:vAlign w:val="center"/>
          </w:tcPr>
          <w:p w14:paraId="6E9B4602" w14:textId="77777777" w:rsidR="00937BBE" w:rsidRPr="0018689D" w:rsidRDefault="00937BBE" w:rsidP="003545D8">
            <w:pPr>
              <w:pStyle w:val="TAH"/>
              <w:rPr>
                <w:rFonts w:cs="Arial"/>
                <w:b w:val="0"/>
              </w:rPr>
            </w:pPr>
          </w:p>
        </w:tc>
        <w:tc>
          <w:tcPr>
            <w:tcW w:w="0" w:type="auto"/>
            <w:shd w:val="clear" w:color="auto" w:fill="FFFFFF"/>
            <w:vAlign w:val="center"/>
          </w:tcPr>
          <w:p w14:paraId="55D9AA12"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A5E4B62" w14:textId="77777777" w:rsidR="00937BBE" w:rsidRPr="0018689D" w:rsidRDefault="00937BBE" w:rsidP="00CA7270">
            <w:pPr>
              <w:pStyle w:val="TAH"/>
            </w:pPr>
            <w:r w:rsidRPr="0018689D">
              <w:t>SNR (dB)</w:t>
            </w:r>
          </w:p>
        </w:tc>
        <w:tc>
          <w:tcPr>
            <w:tcW w:w="0" w:type="auto"/>
            <w:vMerge/>
            <w:shd w:val="clear" w:color="auto" w:fill="FFFFFF"/>
          </w:tcPr>
          <w:p w14:paraId="2E7EB616" w14:textId="77777777" w:rsidR="00937BBE" w:rsidRPr="0018689D" w:rsidRDefault="00937BBE" w:rsidP="003545D8">
            <w:pPr>
              <w:pStyle w:val="TAH"/>
              <w:rPr>
                <w:b w:val="0"/>
              </w:rPr>
            </w:pPr>
          </w:p>
        </w:tc>
      </w:tr>
      <w:tr w:rsidR="00937BBE" w:rsidRPr="0018689D" w14:paraId="38AD0BF4" w14:textId="77777777" w:rsidTr="003545D8">
        <w:trPr>
          <w:jc w:val="center"/>
        </w:trPr>
        <w:tc>
          <w:tcPr>
            <w:tcW w:w="0" w:type="auto"/>
            <w:shd w:val="clear" w:color="auto" w:fill="FFFFFF"/>
          </w:tcPr>
          <w:p w14:paraId="29470363"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2459AC22" w14:textId="77777777" w:rsidR="00937BBE" w:rsidRPr="0018689D" w:rsidRDefault="00937BBE" w:rsidP="003545D8">
            <w:pPr>
              <w:pStyle w:val="TAC"/>
              <w:rPr>
                <w:rFonts w:cs="Arial"/>
              </w:rPr>
            </w:pPr>
            <w:r w:rsidRPr="0018689D">
              <w:rPr>
                <w:rFonts w:cs="Arial"/>
              </w:rPr>
              <w:t>1-3</w:t>
            </w:r>
          </w:p>
        </w:tc>
        <w:tc>
          <w:tcPr>
            <w:tcW w:w="0" w:type="auto"/>
            <w:shd w:val="clear" w:color="auto" w:fill="FFFFFF"/>
            <w:vAlign w:val="center"/>
          </w:tcPr>
          <w:p w14:paraId="1F2D4C8D" w14:textId="77777777" w:rsidR="00937BBE" w:rsidRPr="0018689D" w:rsidRDefault="00937BBE" w:rsidP="003545D8">
            <w:pPr>
              <w:pStyle w:val="TAC"/>
              <w:rPr>
                <w:rFonts w:cs="Arial"/>
              </w:rPr>
            </w:pPr>
            <w:r w:rsidRPr="0018689D">
              <w:rPr>
                <w:rFonts w:cs="Arial"/>
              </w:rPr>
              <w:t>R.PDSCH.1-4.1 FDD</w:t>
            </w:r>
          </w:p>
        </w:tc>
        <w:tc>
          <w:tcPr>
            <w:tcW w:w="0" w:type="auto"/>
            <w:shd w:val="clear" w:color="auto" w:fill="FFFFFF"/>
            <w:vAlign w:val="center"/>
          </w:tcPr>
          <w:p w14:paraId="27DE798B" w14:textId="77777777" w:rsidR="00937BBE" w:rsidRPr="0018689D" w:rsidRDefault="00937BBE" w:rsidP="003545D8">
            <w:pPr>
              <w:pStyle w:val="TAC"/>
              <w:rPr>
                <w:rFonts w:cs="Arial"/>
              </w:rPr>
            </w:pPr>
            <w:r w:rsidRPr="0018689D">
              <w:rPr>
                <w:rFonts w:cs="Arial"/>
              </w:rPr>
              <w:t>256AM, 0.82</w:t>
            </w:r>
          </w:p>
        </w:tc>
        <w:tc>
          <w:tcPr>
            <w:tcW w:w="0" w:type="auto"/>
            <w:shd w:val="clear" w:color="auto" w:fill="FFFFFF"/>
            <w:vAlign w:val="center"/>
          </w:tcPr>
          <w:p w14:paraId="1CE98571" w14:textId="77777777" w:rsidR="00937BBE" w:rsidRPr="0018689D" w:rsidRDefault="00937BBE" w:rsidP="003545D8">
            <w:pPr>
              <w:pStyle w:val="TAC"/>
              <w:rPr>
                <w:rFonts w:cs="Arial"/>
              </w:rPr>
            </w:pPr>
            <w:r w:rsidRPr="0018689D">
              <w:rPr>
                <w:rFonts w:cs="Arial"/>
              </w:rPr>
              <w:t>TDLA30-10</w:t>
            </w:r>
          </w:p>
        </w:tc>
        <w:tc>
          <w:tcPr>
            <w:tcW w:w="0" w:type="auto"/>
            <w:shd w:val="clear" w:color="auto" w:fill="FFFFFF"/>
            <w:vAlign w:val="center"/>
          </w:tcPr>
          <w:p w14:paraId="45B0FF84"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2473F06" w14:textId="77777777" w:rsidR="00937BBE" w:rsidRPr="0018689D" w:rsidRDefault="00937BBE" w:rsidP="003545D8">
            <w:pPr>
              <w:pStyle w:val="TAC"/>
              <w:rPr>
                <w:rFonts w:cs="Arial"/>
              </w:rPr>
            </w:pPr>
            <w:r w:rsidRPr="0018689D">
              <w:rPr>
                <w:rFonts w:cs="Arial"/>
              </w:rPr>
              <w:t>70</w:t>
            </w:r>
          </w:p>
        </w:tc>
        <w:tc>
          <w:tcPr>
            <w:tcW w:w="0" w:type="auto"/>
            <w:shd w:val="clear" w:color="auto" w:fill="FFFFFF"/>
            <w:vAlign w:val="center"/>
          </w:tcPr>
          <w:p w14:paraId="72499B60" w14:textId="77777777" w:rsidR="00937BBE" w:rsidRPr="0018689D" w:rsidRDefault="00937BBE" w:rsidP="003545D8">
            <w:pPr>
              <w:pStyle w:val="TAC"/>
              <w:rPr>
                <w:rFonts w:cs="Arial"/>
              </w:rPr>
            </w:pPr>
            <w:r w:rsidRPr="0018689D">
              <w:rPr>
                <w:rFonts w:cs="Arial"/>
              </w:rPr>
              <w:t>25.6</w:t>
            </w:r>
          </w:p>
        </w:tc>
        <w:tc>
          <w:tcPr>
            <w:tcW w:w="0" w:type="auto"/>
            <w:shd w:val="clear" w:color="auto" w:fill="FFFFFF"/>
          </w:tcPr>
          <w:p w14:paraId="0CDA95AF" w14:textId="77777777" w:rsidR="00937BBE" w:rsidRPr="0018689D" w:rsidRDefault="00937BBE" w:rsidP="003545D8">
            <w:pPr>
              <w:pStyle w:val="TAC"/>
            </w:pPr>
            <w:r w:rsidRPr="0018689D">
              <w:t>Large TBS</w:t>
            </w:r>
          </w:p>
        </w:tc>
      </w:tr>
      <w:tr w:rsidR="00937BBE" w:rsidRPr="0018689D" w14:paraId="04E76434" w14:textId="77777777" w:rsidTr="003545D8">
        <w:trPr>
          <w:jc w:val="center"/>
        </w:trPr>
        <w:tc>
          <w:tcPr>
            <w:tcW w:w="0" w:type="auto"/>
            <w:shd w:val="clear" w:color="auto" w:fill="FFFFFF"/>
          </w:tcPr>
          <w:p w14:paraId="61B05E04"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46139924" w14:textId="77777777" w:rsidR="00937BBE" w:rsidRPr="0018689D" w:rsidRDefault="00937BBE" w:rsidP="003545D8">
            <w:pPr>
              <w:pStyle w:val="TAC"/>
              <w:rPr>
                <w:rFonts w:cs="Arial"/>
              </w:rPr>
            </w:pPr>
            <w:r w:rsidRPr="0018689D">
              <w:rPr>
                <w:rFonts w:cs="Arial"/>
              </w:rPr>
              <w:t>1-4</w:t>
            </w:r>
          </w:p>
        </w:tc>
        <w:tc>
          <w:tcPr>
            <w:tcW w:w="0" w:type="auto"/>
            <w:shd w:val="clear" w:color="auto" w:fill="FFFFFF"/>
            <w:vAlign w:val="center"/>
          </w:tcPr>
          <w:p w14:paraId="78E6E42C" w14:textId="77777777" w:rsidR="00937BBE" w:rsidRPr="0018689D" w:rsidRDefault="00937BBE" w:rsidP="003545D8">
            <w:pPr>
              <w:pStyle w:val="TAC"/>
              <w:rPr>
                <w:rFonts w:cs="Arial"/>
              </w:rPr>
            </w:pPr>
            <w:r w:rsidRPr="0018689D">
              <w:rPr>
                <w:rFonts w:cs="Arial"/>
              </w:rPr>
              <w:t>R.PDSCH.1-2.1 FDD</w:t>
            </w:r>
          </w:p>
        </w:tc>
        <w:tc>
          <w:tcPr>
            <w:tcW w:w="0" w:type="auto"/>
            <w:shd w:val="clear" w:color="auto" w:fill="FFFFFF"/>
            <w:vAlign w:val="center"/>
          </w:tcPr>
          <w:p w14:paraId="4CCC73FB" w14:textId="77777777" w:rsidR="00937BBE" w:rsidRPr="0018689D" w:rsidRDefault="00937BBE" w:rsidP="003545D8">
            <w:pPr>
              <w:pStyle w:val="TAC"/>
              <w:rPr>
                <w:rFonts w:cs="Arial"/>
              </w:rPr>
            </w:pPr>
            <w:r w:rsidRPr="0018689D">
              <w:rPr>
                <w:rFonts w:cs="Arial"/>
              </w:rPr>
              <w:t>16QAM, 0.48</w:t>
            </w:r>
          </w:p>
        </w:tc>
        <w:tc>
          <w:tcPr>
            <w:tcW w:w="0" w:type="auto"/>
            <w:shd w:val="clear" w:color="auto" w:fill="FFFFFF"/>
            <w:vAlign w:val="center"/>
          </w:tcPr>
          <w:p w14:paraId="5A8A31BC" w14:textId="77777777" w:rsidR="00937BBE" w:rsidRPr="0018689D" w:rsidRDefault="00937BBE" w:rsidP="003545D8">
            <w:pPr>
              <w:pStyle w:val="TAC"/>
              <w:rPr>
                <w:rFonts w:cs="Arial"/>
              </w:rPr>
            </w:pPr>
            <w:r w:rsidRPr="0018689D">
              <w:rPr>
                <w:rFonts w:cs="Arial"/>
              </w:rPr>
              <w:t>TDLC300-100</w:t>
            </w:r>
          </w:p>
        </w:tc>
        <w:tc>
          <w:tcPr>
            <w:tcW w:w="0" w:type="auto"/>
            <w:shd w:val="clear" w:color="auto" w:fill="FFFFFF"/>
            <w:vAlign w:val="center"/>
          </w:tcPr>
          <w:p w14:paraId="02A2D311"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B87D784" w14:textId="77777777" w:rsidR="00937BBE" w:rsidRPr="0018689D" w:rsidRDefault="00937BBE" w:rsidP="003545D8">
            <w:pPr>
              <w:pStyle w:val="TAC"/>
              <w:rPr>
                <w:rFonts w:cs="Arial"/>
              </w:rPr>
            </w:pPr>
            <w:r w:rsidRPr="0018689D">
              <w:rPr>
                <w:rFonts w:cs="Arial"/>
              </w:rPr>
              <w:t>30</w:t>
            </w:r>
          </w:p>
        </w:tc>
        <w:tc>
          <w:tcPr>
            <w:tcW w:w="0" w:type="auto"/>
            <w:shd w:val="clear" w:color="auto" w:fill="FFFFFF"/>
            <w:vAlign w:val="center"/>
          </w:tcPr>
          <w:p w14:paraId="6563C077" w14:textId="77777777" w:rsidR="00937BBE" w:rsidRPr="0018689D" w:rsidRDefault="00937BBE" w:rsidP="003545D8">
            <w:pPr>
              <w:pStyle w:val="TAC"/>
              <w:rPr>
                <w:rFonts w:cs="Arial"/>
              </w:rPr>
            </w:pPr>
            <w:r w:rsidRPr="0018689D">
              <w:rPr>
                <w:rFonts w:cs="Arial"/>
              </w:rPr>
              <w:t>2</w:t>
            </w:r>
          </w:p>
        </w:tc>
        <w:tc>
          <w:tcPr>
            <w:tcW w:w="0" w:type="auto"/>
            <w:shd w:val="clear" w:color="auto" w:fill="FFFFFF"/>
          </w:tcPr>
          <w:p w14:paraId="3EDB7A16" w14:textId="77777777" w:rsidR="00937BBE" w:rsidRPr="0018689D" w:rsidRDefault="00937BBE" w:rsidP="003545D8">
            <w:pPr>
              <w:pStyle w:val="TAC"/>
            </w:pPr>
            <w:r w:rsidRPr="0018689D">
              <w:t>High BLER</w:t>
            </w:r>
          </w:p>
        </w:tc>
      </w:tr>
      <w:tr w:rsidR="00937BBE" w:rsidRPr="0018689D"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18689D" w:rsidRDefault="00937BBE" w:rsidP="003545D8">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18689D" w:rsidRDefault="00937BBE" w:rsidP="003545D8">
            <w:pPr>
              <w:pStyle w:val="TAC"/>
              <w:rPr>
                <w:rFonts w:cs="Arial"/>
              </w:rPr>
            </w:pPr>
            <w:r w:rsidRPr="0018689D">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18689D" w:rsidRDefault="00937BBE" w:rsidP="003545D8">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18689D" w:rsidRDefault="00937BBE" w:rsidP="003545D8">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18689D" w:rsidRDefault="00937BBE" w:rsidP="003545D8">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18689D" w:rsidRDefault="00937BBE" w:rsidP="003545D8">
            <w:pPr>
              <w:pStyle w:val="TAC"/>
            </w:pPr>
            <w:r w:rsidRPr="0018689D">
              <w:t xml:space="preserve">High channel variation </w:t>
            </w:r>
          </w:p>
        </w:tc>
      </w:tr>
      <w:tr w:rsidR="00937BBE" w:rsidRPr="0018689D"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18689D" w:rsidRDefault="00937BBE" w:rsidP="003545D8">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18689D" w:rsidRDefault="00937BBE" w:rsidP="003545D8">
            <w:pPr>
              <w:pStyle w:val="TAC"/>
              <w:rPr>
                <w:rFonts w:cs="Arial"/>
              </w:rPr>
            </w:pPr>
            <w:r w:rsidRPr="0018689D">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18689D" w:rsidRDefault="00937BBE" w:rsidP="003545D8">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18689D" w:rsidRDefault="00937BBE" w:rsidP="003545D8">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18689D" w:rsidRDefault="00937BBE" w:rsidP="003545D8">
            <w:pPr>
              <w:pStyle w:val="TAC"/>
            </w:pPr>
            <w:r w:rsidRPr="0018689D">
              <w:t>High throughput</w:t>
            </w:r>
          </w:p>
          <w:p w14:paraId="065FAE91" w14:textId="77777777" w:rsidR="00937BBE" w:rsidRPr="0018689D" w:rsidRDefault="00937BBE" w:rsidP="003545D8">
            <w:pPr>
              <w:pStyle w:val="TAC"/>
            </w:pPr>
            <w:r w:rsidRPr="0018689D">
              <w:t>Baseline Rx</w:t>
            </w:r>
          </w:p>
        </w:tc>
      </w:tr>
      <w:tr w:rsidR="00937BBE" w:rsidRPr="0018689D"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18689D" w:rsidRDefault="00937BBE"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18689D" w:rsidRDefault="00937BBE" w:rsidP="003545D8">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18689D" w:rsidRDefault="00937BBE" w:rsidP="003545D8">
            <w:pPr>
              <w:pStyle w:val="TAC"/>
              <w:rPr>
                <w:rFonts w:cs="Arial"/>
              </w:rPr>
            </w:pPr>
            <w:r w:rsidRPr="0018689D">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18689D" w:rsidRDefault="00937BBE" w:rsidP="003545D8">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18689D" w:rsidRDefault="00937BBE" w:rsidP="003545D8">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18689D" w:rsidRDefault="00937BBE" w:rsidP="003545D8">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18689D" w:rsidRDefault="00937BBE" w:rsidP="003545D8">
            <w:pPr>
              <w:pStyle w:val="TAC"/>
            </w:pPr>
            <w:r w:rsidRPr="0018689D">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lastRenderedPageBreak/>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5CAFFEFF"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8D5B586" w14:textId="66D65247" w:rsidR="00937BBE" w:rsidRPr="00DB610F" w:rsidRDefault="00937BBE" w:rsidP="008D5A45">
      <w:pPr>
        <w:pStyle w:val="B10"/>
      </w:pPr>
      <w:r w:rsidRPr="00DB610F">
        <w:t>1.1</w:t>
      </w:r>
      <w:r w:rsidRPr="00DB610F">
        <w:tab/>
        <w:t>Connect an application server to the IP output of the SS.</w:t>
      </w:r>
    </w:p>
    <w:p w14:paraId="1510CE8B" w14:textId="471F5F3C" w:rsidR="009D7A34"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9A1DD3A" w14:textId="566E6C2D" w:rsidR="00937BBE" w:rsidRPr="00DB610F" w:rsidRDefault="00937BBE" w:rsidP="008D5A45">
      <w:pPr>
        <w:pStyle w:val="B10"/>
      </w:pPr>
      <w:r w:rsidRPr="00DB610F">
        <w:t>5.</w:t>
      </w:r>
      <w:r w:rsidRPr="00DB610F">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xml:space="preserve">.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defined in Annex H</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DB610F" w:rsidRDefault="00937BBE" w:rsidP="008D5A45">
      <w:pPr>
        <w:pStyle w:val="Heading4"/>
      </w:pPr>
      <w:bookmarkStart w:id="1507" w:name="_Toc46155847"/>
      <w:bookmarkStart w:id="1508" w:name="_Toc46238400"/>
      <w:bookmarkStart w:id="1509" w:name="_Toc46239257"/>
      <w:bookmarkStart w:id="1510" w:name="_Toc46384264"/>
      <w:bookmarkStart w:id="1511" w:name="_Toc46480346"/>
      <w:bookmarkStart w:id="1512" w:name="_Toc51833684"/>
      <w:bookmarkStart w:id="1513" w:name="_Toc58504788"/>
      <w:bookmarkStart w:id="1514" w:name="_Toc68540531"/>
      <w:bookmarkStart w:id="1515" w:name="_Toc75464068"/>
      <w:bookmarkStart w:id="1516" w:name="_Toc83680378"/>
      <w:bookmarkStart w:id="1517" w:name="_Toc92099949"/>
      <w:bookmarkStart w:id="1518" w:name="_Toc99980483"/>
      <w:bookmarkStart w:id="1519" w:name="_Toc138970183"/>
      <w:r w:rsidRPr="00DB610F">
        <w:t>A.5.1.1.2</w:t>
      </w:r>
      <w:r w:rsidRPr="00DB610F">
        <w:tab/>
        <w:t>5G NR /UDP Downlink Throughput /Conducted/Fading/2Rx TDD/FR1 PDSCH mapping Type A performance - 2x2 MIMO for SA and NSA</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089EF6C" w14:textId="77777777" w:rsidR="00937BBE" w:rsidRPr="00DB610F" w:rsidRDefault="00937BBE" w:rsidP="00CA7270">
      <w:pPr>
        <w:pStyle w:val="H6"/>
      </w:pPr>
      <w:bookmarkStart w:id="1520" w:name="_Toc46239258"/>
      <w:bookmarkStart w:id="1521" w:name="_Toc46384265"/>
      <w:bookmarkStart w:id="1522" w:name="_Toc46480347"/>
      <w:bookmarkStart w:id="1523" w:name="_Toc51833685"/>
      <w:bookmarkStart w:id="1524" w:name="_Toc58504789"/>
      <w:bookmarkStart w:id="1525" w:name="_Toc68540532"/>
      <w:bookmarkStart w:id="1526" w:name="_Toc75464069"/>
      <w:bookmarkStart w:id="1527" w:name="_Toc83680379"/>
      <w:bookmarkStart w:id="1528" w:name="_Toc92099950"/>
      <w:bookmarkStart w:id="1529" w:name="_Toc99980484"/>
      <w:r w:rsidRPr="00DB610F">
        <w:t>A.5.1.1.2.1</w:t>
      </w:r>
      <w:r w:rsidRPr="00DB610F">
        <w:tab/>
        <w:t>Definition</w:t>
      </w:r>
      <w:bookmarkEnd w:id="1520"/>
      <w:bookmarkEnd w:id="1521"/>
      <w:bookmarkEnd w:id="1522"/>
      <w:bookmarkEnd w:id="1523"/>
      <w:bookmarkEnd w:id="1524"/>
      <w:bookmarkEnd w:id="1525"/>
      <w:bookmarkEnd w:id="1526"/>
      <w:bookmarkEnd w:id="1527"/>
      <w:bookmarkEnd w:id="1528"/>
      <w:bookmarkEnd w:id="1529"/>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CA7270">
      <w:pPr>
        <w:pStyle w:val="H6"/>
      </w:pPr>
      <w:bookmarkStart w:id="1530" w:name="_Toc46239259"/>
      <w:bookmarkStart w:id="1531" w:name="_Toc46384266"/>
      <w:bookmarkStart w:id="1532" w:name="_Toc46480348"/>
      <w:bookmarkStart w:id="1533" w:name="_Toc51833686"/>
      <w:bookmarkStart w:id="1534" w:name="_Toc58504790"/>
      <w:bookmarkStart w:id="1535" w:name="_Toc68540533"/>
      <w:bookmarkStart w:id="1536" w:name="_Toc75464070"/>
      <w:bookmarkStart w:id="1537" w:name="_Toc83680380"/>
      <w:bookmarkStart w:id="1538" w:name="_Toc92099951"/>
      <w:bookmarkStart w:id="1539" w:name="_Toc99980485"/>
      <w:r w:rsidRPr="00DB610F">
        <w:t>A.5.1.1.2.2</w:t>
      </w:r>
      <w:r w:rsidRPr="00DB610F">
        <w:tab/>
        <w:t>Test Purpose</w:t>
      </w:r>
      <w:bookmarkEnd w:id="1530"/>
      <w:bookmarkEnd w:id="1531"/>
      <w:bookmarkEnd w:id="1532"/>
      <w:bookmarkEnd w:id="1533"/>
      <w:bookmarkEnd w:id="1534"/>
      <w:bookmarkEnd w:id="1535"/>
      <w:bookmarkEnd w:id="1536"/>
      <w:bookmarkEnd w:id="1537"/>
      <w:bookmarkEnd w:id="1538"/>
      <w:bookmarkEnd w:id="1539"/>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CA7270">
      <w:pPr>
        <w:pStyle w:val="H6"/>
      </w:pPr>
      <w:bookmarkStart w:id="1540" w:name="_Toc46239260"/>
      <w:bookmarkStart w:id="1541" w:name="_Toc46384267"/>
      <w:bookmarkStart w:id="1542" w:name="_Toc46480349"/>
      <w:bookmarkStart w:id="1543" w:name="_Toc51833687"/>
      <w:bookmarkStart w:id="1544" w:name="_Toc58504791"/>
      <w:bookmarkStart w:id="1545" w:name="_Toc68540534"/>
      <w:bookmarkStart w:id="1546" w:name="_Toc75464071"/>
      <w:bookmarkStart w:id="1547" w:name="_Toc83680381"/>
      <w:bookmarkStart w:id="1548" w:name="_Toc92099952"/>
      <w:bookmarkStart w:id="1549" w:name="_Toc99980486"/>
      <w:r w:rsidRPr="00DB610F">
        <w:t>A.5.1.1.2.3</w:t>
      </w:r>
      <w:r w:rsidRPr="00DB610F">
        <w:tab/>
        <w:t>Test Parameters</w:t>
      </w:r>
      <w:bookmarkEnd w:id="1540"/>
      <w:bookmarkEnd w:id="1541"/>
      <w:bookmarkEnd w:id="1542"/>
      <w:bookmarkEnd w:id="1543"/>
      <w:bookmarkEnd w:id="1544"/>
      <w:bookmarkEnd w:id="1545"/>
      <w:bookmarkEnd w:id="1546"/>
      <w:bookmarkEnd w:id="1547"/>
      <w:bookmarkEnd w:id="1548"/>
      <w:bookmarkEnd w:id="1549"/>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lastRenderedPageBreak/>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18689D"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18689D">
              <w:t>TS 38.521-4</w:t>
            </w:r>
            <w:r w:rsidR="00937BBE" w:rsidRPr="0018689D">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18689D"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75F04C21" w14:textId="77777777" w:rsidR="00937BBE" w:rsidRPr="0018689D" w:rsidRDefault="00937BBE" w:rsidP="00CA7270">
            <w:pPr>
              <w:pStyle w:val="TAH"/>
            </w:pPr>
            <w:r w:rsidRPr="0018689D">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18689D" w14:paraId="1C102266" w14:textId="77777777" w:rsidTr="003545D8">
        <w:trPr>
          <w:trHeight w:val="210"/>
          <w:jc w:val="center"/>
        </w:trPr>
        <w:tc>
          <w:tcPr>
            <w:tcW w:w="0" w:type="auto"/>
            <w:shd w:val="clear" w:color="auto" w:fill="FFFFFF"/>
          </w:tcPr>
          <w:p w14:paraId="7A5B9B56" w14:textId="77777777" w:rsidR="00937BBE" w:rsidRPr="0018689D" w:rsidRDefault="00937BBE" w:rsidP="0036524E">
            <w:pPr>
              <w:pStyle w:val="TAC"/>
            </w:pPr>
            <w:r w:rsidRPr="0018689D">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18689D" w:rsidRDefault="00937BBE" w:rsidP="0036524E">
            <w:pPr>
              <w:pStyle w:val="TAC"/>
            </w:pPr>
            <w:r w:rsidRPr="0018689D">
              <w:t>Large TBS</w:t>
            </w:r>
          </w:p>
        </w:tc>
      </w:tr>
      <w:tr w:rsidR="00937BBE" w:rsidRPr="0018689D" w14:paraId="02ECE07E" w14:textId="77777777" w:rsidTr="003545D8">
        <w:trPr>
          <w:trHeight w:val="210"/>
          <w:jc w:val="center"/>
        </w:trPr>
        <w:tc>
          <w:tcPr>
            <w:tcW w:w="0" w:type="auto"/>
            <w:shd w:val="clear" w:color="auto" w:fill="FFFFFF"/>
          </w:tcPr>
          <w:p w14:paraId="32045136" w14:textId="77777777" w:rsidR="00937BBE" w:rsidRPr="0018689D" w:rsidRDefault="00937BBE" w:rsidP="0036524E">
            <w:pPr>
              <w:pStyle w:val="TAC"/>
            </w:pPr>
            <w:r w:rsidRPr="0018689D">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18689D" w:rsidRDefault="00937BBE" w:rsidP="0036524E">
            <w:pPr>
              <w:pStyle w:val="TAC"/>
            </w:pPr>
            <w:r w:rsidRPr="0018689D">
              <w:t>High BLER</w:t>
            </w:r>
          </w:p>
        </w:tc>
      </w:tr>
      <w:tr w:rsidR="00937BBE" w:rsidRPr="0018689D" w14:paraId="21EA664D" w14:textId="77777777" w:rsidTr="003545D8">
        <w:trPr>
          <w:trHeight w:val="178"/>
          <w:jc w:val="center"/>
        </w:trPr>
        <w:tc>
          <w:tcPr>
            <w:tcW w:w="0" w:type="auto"/>
            <w:shd w:val="clear" w:color="auto" w:fill="FFFFFF"/>
          </w:tcPr>
          <w:p w14:paraId="546D0270" w14:textId="77777777" w:rsidR="00937BBE" w:rsidRPr="0018689D" w:rsidRDefault="00937BBE" w:rsidP="0036524E">
            <w:pPr>
              <w:pStyle w:val="TAC"/>
            </w:pPr>
            <w:r w:rsidRPr="0018689D">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18689D" w:rsidRDefault="00937BBE" w:rsidP="0036524E">
            <w:pPr>
              <w:pStyle w:val="TAC"/>
            </w:pPr>
            <w:r w:rsidRPr="0018689D">
              <w:t>High channel variation</w:t>
            </w:r>
          </w:p>
        </w:tc>
      </w:tr>
      <w:tr w:rsidR="00937BBE" w:rsidRPr="0018689D" w14:paraId="6DA4D255" w14:textId="77777777" w:rsidTr="003545D8">
        <w:trPr>
          <w:trHeight w:val="178"/>
          <w:jc w:val="center"/>
        </w:trPr>
        <w:tc>
          <w:tcPr>
            <w:tcW w:w="0" w:type="auto"/>
            <w:shd w:val="clear" w:color="auto" w:fill="FFFFFF"/>
          </w:tcPr>
          <w:p w14:paraId="38635BC9" w14:textId="77777777" w:rsidR="00937BBE" w:rsidRPr="0018689D" w:rsidRDefault="00937BBE" w:rsidP="0036524E">
            <w:pPr>
              <w:pStyle w:val="TAC"/>
            </w:pPr>
            <w:r w:rsidRPr="0018689D">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18689D" w:rsidRDefault="00937BBE" w:rsidP="0036524E">
            <w:pPr>
              <w:pStyle w:val="TAC"/>
            </w:pPr>
            <w:r w:rsidRPr="0018689D">
              <w:t>High throughput</w:t>
            </w:r>
          </w:p>
          <w:p w14:paraId="4B93515A" w14:textId="77777777" w:rsidR="00937BBE" w:rsidRPr="0018689D" w:rsidRDefault="00937BBE" w:rsidP="0036524E">
            <w:pPr>
              <w:pStyle w:val="TAC"/>
            </w:pPr>
            <w:r w:rsidRPr="0018689D">
              <w:t>Baseline Rx</w:t>
            </w:r>
          </w:p>
        </w:tc>
      </w:tr>
      <w:tr w:rsidR="00937BBE" w:rsidRPr="0018689D"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18689D" w:rsidRDefault="00937BBE" w:rsidP="0036524E">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18689D" w:rsidRDefault="00937BBE" w:rsidP="0036524E">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18689D" w:rsidRDefault="00937BBE" w:rsidP="0036524E">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18689D" w:rsidRDefault="00937BBE" w:rsidP="0036524E">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18689D" w:rsidRDefault="00937BBE" w:rsidP="0036524E">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18689D" w:rsidRDefault="00937BBE" w:rsidP="0036524E">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18689D" w:rsidRDefault="00937BBE" w:rsidP="0036524E">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18689D" w:rsidRDefault="00937BBE" w:rsidP="0036524E">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18689D" w:rsidRDefault="00937BBE" w:rsidP="0036524E">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18689D" w:rsidRDefault="00937BBE" w:rsidP="0036524E">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18689D" w:rsidRDefault="00937BBE" w:rsidP="0036524E">
            <w:pPr>
              <w:pStyle w:val="TAC"/>
            </w:pPr>
            <w:r w:rsidRPr="0018689D">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CA7270">
      <w:pPr>
        <w:pStyle w:val="H6"/>
      </w:pPr>
      <w:bookmarkStart w:id="1550" w:name="_Toc46239261"/>
      <w:bookmarkStart w:id="1551" w:name="_Toc46384268"/>
      <w:bookmarkStart w:id="1552" w:name="_Toc46480350"/>
      <w:bookmarkStart w:id="1553" w:name="_Toc51833688"/>
      <w:bookmarkStart w:id="1554" w:name="_Toc58504792"/>
      <w:bookmarkStart w:id="1555" w:name="_Toc68540535"/>
      <w:bookmarkStart w:id="1556" w:name="_Toc75464072"/>
      <w:bookmarkStart w:id="1557" w:name="_Toc83680382"/>
      <w:bookmarkStart w:id="1558" w:name="_Toc92099953"/>
      <w:bookmarkStart w:id="1559" w:name="_Toc99980487"/>
      <w:r w:rsidRPr="00DB610F">
        <w:t>A.5.1.1.2.4</w:t>
      </w:r>
      <w:r w:rsidRPr="00DB610F">
        <w:tab/>
        <w:t>Test Description</w:t>
      </w:r>
      <w:bookmarkEnd w:id="1550"/>
      <w:bookmarkEnd w:id="1551"/>
      <w:bookmarkEnd w:id="1552"/>
      <w:bookmarkEnd w:id="1553"/>
      <w:bookmarkEnd w:id="1554"/>
      <w:bookmarkEnd w:id="1555"/>
      <w:bookmarkEnd w:id="1556"/>
      <w:bookmarkEnd w:id="1557"/>
      <w:bookmarkEnd w:id="1558"/>
      <w:bookmarkEnd w:id="1559"/>
    </w:p>
    <w:p w14:paraId="6C4C8F9B" w14:textId="77777777" w:rsidR="00937BBE" w:rsidRPr="00DB610F" w:rsidRDefault="00937BBE" w:rsidP="00937BBE">
      <w:pPr>
        <w:pStyle w:val="H6"/>
      </w:pPr>
      <w:r w:rsidRPr="00DB610F">
        <w:t>A.5.1.1.2.4.1</w:t>
      </w:r>
      <w:r w:rsidRPr="00DB610F">
        <w:tab/>
        <w:t>Initial Conditions</w:t>
      </w:r>
    </w:p>
    <w:p w14:paraId="502E318E" w14:textId="1073AC6A"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1730055B" w14:textId="5B2CE1A2" w:rsidR="00937BBE" w:rsidRPr="00DB610F" w:rsidRDefault="00E5083F" w:rsidP="00E5083F">
      <w:pPr>
        <w:pStyle w:val="B10"/>
      </w:pPr>
      <w:r w:rsidRPr="00DB610F">
        <w:t>1.1</w:t>
      </w:r>
      <w:r w:rsidRPr="00DB610F">
        <w:tab/>
      </w:r>
      <w:r w:rsidR="00937BBE" w:rsidRPr="00DB610F">
        <w:t>Connect an application server to the IP output of the SS.</w:t>
      </w:r>
    </w:p>
    <w:p w14:paraId="284A35B3" w14:textId="63D8F930" w:rsidR="00E5083F" w:rsidRPr="00DB610F" w:rsidRDefault="00937BBE"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41FACC00" w14:textId="37F88A1F" w:rsidR="00937BBE" w:rsidRPr="00DB610F" w:rsidRDefault="00937BBE" w:rsidP="00E5083F">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842B5A" w:rsidRPr="00842B5A">
        <w:t xml:space="preserve"> with the exceptions defined in Annex H</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560" w:name="_Toc46155848"/>
      <w:bookmarkStart w:id="1561" w:name="_Toc46238401"/>
      <w:bookmarkStart w:id="1562" w:name="_Toc46239262"/>
      <w:bookmarkStart w:id="1563" w:name="_Toc46384269"/>
      <w:bookmarkStart w:id="1564" w:name="_Toc46480351"/>
      <w:bookmarkStart w:id="1565" w:name="_Toc51833689"/>
      <w:bookmarkStart w:id="1566" w:name="_Toc58504793"/>
      <w:bookmarkStart w:id="1567" w:name="_Toc68540536"/>
      <w:bookmarkStart w:id="1568" w:name="_Toc75464073"/>
      <w:bookmarkStart w:id="1569" w:name="_Toc83680383"/>
      <w:bookmarkStart w:id="1570" w:name="_Toc92099954"/>
      <w:bookmarkStart w:id="1571" w:name="_Toc99980488"/>
      <w:bookmarkStart w:id="1572" w:name="_Toc138970184"/>
      <w:r w:rsidRPr="00DB610F">
        <w:t>A.5.1.2</w:t>
      </w:r>
      <w:r w:rsidRPr="00DB610F">
        <w:tab/>
        <w:t>5G NR /UDP Downlink Throughput /Conducted/Fading/FRC/4Rx for SA and NSA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6CBBE51" w14:textId="77777777" w:rsidR="00937BBE" w:rsidRPr="00DB610F" w:rsidRDefault="00937BBE" w:rsidP="008D5A45">
      <w:pPr>
        <w:pStyle w:val="Heading4"/>
      </w:pPr>
      <w:bookmarkStart w:id="1573" w:name="_Toc46155849"/>
      <w:bookmarkStart w:id="1574" w:name="_Toc46238402"/>
      <w:bookmarkStart w:id="1575" w:name="_Toc46239263"/>
      <w:bookmarkStart w:id="1576" w:name="_Toc46384270"/>
      <w:bookmarkStart w:id="1577" w:name="_Toc46480352"/>
      <w:bookmarkStart w:id="1578" w:name="_Toc51833690"/>
      <w:bookmarkStart w:id="1579" w:name="_Toc58504794"/>
      <w:bookmarkStart w:id="1580" w:name="_Toc68540537"/>
      <w:bookmarkStart w:id="1581" w:name="_Toc75464074"/>
      <w:bookmarkStart w:id="1582" w:name="_Toc83680384"/>
      <w:bookmarkStart w:id="1583" w:name="_Toc92099955"/>
      <w:bookmarkStart w:id="1584" w:name="_Toc99980489"/>
      <w:bookmarkStart w:id="1585" w:name="_Toc138970185"/>
      <w:r w:rsidRPr="00DB610F">
        <w:t>A.5.1.2.1</w:t>
      </w:r>
      <w:r w:rsidRPr="00DB610F">
        <w:tab/>
        <w:t>5G NR /UDP Downlink Throughput /Conducted/Fading/FRC/4Rx FDD/FR1 PDSCH mapping Type A performance - 4x4 MIMO for SA and NSA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1511266" w14:textId="77777777" w:rsidR="00937BBE" w:rsidRPr="00DB610F" w:rsidRDefault="00937BBE" w:rsidP="00CA7270">
      <w:pPr>
        <w:pStyle w:val="H6"/>
      </w:pPr>
      <w:bookmarkStart w:id="1586" w:name="_Toc46384271"/>
      <w:bookmarkStart w:id="1587" w:name="_Toc46480353"/>
      <w:bookmarkStart w:id="1588" w:name="_Toc51833691"/>
      <w:bookmarkStart w:id="1589" w:name="_Toc58504795"/>
      <w:bookmarkStart w:id="1590" w:name="_Toc68540538"/>
      <w:bookmarkStart w:id="1591" w:name="_Toc75464075"/>
      <w:bookmarkStart w:id="1592" w:name="_Toc83680385"/>
      <w:bookmarkStart w:id="1593" w:name="_Toc92099956"/>
      <w:bookmarkStart w:id="1594" w:name="_Toc99980490"/>
      <w:r w:rsidRPr="00DB610F">
        <w:t>A.5.1.2.1.1</w:t>
      </w:r>
      <w:r w:rsidRPr="00DB610F">
        <w:tab/>
        <w:t>Definition</w:t>
      </w:r>
      <w:bookmarkEnd w:id="1586"/>
      <w:bookmarkEnd w:id="1587"/>
      <w:bookmarkEnd w:id="1588"/>
      <w:bookmarkEnd w:id="1589"/>
      <w:bookmarkEnd w:id="1590"/>
      <w:bookmarkEnd w:id="1591"/>
      <w:bookmarkEnd w:id="1592"/>
      <w:bookmarkEnd w:id="1593"/>
      <w:bookmarkEnd w:id="1594"/>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CA7270">
      <w:pPr>
        <w:pStyle w:val="H6"/>
      </w:pPr>
      <w:bookmarkStart w:id="1595" w:name="_Toc46384272"/>
      <w:bookmarkStart w:id="1596" w:name="_Toc46480354"/>
      <w:bookmarkStart w:id="1597" w:name="_Toc51833692"/>
      <w:bookmarkStart w:id="1598" w:name="_Toc58504796"/>
      <w:bookmarkStart w:id="1599" w:name="_Toc68540539"/>
      <w:bookmarkStart w:id="1600" w:name="_Toc75464076"/>
      <w:bookmarkStart w:id="1601" w:name="_Toc83680386"/>
      <w:bookmarkStart w:id="1602" w:name="_Toc92099957"/>
      <w:bookmarkStart w:id="1603" w:name="_Toc99980491"/>
      <w:r w:rsidRPr="00DB610F">
        <w:t>A.5.1.2.1.2</w:t>
      </w:r>
      <w:r w:rsidRPr="00DB610F">
        <w:tab/>
        <w:t>Test Purpose</w:t>
      </w:r>
      <w:bookmarkEnd w:id="1595"/>
      <w:bookmarkEnd w:id="1596"/>
      <w:bookmarkEnd w:id="1597"/>
      <w:bookmarkEnd w:id="1598"/>
      <w:bookmarkEnd w:id="1599"/>
      <w:bookmarkEnd w:id="1600"/>
      <w:bookmarkEnd w:id="1601"/>
      <w:bookmarkEnd w:id="1602"/>
      <w:bookmarkEnd w:id="1603"/>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CA7270">
      <w:pPr>
        <w:pStyle w:val="H6"/>
      </w:pPr>
      <w:bookmarkStart w:id="1604" w:name="_Toc46384273"/>
      <w:bookmarkStart w:id="1605" w:name="_Toc46480355"/>
      <w:bookmarkStart w:id="1606" w:name="_Toc51833693"/>
      <w:bookmarkStart w:id="1607" w:name="_Toc58504797"/>
      <w:bookmarkStart w:id="1608" w:name="_Toc68540540"/>
      <w:bookmarkStart w:id="1609" w:name="_Toc75464077"/>
      <w:bookmarkStart w:id="1610" w:name="_Toc83680387"/>
      <w:bookmarkStart w:id="1611" w:name="_Toc92099958"/>
      <w:bookmarkStart w:id="1612" w:name="_Toc99980492"/>
      <w:r w:rsidRPr="00DB610F">
        <w:t>A.5.1.2.1.3</w:t>
      </w:r>
      <w:r w:rsidRPr="00DB610F">
        <w:tab/>
        <w:t>Test Parameters</w:t>
      </w:r>
      <w:bookmarkEnd w:id="1604"/>
      <w:bookmarkEnd w:id="1605"/>
      <w:bookmarkEnd w:id="1606"/>
      <w:bookmarkEnd w:id="1607"/>
      <w:bookmarkEnd w:id="1608"/>
      <w:bookmarkEnd w:id="1609"/>
      <w:bookmarkEnd w:id="1610"/>
      <w:bookmarkEnd w:id="1611"/>
      <w:bookmarkEnd w:id="1612"/>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18689D" w14:paraId="7CC7CEAD" w14:textId="77777777" w:rsidTr="003545D8">
        <w:trPr>
          <w:jc w:val="center"/>
        </w:trPr>
        <w:tc>
          <w:tcPr>
            <w:tcW w:w="0" w:type="auto"/>
            <w:vMerge w:val="restart"/>
            <w:shd w:val="clear" w:color="auto" w:fill="FFFFFF"/>
          </w:tcPr>
          <w:p w14:paraId="20093032"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1B8AA491" w14:textId="77777777" w:rsidR="00937BBE" w:rsidRPr="0018689D" w:rsidRDefault="00937BBE" w:rsidP="00CA7270">
            <w:pPr>
              <w:pStyle w:val="TAH"/>
            </w:pPr>
            <w:r w:rsidRPr="0018689D">
              <w:t>Test num.</w:t>
            </w:r>
          </w:p>
        </w:tc>
        <w:tc>
          <w:tcPr>
            <w:tcW w:w="0" w:type="auto"/>
            <w:vMerge w:val="restart"/>
            <w:shd w:val="clear" w:color="auto" w:fill="FFFFFF"/>
          </w:tcPr>
          <w:p w14:paraId="30D7FD35" w14:textId="77777777" w:rsidR="00937BBE" w:rsidRPr="0018689D" w:rsidRDefault="00937BBE" w:rsidP="000A5F1E">
            <w:pPr>
              <w:pStyle w:val="TAH"/>
            </w:pPr>
            <w:r w:rsidRPr="0018689D">
              <w:t>Bandwidth (MHz) / Subcarrier spacing (kHz)</w:t>
            </w:r>
          </w:p>
        </w:tc>
        <w:tc>
          <w:tcPr>
            <w:tcW w:w="0" w:type="auto"/>
            <w:vMerge w:val="restart"/>
            <w:shd w:val="clear" w:color="auto" w:fill="FFFFFF"/>
            <w:vAlign w:val="center"/>
          </w:tcPr>
          <w:p w14:paraId="6919AC60"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8F6BBB7"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C8C10FB"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4743B2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A0F5748" w14:textId="77777777" w:rsidR="00937BBE" w:rsidRPr="0018689D" w:rsidRDefault="00937BBE" w:rsidP="00CA7270">
            <w:pPr>
              <w:pStyle w:val="TAH"/>
            </w:pPr>
            <w:r w:rsidRPr="0018689D">
              <w:t>Reference value</w:t>
            </w:r>
          </w:p>
        </w:tc>
        <w:tc>
          <w:tcPr>
            <w:tcW w:w="0" w:type="auto"/>
            <w:vMerge w:val="restart"/>
            <w:shd w:val="clear" w:color="auto" w:fill="FFFFFF"/>
          </w:tcPr>
          <w:p w14:paraId="699463DC" w14:textId="77777777" w:rsidR="00937BBE" w:rsidRPr="0018689D" w:rsidRDefault="00937BBE" w:rsidP="00CA7270">
            <w:pPr>
              <w:pStyle w:val="TAH"/>
            </w:pPr>
            <w:r w:rsidRPr="0018689D">
              <w:t>Comment</w:t>
            </w:r>
          </w:p>
        </w:tc>
      </w:tr>
      <w:tr w:rsidR="00937BBE" w:rsidRPr="0018689D" w14:paraId="7DDD33F7" w14:textId="77777777" w:rsidTr="003545D8">
        <w:trPr>
          <w:jc w:val="center"/>
        </w:trPr>
        <w:tc>
          <w:tcPr>
            <w:tcW w:w="0" w:type="auto"/>
            <w:vMerge/>
            <w:shd w:val="clear" w:color="auto" w:fill="FFFFFF"/>
          </w:tcPr>
          <w:p w14:paraId="1850C84C"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18689D" w:rsidRDefault="00937BBE" w:rsidP="003545D8">
            <w:pPr>
              <w:pStyle w:val="TAH"/>
              <w:rPr>
                <w:rFonts w:cs="Arial"/>
                <w:b w:val="0"/>
                <w:szCs w:val="18"/>
              </w:rPr>
            </w:pPr>
          </w:p>
        </w:tc>
        <w:tc>
          <w:tcPr>
            <w:tcW w:w="0" w:type="auto"/>
            <w:vMerge/>
            <w:shd w:val="clear" w:color="auto" w:fill="FFFFFF"/>
          </w:tcPr>
          <w:p w14:paraId="7C351F4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18689D" w:rsidRDefault="00937BBE" w:rsidP="003545D8">
            <w:pPr>
              <w:pStyle w:val="TAH"/>
              <w:rPr>
                <w:rFonts w:cs="Arial"/>
                <w:b w:val="0"/>
                <w:szCs w:val="18"/>
              </w:rPr>
            </w:pPr>
          </w:p>
        </w:tc>
        <w:tc>
          <w:tcPr>
            <w:tcW w:w="0" w:type="auto"/>
            <w:vMerge/>
            <w:shd w:val="clear" w:color="auto" w:fill="FFFFFF"/>
          </w:tcPr>
          <w:p w14:paraId="6C24FB6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18689D" w:rsidRDefault="00937BBE" w:rsidP="003545D8">
            <w:pPr>
              <w:pStyle w:val="TAH"/>
              <w:rPr>
                <w:rFonts w:cs="Arial"/>
                <w:b w:val="0"/>
                <w:szCs w:val="18"/>
              </w:rPr>
            </w:pPr>
          </w:p>
        </w:tc>
        <w:tc>
          <w:tcPr>
            <w:tcW w:w="0" w:type="auto"/>
            <w:shd w:val="clear" w:color="auto" w:fill="FFFFFF"/>
            <w:vAlign w:val="center"/>
          </w:tcPr>
          <w:p w14:paraId="64F14930"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7919586" w14:textId="77777777" w:rsidR="00937BBE" w:rsidRPr="0018689D" w:rsidRDefault="00937BBE" w:rsidP="00CA7270">
            <w:pPr>
              <w:pStyle w:val="TAH"/>
            </w:pPr>
            <w:r w:rsidRPr="0018689D">
              <w:t>SNR (dB)</w:t>
            </w:r>
          </w:p>
        </w:tc>
        <w:tc>
          <w:tcPr>
            <w:tcW w:w="0" w:type="auto"/>
            <w:vMerge/>
            <w:shd w:val="clear" w:color="auto" w:fill="FFFFFF"/>
          </w:tcPr>
          <w:p w14:paraId="4721FC69" w14:textId="77777777" w:rsidR="00937BBE" w:rsidRPr="0018689D" w:rsidRDefault="00937BBE" w:rsidP="003545D8">
            <w:pPr>
              <w:pStyle w:val="TAH"/>
              <w:rPr>
                <w:rFonts w:cs="Arial"/>
                <w:b w:val="0"/>
                <w:szCs w:val="18"/>
              </w:rPr>
            </w:pPr>
          </w:p>
        </w:tc>
      </w:tr>
      <w:tr w:rsidR="00937BBE" w:rsidRPr="0018689D" w14:paraId="23934606" w14:textId="77777777" w:rsidTr="003545D8">
        <w:trPr>
          <w:jc w:val="center"/>
        </w:trPr>
        <w:tc>
          <w:tcPr>
            <w:tcW w:w="0" w:type="auto"/>
            <w:shd w:val="clear" w:color="auto" w:fill="FFFFFF"/>
          </w:tcPr>
          <w:p w14:paraId="2A1F732F" w14:textId="77777777" w:rsidR="00937BBE" w:rsidRPr="0018689D" w:rsidRDefault="00937BBE" w:rsidP="00CA7270">
            <w:pPr>
              <w:pStyle w:val="TAC"/>
            </w:pPr>
            <w:r w:rsidRPr="0018689D">
              <w:t>5.2.3.1.1_1 4Rx FDD</w:t>
            </w:r>
          </w:p>
        </w:tc>
        <w:tc>
          <w:tcPr>
            <w:tcW w:w="0" w:type="auto"/>
            <w:shd w:val="clear" w:color="auto" w:fill="FFFFFF"/>
            <w:vAlign w:val="center"/>
          </w:tcPr>
          <w:p w14:paraId="13928DA5" w14:textId="77777777" w:rsidR="00937BBE" w:rsidRPr="00DB610F" w:rsidRDefault="00937BBE" w:rsidP="00CA7270">
            <w:pPr>
              <w:pStyle w:val="TAC"/>
              <w:rPr>
                <w:rFonts w:eastAsia="SimSun"/>
              </w:rPr>
            </w:pPr>
            <w:r w:rsidRPr="00DB610F">
              <w:rPr>
                <w:rFonts w:eastAsia="SimSun"/>
              </w:rPr>
              <w:t>1-3</w:t>
            </w:r>
          </w:p>
        </w:tc>
        <w:tc>
          <w:tcPr>
            <w:tcW w:w="0" w:type="auto"/>
            <w:shd w:val="clear" w:color="auto" w:fill="FFFFFF"/>
            <w:vAlign w:val="center"/>
          </w:tcPr>
          <w:p w14:paraId="7850B5ED" w14:textId="77777777" w:rsidR="00937BBE" w:rsidRPr="00DB610F" w:rsidRDefault="00937BBE" w:rsidP="00CA7270">
            <w:pPr>
              <w:pStyle w:val="TAC"/>
              <w:rPr>
                <w:rFonts w:eastAsia="SimSun"/>
              </w:rPr>
            </w:pPr>
            <w:r w:rsidRPr="00DB610F">
              <w:rPr>
                <w:rFonts w:eastAsia="SimSun"/>
              </w:rPr>
              <w:t>R.PDSCH.1-4.1 FDD</w:t>
            </w:r>
          </w:p>
        </w:tc>
        <w:tc>
          <w:tcPr>
            <w:tcW w:w="0" w:type="auto"/>
            <w:shd w:val="clear" w:color="auto" w:fill="FFFFFF"/>
            <w:vAlign w:val="center"/>
          </w:tcPr>
          <w:p w14:paraId="4B602DC6"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43C8D554" w14:textId="77777777" w:rsidR="00937BBE" w:rsidRPr="00DB610F" w:rsidRDefault="00937BBE" w:rsidP="00CA7270">
            <w:pPr>
              <w:pStyle w:val="TAC"/>
              <w:rPr>
                <w:rFonts w:eastAsia="SimSun"/>
              </w:rPr>
            </w:pPr>
            <w:r w:rsidRPr="00DB610F">
              <w:rPr>
                <w:rFonts w:eastAsia="SimSun"/>
              </w:rPr>
              <w:t>256QAM, 0.82</w:t>
            </w:r>
          </w:p>
        </w:tc>
        <w:tc>
          <w:tcPr>
            <w:tcW w:w="0" w:type="auto"/>
            <w:shd w:val="clear" w:color="auto" w:fill="FFFFFF"/>
            <w:vAlign w:val="center"/>
          </w:tcPr>
          <w:p w14:paraId="0AACCD89" w14:textId="77777777" w:rsidR="00937BBE" w:rsidRPr="00DB610F" w:rsidRDefault="00937BBE" w:rsidP="00CA7270">
            <w:pPr>
              <w:pStyle w:val="TAC"/>
              <w:rPr>
                <w:rFonts w:eastAsia="SimSun"/>
              </w:rPr>
            </w:pPr>
            <w:r w:rsidRPr="00DB610F">
              <w:rPr>
                <w:rFonts w:eastAsia="SimSun"/>
              </w:rPr>
              <w:t>TDLA30-10</w:t>
            </w:r>
          </w:p>
        </w:tc>
        <w:tc>
          <w:tcPr>
            <w:tcW w:w="0" w:type="auto"/>
            <w:shd w:val="clear" w:color="auto" w:fill="FFFFFF"/>
            <w:vAlign w:val="center"/>
          </w:tcPr>
          <w:p w14:paraId="2255C85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4FF303E6" w14:textId="77777777" w:rsidR="00937BBE" w:rsidRPr="00DB610F" w:rsidRDefault="00937BBE" w:rsidP="00CA7270">
            <w:pPr>
              <w:pStyle w:val="TAC"/>
              <w:rPr>
                <w:rFonts w:eastAsia="SimSun"/>
              </w:rPr>
            </w:pPr>
            <w:r w:rsidRPr="00DB610F">
              <w:rPr>
                <w:rFonts w:eastAsia="SimSun"/>
              </w:rPr>
              <w:t>70</w:t>
            </w:r>
          </w:p>
        </w:tc>
        <w:tc>
          <w:tcPr>
            <w:tcW w:w="0" w:type="auto"/>
            <w:shd w:val="clear" w:color="auto" w:fill="FFFFFF"/>
            <w:vAlign w:val="center"/>
          </w:tcPr>
          <w:p w14:paraId="38E9700A" w14:textId="77777777" w:rsidR="00937BBE" w:rsidRPr="00DB610F" w:rsidRDefault="00937BBE" w:rsidP="00CA7270">
            <w:pPr>
              <w:pStyle w:val="TAC"/>
              <w:rPr>
                <w:rFonts w:eastAsia="SimSun"/>
              </w:rPr>
            </w:pPr>
            <w:r w:rsidRPr="00DB610F">
              <w:rPr>
                <w:rFonts w:eastAsia="SimSun"/>
                <w:lang w:eastAsia="zh-CN"/>
              </w:rPr>
              <w:t>22.0</w:t>
            </w:r>
          </w:p>
        </w:tc>
        <w:tc>
          <w:tcPr>
            <w:tcW w:w="0" w:type="auto"/>
            <w:shd w:val="clear" w:color="auto" w:fill="FFFFFF"/>
          </w:tcPr>
          <w:p w14:paraId="6E7BEF2B" w14:textId="77777777" w:rsidR="00937BBE" w:rsidRPr="0018689D" w:rsidRDefault="00937BBE" w:rsidP="000A5F1E">
            <w:pPr>
              <w:pStyle w:val="TAC"/>
            </w:pPr>
            <w:r w:rsidRPr="0018689D">
              <w:t>Large TBS</w:t>
            </w:r>
          </w:p>
        </w:tc>
      </w:tr>
      <w:tr w:rsidR="00937BBE" w:rsidRPr="0018689D" w14:paraId="3F54ACEE" w14:textId="77777777" w:rsidTr="003545D8">
        <w:trPr>
          <w:jc w:val="center"/>
        </w:trPr>
        <w:tc>
          <w:tcPr>
            <w:tcW w:w="0" w:type="auto"/>
            <w:shd w:val="clear" w:color="auto" w:fill="FFFFFF"/>
          </w:tcPr>
          <w:p w14:paraId="63F22254" w14:textId="77777777" w:rsidR="00937BBE" w:rsidRPr="0018689D" w:rsidRDefault="00937BBE" w:rsidP="00CA7270">
            <w:pPr>
              <w:pStyle w:val="TAC"/>
            </w:pPr>
            <w:r w:rsidRPr="0018689D">
              <w:t xml:space="preserve">5.2.3.1.1_1 4Rx FDD </w:t>
            </w:r>
          </w:p>
        </w:tc>
        <w:tc>
          <w:tcPr>
            <w:tcW w:w="0" w:type="auto"/>
            <w:shd w:val="clear" w:color="auto" w:fill="FFFFFF"/>
            <w:vAlign w:val="center"/>
          </w:tcPr>
          <w:p w14:paraId="5B1BDBA9" w14:textId="77777777" w:rsidR="00937BBE" w:rsidRPr="00DB610F" w:rsidRDefault="00937BBE" w:rsidP="00CA7270">
            <w:pPr>
              <w:pStyle w:val="TAC"/>
              <w:rPr>
                <w:rFonts w:eastAsia="SimSun"/>
              </w:rPr>
            </w:pPr>
            <w:r w:rsidRPr="00DB610F">
              <w:rPr>
                <w:rFonts w:eastAsia="SimSun"/>
              </w:rPr>
              <w:t>1-4</w:t>
            </w:r>
          </w:p>
        </w:tc>
        <w:tc>
          <w:tcPr>
            <w:tcW w:w="0" w:type="auto"/>
            <w:shd w:val="clear" w:color="auto" w:fill="FFFFFF"/>
            <w:vAlign w:val="center"/>
          </w:tcPr>
          <w:p w14:paraId="56C6D8DB" w14:textId="77777777" w:rsidR="00937BBE" w:rsidRPr="00DB610F" w:rsidRDefault="00937BBE" w:rsidP="00CA7270">
            <w:pPr>
              <w:pStyle w:val="TAC"/>
              <w:rPr>
                <w:rFonts w:eastAsia="SimSun"/>
              </w:rPr>
            </w:pPr>
            <w:r w:rsidRPr="00DB610F">
              <w:rPr>
                <w:rFonts w:eastAsia="SimSun"/>
              </w:rPr>
              <w:t>R.PDSCH.1-2.1 FDD</w:t>
            </w:r>
          </w:p>
        </w:tc>
        <w:tc>
          <w:tcPr>
            <w:tcW w:w="0" w:type="auto"/>
            <w:shd w:val="clear" w:color="auto" w:fill="FFFFFF"/>
            <w:vAlign w:val="center"/>
          </w:tcPr>
          <w:p w14:paraId="257A2A11"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5AACA637" w14:textId="77777777" w:rsidR="00937BBE" w:rsidRPr="00DB610F" w:rsidRDefault="00937BBE" w:rsidP="00CA7270">
            <w:pPr>
              <w:pStyle w:val="TAC"/>
              <w:rPr>
                <w:rFonts w:eastAsia="SimSun"/>
              </w:rPr>
            </w:pPr>
            <w:r w:rsidRPr="00DB610F">
              <w:rPr>
                <w:rFonts w:eastAsia="SimSun"/>
              </w:rPr>
              <w:t>16QAM, 0.48</w:t>
            </w:r>
          </w:p>
        </w:tc>
        <w:tc>
          <w:tcPr>
            <w:tcW w:w="0" w:type="auto"/>
            <w:shd w:val="clear" w:color="auto" w:fill="FFFFFF"/>
            <w:vAlign w:val="center"/>
          </w:tcPr>
          <w:p w14:paraId="2C71763B" w14:textId="77777777" w:rsidR="00937BBE" w:rsidRPr="00DB610F" w:rsidRDefault="00937BBE" w:rsidP="00CA7270">
            <w:pPr>
              <w:pStyle w:val="TAC"/>
              <w:rPr>
                <w:rFonts w:eastAsia="SimSun"/>
              </w:rPr>
            </w:pPr>
            <w:r w:rsidRPr="00DB610F">
              <w:rPr>
                <w:rFonts w:eastAsia="SimSun"/>
              </w:rPr>
              <w:t>TDLC300-100</w:t>
            </w:r>
          </w:p>
        </w:tc>
        <w:tc>
          <w:tcPr>
            <w:tcW w:w="0" w:type="auto"/>
            <w:shd w:val="clear" w:color="auto" w:fill="FFFFFF"/>
            <w:vAlign w:val="center"/>
          </w:tcPr>
          <w:p w14:paraId="17D17EA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AF41ED0" w14:textId="77777777" w:rsidR="00937BBE" w:rsidRPr="00DB610F" w:rsidRDefault="00937BBE" w:rsidP="00CA7270">
            <w:pPr>
              <w:pStyle w:val="TAC"/>
              <w:rPr>
                <w:rFonts w:eastAsia="SimSun"/>
              </w:rPr>
            </w:pPr>
            <w:r w:rsidRPr="00DB610F">
              <w:rPr>
                <w:rFonts w:eastAsia="SimSun"/>
              </w:rPr>
              <w:t>30</w:t>
            </w:r>
          </w:p>
        </w:tc>
        <w:tc>
          <w:tcPr>
            <w:tcW w:w="0" w:type="auto"/>
            <w:shd w:val="clear" w:color="auto" w:fill="FFFFFF"/>
            <w:vAlign w:val="center"/>
          </w:tcPr>
          <w:p w14:paraId="624EE51B" w14:textId="77777777" w:rsidR="00937BBE" w:rsidRPr="00DB610F" w:rsidRDefault="00937BBE" w:rsidP="00CA7270">
            <w:pPr>
              <w:pStyle w:val="TAC"/>
              <w:rPr>
                <w:rFonts w:eastAsia="SimSun"/>
              </w:rPr>
            </w:pPr>
            <w:r w:rsidRPr="00DB610F">
              <w:rPr>
                <w:rFonts w:eastAsia="SimSun"/>
                <w:lang w:eastAsia="zh-CN"/>
              </w:rPr>
              <w:t>-0.6</w:t>
            </w:r>
          </w:p>
        </w:tc>
        <w:tc>
          <w:tcPr>
            <w:tcW w:w="0" w:type="auto"/>
            <w:shd w:val="clear" w:color="auto" w:fill="FFFFFF"/>
          </w:tcPr>
          <w:p w14:paraId="07B82AF5" w14:textId="77777777" w:rsidR="00937BBE" w:rsidRPr="0018689D" w:rsidRDefault="00937BBE" w:rsidP="000A5F1E">
            <w:pPr>
              <w:pStyle w:val="TAC"/>
            </w:pPr>
            <w:r w:rsidRPr="0018689D">
              <w:t>High BLER</w:t>
            </w:r>
          </w:p>
        </w:tc>
      </w:tr>
      <w:tr w:rsidR="00937BBE" w:rsidRPr="0018689D"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CA727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CA727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CA727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CA727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CA727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18689D" w:rsidRDefault="00937BBE" w:rsidP="000A5F1E">
            <w:pPr>
              <w:pStyle w:val="TAC"/>
            </w:pPr>
            <w:r w:rsidRPr="0018689D">
              <w:t>High channel variation</w:t>
            </w:r>
          </w:p>
        </w:tc>
      </w:tr>
      <w:tr w:rsidR="00937BBE" w:rsidRPr="0018689D"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CA727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CA727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CA727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CA727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CA727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CA727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18689D" w:rsidRDefault="00937BBE" w:rsidP="000A5F1E">
            <w:pPr>
              <w:pStyle w:val="TAC"/>
            </w:pPr>
            <w:r w:rsidRPr="0018689D">
              <w:t>High throughput</w:t>
            </w:r>
          </w:p>
          <w:p w14:paraId="513FD73C" w14:textId="77777777" w:rsidR="00937BBE" w:rsidRPr="0018689D" w:rsidRDefault="00937BBE" w:rsidP="001C17C7">
            <w:pPr>
              <w:pStyle w:val="TAC"/>
            </w:pPr>
            <w:r w:rsidRPr="0018689D">
              <w:t>Baseline Rx</w:t>
            </w:r>
          </w:p>
        </w:tc>
      </w:tr>
      <w:tr w:rsidR="00937BBE" w:rsidRPr="0018689D"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18689D" w:rsidRDefault="00937BBE" w:rsidP="00CA727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18689D" w:rsidRDefault="00937BBE" w:rsidP="00CA727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18689D" w:rsidRDefault="00937BBE" w:rsidP="00CA727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18689D" w:rsidRDefault="00937BBE" w:rsidP="00CA727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18689D" w:rsidRDefault="00937BB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18689D" w:rsidRDefault="00937BB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18689D" w:rsidRDefault="00937BB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18689D" w:rsidRDefault="00937BB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18689D" w:rsidRDefault="00937BBE" w:rsidP="00CA727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18689D" w:rsidRDefault="00937BBE" w:rsidP="000A5F1E">
            <w:pPr>
              <w:pStyle w:val="TAC"/>
            </w:pPr>
            <w:r w:rsidRPr="0018689D">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CA7270">
      <w:pPr>
        <w:pStyle w:val="H6"/>
      </w:pPr>
      <w:bookmarkStart w:id="1613" w:name="_Toc46239264"/>
      <w:bookmarkStart w:id="1614" w:name="_Toc46384274"/>
      <w:bookmarkStart w:id="1615" w:name="_Toc46480356"/>
      <w:bookmarkStart w:id="1616" w:name="_Toc51833694"/>
      <w:bookmarkStart w:id="1617" w:name="_Toc58504798"/>
      <w:bookmarkStart w:id="1618" w:name="_Toc68540541"/>
      <w:bookmarkStart w:id="1619" w:name="_Toc75464078"/>
      <w:bookmarkStart w:id="1620" w:name="_Toc83680388"/>
      <w:bookmarkStart w:id="1621" w:name="_Toc92099959"/>
      <w:bookmarkStart w:id="1622" w:name="_Toc99980493"/>
      <w:r w:rsidRPr="00DB610F">
        <w:lastRenderedPageBreak/>
        <w:t>A.5.1.2.1.4</w:t>
      </w:r>
      <w:r w:rsidRPr="00DB610F">
        <w:tab/>
        <w:t>Test Description</w:t>
      </w:r>
      <w:bookmarkEnd w:id="1613"/>
      <w:bookmarkEnd w:id="1614"/>
      <w:bookmarkEnd w:id="1615"/>
      <w:bookmarkEnd w:id="1616"/>
      <w:bookmarkEnd w:id="1617"/>
      <w:bookmarkEnd w:id="1618"/>
      <w:bookmarkEnd w:id="1619"/>
      <w:bookmarkEnd w:id="1620"/>
      <w:bookmarkEnd w:id="1621"/>
      <w:bookmarkEnd w:id="1622"/>
    </w:p>
    <w:p w14:paraId="02722BE6" w14:textId="77777777" w:rsidR="00937BBE" w:rsidRPr="00DB610F" w:rsidRDefault="00937BBE" w:rsidP="00937BBE">
      <w:pPr>
        <w:pStyle w:val="H6"/>
      </w:pPr>
      <w:r w:rsidRPr="00DB610F">
        <w:t>A.5.1.2.1.4.1</w:t>
      </w:r>
      <w:r w:rsidRPr="00DB610F">
        <w:tab/>
        <w:t>Initial Conditions</w:t>
      </w:r>
    </w:p>
    <w:p w14:paraId="710AD5B7" w14:textId="75E5D278"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3D866593" w:rsidR="00937BBE" w:rsidRPr="00DB610F" w:rsidRDefault="00937BBE" w:rsidP="008D5A45">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3820AD" w:rsidRPr="00DB610F">
        <w:t>.</w:t>
      </w:r>
    </w:p>
    <w:p w14:paraId="7D271B1D" w14:textId="49BD3F04" w:rsidR="00937BBE" w:rsidRPr="00DB610F" w:rsidRDefault="00937BBE" w:rsidP="00937BBE">
      <w:pPr>
        <w:pStyle w:val="H6"/>
      </w:pPr>
      <w:r w:rsidRPr="00DB610F">
        <w:t>A.5.1.</w:t>
      </w:r>
      <w:r w:rsidR="00842B5A">
        <w:t>2</w:t>
      </w:r>
      <w:r w:rsidRPr="00DB610F">
        <w:t>.1.4.2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623" w:name="_Toc46155850"/>
      <w:bookmarkStart w:id="1624" w:name="_Toc46238403"/>
      <w:bookmarkStart w:id="1625" w:name="_Toc46239265"/>
      <w:bookmarkStart w:id="1626" w:name="_Toc46384275"/>
      <w:bookmarkStart w:id="1627" w:name="_Toc46480357"/>
      <w:bookmarkStart w:id="1628" w:name="_Toc51833695"/>
      <w:bookmarkStart w:id="1629" w:name="_Toc58504799"/>
      <w:bookmarkStart w:id="1630" w:name="_Toc68540542"/>
      <w:bookmarkStart w:id="1631" w:name="_Toc75464079"/>
      <w:bookmarkStart w:id="1632" w:name="_Toc83680389"/>
      <w:bookmarkStart w:id="1633" w:name="_Toc92099960"/>
      <w:bookmarkStart w:id="1634" w:name="_Toc99980494"/>
      <w:bookmarkStart w:id="1635" w:name="_Toc138970186"/>
      <w:r w:rsidRPr="00DB610F">
        <w:t>A.5.1.2.2</w:t>
      </w:r>
      <w:r w:rsidRPr="00DB610F">
        <w:tab/>
        <w:t>5G NR /UDP Downlink Throughput /Conducted/Fading/4Rx TDD/FR1 PDSCH mapping Type A performance - 4x4 MIMO for SA and NSA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9076EF" w14:textId="77777777" w:rsidR="00CF732E" w:rsidRPr="00DB610F" w:rsidRDefault="00CF732E" w:rsidP="00CA7270">
      <w:pPr>
        <w:pStyle w:val="H6"/>
      </w:pPr>
      <w:bookmarkStart w:id="1636" w:name="_Toc46239266"/>
      <w:bookmarkStart w:id="1637" w:name="_Toc46384276"/>
      <w:bookmarkStart w:id="1638" w:name="_Toc46480358"/>
      <w:bookmarkStart w:id="1639" w:name="_Toc51833696"/>
      <w:bookmarkStart w:id="1640" w:name="_Toc58504800"/>
      <w:bookmarkStart w:id="1641" w:name="_Toc68540543"/>
      <w:bookmarkStart w:id="1642" w:name="_Toc75464080"/>
      <w:bookmarkStart w:id="1643" w:name="_Toc83680390"/>
      <w:bookmarkStart w:id="1644" w:name="_Toc92099961"/>
      <w:bookmarkStart w:id="1645" w:name="_Toc99980495"/>
      <w:r w:rsidRPr="00DB610F">
        <w:t>A.5.1.2.2.1</w:t>
      </w:r>
      <w:r w:rsidRPr="00DB610F">
        <w:tab/>
        <w:t>Definition</w:t>
      </w:r>
      <w:bookmarkEnd w:id="1636"/>
      <w:bookmarkEnd w:id="1637"/>
      <w:bookmarkEnd w:id="1638"/>
      <w:bookmarkEnd w:id="1639"/>
      <w:bookmarkEnd w:id="1640"/>
      <w:bookmarkEnd w:id="1641"/>
      <w:bookmarkEnd w:id="1642"/>
      <w:bookmarkEnd w:id="1643"/>
      <w:bookmarkEnd w:id="1644"/>
      <w:bookmarkEnd w:id="1645"/>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CA7270">
      <w:pPr>
        <w:pStyle w:val="H6"/>
      </w:pPr>
      <w:bookmarkStart w:id="1646" w:name="_Toc46239267"/>
      <w:bookmarkStart w:id="1647" w:name="_Toc46384277"/>
      <w:bookmarkStart w:id="1648" w:name="_Toc46480359"/>
      <w:bookmarkStart w:id="1649" w:name="_Toc51833697"/>
      <w:bookmarkStart w:id="1650" w:name="_Toc58504801"/>
      <w:bookmarkStart w:id="1651" w:name="_Toc68540544"/>
      <w:bookmarkStart w:id="1652" w:name="_Toc75464081"/>
      <w:bookmarkStart w:id="1653" w:name="_Toc83680391"/>
      <w:bookmarkStart w:id="1654" w:name="_Toc92099962"/>
      <w:bookmarkStart w:id="1655" w:name="_Toc99980496"/>
      <w:r w:rsidRPr="00DB610F">
        <w:t>A.5.1.2.2.2</w:t>
      </w:r>
      <w:r w:rsidRPr="00DB610F">
        <w:tab/>
        <w:t>Test Purpose</w:t>
      </w:r>
      <w:bookmarkEnd w:id="1646"/>
      <w:bookmarkEnd w:id="1647"/>
      <w:bookmarkEnd w:id="1648"/>
      <w:bookmarkEnd w:id="1649"/>
      <w:bookmarkEnd w:id="1650"/>
      <w:bookmarkEnd w:id="1651"/>
      <w:bookmarkEnd w:id="1652"/>
      <w:bookmarkEnd w:id="1653"/>
      <w:bookmarkEnd w:id="1654"/>
      <w:bookmarkEnd w:id="1655"/>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CA7270">
      <w:pPr>
        <w:pStyle w:val="H6"/>
      </w:pPr>
      <w:bookmarkStart w:id="1656" w:name="_Toc46239268"/>
      <w:bookmarkStart w:id="1657" w:name="_Toc46384278"/>
      <w:bookmarkStart w:id="1658" w:name="_Toc46480360"/>
      <w:bookmarkStart w:id="1659" w:name="_Toc51833698"/>
      <w:bookmarkStart w:id="1660" w:name="_Toc58504802"/>
      <w:bookmarkStart w:id="1661" w:name="_Toc68540545"/>
      <w:bookmarkStart w:id="1662" w:name="_Toc75464082"/>
      <w:bookmarkStart w:id="1663" w:name="_Toc83680392"/>
      <w:bookmarkStart w:id="1664" w:name="_Toc92099963"/>
      <w:bookmarkStart w:id="1665" w:name="_Toc99980497"/>
      <w:r w:rsidRPr="00DB610F">
        <w:t>A.5.1.2.2.3</w:t>
      </w:r>
      <w:r w:rsidRPr="00DB610F">
        <w:tab/>
        <w:t>Test Parameters</w:t>
      </w:r>
      <w:bookmarkEnd w:id="1656"/>
      <w:bookmarkEnd w:id="1657"/>
      <w:bookmarkEnd w:id="1658"/>
      <w:bookmarkEnd w:id="1659"/>
      <w:bookmarkEnd w:id="1660"/>
      <w:bookmarkEnd w:id="1661"/>
      <w:bookmarkEnd w:id="1662"/>
      <w:bookmarkEnd w:id="1663"/>
      <w:bookmarkEnd w:id="1664"/>
      <w:bookmarkEnd w:id="1665"/>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18689D"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CA7270">
            <w:pPr>
              <w:pStyle w:val="TAH"/>
              <w:rPr>
                <w:rFonts w:eastAsia="SimSun"/>
              </w:rPr>
            </w:pPr>
            <w:r w:rsidRPr="0018689D">
              <w:t>TS 38.521-4</w:t>
            </w:r>
            <w:r w:rsidR="00CF732E" w:rsidRPr="0018689D">
              <w:t xml:space="preserve"> Reference</w:t>
            </w:r>
          </w:p>
        </w:tc>
        <w:tc>
          <w:tcPr>
            <w:tcW w:w="0" w:type="auto"/>
            <w:vMerge w:val="restart"/>
            <w:shd w:val="clear" w:color="auto" w:fill="FFFFFF"/>
            <w:vAlign w:val="center"/>
          </w:tcPr>
          <w:p w14:paraId="0594EC6E" w14:textId="77777777" w:rsidR="00CF732E" w:rsidRPr="00DB610F" w:rsidRDefault="00CF732E" w:rsidP="00CA7270">
            <w:pPr>
              <w:pStyle w:val="TAH"/>
              <w:rPr>
                <w:rFonts w:eastAsia="SimSun"/>
              </w:rPr>
            </w:pPr>
            <w:r w:rsidRPr="00DB610F">
              <w:rPr>
                <w:rFonts w:eastAsia="SimSun"/>
              </w:rPr>
              <w:t>Test num.</w:t>
            </w:r>
          </w:p>
        </w:tc>
        <w:tc>
          <w:tcPr>
            <w:tcW w:w="0" w:type="auto"/>
            <w:vMerge w:val="restart"/>
            <w:shd w:val="clear" w:color="auto" w:fill="FFFFFF"/>
            <w:vAlign w:val="center"/>
          </w:tcPr>
          <w:p w14:paraId="3D3EE6A4" w14:textId="77777777" w:rsidR="00CF732E" w:rsidRPr="00DB610F" w:rsidRDefault="00CF732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12301A3" w14:textId="77777777" w:rsidR="00CF732E" w:rsidRPr="00DB610F" w:rsidRDefault="00CF732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029ED0" w14:textId="77777777" w:rsidR="00CF732E" w:rsidRPr="00DB610F" w:rsidRDefault="00CF732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6F36BD84" w14:textId="77777777" w:rsidR="00CF732E" w:rsidRPr="00DB610F" w:rsidRDefault="00CF732E"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221171AF" w14:textId="77777777" w:rsidR="00CF732E" w:rsidRPr="00DB610F" w:rsidRDefault="00CF732E"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1242FC73" w14:textId="77777777" w:rsidR="00CF732E" w:rsidRPr="00DB610F" w:rsidRDefault="00CF732E" w:rsidP="00CA7270">
            <w:pPr>
              <w:pStyle w:val="TAH"/>
              <w:rPr>
                <w:rFonts w:eastAsia="SimSun"/>
              </w:rPr>
            </w:pPr>
            <w:r w:rsidRPr="00DB610F">
              <w:rPr>
                <w:rFonts w:eastAsia="SimSun"/>
              </w:rPr>
              <w:t>Reference value</w:t>
            </w:r>
          </w:p>
        </w:tc>
        <w:tc>
          <w:tcPr>
            <w:tcW w:w="1046" w:type="dxa"/>
            <w:vMerge w:val="restart"/>
            <w:shd w:val="clear" w:color="auto" w:fill="FFFFFF"/>
          </w:tcPr>
          <w:p w14:paraId="2EDB9242" w14:textId="77777777" w:rsidR="00CF732E" w:rsidRPr="00DB610F" w:rsidRDefault="00CF732E" w:rsidP="00CA7270">
            <w:pPr>
              <w:pStyle w:val="TAH"/>
              <w:rPr>
                <w:rFonts w:eastAsia="SimSun"/>
              </w:rPr>
            </w:pPr>
            <w:r w:rsidRPr="00DB610F">
              <w:rPr>
                <w:rFonts w:eastAsia="SimSun"/>
              </w:rPr>
              <w:t>Comment</w:t>
            </w:r>
          </w:p>
        </w:tc>
      </w:tr>
      <w:tr w:rsidR="00CF732E" w:rsidRPr="0018689D"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18689D" w:rsidRDefault="00CF732E" w:rsidP="00CA7270">
            <w:pPr>
              <w:pStyle w:val="TAH"/>
            </w:pPr>
            <w:r w:rsidRPr="0018689D">
              <w:t>Fraction of maximum throughput (%)</w:t>
            </w:r>
          </w:p>
        </w:tc>
        <w:tc>
          <w:tcPr>
            <w:tcW w:w="0" w:type="auto"/>
            <w:shd w:val="clear" w:color="auto" w:fill="FFFFFF"/>
            <w:vAlign w:val="center"/>
          </w:tcPr>
          <w:p w14:paraId="7B441178" w14:textId="77777777" w:rsidR="00CF732E" w:rsidRPr="0018689D" w:rsidRDefault="00CF732E" w:rsidP="00CA7270">
            <w:pPr>
              <w:pStyle w:val="TAH"/>
            </w:pPr>
            <w:r w:rsidRPr="0018689D">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18689D" w14:paraId="21EC55A1" w14:textId="77777777" w:rsidTr="003545D8">
        <w:trPr>
          <w:trHeight w:val="210"/>
          <w:jc w:val="center"/>
        </w:trPr>
        <w:tc>
          <w:tcPr>
            <w:tcW w:w="0" w:type="auto"/>
            <w:shd w:val="clear" w:color="auto" w:fill="FFFFFF"/>
          </w:tcPr>
          <w:p w14:paraId="5BB3E8C6" w14:textId="77777777" w:rsidR="00CF732E" w:rsidRPr="0018689D" w:rsidRDefault="00CF732E" w:rsidP="00CA7270">
            <w:pPr>
              <w:pStyle w:val="TAC"/>
            </w:pPr>
            <w:r w:rsidRPr="0018689D">
              <w:t>5.2.3.2.1_1 4Rx TDD</w:t>
            </w:r>
          </w:p>
        </w:tc>
        <w:tc>
          <w:tcPr>
            <w:tcW w:w="0" w:type="auto"/>
            <w:shd w:val="clear" w:color="auto" w:fill="FFFFFF"/>
            <w:vAlign w:val="center"/>
          </w:tcPr>
          <w:p w14:paraId="1FF5DB2F" w14:textId="77777777" w:rsidR="00CF732E" w:rsidRPr="00DB610F" w:rsidRDefault="00CF732E" w:rsidP="00CA7270">
            <w:pPr>
              <w:pStyle w:val="TAC"/>
              <w:rPr>
                <w:rFonts w:eastAsia="SimSun"/>
              </w:rPr>
            </w:pPr>
            <w:r w:rsidRPr="00DB610F">
              <w:rPr>
                <w:rFonts w:eastAsia="SimSun"/>
              </w:rPr>
              <w:t>1-3</w:t>
            </w:r>
          </w:p>
        </w:tc>
        <w:tc>
          <w:tcPr>
            <w:tcW w:w="0" w:type="auto"/>
            <w:shd w:val="clear" w:color="auto" w:fill="FFFFFF"/>
            <w:vAlign w:val="center"/>
          </w:tcPr>
          <w:p w14:paraId="35E65917" w14:textId="77777777" w:rsidR="00CF732E" w:rsidRPr="00DB610F" w:rsidRDefault="00CF732E" w:rsidP="00CA7270">
            <w:pPr>
              <w:pStyle w:val="TAC"/>
              <w:rPr>
                <w:rFonts w:eastAsia="SimSun"/>
              </w:rPr>
            </w:pPr>
            <w:r w:rsidRPr="00DB610F">
              <w:rPr>
                <w:rFonts w:eastAsia="SimSun"/>
              </w:rPr>
              <w:t>R.PDSCH.2-4.1 TDD</w:t>
            </w:r>
          </w:p>
        </w:tc>
        <w:tc>
          <w:tcPr>
            <w:tcW w:w="0" w:type="auto"/>
            <w:shd w:val="clear" w:color="auto" w:fill="FFFFFF"/>
            <w:vAlign w:val="center"/>
          </w:tcPr>
          <w:p w14:paraId="60F497FA"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22773CBF" w14:textId="77777777" w:rsidR="00CF732E" w:rsidRPr="00DB610F" w:rsidRDefault="00CF732E" w:rsidP="00CA7270">
            <w:pPr>
              <w:pStyle w:val="TAC"/>
              <w:rPr>
                <w:rFonts w:eastAsia="SimSun"/>
              </w:rPr>
            </w:pPr>
            <w:r w:rsidRPr="00DB610F">
              <w:rPr>
                <w:rFonts w:eastAsia="SimSun"/>
              </w:rPr>
              <w:t>256QAM, 0.82</w:t>
            </w:r>
          </w:p>
        </w:tc>
        <w:tc>
          <w:tcPr>
            <w:tcW w:w="0" w:type="auto"/>
            <w:shd w:val="clear" w:color="auto" w:fill="FFFFFF"/>
            <w:vAlign w:val="center"/>
          </w:tcPr>
          <w:p w14:paraId="53622694" w14:textId="77777777" w:rsidR="00CF732E" w:rsidRPr="00DB610F" w:rsidRDefault="00CF732E" w:rsidP="00CA7270">
            <w:pPr>
              <w:pStyle w:val="TAC"/>
              <w:rPr>
                <w:rFonts w:eastAsia="SimSun"/>
              </w:rPr>
            </w:pPr>
            <w:r w:rsidRPr="00DB610F">
              <w:rPr>
                <w:rFonts w:eastAsia="SimSun"/>
              </w:rPr>
              <w:t>FR1.30-1</w:t>
            </w:r>
          </w:p>
        </w:tc>
        <w:tc>
          <w:tcPr>
            <w:tcW w:w="0" w:type="auto"/>
            <w:shd w:val="clear" w:color="auto" w:fill="FFFFFF"/>
            <w:vAlign w:val="center"/>
          </w:tcPr>
          <w:p w14:paraId="776EE8A2" w14:textId="77777777" w:rsidR="00CF732E" w:rsidRPr="00DB610F" w:rsidRDefault="00CF732E" w:rsidP="00CA7270">
            <w:pPr>
              <w:pStyle w:val="TAC"/>
              <w:rPr>
                <w:rFonts w:eastAsia="SimSun"/>
              </w:rPr>
            </w:pPr>
            <w:r w:rsidRPr="00DB610F">
              <w:rPr>
                <w:rFonts w:eastAsia="SimSun"/>
              </w:rPr>
              <w:t>TDLA30-10</w:t>
            </w:r>
          </w:p>
        </w:tc>
        <w:tc>
          <w:tcPr>
            <w:tcW w:w="0" w:type="auto"/>
            <w:shd w:val="clear" w:color="auto" w:fill="FFFFFF"/>
            <w:vAlign w:val="center"/>
          </w:tcPr>
          <w:p w14:paraId="74DF8C21"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3F0FC2CD"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5AB11334" w14:textId="77777777" w:rsidR="00CF732E" w:rsidRPr="00DB610F" w:rsidRDefault="00CF732E" w:rsidP="00CA7270">
            <w:pPr>
              <w:pStyle w:val="TAC"/>
              <w:rPr>
                <w:rFonts w:eastAsia="SimSun"/>
                <w:lang w:eastAsia="zh-CN"/>
              </w:rPr>
            </w:pPr>
            <w:r w:rsidRPr="00DB610F">
              <w:rPr>
                <w:rFonts w:eastAsia="SimSun"/>
                <w:lang w:eastAsia="zh-CN"/>
              </w:rPr>
              <w:t>22.5</w:t>
            </w:r>
          </w:p>
        </w:tc>
        <w:tc>
          <w:tcPr>
            <w:tcW w:w="1046" w:type="dxa"/>
            <w:shd w:val="clear" w:color="auto" w:fill="FFFFFF"/>
          </w:tcPr>
          <w:p w14:paraId="563A9ED6" w14:textId="77777777" w:rsidR="00CF732E" w:rsidRPr="00DB610F" w:rsidRDefault="00CF732E" w:rsidP="000A5F1E">
            <w:pPr>
              <w:pStyle w:val="TAC"/>
              <w:rPr>
                <w:rFonts w:eastAsia="MS Mincho"/>
                <w:lang w:eastAsia="de-DE"/>
              </w:rPr>
            </w:pPr>
            <w:r w:rsidRPr="00DB610F">
              <w:rPr>
                <w:rFonts w:eastAsia="MS Mincho"/>
                <w:lang w:eastAsia="de-DE"/>
              </w:rPr>
              <w:t>Large TBS</w:t>
            </w:r>
          </w:p>
        </w:tc>
      </w:tr>
      <w:tr w:rsidR="00CF732E" w:rsidRPr="0018689D" w14:paraId="6AE17B8C" w14:textId="77777777" w:rsidTr="003545D8">
        <w:trPr>
          <w:trHeight w:val="210"/>
          <w:jc w:val="center"/>
        </w:trPr>
        <w:tc>
          <w:tcPr>
            <w:tcW w:w="0" w:type="auto"/>
            <w:shd w:val="clear" w:color="auto" w:fill="FFFFFF"/>
          </w:tcPr>
          <w:p w14:paraId="029DCBD2" w14:textId="77777777" w:rsidR="00CF732E" w:rsidRPr="0018689D" w:rsidRDefault="00CF732E" w:rsidP="00CA7270">
            <w:pPr>
              <w:pStyle w:val="TAC"/>
            </w:pPr>
            <w:r w:rsidRPr="0018689D">
              <w:t>5.2.3.2.1_1 4Rx TDD</w:t>
            </w:r>
          </w:p>
        </w:tc>
        <w:tc>
          <w:tcPr>
            <w:tcW w:w="0" w:type="auto"/>
            <w:shd w:val="clear" w:color="auto" w:fill="FFFFFF"/>
            <w:vAlign w:val="center"/>
          </w:tcPr>
          <w:p w14:paraId="7AA0F1F4" w14:textId="77777777" w:rsidR="00CF732E" w:rsidRPr="0018689D" w:rsidRDefault="00CF732E" w:rsidP="00CA7270">
            <w:pPr>
              <w:pStyle w:val="TAC"/>
            </w:pPr>
            <w:r w:rsidRPr="0018689D">
              <w:t>1-4</w:t>
            </w:r>
          </w:p>
        </w:tc>
        <w:tc>
          <w:tcPr>
            <w:tcW w:w="0" w:type="auto"/>
            <w:shd w:val="clear" w:color="auto" w:fill="FFFFFF"/>
            <w:vAlign w:val="center"/>
          </w:tcPr>
          <w:p w14:paraId="0B6F2677" w14:textId="77777777" w:rsidR="00CF732E" w:rsidRPr="0018689D" w:rsidRDefault="00CF732E" w:rsidP="00CA7270">
            <w:pPr>
              <w:pStyle w:val="TAC"/>
            </w:pPr>
            <w:r w:rsidRPr="0018689D">
              <w:t>R.PDSCH.2-2.1 TDD</w:t>
            </w:r>
          </w:p>
        </w:tc>
        <w:tc>
          <w:tcPr>
            <w:tcW w:w="0" w:type="auto"/>
            <w:shd w:val="clear" w:color="auto" w:fill="FFFFFF"/>
            <w:vAlign w:val="center"/>
          </w:tcPr>
          <w:p w14:paraId="42236159" w14:textId="77777777" w:rsidR="00CF732E" w:rsidRPr="0018689D" w:rsidRDefault="00CF732E" w:rsidP="00CA7270">
            <w:pPr>
              <w:pStyle w:val="TAC"/>
            </w:pPr>
            <w:r w:rsidRPr="0018689D">
              <w:t>40 / 30</w:t>
            </w:r>
          </w:p>
        </w:tc>
        <w:tc>
          <w:tcPr>
            <w:tcW w:w="0" w:type="auto"/>
            <w:shd w:val="clear" w:color="auto" w:fill="FFFFFF"/>
          </w:tcPr>
          <w:p w14:paraId="625A5D0F" w14:textId="77777777" w:rsidR="00CF732E" w:rsidRPr="0018689D" w:rsidRDefault="00CF732E" w:rsidP="00CA7270">
            <w:pPr>
              <w:pStyle w:val="TAC"/>
            </w:pPr>
            <w:r w:rsidRPr="0018689D">
              <w:t>16QAM, 0.48</w:t>
            </w:r>
          </w:p>
        </w:tc>
        <w:tc>
          <w:tcPr>
            <w:tcW w:w="0" w:type="auto"/>
            <w:shd w:val="clear" w:color="auto" w:fill="FFFFFF"/>
            <w:vAlign w:val="center"/>
          </w:tcPr>
          <w:p w14:paraId="3FB0FE76" w14:textId="77777777" w:rsidR="00CF732E" w:rsidRPr="0018689D" w:rsidRDefault="00CF732E" w:rsidP="00CA7270">
            <w:pPr>
              <w:pStyle w:val="TAC"/>
            </w:pPr>
            <w:r w:rsidRPr="0018689D">
              <w:t>FR1.30-1</w:t>
            </w:r>
          </w:p>
        </w:tc>
        <w:tc>
          <w:tcPr>
            <w:tcW w:w="0" w:type="auto"/>
            <w:shd w:val="clear" w:color="auto" w:fill="FFFFFF"/>
            <w:vAlign w:val="center"/>
          </w:tcPr>
          <w:p w14:paraId="041ED1EF" w14:textId="77777777" w:rsidR="00CF732E" w:rsidRPr="0018689D" w:rsidRDefault="00CF732E" w:rsidP="00CA7270">
            <w:pPr>
              <w:pStyle w:val="TAC"/>
            </w:pPr>
            <w:r w:rsidRPr="0018689D">
              <w:t>TDLC300-100</w:t>
            </w:r>
          </w:p>
        </w:tc>
        <w:tc>
          <w:tcPr>
            <w:tcW w:w="0" w:type="auto"/>
            <w:shd w:val="clear" w:color="auto" w:fill="FFFFFF"/>
            <w:vAlign w:val="center"/>
          </w:tcPr>
          <w:p w14:paraId="2D6861DE" w14:textId="77777777" w:rsidR="00CF732E" w:rsidRPr="0018689D" w:rsidRDefault="00CF732E" w:rsidP="00CA7270">
            <w:pPr>
              <w:pStyle w:val="TAC"/>
            </w:pPr>
            <w:r w:rsidRPr="0018689D">
              <w:t>2x4, ULA Low</w:t>
            </w:r>
          </w:p>
        </w:tc>
        <w:tc>
          <w:tcPr>
            <w:tcW w:w="0" w:type="auto"/>
            <w:shd w:val="clear" w:color="auto" w:fill="FFFFFF"/>
            <w:vAlign w:val="center"/>
          </w:tcPr>
          <w:p w14:paraId="187F434A" w14:textId="77777777" w:rsidR="00CF732E" w:rsidRPr="0018689D" w:rsidRDefault="00CF732E" w:rsidP="00CA7270">
            <w:pPr>
              <w:pStyle w:val="TAC"/>
            </w:pPr>
            <w:r w:rsidRPr="0018689D">
              <w:t>30</w:t>
            </w:r>
          </w:p>
        </w:tc>
        <w:tc>
          <w:tcPr>
            <w:tcW w:w="0" w:type="auto"/>
            <w:shd w:val="clear" w:color="auto" w:fill="FFFFFF"/>
            <w:vAlign w:val="center"/>
          </w:tcPr>
          <w:p w14:paraId="654525DA" w14:textId="77777777" w:rsidR="00CF732E" w:rsidRPr="0018689D" w:rsidRDefault="00CF732E" w:rsidP="00CA7270">
            <w:pPr>
              <w:pStyle w:val="TAC"/>
            </w:pPr>
            <w:r w:rsidRPr="0018689D">
              <w:t>-0.3</w:t>
            </w:r>
          </w:p>
        </w:tc>
        <w:tc>
          <w:tcPr>
            <w:tcW w:w="1046" w:type="dxa"/>
            <w:shd w:val="clear" w:color="auto" w:fill="FFFFFF"/>
          </w:tcPr>
          <w:p w14:paraId="28CA1056" w14:textId="77777777" w:rsidR="00CF732E" w:rsidRPr="00DB610F" w:rsidRDefault="00CF732E" w:rsidP="000A5F1E">
            <w:pPr>
              <w:pStyle w:val="TAC"/>
              <w:rPr>
                <w:rFonts w:eastAsia="MS Mincho"/>
                <w:lang w:eastAsia="de-DE"/>
              </w:rPr>
            </w:pPr>
            <w:r w:rsidRPr="00DB610F">
              <w:rPr>
                <w:rFonts w:eastAsia="MS Mincho"/>
                <w:lang w:eastAsia="de-DE"/>
              </w:rPr>
              <w:t>High BLER</w:t>
            </w:r>
          </w:p>
        </w:tc>
      </w:tr>
      <w:tr w:rsidR="00CF732E" w:rsidRPr="0018689D" w14:paraId="1C958722" w14:textId="77777777" w:rsidTr="003545D8">
        <w:trPr>
          <w:trHeight w:val="178"/>
          <w:jc w:val="center"/>
        </w:trPr>
        <w:tc>
          <w:tcPr>
            <w:tcW w:w="0" w:type="auto"/>
            <w:shd w:val="clear" w:color="auto" w:fill="FFFFFF"/>
          </w:tcPr>
          <w:p w14:paraId="674D8E90" w14:textId="77777777" w:rsidR="00CF732E" w:rsidRPr="0018689D" w:rsidRDefault="00CF732E" w:rsidP="00CA7270">
            <w:pPr>
              <w:pStyle w:val="TAC"/>
            </w:pPr>
            <w:r w:rsidRPr="0018689D">
              <w:t>5.2.3.2.1_1 4Rx TDD</w:t>
            </w:r>
          </w:p>
        </w:tc>
        <w:tc>
          <w:tcPr>
            <w:tcW w:w="0" w:type="auto"/>
            <w:shd w:val="clear" w:color="auto" w:fill="FFFFFF"/>
            <w:vAlign w:val="center"/>
          </w:tcPr>
          <w:p w14:paraId="256308F3" w14:textId="77777777" w:rsidR="00CF732E" w:rsidRPr="00DB610F" w:rsidRDefault="00CF732E" w:rsidP="00CA7270">
            <w:pPr>
              <w:pStyle w:val="TAC"/>
              <w:rPr>
                <w:rFonts w:eastAsia="SimSun"/>
              </w:rPr>
            </w:pPr>
            <w:r w:rsidRPr="00DB610F">
              <w:rPr>
                <w:rFonts w:eastAsia="SimSun"/>
              </w:rPr>
              <w:t>1-1</w:t>
            </w:r>
          </w:p>
        </w:tc>
        <w:tc>
          <w:tcPr>
            <w:tcW w:w="0" w:type="auto"/>
            <w:shd w:val="clear" w:color="auto" w:fill="FFFFFF"/>
            <w:vAlign w:val="center"/>
          </w:tcPr>
          <w:p w14:paraId="635B1590" w14:textId="77777777" w:rsidR="00CF732E" w:rsidRPr="00DB610F" w:rsidRDefault="00CF732E" w:rsidP="00CA7270">
            <w:pPr>
              <w:pStyle w:val="TAC"/>
              <w:rPr>
                <w:rFonts w:eastAsia="SimSun"/>
              </w:rPr>
            </w:pPr>
            <w:r w:rsidRPr="00DB610F">
              <w:rPr>
                <w:rFonts w:eastAsia="SimSun"/>
              </w:rPr>
              <w:t>R.PDSCH.2-1.1 TDD</w:t>
            </w:r>
          </w:p>
        </w:tc>
        <w:tc>
          <w:tcPr>
            <w:tcW w:w="0" w:type="auto"/>
            <w:shd w:val="clear" w:color="auto" w:fill="FFFFFF"/>
            <w:vAlign w:val="center"/>
          </w:tcPr>
          <w:p w14:paraId="38571380"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7F93D556" w14:textId="77777777" w:rsidR="00CF732E" w:rsidRPr="00DB610F" w:rsidRDefault="00CF732E" w:rsidP="00CA7270">
            <w:pPr>
              <w:pStyle w:val="TAC"/>
              <w:rPr>
                <w:rFonts w:eastAsia="SimSun"/>
              </w:rPr>
            </w:pPr>
            <w:r w:rsidRPr="00DB610F">
              <w:rPr>
                <w:rFonts w:eastAsia="SimSun"/>
              </w:rPr>
              <w:t>QPSK, 0.30</w:t>
            </w:r>
          </w:p>
        </w:tc>
        <w:tc>
          <w:tcPr>
            <w:tcW w:w="0" w:type="auto"/>
            <w:shd w:val="clear" w:color="auto" w:fill="FFFFFF"/>
            <w:vAlign w:val="center"/>
          </w:tcPr>
          <w:p w14:paraId="656C3B27" w14:textId="77777777" w:rsidR="00CF732E" w:rsidRPr="00DB610F" w:rsidRDefault="00CF732E"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4262B34" w14:textId="77777777" w:rsidR="00CF732E" w:rsidRPr="00DB610F" w:rsidRDefault="00CF732E" w:rsidP="00CA7270">
            <w:pPr>
              <w:pStyle w:val="TAC"/>
              <w:rPr>
                <w:rFonts w:eastAsia="SimSun"/>
              </w:rPr>
            </w:pPr>
            <w:r w:rsidRPr="00DB610F">
              <w:rPr>
                <w:rFonts w:eastAsia="SimSun"/>
              </w:rPr>
              <w:t>TDLB100-400</w:t>
            </w:r>
          </w:p>
        </w:tc>
        <w:tc>
          <w:tcPr>
            <w:tcW w:w="0" w:type="auto"/>
            <w:shd w:val="clear" w:color="auto" w:fill="FFFFFF"/>
            <w:vAlign w:val="center"/>
          </w:tcPr>
          <w:p w14:paraId="475409CF"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093292"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41E60C37" w14:textId="77777777" w:rsidR="00CF732E" w:rsidRPr="00DB610F" w:rsidRDefault="00CF732E" w:rsidP="00CA7270">
            <w:pPr>
              <w:pStyle w:val="TAC"/>
              <w:rPr>
                <w:rFonts w:eastAsia="SimSun"/>
                <w:lang w:eastAsia="zh-CN"/>
              </w:rPr>
            </w:pPr>
            <w:r w:rsidRPr="00DB610F">
              <w:rPr>
                <w:rFonts w:eastAsia="SimSun"/>
                <w:lang w:eastAsia="zh-CN"/>
              </w:rPr>
              <w:t>-3.1</w:t>
            </w:r>
          </w:p>
        </w:tc>
        <w:tc>
          <w:tcPr>
            <w:tcW w:w="1046" w:type="dxa"/>
            <w:shd w:val="clear" w:color="auto" w:fill="FFFFFF"/>
          </w:tcPr>
          <w:p w14:paraId="316F7984" w14:textId="77777777" w:rsidR="00CF732E" w:rsidRPr="00DB610F" w:rsidRDefault="00CF732E" w:rsidP="000A5F1E">
            <w:pPr>
              <w:pStyle w:val="TAC"/>
              <w:rPr>
                <w:rFonts w:eastAsia="MS Mincho"/>
                <w:lang w:eastAsia="de-DE"/>
              </w:rPr>
            </w:pPr>
            <w:r w:rsidRPr="0018689D">
              <w:t>High channel variation</w:t>
            </w:r>
          </w:p>
        </w:tc>
      </w:tr>
      <w:tr w:rsidR="00CF732E" w:rsidRPr="0018689D" w14:paraId="3F8EFBA6" w14:textId="77777777" w:rsidTr="003545D8">
        <w:trPr>
          <w:trHeight w:val="178"/>
          <w:jc w:val="center"/>
        </w:trPr>
        <w:tc>
          <w:tcPr>
            <w:tcW w:w="0" w:type="auto"/>
            <w:shd w:val="clear" w:color="auto" w:fill="FFFFFF"/>
          </w:tcPr>
          <w:p w14:paraId="2F6DF673" w14:textId="77777777" w:rsidR="00CF732E" w:rsidRPr="0018689D" w:rsidRDefault="00CF732E" w:rsidP="00CA7270">
            <w:pPr>
              <w:pStyle w:val="TAC"/>
            </w:pPr>
            <w:r w:rsidRPr="0018689D">
              <w:t>5.2.3.2.1_1 4Rx TDD</w:t>
            </w:r>
          </w:p>
        </w:tc>
        <w:tc>
          <w:tcPr>
            <w:tcW w:w="0" w:type="auto"/>
            <w:shd w:val="clear" w:color="auto" w:fill="FFFFFF"/>
            <w:vAlign w:val="center"/>
          </w:tcPr>
          <w:p w14:paraId="28945E1D" w14:textId="77777777" w:rsidR="00CF732E" w:rsidRPr="0018689D" w:rsidRDefault="00CF732E" w:rsidP="00CA7270">
            <w:pPr>
              <w:pStyle w:val="TAC"/>
            </w:pPr>
            <w:r w:rsidRPr="0018689D">
              <w:t>4-1</w:t>
            </w:r>
          </w:p>
        </w:tc>
        <w:tc>
          <w:tcPr>
            <w:tcW w:w="0" w:type="auto"/>
            <w:shd w:val="clear" w:color="auto" w:fill="FFFFFF"/>
            <w:vAlign w:val="center"/>
          </w:tcPr>
          <w:p w14:paraId="5EEB4B2F" w14:textId="77777777" w:rsidR="00CF732E" w:rsidRPr="0018689D" w:rsidRDefault="00CF732E" w:rsidP="00CA7270">
            <w:pPr>
              <w:pStyle w:val="TAC"/>
            </w:pPr>
            <w:r w:rsidRPr="0018689D">
              <w:t>R.PDSCH.2-2.4 TDD</w:t>
            </w:r>
          </w:p>
        </w:tc>
        <w:tc>
          <w:tcPr>
            <w:tcW w:w="0" w:type="auto"/>
            <w:shd w:val="clear" w:color="auto" w:fill="FFFFFF"/>
            <w:vAlign w:val="center"/>
          </w:tcPr>
          <w:p w14:paraId="03B04350" w14:textId="77777777" w:rsidR="00CF732E" w:rsidRPr="0018689D" w:rsidRDefault="00CF732E" w:rsidP="00CA7270">
            <w:pPr>
              <w:pStyle w:val="TAC"/>
            </w:pPr>
            <w:r w:rsidRPr="0018689D">
              <w:t>40 / 30</w:t>
            </w:r>
          </w:p>
        </w:tc>
        <w:tc>
          <w:tcPr>
            <w:tcW w:w="0" w:type="auto"/>
            <w:shd w:val="clear" w:color="auto" w:fill="FFFFFF"/>
            <w:vAlign w:val="center"/>
          </w:tcPr>
          <w:p w14:paraId="1C13037F" w14:textId="77777777" w:rsidR="00CF732E" w:rsidRPr="0018689D" w:rsidRDefault="00CF732E" w:rsidP="00CA7270">
            <w:pPr>
              <w:pStyle w:val="TAC"/>
            </w:pPr>
            <w:r w:rsidRPr="0018689D">
              <w:t>16QAM, 0.48</w:t>
            </w:r>
          </w:p>
        </w:tc>
        <w:tc>
          <w:tcPr>
            <w:tcW w:w="0" w:type="auto"/>
            <w:shd w:val="clear" w:color="auto" w:fill="FFFFFF"/>
            <w:vAlign w:val="center"/>
          </w:tcPr>
          <w:p w14:paraId="2079D1CA" w14:textId="77777777" w:rsidR="00CF732E" w:rsidRPr="0018689D" w:rsidRDefault="00CF732E" w:rsidP="00CA7270">
            <w:pPr>
              <w:pStyle w:val="TAC"/>
            </w:pPr>
            <w:r w:rsidRPr="0018689D">
              <w:t>FR1.30-1</w:t>
            </w:r>
          </w:p>
        </w:tc>
        <w:tc>
          <w:tcPr>
            <w:tcW w:w="0" w:type="auto"/>
            <w:shd w:val="clear" w:color="auto" w:fill="FFFFFF"/>
            <w:vAlign w:val="center"/>
          </w:tcPr>
          <w:p w14:paraId="7C720420" w14:textId="77777777" w:rsidR="00CF732E" w:rsidRPr="0018689D" w:rsidRDefault="00CF732E" w:rsidP="00CA7270">
            <w:pPr>
              <w:pStyle w:val="TAC"/>
            </w:pPr>
            <w:r w:rsidRPr="0018689D">
              <w:t>TDLA30-10</w:t>
            </w:r>
          </w:p>
        </w:tc>
        <w:tc>
          <w:tcPr>
            <w:tcW w:w="0" w:type="auto"/>
            <w:shd w:val="clear" w:color="auto" w:fill="FFFFFF"/>
            <w:vAlign w:val="center"/>
          </w:tcPr>
          <w:p w14:paraId="3D154659" w14:textId="77777777" w:rsidR="00CF732E" w:rsidRPr="0018689D" w:rsidRDefault="00CF732E" w:rsidP="00CA7270">
            <w:pPr>
              <w:pStyle w:val="TAC"/>
            </w:pPr>
            <w:r w:rsidRPr="0018689D">
              <w:t>4x4, ULA Low</w:t>
            </w:r>
          </w:p>
        </w:tc>
        <w:tc>
          <w:tcPr>
            <w:tcW w:w="0" w:type="auto"/>
            <w:shd w:val="clear" w:color="auto" w:fill="FFFFFF"/>
            <w:vAlign w:val="center"/>
          </w:tcPr>
          <w:p w14:paraId="74388E95" w14:textId="77777777" w:rsidR="00CF732E" w:rsidRPr="0018689D" w:rsidRDefault="00CF732E" w:rsidP="00CA7270">
            <w:pPr>
              <w:pStyle w:val="TAC"/>
            </w:pPr>
            <w:r w:rsidRPr="0018689D">
              <w:t>70</w:t>
            </w:r>
          </w:p>
        </w:tc>
        <w:tc>
          <w:tcPr>
            <w:tcW w:w="0" w:type="auto"/>
            <w:shd w:val="clear" w:color="auto" w:fill="FFFFFF"/>
            <w:vAlign w:val="center"/>
          </w:tcPr>
          <w:p w14:paraId="38C2EA8F" w14:textId="77777777" w:rsidR="00CF732E" w:rsidRPr="0018689D" w:rsidRDefault="00CF732E" w:rsidP="00CA7270">
            <w:pPr>
              <w:pStyle w:val="TAC"/>
            </w:pPr>
            <w:r w:rsidRPr="0018689D">
              <w:t>16.4</w:t>
            </w:r>
          </w:p>
        </w:tc>
        <w:tc>
          <w:tcPr>
            <w:tcW w:w="1046" w:type="dxa"/>
            <w:shd w:val="clear" w:color="auto" w:fill="FFFFFF"/>
          </w:tcPr>
          <w:p w14:paraId="28AD3050" w14:textId="77777777" w:rsidR="00CF732E" w:rsidRPr="00DB610F" w:rsidRDefault="00CF732E" w:rsidP="000A5F1E">
            <w:pPr>
              <w:pStyle w:val="TAC"/>
              <w:rPr>
                <w:rFonts w:eastAsia="MS Mincho"/>
                <w:lang w:eastAsia="de-DE"/>
              </w:rPr>
            </w:pPr>
            <w:r w:rsidRPr="00DB610F">
              <w:rPr>
                <w:rFonts w:eastAsia="MS Mincho"/>
                <w:lang w:eastAsia="de-DE"/>
              </w:rPr>
              <w:t>High throughput</w:t>
            </w:r>
          </w:p>
          <w:p w14:paraId="17234807" w14:textId="77777777" w:rsidR="00CF732E" w:rsidRPr="00DB610F" w:rsidRDefault="00CF732E" w:rsidP="001C17C7">
            <w:pPr>
              <w:pStyle w:val="TAC"/>
              <w:rPr>
                <w:rFonts w:eastAsia="MS Mincho"/>
                <w:lang w:eastAsia="de-DE"/>
              </w:rPr>
            </w:pPr>
            <w:r w:rsidRPr="00DB610F">
              <w:rPr>
                <w:rFonts w:eastAsia="MS Mincho"/>
                <w:lang w:eastAsia="de-DE"/>
              </w:rPr>
              <w:t>Baseline Rx</w:t>
            </w:r>
          </w:p>
        </w:tc>
      </w:tr>
      <w:tr w:rsidR="00CF732E" w:rsidRPr="0018689D"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18689D" w:rsidRDefault="00CF732E"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18689D" w:rsidRDefault="00CF732E"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18689D" w:rsidRDefault="00CF732E"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18689D" w:rsidRDefault="00CF732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18689D" w:rsidRDefault="00CF732E"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18689D" w:rsidRDefault="00CF732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18689D" w:rsidRDefault="00CF732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18689D" w:rsidRDefault="00CF732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18689D" w:rsidRDefault="00CF732E"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0A5F1E">
            <w:pPr>
              <w:pStyle w:val="TAC"/>
              <w:rPr>
                <w:rFonts w:eastAsia="MS Mincho"/>
                <w:lang w:eastAsia="de-DE"/>
              </w:rPr>
            </w:pPr>
            <w:r w:rsidRPr="00DB610F">
              <w:rPr>
                <w:rFonts w:eastAsia="MS Mincho"/>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CA7270">
      <w:pPr>
        <w:pStyle w:val="H6"/>
      </w:pPr>
      <w:bookmarkStart w:id="1666" w:name="_Toc46239269"/>
      <w:bookmarkStart w:id="1667" w:name="_Toc46384279"/>
      <w:bookmarkStart w:id="1668" w:name="_Toc46480361"/>
      <w:bookmarkStart w:id="1669" w:name="_Toc51833699"/>
      <w:bookmarkStart w:id="1670" w:name="_Toc58504803"/>
      <w:bookmarkStart w:id="1671" w:name="_Toc68540546"/>
      <w:bookmarkStart w:id="1672" w:name="_Toc75464083"/>
      <w:bookmarkStart w:id="1673" w:name="_Toc83680393"/>
      <w:bookmarkStart w:id="1674" w:name="_Toc92099964"/>
      <w:bookmarkStart w:id="1675" w:name="_Toc99980498"/>
      <w:r w:rsidRPr="00DB610F">
        <w:t>A.5.1.2.2.4</w:t>
      </w:r>
      <w:r w:rsidRPr="00DB610F">
        <w:tab/>
        <w:t>Test Description</w:t>
      </w:r>
      <w:bookmarkEnd w:id="1666"/>
      <w:bookmarkEnd w:id="1667"/>
      <w:bookmarkEnd w:id="1668"/>
      <w:bookmarkEnd w:id="1669"/>
      <w:bookmarkEnd w:id="1670"/>
      <w:bookmarkEnd w:id="1671"/>
      <w:bookmarkEnd w:id="1672"/>
      <w:bookmarkEnd w:id="1673"/>
      <w:bookmarkEnd w:id="1674"/>
      <w:bookmarkEnd w:id="1675"/>
    </w:p>
    <w:p w14:paraId="62934E63" w14:textId="77777777" w:rsidR="00CF732E" w:rsidRPr="00DB610F" w:rsidRDefault="00CF732E" w:rsidP="00CF732E">
      <w:pPr>
        <w:pStyle w:val="H6"/>
      </w:pPr>
      <w:r w:rsidRPr="00DB610F">
        <w:t>A.5.1.2.2.4.1</w:t>
      </w:r>
      <w:r w:rsidRPr="00DB610F">
        <w:tab/>
        <w:t>Initial Conditions</w:t>
      </w:r>
    </w:p>
    <w:p w14:paraId="483313BE" w14:textId="065591BA"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6A892973" w14:textId="4BDAB6F5" w:rsidR="00CF732E" w:rsidRPr="00DB610F" w:rsidRDefault="00CF732E" w:rsidP="0072597D">
      <w:pPr>
        <w:pStyle w:val="B10"/>
      </w:pPr>
      <w:r w:rsidRPr="00DB610F">
        <w:t>1.1</w:t>
      </w:r>
      <w:r w:rsidRPr="00DB610F">
        <w:tab/>
        <w:t>Connect an application server to the IP output of the SS.</w:t>
      </w:r>
    </w:p>
    <w:p w14:paraId="2B082148" w14:textId="77777777" w:rsidR="00E5083F" w:rsidRPr="00DB610F" w:rsidRDefault="00CF732E" w:rsidP="0072597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39F68DA8" w:rsidR="00CF732E" w:rsidRPr="00DB610F" w:rsidRDefault="00CF732E" w:rsidP="0072597D">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676" w:name="_Toc46155851"/>
      <w:bookmarkStart w:id="1677" w:name="_Toc46238404"/>
      <w:bookmarkStart w:id="1678" w:name="_Toc46239270"/>
      <w:bookmarkStart w:id="1679" w:name="_Toc46384280"/>
      <w:r w:rsidRPr="00DB610F">
        <w:t>RADIATED TCP DOWNLINK – STATIC CHANNEL</w:t>
      </w:r>
      <w:bookmarkEnd w:id="1676"/>
      <w:bookmarkEnd w:id="1677"/>
      <w:bookmarkEnd w:id="1678"/>
      <w:bookmarkEnd w:id="1679"/>
    </w:p>
    <w:p w14:paraId="4C63B3B2" w14:textId="77777777" w:rsidR="00311973" w:rsidRPr="00DB610F" w:rsidRDefault="00311973" w:rsidP="008D5A45">
      <w:pPr>
        <w:pStyle w:val="Heading1"/>
      </w:pPr>
      <w:bookmarkStart w:id="1680" w:name="_Toc46155852"/>
      <w:bookmarkStart w:id="1681" w:name="_Toc46238405"/>
      <w:bookmarkStart w:id="1682" w:name="_Toc46239271"/>
      <w:bookmarkStart w:id="1683" w:name="_Toc46384281"/>
      <w:bookmarkStart w:id="1684" w:name="_Toc46480362"/>
      <w:bookmarkStart w:id="1685" w:name="_Toc51833700"/>
      <w:bookmarkStart w:id="1686" w:name="_Toc58504804"/>
      <w:bookmarkStart w:id="1687" w:name="_Toc68540547"/>
      <w:bookmarkStart w:id="1688" w:name="_Toc75464084"/>
      <w:bookmarkStart w:id="1689" w:name="_Toc83680394"/>
      <w:bookmarkStart w:id="1690" w:name="_Toc92099965"/>
      <w:bookmarkStart w:id="1691" w:name="_Toc99980499"/>
      <w:bookmarkStart w:id="1692" w:name="_Toc138970187"/>
      <w:r w:rsidRPr="00DB610F">
        <w:t>A.6</w:t>
      </w:r>
      <w:r w:rsidRPr="00DB610F">
        <w:tab/>
        <w:t>5G NR /TCP Downlink Throughput/Radiated/Static Peak Throughput for SA and NSA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7F189AF" w14:textId="77777777" w:rsidR="00311973" w:rsidRPr="00DB610F" w:rsidRDefault="00311973" w:rsidP="008D5A45">
      <w:pPr>
        <w:pStyle w:val="Heading2"/>
      </w:pPr>
      <w:bookmarkStart w:id="1693" w:name="_Toc46155853"/>
      <w:bookmarkStart w:id="1694" w:name="_Toc46238406"/>
      <w:bookmarkStart w:id="1695" w:name="_Toc46239272"/>
      <w:bookmarkStart w:id="1696" w:name="_Toc46384282"/>
      <w:bookmarkStart w:id="1697" w:name="_Toc46480363"/>
      <w:bookmarkStart w:id="1698" w:name="_Toc51833701"/>
      <w:bookmarkStart w:id="1699" w:name="_Toc58504805"/>
      <w:bookmarkStart w:id="1700" w:name="_Toc68540548"/>
      <w:bookmarkStart w:id="1701" w:name="_Toc75464085"/>
      <w:bookmarkStart w:id="1702" w:name="_Toc83680395"/>
      <w:bookmarkStart w:id="1703" w:name="_Toc92099966"/>
      <w:bookmarkStart w:id="1704" w:name="_Toc99980500"/>
      <w:bookmarkStart w:id="1705" w:name="_Toc138970188"/>
      <w:r w:rsidRPr="00DB610F">
        <w:t>A.6.1</w:t>
      </w:r>
      <w:r w:rsidRPr="00DB610F">
        <w:tab/>
        <w:t>5G NR /TCP Downlink Throughput /Radiated/Static Channel Peak Throughput tests for SA and NSA</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83BC621" w14:textId="29D058B1" w:rsidR="001547DA" w:rsidRPr="00DB610F" w:rsidRDefault="001547DA" w:rsidP="008D5A45">
      <w:pPr>
        <w:pStyle w:val="Heading3"/>
      </w:pPr>
      <w:bookmarkStart w:id="1706" w:name="_Toc46155854"/>
      <w:bookmarkStart w:id="1707" w:name="_Toc46238407"/>
      <w:bookmarkStart w:id="1708" w:name="_Toc46239273"/>
      <w:bookmarkStart w:id="1709" w:name="_Toc46384283"/>
      <w:bookmarkStart w:id="1710" w:name="_Toc46480364"/>
      <w:bookmarkStart w:id="1711" w:name="_Toc51833702"/>
      <w:bookmarkStart w:id="1712" w:name="_Toc58504806"/>
      <w:bookmarkStart w:id="1713" w:name="_Toc68540549"/>
      <w:bookmarkStart w:id="1714" w:name="_Toc75464086"/>
      <w:bookmarkStart w:id="1715" w:name="_Toc83680396"/>
      <w:bookmarkStart w:id="1716" w:name="_Toc92099967"/>
      <w:bookmarkStart w:id="1717" w:name="_Toc99980501"/>
      <w:bookmarkStart w:id="1718" w:name="_Toc138970189"/>
      <w:r w:rsidRPr="00DB610F">
        <w:t>A.6.1.1</w:t>
      </w:r>
      <w:r w:rsidRPr="00DB610F">
        <w:tab/>
        <w:t>5G NR /</w:t>
      </w:r>
      <w:r w:rsidR="009D7A34">
        <w:t>TCP</w:t>
      </w:r>
      <w:r w:rsidRPr="00DB610F">
        <w:t xml:space="preserve"> Downlink Throughput /Radiated/Static Channel/ SA and NSA (no Downlink Split Bearer)</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82CCBBD" w14:textId="77777777" w:rsidR="001547DA" w:rsidRPr="00DB610F" w:rsidRDefault="001547DA" w:rsidP="00CA7270">
      <w:pPr>
        <w:pStyle w:val="H6"/>
        <w:rPr>
          <w:lang w:eastAsia="x-none"/>
        </w:rPr>
      </w:pPr>
      <w:bookmarkStart w:id="1719" w:name="_Toc46239274"/>
      <w:bookmarkStart w:id="1720" w:name="_Toc46384284"/>
      <w:bookmarkStart w:id="1721" w:name="_Toc46480365"/>
      <w:bookmarkStart w:id="1722" w:name="_Toc51833703"/>
      <w:bookmarkStart w:id="1723" w:name="_Toc58504807"/>
      <w:bookmarkStart w:id="1724" w:name="_Toc68540550"/>
      <w:bookmarkStart w:id="1725" w:name="_Toc75464087"/>
      <w:bookmarkStart w:id="1726" w:name="_Toc83680397"/>
      <w:bookmarkStart w:id="1727" w:name="_Toc92099968"/>
      <w:bookmarkStart w:id="1728" w:name="_Toc99980502"/>
      <w:r w:rsidRPr="00DB610F">
        <w:t>A.6.1.1</w:t>
      </w:r>
      <w:r w:rsidRPr="00DB610F">
        <w:rPr>
          <w:lang w:eastAsia="x-none"/>
        </w:rPr>
        <w:t>.1</w:t>
      </w:r>
      <w:r w:rsidRPr="00DB610F">
        <w:tab/>
        <w:t>Definition</w:t>
      </w:r>
      <w:bookmarkEnd w:id="1719"/>
      <w:bookmarkEnd w:id="1720"/>
      <w:bookmarkEnd w:id="1721"/>
      <w:bookmarkEnd w:id="1722"/>
      <w:bookmarkEnd w:id="1723"/>
      <w:bookmarkEnd w:id="1724"/>
      <w:bookmarkEnd w:id="1725"/>
      <w:bookmarkEnd w:id="1726"/>
      <w:bookmarkEnd w:id="1727"/>
      <w:bookmarkEnd w:id="1728"/>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1729" w:name="_Toc46239275"/>
      <w:bookmarkStart w:id="1730" w:name="_Toc46384285"/>
      <w:bookmarkStart w:id="1731" w:name="_Toc46480366"/>
      <w:bookmarkStart w:id="1732" w:name="_Toc51833704"/>
      <w:bookmarkStart w:id="1733" w:name="_Toc58504808"/>
      <w:bookmarkStart w:id="1734" w:name="_Toc68540551"/>
      <w:bookmarkStart w:id="1735" w:name="_Toc75464088"/>
      <w:bookmarkStart w:id="1736" w:name="_Toc83680398"/>
      <w:bookmarkStart w:id="1737" w:name="_Toc92099969"/>
      <w:bookmarkStart w:id="1738" w:name="_Toc99980503"/>
      <w:r w:rsidRPr="00DB610F">
        <w:t>A.6.1.1</w:t>
      </w:r>
      <w:r w:rsidRPr="00DB610F">
        <w:rPr>
          <w:lang w:eastAsia="x-none"/>
        </w:rPr>
        <w:t>.</w:t>
      </w:r>
      <w:r w:rsidRPr="00DB610F">
        <w:t>2</w:t>
      </w:r>
      <w:r w:rsidRPr="00DB610F">
        <w:tab/>
        <w:t>Test Purpose</w:t>
      </w:r>
      <w:bookmarkEnd w:id="1729"/>
      <w:bookmarkEnd w:id="1730"/>
      <w:bookmarkEnd w:id="1731"/>
      <w:bookmarkEnd w:id="1732"/>
      <w:bookmarkEnd w:id="1733"/>
      <w:bookmarkEnd w:id="1734"/>
      <w:bookmarkEnd w:id="1735"/>
      <w:bookmarkEnd w:id="1736"/>
      <w:bookmarkEnd w:id="1737"/>
      <w:bookmarkEnd w:id="1738"/>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1739" w:name="_Toc46239276"/>
      <w:bookmarkStart w:id="1740" w:name="_Toc46384286"/>
      <w:bookmarkStart w:id="1741" w:name="_Toc46480367"/>
      <w:bookmarkStart w:id="1742" w:name="_Toc51833705"/>
      <w:bookmarkStart w:id="1743" w:name="_Toc58504809"/>
      <w:bookmarkStart w:id="1744" w:name="_Toc68540552"/>
      <w:bookmarkStart w:id="1745" w:name="_Toc75464089"/>
      <w:bookmarkStart w:id="1746" w:name="_Toc83680399"/>
      <w:bookmarkStart w:id="1747" w:name="_Toc92099970"/>
      <w:bookmarkStart w:id="1748" w:name="_Toc99980504"/>
      <w:r w:rsidRPr="00DB610F">
        <w:t>A.6.1.1</w:t>
      </w:r>
      <w:r w:rsidRPr="00DB610F">
        <w:rPr>
          <w:lang w:eastAsia="x-none"/>
        </w:rPr>
        <w:t>.</w:t>
      </w:r>
      <w:r w:rsidRPr="00DB610F">
        <w:t>3</w:t>
      </w:r>
      <w:r w:rsidRPr="00DB610F">
        <w:tab/>
        <w:t>Test Parameters</w:t>
      </w:r>
      <w:bookmarkEnd w:id="1739"/>
      <w:bookmarkEnd w:id="1740"/>
      <w:bookmarkEnd w:id="1741"/>
      <w:bookmarkEnd w:id="1742"/>
      <w:bookmarkEnd w:id="1743"/>
      <w:bookmarkEnd w:id="1744"/>
      <w:bookmarkEnd w:id="1745"/>
      <w:bookmarkEnd w:id="1746"/>
      <w:bookmarkEnd w:id="1747"/>
      <w:bookmarkEnd w:id="1748"/>
    </w:p>
    <w:p w14:paraId="2E0DD3A6" w14:textId="370B5642" w:rsidR="001547DA" w:rsidRPr="00DB610F" w:rsidRDefault="001547DA" w:rsidP="001547DA">
      <w:r w:rsidRPr="00DB610F">
        <w:t>The common test parameters are defined in 38.</w:t>
      </w:r>
      <w:r w:rsidR="00FA3678" w:rsidRPr="00FA3678">
        <w:t>521</w:t>
      </w:r>
      <w:r w:rsidRPr="00DB610F">
        <w:t>-4 [4] Table</w:t>
      </w:r>
      <w:r w:rsidR="0049267C" w:rsidRPr="00DB610F">
        <w:t xml:space="preserve"> </w:t>
      </w:r>
      <w:r w:rsidRPr="00DB610F">
        <w:t>7.5.1</w:t>
      </w:r>
      <w:r w:rsidR="00FA3678" w:rsidRPr="00FA3678">
        <w:t>.3</w:t>
      </w:r>
      <w:r w:rsidRPr="00DB610F">
        <w:t>-1. CORESET details are in TS 38.</w:t>
      </w:r>
      <w:r w:rsidR="00FA3678" w:rsidRPr="00FA3678">
        <w:t>521</w:t>
      </w:r>
      <w:r w:rsidRPr="00DB610F">
        <w:t>-4 [4] Table 7.5.1</w:t>
      </w:r>
      <w:r w:rsidR="00FA3678" w:rsidRPr="00FA3678">
        <w:t>.3</w:t>
      </w:r>
      <w:r w:rsidRPr="00DB610F">
        <w:t>-2 and MCS indices for indicated UE capabilities are in TS 38.</w:t>
      </w:r>
      <w:r w:rsidR="00FA3678" w:rsidRPr="00FA3678">
        <w:t>521</w:t>
      </w:r>
      <w:r w:rsidRPr="00DB610F">
        <w:t>-4 [4] Table 7.5.1</w:t>
      </w:r>
      <w:r w:rsidR="00FA3678" w:rsidRPr="00FA3678">
        <w:t>.3</w:t>
      </w:r>
      <w:r w:rsidRPr="00DB610F">
        <w:t>-3. SNR required to achieve lower layer throughput requirements is specified in TS 38.</w:t>
      </w:r>
      <w:r w:rsidR="00FA3678" w:rsidRPr="00FA3678">
        <w:t>521</w:t>
      </w:r>
      <w:r w:rsidRPr="00DB610F">
        <w:t>-4 [4] Table 7.5.1</w:t>
      </w:r>
      <w:r w:rsidR="00FA3678" w:rsidRPr="00FA3678">
        <w:t>.3</w:t>
      </w:r>
      <w:r w:rsidRPr="00DB610F">
        <w:t>-4. The test parameter selection procedure is defined in TS 38.</w:t>
      </w:r>
      <w:r w:rsidR="00FA3678" w:rsidRPr="00FA3678">
        <w:t>521</w:t>
      </w:r>
      <w:r w:rsidRPr="00DB610F">
        <w:t xml:space="preserve">-4 [4] </w:t>
      </w:r>
      <w:r w:rsidR="008D7CE9" w:rsidRPr="00DB610F">
        <w:t>clause</w:t>
      </w:r>
      <w:r w:rsidRPr="00DB610F">
        <w:t xml:space="preserve"> 7.5.1</w:t>
      </w:r>
      <w:r w:rsidR="00FA3678" w:rsidRPr="00FA3678">
        <w:t>.3</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1749" w:name="_Toc46239277"/>
      <w:bookmarkStart w:id="1750" w:name="_Toc46384287"/>
      <w:bookmarkStart w:id="1751" w:name="_Toc46480368"/>
      <w:bookmarkStart w:id="1752" w:name="_Toc51833706"/>
      <w:bookmarkStart w:id="1753" w:name="_Toc58504810"/>
      <w:bookmarkStart w:id="1754" w:name="_Toc68540553"/>
      <w:bookmarkStart w:id="1755" w:name="_Toc75464090"/>
      <w:bookmarkStart w:id="1756" w:name="_Toc83680400"/>
      <w:bookmarkStart w:id="1757" w:name="_Toc92099971"/>
      <w:bookmarkStart w:id="1758" w:name="_Toc99980505"/>
      <w:r w:rsidRPr="00DB610F">
        <w:t>A.6.1.1</w:t>
      </w:r>
      <w:r w:rsidRPr="00DB610F">
        <w:rPr>
          <w:lang w:eastAsia="x-none"/>
        </w:rPr>
        <w:t>.</w:t>
      </w:r>
      <w:r w:rsidRPr="00DB610F">
        <w:t>4</w:t>
      </w:r>
      <w:r w:rsidRPr="00DB610F">
        <w:tab/>
        <w:t>Test Description</w:t>
      </w:r>
      <w:bookmarkEnd w:id="1749"/>
      <w:bookmarkEnd w:id="1750"/>
      <w:bookmarkEnd w:id="1751"/>
      <w:bookmarkEnd w:id="1752"/>
      <w:bookmarkEnd w:id="1753"/>
      <w:bookmarkEnd w:id="1754"/>
      <w:bookmarkEnd w:id="1755"/>
      <w:bookmarkEnd w:id="1756"/>
      <w:bookmarkEnd w:id="1757"/>
      <w:bookmarkEnd w:id="1758"/>
    </w:p>
    <w:p w14:paraId="0A846649" w14:textId="77777777" w:rsidR="001547DA" w:rsidRPr="00DB610F" w:rsidRDefault="001547DA" w:rsidP="00CA7270">
      <w:pPr>
        <w:pStyle w:val="H6"/>
      </w:pPr>
      <w:bookmarkStart w:id="1759" w:name="_Toc46239278"/>
      <w:bookmarkStart w:id="1760" w:name="_Toc46384288"/>
      <w:bookmarkStart w:id="1761" w:name="_Toc46480369"/>
      <w:bookmarkStart w:id="1762" w:name="_Toc51833707"/>
      <w:bookmarkStart w:id="1763" w:name="_Toc58504811"/>
      <w:bookmarkStart w:id="1764" w:name="_Toc68540554"/>
      <w:bookmarkStart w:id="1765" w:name="_Toc75464091"/>
      <w:bookmarkStart w:id="1766" w:name="_Toc83680401"/>
      <w:bookmarkStart w:id="1767" w:name="_Toc92099972"/>
      <w:bookmarkStart w:id="1768" w:name="_Toc99980506"/>
      <w:r w:rsidRPr="00DB610F">
        <w:t>A.6.1.1.4.1</w:t>
      </w:r>
      <w:r w:rsidRPr="00DB610F">
        <w:tab/>
        <w:t>Initial Conditions</w:t>
      </w:r>
      <w:bookmarkEnd w:id="1759"/>
      <w:bookmarkEnd w:id="1760"/>
      <w:bookmarkEnd w:id="1761"/>
      <w:bookmarkEnd w:id="1762"/>
      <w:bookmarkEnd w:id="1763"/>
      <w:bookmarkEnd w:id="1764"/>
      <w:bookmarkEnd w:id="1765"/>
      <w:bookmarkEnd w:id="1766"/>
      <w:bookmarkEnd w:id="1767"/>
      <w:bookmarkEnd w:id="1768"/>
    </w:p>
    <w:p w14:paraId="1454A26A" w14:textId="672E6D20"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28C8F252" w14:textId="1A4166B9" w:rsidR="001547DA" w:rsidRPr="00DB610F" w:rsidRDefault="009D7A34" w:rsidP="0072597D">
      <w:pPr>
        <w:pStyle w:val="B10"/>
      </w:pPr>
      <w:r>
        <w:rPr>
          <w:lang w:eastAsia="x-none"/>
        </w:rPr>
        <w:t>5</w:t>
      </w:r>
      <w:r w:rsidR="001547DA" w:rsidRPr="00DB610F">
        <w:rPr>
          <w:lang w:eastAsia="x-none"/>
        </w:rPr>
        <w:t>.</w:t>
      </w:r>
      <w:r w:rsidR="001547DA" w:rsidRPr="00DB610F">
        <w:rPr>
          <w:lang w:eastAsia="x-none"/>
        </w:rPr>
        <w:tab/>
        <w:t>For NSA case, the E-UTRA anchor is configured as per Annex E. Ensure the UE is in RRC_CONNECTED State</w:t>
      </w:r>
      <w:r w:rsidRPr="00E83A25">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547DA" w:rsidRPr="00DB610F">
        <w:rPr>
          <w:lang w:eastAsia="x-none"/>
        </w:rPr>
        <w:t>.</w:t>
      </w:r>
    </w:p>
    <w:p w14:paraId="4004F4C1" w14:textId="77777777" w:rsidR="001547DA" w:rsidRPr="00DB610F" w:rsidRDefault="001547DA" w:rsidP="00CA7270">
      <w:pPr>
        <w:pStyle w:val="H6"/>
      </w:pPr>
      <w:bookmarkStart w:id="1769" w:name="_Toc46239279"/>
      <w:bookmarkStart w:id="1770" w:name="_Toc46384289"/>
      <w:bookmarkStart w:id="1771" w:name="_Toc46480370"/>
      <w:bookmarkStart w:id="1772" w:name="_Toc51833708"/>
      <w:bookmarkStart w:id="1773" w:name="_Toc58504812"/>
      <w:bookmarkStart w:id="1774" w:name="_Toc68540555"/>
      <w:bookmarkStart w:id="1775" w:name="_Toc75464092"/>
      <w:bookmarkStart w:id="1776" w:name="_Toc83680402"/>
      <w:bookmarkStart w:id="1777" w:name="_Toc92099973"/>
      <w:bookmarkStart w:id="1778" w:name="_Toc99980507"/>
      <w:r w:rsidRPr="00DB610F">
        <w:t>A.6.1.1.4.2</w:t>
      </w:r>
      <w:r w:rsidRPr="00DB610F">
        <w:tab/>
        <w:t>Test Procedure</w:t>
      </w:r>
      <w:bookmarkEnd w:id="1769"/>
      <w:bookmarkEnd w:id="1770"/>
      <w:bookmarkEnd w:id="1771"/>
      <w:bookmarkEnd w:id="1772"/>
      <w:bookmarkEnd w:id="1773"/>
      <w:bookmarkEnd w:id="1774"/>
      <w:bookmarkEnd w:id="1775"/>
      <w:bookmarkEnd w:id="1776"/>
      <w:bookmarkEnd w:id="1777"/>
      <w:bookmarkEnd w:id="1778"/>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125FF86C"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FA3678" w:rsidRPr="00FA3678">
        <w:t>521</w:t>
      </w:r>
      <w:r w:rsidRPr="00DB610F">
        <w:t xml:space="preserve">-4 [4] </w:t>
      </w:r>
      <w:r w:rsidR="008D7CE9" w:rsidRPr="00DB610F">
        <w:t>clause</w:t>
      </w:r>
      <w:r w:rsidRPr="00DB610F">
        <w:t xml:space="preserve"> 7.5.1</w:t>
      </w:r>
      <w:r w:rsidR="00FA3678" w:rsidRPr="00FA3678">
        <w:t>.3</w:t>
      </w:r>
      <w:r w:rsidR="009D7A34">
        <w:t xml:space="preserve"> (for SA) or clause 9.4B.1.2.1 (for NSA)</w:t>
      </w:r>
      <w:r w:rsidRPr="00DB610F">
        <w:rPr>
          <w:lang w:eastAsia="x-none"/>
        </w:rPr>
        <w:t>. The SS transmits PDSCH via PDCCH DCI format 1_1 for C_RNTI to transmit the DL RMC.</w:t>
      </w:r>
    </w:p>
    <w:p w14:paraId="09A7446E" w14:textId="06C9F3E5"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CBE2C9E"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r w:rsidR="009D7A34">
        <w:rPr>
          <w:lang w:eastAsia="x-none"/>
        </w:rPr>
        <w:t xml:space="preserve"> 85% of peak</w:t>
      </w:r>
      <w:r w:rsidR="001547DA" w:rsidRPr="00DB610F">
        <w:rPr>
          <w:lang w:eastAsia="x-none"/>
        </w:rPr>
        <w:t xml:space="preserve"> PHY throughput value to obtain reference Application Layer Throughput value.</w:t>
      </w:r>
    </w:p>
    <w:p w14:paraId="1DE406DC" w14:textId="77777777" w:rsidR="00311973" w:rsidRPr="00DB610F" w:rsidRDefault="00311973" w:rsidP="008D5A45">
      <w:pPr>
        <w:pStyle w:val="Heading1"/>
      </w:pPr>
      <w:bookmarkStart w:id="1779" w:name="_Toc46155856"/>
      <w:bookmarkStart w:id="1780" w:name="_Toc46238409"/>
      <w:bookmarkStart w:id="1781" w:name="_Toc46239281"/>
      <w:bookmarkStart w:id="1782" w:name="_Toc46384291"/>
      <w:bookmarkStart w:id="1783" w:name="_Toc46480371"/>
      <w:bookmarkStart w:id="1784" w:name="_Toc51833709"/>
      <w:bookmarkStart w:id="1785" w:name="_Toc58504813"/>
      <w:bookmarkStart w:id="1786" w:name="_Toc68540556"/>
      <w:bookmarkStart w:id="1787" w:name="_Toc75464093"/>
      <w:bookmarkStart w:id="1788" w:name="_Toc83680403"/>
      <w:bookmarkStart w:id="1789" w:name="_Toc92099974"/>
      <w:bookmarkStart w:id="1790" w:name="_Toc99980508"/>
      <w:bookmarkStart w:id="1791" w:name="_Toc138970190"/>
      <w:r w:rsidRPr="00DB610F">
        <w:t>A.7</w:t>
      </w:r>
      <w:r w:rsidRPr="00DB610F">
        <w:tab/>
        <w:t>5G NR /TCP Downlink Throughput /Radiated for Fixed Reference Channel Scenarios (FRC) with Fading</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FE7F592" w14:textId="77777777" w:rsidR="00311973" w:rsidRPr="00DB610F" w:rsidRDefault="00311973" w:rsidP="008D5A45">
      <w:pPr>
        <w:pStyle w:val="Heading2"/>
      </w:pPr>
      <w:bookmarkStart w:id="1792" w:name="_Toc46155857"/>
      <w:bookmarkStart w:id="1793" w:name="_Toc46238410"/>
      <w:bookmarkStart w:id="1794" w:name="_Toc46239282"/>
      <w:bookmarkStart w:id="1795" w:name="_Toc46384292"/>
      <w:bookmarkStart w:id="1796" w:name="_Toc46480372"/>
      <w:bookmarkStart w:id="1797" w:name="_Toc51833710"/>
      <w:bookmarkStart w:id="1798" w:name="_Toc58504814"/>
      <w:bookmarkStart w:id="1799" w:name="_Toc68540557"/>
      <w:bookmarkStart w:id="1800" w:name="_Toc75464094"/>
      <w:bookmarkStart w:id="1801" w:name="_Toc83680404"/>
      <w:bookmarkStart w:id="1802" w:name="_Toc92099975"/>
      <w:bookmarkStart w:id="1803" w:name="_Toc99980509"/>
      <w:bookmarkStart w:id="1804" w:name="_Toc138970191"/>
      <w:r w:rsidRPr="00DB610F">
        <w:t>A.7.1</w:t>
      </w:r>
      <w:r w:rsidRPr="00DB610F">
        <w:tab/>
        <w:t>5G NR /TCP Downlink Throughput /Radiated/Fading/FRC</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0C4BF1A" w14:textId="77777777" w:rsidR="00311973" w:rsidRPr="00DB610F" w:rsidRDefault="00311973" w:rsidP="008D5A45">
      <w:pPr>
        <w:pStyle w:val="Heading3"/>
      </w:pPr>
      <w:bookmarkStart w:id="1805" w:name="_Toc46155858"/>
      <w:bookmarkStart w:id="1806" w:name="_Toc46238411"/>
      <w:bookmarkStart w:id="1807" w:name="_Toc46239283"/>
      <w:bookmarkStart w:id="1808" w:name="_Toc46384293"/>
      <w:bookmarkStart w:id="1809" w:name="_Toc46480373"/>
      <w:bookmarkStart w:id="1810" w:name="_Toc51833711"/>
      <w:bookmarkStart w:id="1811" w:name="_Toc58504815"/>
      <w:bookmarkStart w:id="1812" w:name="_Toc68540558"/>
      <w:bookmarkStart w:id="1813" w:name="_Toc75464095"/>
      <w:bookmarkStart w:id="1814" w:name="_Toc83680405"/>
      <w:bookmarkStart w:id="1815" w:name="_Toc92099976"/>
      <w:bookmarkStart w:id="1816" w:name="_Toc99980510"/>
      <w:bookmarkStart w:id="1817" w:name="_Toc138970192"/>
      <w:r w:rsidRPr="00DB610F">
        <w:t>A.7.1.1</w:t>
      </w:r>
      <w:r w:rsidRPr="00DB610F">
        <w:tab/>
        <w:t>5G NR /TCP Downlink Throughput /Radiated/Fading/FRC/2Rx</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66E412D9" w14:textId="77777777" w:rsidR="00166FEA" w:rsidRPr="00DB610F" w:rsidRDefault="00166FEA" w:rsidP="008D5A45">
      <w:pPr>
        <w:pStyle w:val="Heading4"/>
      </w:pPr>
      <w:bookmarkStart w:id="1818" w:name="_Toc46155859"/>
      <w:bookmarkStart w:id="1819" w:name="_Toc46238412"/>
      <w:bookmarkStart w:id="1820" w:name="_Toc46239284"/>
      <w:bookmarkStart w:id="1821" w:name="_Toc46384294"/>
      <w:bookmarkStart w:id="1822" w:name="_Toc46480374"/>
      <w:bookmarkStart w:id="1823" w:name="_Toc51833712"/>
      <w:bookmarkStart w:id="1824" w:name="_Toc58504816"/>
      <w:bookmarkStart w:id="1825" w:name="_Toc68540559"/>
      <w:bookmarkStart w:id="1826" w:name="_Toc75464096"/>
      <w:bookmarkStart w:id="1827" w:name="_Toc83680406"/>
      <w:bookmarkStart w:id="1828" w:name="_Toc92099977"/>
      <w:bookmarkStart w:id="1829" w:name="_Toc99980511"/>
      <w:bookmarkStart w:id="1830" w:name="_Toc138970193"/>
      <w:r w:rsidRPr="00DB610F">
        <w:t>A.7.1.1.1</w:t>
      </w:r>
      <w:r w:rsidRPr="00DB610F">
        <w:tab/>
        <w:t>5G NR /TCP Downlink Throughput /Radiated/Fading/2Rx TDD/FR2 PDSCH mapping Type A performance - for SA and NSA</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6B3F6D5" w14:textId="66D89D4F" w:rsidR="00106E4B" w:rsidRPr="00DB610F" w:rsidRDefault="00106E4B" w:rsidP="00106E4B">
      <w:pPr>
        <w:pStyle w:val="EditorsNote"/>
      </w:pPr>
      <w:bookmarkStart w:id="1831" w:name="_Toc46239285"/>
      <w:bookmarkStart w:id="1832" w:name="_Toc46384295"/>
      <w:bookmarkStart w:id="1833" w:name="_Toc46480375"/>
      <w:bookmarkStart w:id="1834" w:name="_Toc51833713"/>
      <w:bookmarkStart w:id="1835" w:name="_Toc58504817"/>
      <w:bookmarkStart w:id="1836"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37" w:name="_Toc75464097"/>
      <w:bookmarkStart w:id="1838" w:name="_Toc83680407"/>
      <w:bookmarkStart w:id="1839" w:name="_Toc92099978"/>
      <w:bookmarkStart w:id="1840" w:name="_Toc99980512"/>
      <w:r w:rsidRPr="00DB610F">
        <w:t>A.7.1.1.1.1</w:t>
      </w:r>
      <w:r w:rsidRPr="00DB610F">
        <w:tab/>
        <w:t>Definition</w:t>
      </w:r>
      <w:bookmarkEnd w:id="1831"/>
      <w:bookmarkEnd w:id="1832"/>
      <w:bookmarkEnd w:id="1833"/>
      <w:bookmarkEnd w:id="1834"/>
      <w:bookmarkEnd w:id="1835"/>
      <w:bookmarkEnd w:id="1836"/>
      <w:bookmarkEnd w:id="1837"/>
      <w:bookmarkEnd w:id="1838"/>
      <w:bookmarkEnd w:id="1839"/>
      <w:bookmarkEnd w:id="1840"/>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41" w:name="_Toc46239286"/>
      <w:bookmarkStart w:id="1842" w:name="_Toc46384296"/>
      <w:bookmarkStart w:id="1843" w:name="_Toc46480376"/>
      <w:bookmarkStart w:id="1844" w:name="_Toc51833714"/>
      <w:bookmarkStart w:id="1845" w:name="_Toc58504818"/>
      <w:bookmarkStart w:id="1846" w:name="_Toc68540561"/>
      <w:bookmarkStart w:id="1847" w:name="_Toc75464098"/>
      <w:bookmarkStart w:id="1848" w:name="_Toc83680408"/>
      <w:bookmarkStart w:id="1849" w:name="_Toc92099979"/>
      <w:bookmarkStart w:id="1850" w:name="_Toc99980513"/>
      <w:r w:rsidRPr="00DB610F">
        <w:t>A.7.1.1.1.2</w:t>
      </w:r>
      <w:r w:rsidRPr="00DB610F">
        <w:tab/>
        <w:t>Test Purpose</w:t>
      </w:r>
      <w:bookmarkEnd w:id="1841"/>
      <w:bookmarkEnd w:id="1842"/>
      <w:bookmarkEnd w:id="1843"/>
      <w:bookmarkEnd w:id="1844"/>
      <w:bookmarkEnd w:id="1845"/>
      <w:bookmarkEnd w:id="1846"/>
      <w:bookmarkEnd w:id="1847"/>
      <w:bookmarkEnd w:id="1848"/>
      <w:bookmarkEnd w:id="1849"/>
      <w:bookmarkEnd w:id="1850"/>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851" w:name="_Toc46239287"/>
      <w:bookmarkStart w:id="1852" w:name="_Toc46384297"/>
      <w:bookmarkStart w:id="1853" w:name="_Toc46480377"/>
      <w:bookmarkStart w:id="1854" w:name="_Toc51833715"/>
      <w:bookmarkStart w:id="1855" w:name="_Toc58504819"/>
      <w:bookmarkStart w:id="1856" w:name="_Toc68540562"/>
      <w:bookmarkStart w:id="1857" w:name="_Toc75464099"/>
      <w:bookmarkStart w:id="1858" w:name="_Toc83680409"/>
      <w:bookmarkStart w:id="1859" w:name="_Toc92099980"/>
      <w:bookmarkStart w:id="1860" w:name="_Toc99980514"/>
      <w:r w:rsidRPr="00DB610F">
        <w:t>A.7.1.1.1.3</w:t>
      </w:r>
      <w:r w:rsidRPr="00DB610F">
        <w:tab/>
        <w:t>Test Parameters</w:t>
      </w:r>
      <w:bookmarkEnd w:id="1851"/>
      <w:bookmarkEnd w:id="1852"/>
      <w:bookmarkEnd w:id="1853"/>
      <w:bookmarkEnd w:id="1854"/>
      <w:bookmarkEnd w:id="1855"/>
      <w:bookmarkEnd w:id="1856"/>
      <w:bookmarkEnd w:id="1857"/>
      <w:bookmarkEnd w:id="1858"/>
      <w:bookmarkEnd w:id="1859"/>
      <w:bookmarkEnd w:id="1860"/>
    </w:p>
    <w:p w14:paraId="75E2E062" w14:textId="550494C7" w:rsidR="00106E4B" w:rsidRPr="00DB610F" w:rsidRDefault="00FA3678" w:rsidP="00FA3678">
      <w:pPr>
        <w:rPr>
          <w:rFonts w:eastAsia="SimSun"/>
          <w:lang w:eastAsia="zh-CN"/>
        </w:rPr>
      </w:pPr>
      <w:r w:rsidRPr="00FA3678">
        <w:t>The test points to be used in this test are defined in Table A.7.1.1.1.3-1. Details of these test points are available in Annex D with the test points below referenced directly from Table D.2-1.</w:t>
      </w:r>
      <w:bookmarkStart w:id="1861" w:name="_Toc46239288"/>
      <w:bookmarkStart w:id="1862" w:name="_Toc46384298"/>
      <w:bookmarkStart w:id="1863" w:name="_Toc46480378"/>
      <w:bookmarkStart w:id="1864" w:name="_Toc51833716"/>
      <w:bookmarkStart w:id="1865" w:name="_Toc58504820"/>
      <w:bookmarkStart w:id="1866" w:name="_Toc68540563"/>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1867" w:name="_Toc75464100"/>
      <w:bookmarkStart w:id="1868" w:name="_Toc83680410"/>
      <w:bookmarkStart w:id="1869" w:name="_Toc92099981"/>
      <w:bookmarkStart w:id="1870" w:name="_Toc99980515"/>
      <w:r w:rsidRPr="00DB610F">
        <w:t>A.7.1.1.1.4</w:t>
      </w:r>
      <w:r w:rsidRPr="00DB610F">
        <w:tab/>
        <w:t>Test Description</w:t>
      </w:r>
      <w:bookmarkEnd w:id="1861"/>
      <w:bookmarkEnd w:id="1862"/>
      <w:bookmarkEnd w:id="1863"/>
      <w:bookmarkEnd w:id="1864"/>
      <w:bookmarkEnd w:id="1865"/>
      <w:bookmarkEnd w:id="1866"/>
      <w:bookmarkEnd w:id="1867"/>
      <w:bookmarkEnd w:id="1868"/>
      <w:bookmarkEnd w:id="1869"/>
      <w:bookmarkEnd w:id="1870"/>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6102C140"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73039D">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871" w:name="_Toc46155860"/>
      <w:bookmarkStart w:id="1872" w:name="_Toc46238413"/>
      <w:bookmarkStart w:id="1873" w:name="_Toc46239289"/>
      <w:bookmarkStart w:id="1874" w:name="_Toc46384299"/>
      <w:bookmarkStart w:id="1875" w:name="_Toc46480379"/>
      <w:bookmarkStart w:id="1876" w:name="_Toc51833717"/>
      <w:bookmarkStart w:id="1877" w:name="_Toc58504821"/>
      <w:bookmarkStart w:id="1878" w:name="_Toc68540564"/>
      <w:bookmarkStart w:id="1879" w:name="_Toc75464101"/>
      <w:bookmarkStart w:id="1880" w:name="_Toc83680411"/>
      <w:bookmarkStart w:id="1881" w:name="_Toc92099982"/>
      <w:bookmarkStart w:id="1882" w:name="_Toc99980516"/>
      <w:bookmarkStart w:id="1883" w:name="_Toc138970194"/>
      <w:r w:rsidRPr="00DB610F">
        <w:t>A.7.1.2</w:t>
      </w:r>
      <w:r w:rsidRPr="00DB610F">
        <w:tab/>
        <w:t>5G NR /TCP Downlink Throughput /Radiated/Fading/FRC/4Rx</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107136C" w14:textId="3045FC1C" w:rsidR="00311973" w:rsidRPr="00DB610F" w:rsidRDefault="00311973" w:rsidP="008D5A45">
      <w:pPr>
        <w:pStyle w:val="Heading4"/>
      </w:pPr>
      <w:bookmarkStart w:id="1884" w:name="_Toc46155861"/>
      <w:bookmarkStart w:id="1885" w:name="_Toc46238414"/>
      <w:bookmarkStart w:id="1886" w:name="_Toc46239290"/>
      <w:bookmarkStart w:id="1887" w:name="_Toc46384300"/>
      <w:bookmarkStart w:id="1888" w:name="_Toc46480380"/>
      <w:bookmarkStart w:id="1889" w:name="_Toc51833718"/>
      <w:bookmarkStart w:id="1890" w:name="_Toc58504822"/>
      <w:bookmarkStart w:id="1891" w:name="_Toc68540565"/>
      <w:bookmarkStart w:id="1892" w:name="_Toc75464102"/>
      <w:bookmarkStart w:id="1893" w:name="_Toc83680412"/>
      <w:bookmarkStart w:id="1894" w:name="_Toc92099983"/>
      <w:bookmarkStart w:id="1895" w:name="_Toc99980517"/>
      <w:bookmarkStart w:id="1896" w:name="_Toc138970195"/>
      <w:r w:rsidRPr="00DB610F">
        <w:t>A.7.1.2.1</w:t>
      </w:r>
      <w:r w:rsidRPr="00DB610F">
        <w:tab/>
      </w:r>
      <w:r w:rsidR="00262A66" w:rsidRPr="00DB610F">
        <w:t>Void</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21C892" w14:textId="77777777" w:rsidR="00311973" w:rsidRPr="00DB610F" w:rsidRDefault="00311973" w:rsidP="008D5A45">
      <w:pPr>
        <w:pStyle w:val="Heading1"/>
      </w:pPr>
      <w:bookmarkStart w:id="1897" w:name="_Toc68540566"/>
      <w:bookmarkStart w:id="1898" w:name="_Toc46155863"/>
      <w:bookmarkStart w:id="1899" w:name="_Toc46238416"/>
      <w:bookmarkStart w:id="1900" w:name="_Toc46239292"/>
      <w:bookmarkStart w:id="1901" w:name="_Toc46384302"/>
      <w:bookmarkStart w:id="1902" w:name="_Toc46480381"/>
      <w:bookmarkStart w:id="1903" w:name="_Toc51833719"/>
      <w:bookmarkStart w:id="1904" w:name="_Toc58504823"/>
      <w:bookmarkStart w:id="1905" w:name="_Toc75464103"/>
      <w:bookmarkStart w:id="1906" w:name="_Toc83680413"/>
      <w:bookmarkStart w:id="1907" w:name="_Toc92099984"/>
      <w:bookmarkStart w:id="1908" w:name="_Toc99980518"/>
      <w:bookmarkStart w:id="1909" w:name="_Toc138970196"/>
      <w:r w:rsidRPr="00DB610F">
        <w:t>A.8</w:t>
      </w:r>
      <w:r w:rsidRPr="00DB610F">
        <w:tab/>
        <w:t>5G NR /UDP Downlink Throughput/Radiated/Static Peak Throughput for SA and NSA</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7E187130" w14:textId="77777777" w:rsidR="00311973" w:rsidRPr="00DB610F" w:rsidRDefault="00311973" w:rsidP="008D5A45">
      <w:pPr>
        <w:pStyle w:val="Heading2"/>
      </w:pPr>
      <w:bookmarkStart w:id="1910" w:name="_Toc46155864"/>
      <w:bookmarkStart w:id="1911" w:name="_Toc46238417"/>
      <w:bookmarkStart w:id="1912" w:name="_Toc46239293"/>
      <w:bookmarkStart w:id="1913" w:name="_Toc46384303"/>
      <w:bookmarkStart w:id="1914" w:name="_Toc46480382"/>
      <w:bookmarkStart w:id="1915" w:name="_Toc51833720"/>
      <w:bookmarkStart w:id="1916" w:name="_Toc58504824"/>
      <w:bookmarkStart w:id="1917" w:name="_Toc68540567"/>
      <w:bookmarkStart w:id="1918" w:name="_Toc75464104"/>
      <w:bookmarkStart w:id="1919" w:name="_Toc83680414"/>
      <w:bookmarkStart w:id="1920" w:name="_Toc92099985"/>
      <w:bookmarkStart w:id="1921" w:name="_Toc99980519"/>
      <w:bookmarkStart w:id="1922" w:name="_Toc138970197"/>
      <w:r w:rsidRPr="00DB610F">
        <w:t>A.8.1</w:t>
      </w:r>
      <w:r w:rsidRPr="00DB610F">
        <w:tab/>
        <w:t>5G NR /UDP Downlink Throughput /Radiated/Static Channel Peak Throughput tests for SA and NSA</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0ABB2ADD" w14:textId="77777777" w:rsidR="00166FEA" w:rsidRPr="00DB610F" w:rsidRDefault="00166FEA" w:rsidP="008D5A45">
      <w:pPr>
        <w:pStyle w:val="Heading3"/>
      </w:pPr>
      <w:bookmarkStart w:id="1923" w:name="_Toc46155865"/>
      <w:bookmarkStart w:id="1924" w:name="_Toc46238418"/>
      <w:bookmarkStart w:id="1925" w:name="_Toc46239294"/>
      <w:bookmarkStart w:id="1926" w:name="_Toc46384304"/>
      <w:bookmarkStart w:id="1927" w:name="_Toc46480383"/>
      <w:bookmarkStart w:id="1928" w:name="_Toc51833721"/>
      <w:bookmarkStart w:id="1929" w:name="_Toc58504825"/>
      <w:bookmarkStart w:id="1930" w:name="_Toc68540568"/>
      <w:bookmarkStart w:id="1931" w:name="_Toc75464105"/>
      <w:bookmarkStart w:id="1932" w:name="_Toc83680415"/>
      <w:bookmarkStart w:id="1933" w:name="_Toc92099986"/>
      <w:bookmarkStart w:id="1934" w:name="_Toc99980520"/>
      <w:bookmarkStart w:id="1935" w:name="_Toc138970198"/>
      <w:r w:rsidRPr="00DB610F">
        <w:t>A.8.1.1</w:t>
      </w:r>
      <w:r w:rsidRPr="00DB610F">
        <w:tab/>
        <w:t>5G NR /UDP Downlink Throughput /Radiated/Static Channel/ SA and NSA (no Downlink Split Bearer)</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49680D77" w14:textId="77777777" w:rsidR="00166FEA" w:rsidRPr="00DB610F" w:rsidRDefault="00166FEA" w:rsidP="00CA7270">
      <w:pPr>
        <w:pStyle w:val="H6"/>
        <w:rPr>
          <w:lang w:eastAsia="x-none"/>
        </w:rPr>
      </w:pPr>
      <w:bookmarkStart w:id="1936" w:name="_Toc46239295"/>
      <w:bookmarkStart w:id="1937" w:name="_Toc46384305"/>
      <w:bookmarkStart w:id="1938" w:name="_Toc46480384"/>
      <w:bookmarkStart w:id="1939" w:name="_Toc51833722"/>
      <w:bookmarkStart w:id="1940" w:name="_Toc58504826"/>
      <w:bookmarkStart w:id="1941" w:name="_Toc68540569"/>
      <w:bookmarkStart w:id="1942" w:name="_Toc75464106"/>
      <w:bookmarkStart w:id="1943" w:name="_Toc83680416"/>
      <w:bookmarkStart w:id="1944" w:name="_Toc92099987"/>
      <w:bookmarkStart w:id="1945" w:name="_Toc99980521"/>
      <w:r w:rsidRPr="00DB610F">
        <w:t>A.8.1.1</w:t>
      </w:r>
      <w:r w:rsidRPr="00DB610F">
        <w:rPr>
          <w:lang w:eastAsia="x-none"/>
        </w:rPr>
        <w:t>.1</w:t>
      </w:r>
      <w:r w:rsidRPr="00DB610F">
        <w:tab/>
        <w:t>Definition</w:t>
      </w:r>
      <w:bookmarkEnd w:id="1936"/>
      <w:bookmarkEnd w:id="1937"/>
      <w:bookmarkEnd w:id="1938"/>
      <w:bookmarkEnd w:id="1939"/>
      <w:bookmarkEnd w:id="1940"/>
      <w:bookmarkEnd w:id="1941"/>
      <w:bookmarkEnd w:id="1942"/>
      <w:bookmarkEnd w:id="1943"/>
      <w:bookmarkEnd w:id="1944"/>
      <w:bookmarkEnd w:id="1945"/>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1946" w:name="_Toc46239296"/>
      <w:bookmarkStart w:id="1947" w:name="_Toc46384306"/>
      <w:bookmarkStart w:id="1948" w:name="_Toc46480385"/>
      <w:bookmarkStart w:id="1949" w:name="_Toc51833723"/>
      <w:bookmarkStart w:id="1950" w:name="_Toc58504827"/>
      <w:bookmarkStart w:id="1951" w:name="_Toc68540570"/>
      <w:bookmarkStart w:id="1952" w:name="_Toc75464107"/>
      <w:bookmarkStart w:id="1953" w:name="_Toc83680417"/>
      <w:bookmarkStart w:id="1954" w:name="_Toc92099988"/>
      <w:bookmarkStart w:id="1955" w:name="_Toc99980522"/>
      <w:r w:rsidRPr="00DB610F">
        <w:t>A.8.1.1</w:t>
      </w:r>
      <w:r w:rsidRPr="00DB610F">
        <w:rPr>
          <w:lang w:eastAsia="x-none"/>
        </w:rPr>
        <w:t>.</w:t>
      </w:r>
      <w:r w:rsidRPr="00DB610F">
        <w:t>2</w:t>
      </w:r>
      <w:r w:rsidRPr="00DB610F">
        <w:tab/>
        <w:t>Test Purpose</w:t>
      </w:r>
      <w:bookmarkEnd w:id="1946"/>
      <w:bookmarkEnd w:id="1947"/>
      <w:bookmarkEnd w:id="1948"/>
      <w:bookmarkEnd w:id="1949"/>
      <w:bookmarkEnd w:id="1950"/>
      <w:bookmarkEnd w:id="1951"/>
      <w:bookmarkEnd w:id="1952"/>
      <w:bookmarkEnd w:id="1953"/>
      <w:bookmarkEnd w:id="1954"/>
      <w:bookmarkEnd w:id="1955"/>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1956" w:name="_Toc46239297"/>
      <w:bookmarkStart w:id="1957" w:name="_Toc46384307"/>
      <w:bookmarkStart w:id="1958" w:name="_Toc46480386"/>
      <w:bookmarkStart w:id="1959" w:name="_Toc51833724"/>
      <w:bookmarkStart w:id="1960" w:name="_Toc58504828"/>
      <w:bookmarkStart w:id="1961" w:name="_Toc68540571"/>
      <w:bookmarkStart w:id="1962" w:name="_Toc75464108"/>
      <w:bookmarkStart w:id="1963" w:name="_Toc83680418"/>
      <w:bookmarkStart w:id="1964" w:name="_Toc92099989"/>
      <w:bookmarkStart w:id="1965" w:name="_Toc99980523"/>
      <w:r w:rsidRPr="00DB610F">
        <w:t>A.8.1.1</w:t>
      </w:r>
      <w:r w:rsidRPr="00DB610F">
        <w:rPr>
          <w:lang w:eastAsia="x-none"/>
        </w:rPr>
        <w:t>.</w:t>
      </w:r>
      <w:r w:rsidRPr="00DB610F">
        <w:t>3</w:t>
      </w:r>
      <w:r w:rsidRPr="00DB610F">
        <w:tab/>
        <w:t>Test Parameters</w:t>
      </w:r>
      <w:bookmarkEnd w:id="1956"/>
      <w:bookmarkEnd w:id="1957"/>
      <w:bookmarkEnd w:id="1958"/>
      <w:bookmarkEnd w:id="1959"/>
      <w:bookmarkEnd w:id="1960"/>
      <w:bookmarkEnd w:id="1961"/>
      <w:bookmarkEnd w:id="1962"/>
      <w:bookmarkEnd w:id="1963"/>
      <w:bookmarkEnd w:id="1964"/>
      <w:bookmarkEnd w:id="1965"/>
    </w:p>
    <w:p w14:paraId="71358077" w14:textId="24E51DFA" w:rsidR="00166FEA" w:rsidRPr="00DB610F" w:rsidRDefault="00166FEA" w:rsidP="00166FEA">
      <w:r w:rsidRPr="00DB610F">
        <w:t>The common test parameters are defined in 38.</w:t>
      </w:r>
      <w:r w:rsidR="009F1194" w:rsidRPr="009F1194">
        <w:t>521</w:t>
      </w:r>
      <w:r w:rsidRPr="00DB610F">
        <w:t>-4 [4] Table</w:t>
      </w:r>
      <w:r w:rsidR="0049267C" w:rsidRPr="00DB610F">
        <w:t xml:space="preserve"> </w:t>
      </w:r>
      <w:r w:rsidRPr="00DB610F">
        <w:t>7.5.1</w:t>
      </w:r>
      <w:r w:rsidR="009F1194" w:rsidRPr="009F1194">
        <w:t>.3</w:t>
      </w:r>
      <w:r w:rsidRPr="00DB610F">
        <w:t>-1. CORESET details are in TS 38.</w:t>
      </w:r>
      <w:r w:rsidR="009F1194" w:rsidRPr="009F1194">
        <w:t>521</w:t>
      </w:r>
      <w:r w:rsidRPr="00DB610F">
        <w:t>-4 [4] Table 7.5.1</w:t>
      </w:r>
      <w:r w:rsidR="009F1194" w:rsidRPr="009F1194">
        <w:t>.3</w:t>
      </w:r>
      <w:r w:rsidRPr="00DB610F">
        <w:t>-2 and MCS indices for indicated UE capabilities are in TS 38.</w:t>
      </w:r>
      <w:r w:rsidR="009F1194" w:rsidRPr="009F1194">
        <w:t>521</w:t>
      </w:r>
      <w:r w:rsidRPr="00DB610F">
        <w:t>-4 [4] Table 7.5.1</w:t>
      </w:r>
      <w:r w:rsidR="009F1194" w:rsidRPr="009F1194">
        <w:t>.3</w:t>
      </w:r>
      <w:r w:rsidRPr="00DB610F">
        <w:t>-3. SNR required to achieve lower layer throughput requirements is specified in TS 38.</w:t>
      </w:r>
      <w:r w:rsidR="009F1194" w:rsidRPr="009F1194">
        <w:t>521</w:t>
      </w:r>
      <w:r w:rsidRPr="00DB610F">
        <w:t>-4 [4] Table 7.5.1</w:t>
      </w:r>
      <w:r w:rsidR="009F1194" w:rsidRPr="009F1194">
        <w:t>.3</w:t>
      </w:r>
      <w:r w:rsidRPr="00DB610F">
        <w:t>-4. The test parameter selection procedure is defined in TS 38.</w:t>
      </w:r>
      <w:r w:rsidR="009F1194" w:rsidRPr="009F1194">
        <w:t>521</w:t>
      </w:r>
      <w:r w:rsidRPr="00DB610F">
        <w:t xml:space="preserve">-4 [4] </w:t>
      </w:r>
      <w:r w:rsidR="008D7CE9" w:rsidRPr="00DB610F">
        <w:t>clause</w:t>
      </w:r>
      <w:r w:rsidRPr="00DB610F">
        <w:t xml:space="preserve"> 7.5.1</w:t>
      </w:r>
      <w:r w:rsidR="009F1194" w:rsidRPr="009F1194">
        <w:t>.3</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1966" w:name="_Toc46239298"/>
      <w:bookmarkStart w:id="1967" w:name="_Toc46384308"/>
      <w:bookmarkStart w:id="1968" w:name="_Toc46480387"/>
      <w:bookmarkStart w:id="1969" w:name="_Toc51833725"/>
      <w:bookmarkStart w:id="1970" w:name="_Toc58504829"/>
      <w:bookmarkStart w:id="1971" w:name="_Toc68540572"/>
      <w:bookmarkStart w:id="1972" w:name="_Toc75464109"/>
      <w:bookmarkStart w:id="1973" w:name="_Toc83680419"/>
      <w:bookmarkStart w:id="1974" w:name="_Toc92099990"/>
      <w:bookmarkStart w:id="1975" w:name="_Toc99980524"/>
      <w:r w:rsidRPr="00DB610F">
        <w:t>A.8.1.1</w:t>
      </w:r>
      <w:r w:rsidRPr="00DB610F">
        <w:rPr>
          <w:lang w:eastAsia="x-none"/>
        </w:rPr>
        <w:t>.</w:t>
      </w:r>
      <w:r w:rsidRPr="00DB610F">
        <w:t>4</w:t>
      </w:r>
      <w:r w:rsidRPr="00DB610F">
        <w:tab/>
        <w:t>Test Description</w:t>
      </w:r>
      <w:bookmarkEnd w:id="1966"/>
      <w:bookmarkEnd w:id="1967"/>
      <w:bookmarkEnd w:id="1968"/>
      <w:bookmarkEnd w:id="1969"/>
      <w:bookmarkEnd w:id="1970"/>
      <w:bookmarkEnd w:id="1971"/>
      <w:bookmarkEnd w:id="1972"/>
      <w:bookmarkEnd w:id="1973"/>
      <w:bookmarkEnd w:id="1974"/>
      <w:bookmarkEnd w:id="1975"/>
    </w:p>
    <w:p w14:paraId="69CD62FC" w14:textId="77777777" w:rsidR="00166FEA" w:rsidRPr="00DB610F" w:rsidRDefault="00166FEA" w:rsidP="00CA7270">
      <w:pPr>
        <w:pStyle w:val="H6"/>
      </w:pPr>
      <w:bookmarkStart w:id="1976" w:name="_Toc46239299"/>
      <w:bookmarkStart w:id="1977" w:name="_Toc46384309"/>
      <w:bookmarkStart w:id="1978" w:name="_Toc46480388"/>
      <w:bookmarkStart w:id="1979" w:name="_Toc51833726"/>
      <w:bookmarkStart w:id="1980" w:name="_Toc58504830"/>
      <w:bookmarkStart w:id="1981" w:name="_Toc68540573"/>
      <w:bookmarkStart w:id="1982" w:name="_Toc75464110"/>
      <w:bookmarkStart w:id="1983" w:name="_Toc83680420"/>
      <w:bookmarkStart w:id="1984" w:name="_Toc92099991"/>
      <w:bookmarkStart w:id="1985" w:name="_Toc99980525"/>
      <w:r w:rsidRPr="00DB610F">
        <w:t>A.8.1.1.4.1</w:t>
      </w:r>
      <w:r w:rsidRPr="00DB610F">
        <w:tab/>
        <w:t>Initial Conditions</w:t>
      </w:r>
      <w:bookmarkEnd w:id="1976"/>
      <w:bookmarkEnd w:id="1977"/>
      <w:bookmarkEnd w:id="1978"/>
      <w:bookmarkEnd w:id="1979"/>
      <w:bookmarkEnd w:id="1980"/>
      <w:bookmarkEnd w:id="1981"/>
      <w:bookmarkEnd w:id="1982"/>
      <w:bookmarkEnd w:id="1983"/>
      <w:bookmarkEnd w:id="1984"/>
      <w:bookmarkEnd w:id="1985"/>
    </w:p>
    <w:p w14:paraId="075B561C" w14:textId="7C3ED306"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113286DE" w:rsidR="00166FEA" w:rsidRPr="00DB610F" w:rsidRDefault="00166FEA" w:rsidP="00166FEA">
      <w:pPr>
        <w:pStyle w:val="B10"/>
        <w:ind w:left="1136" w:hanging="568"/>
      </w:pPr>
      <w:r w:rsidRPr="00DB610F">
        <w:t>1.1</w:t>
      </w:r>
      <w:r w:rsidRPr="00DB610F">
        <w:tab/>
        <w:t>Connect an application server to the IP output of the SS.</w:t>
      </w:r>
    </w:p>
    <w:p w14:paraId="510C1BAB" w14:textId="77777777" w:rsidR="00166FEA" w:rsidRPr="00DB610F" w:rsidRDefault="00166FEA" w:rsidP="00166FEA">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4A66A03E" w14:textId="23A046A6" w:rsidR="00166FEA" w:rsidRPr="00DB610F" w:rsidRDefault="009D7A34" w:rsidP="00166FEA">
      <w:pPr>
        <w:ind w:left="1136" w:hanging="568"/>
      </w:pPr>
      <w:r>
        <w:rPr>
          <w:lang w:eastAsia="x-none"/>
        </w:rPr>
        <w:t>5</w:t>
      </w:r>
      <w:r w:rsidR="00E5083F" w:rsidRPr="00DB610F">
        <w:rPr>
          <w:lang w:eastAsia="x-none"/>
        </w:rPr>
        <w:t>.</w:t>
      </w:r>
      <w:r w:rsidR="00166FEA"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66FEA" w:rsidRPr="00DB610F">
        <w:rPr>
          <w:lang w:eastAsia="x-none"/>
        </w:rPr>
        <w:t>.</w:t>
      </w:r>
    </w:p>
    <w:p w14:paraId="5E1E37FF" w14:textId="77777777" w:rsidR="00166FEA" w:rsidRPr="00DB610F" w:rsidRDefault="00166FEA" w:rsidP="00CA7270">
      <w:pPr>
        <w:pStyle w:val="H6"/>
      </w:pPr>
      <w:bookmarkStart w:id="1986" w:name="_Toc46239300"/>
      <w:bookmarkStart w:id="1987" w:name="_Toc46384310"/>
      <w:bookmarkStart w:id="1988" w:name="_Toc46480389"/>
      <w:bookmarkStart w:id="1989" w:name="_Toc51833727"/>
      <w:bookmarkStart w:id="1990" w:name="_Toc58504831"/>
      <w:bookmarkStart w:id="1991" w:name="_Toc68540574"/>
      <w:bookmarkStart w:id="1992" w:name="_Toc75464111"/>
      <w:bookmarkStart w:id="1993" w:name="_Toc83680421"/>
      <w:bookmarkStart w:id="1994" w:name="_Toc92099992"/>
      <w:bookmarkStart w:id="1995" w:name="_Toc99980526"/>
      <w:r w:rsidRPr="00DB610F">
        <w:t>A.8.1.1.4.2</w:t>
      </w:r>
      <w:r w:rsidRPr="00DB610F">
        <w:tab/>
        <w:t>Test Procedure</w:t>
      </w:r>
      <w:bookmarkEnd w:id="1986"/>
      <w:bookmarkEnd w:id="1987"/>
      <w:bookmarkEnd w:id="1988"/>
      <w:bookmarkEnd w:id="1989"/>
      <w:bookmarkEnd w:id="1990"/>
      <w:bookmarkEnd w:id="1991"/>
      <w:bookmarkEnd w:id="1992"/>
      <w:bookmarkEnd w:id="1993"/>
      <w:bookmarkEnd w:id="1994"/>
      <w:bookmarkEnd w:id="1995"/>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3086B486"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9F1194" w:rsidRPr="009F1194">
        <w:t>521</w:t>
      </w:r>
      <w:r w:rsidRPr="00DB610F">
        <w:t xml:space="preserve">-4 [4] </w:t>
      </w:r>
      <w:r w:rsidR="008D7CE9" w:rsidRPr="00DB610F">
        <w:t>clause</w:t>
      </w:r>
      <w:r w:rsidRPr="00DB610F">
        <w:t xml:space="preserve"> 7.5.1</w:t>
      </w:r>
      <w:r w:rsidR="009F1194" w:rsidRPr="009F1194">
        <w:t>.3</w:t>
      </w:r>
      <w:r w:rsidR="009D7A34">
        <w:t xml:space="preserve"> (for SA) or clause 9.4B.1.2.1 (for NSA)</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14500E80"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r w:rsidR="009D7A34">
        <w:rPr>
          <w:lang w:eastAsia="x-none"/>
        </w:rPr>
        <w:t xml:space="preserve"> 85% of peak</w:t>
      </w:r>
      <w:r w:rsidR="00166FEA" w:rsidRPr="00DB610F">
        <w:rPr>
          <w:lang w:eastAsia="x-none"/>
        </w:rPr>
        <w:t xml:space="preserve"> PHY throughput value to obtain reference Application Layer Throughput value.</w:t>
      </w:r>
    </w:p>
    <w:p w14:paraId="699123A4" w14:textId="77777777" w:rsidR="00311973" w:rsidRPr="00DB610F" w:rsidRDefault="00311973" w:rsidP="008D5A45">
      <w:pPr>
        <w:pStyle w:val="Heading1"/>
      </w:pPr>
      <w:bookmarkStart w:id="1996" w:name="_Toc46155867"/>
      <w:bookmarkStart w:id="1997" w:name="_Toc46238420"/>
      <w:bookmarkStart w:id="1998" w:name="_Toc46239302"/>
      <w:bookmarkStart w:id="1999" w:name="_Toc46384312"/>
      <w:bookmarkStart w:id="2000" w:name="_Toc46480390"/>
      <w:bookmarkStart w:id="2001" w:name="_Toc51833728"/>
      <w:bookmarkStart w:id="2002" w:name="_Toc58504832"/>
      <w:bookmarkStart w:id="2003" w:name="_Toc68540575"/>
      <w:bookmarkStart w:id="2004" w:name="_Toc75464112"/>
      <w:bookmarkStart w:id="2005" w:name="_Toc83680422"/>
      <w:bookmarkStart w:id="2006" w:name="_Toc92099993"/>
      <w:bookmarkStart w:id="2007" w:name="_Toc99980527"/>
      <w:bookmarkStart w:id="2008" w:name="_Toc138970199"/>
      <w:r w:rsidRPr="00DB610F">
        <w:t>A.9</w:t>
      </w:r>
      <w:r w:rsidRPr="00DB610F">
        <w:tab/>
        <w:t>5G NR /UDP Downlink Throughput /Radiated</w:t>
      </w:r>
      <w:r w:rsidR="0049267C" w:rsidRPr="00DB610F">
        <w:t xml:space="preserve"> </w:t>
      </w:r>
      <w:r w:rsidRPr="00DB610F">
        <w:t>for Fixed Reference Channel Scenarios (FRC) with Fading</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0113E0C" w14:textId="77777777" w:rsidR="00311973" w:rsidRPr="00DB610F" w:rsidRDefault="00311973" w:rsidP="008D5A45">
      <w:pPr>
        <w:pStyle w:val="Heading2"/>
      </w:pPr>
      <w:bookmarkStart w:id="2009" w:name="_Toc46155868"/>
      <w:bookmarkStart w:id="2010" w:name="_Toc46238421"/>
      <w:bookmarkStart w:id="2011" w:name="_Toc46239303"/>
      <w:bookmarkStart w:id="2012" w:name="_Toc46384313"/>
      <w:bookmarkStart w:id="2013" w:name="_Toc46480391"/>
      <w:bookmarkStart w:id="2014" w:name="_Toc51833729"/>
      <w:bookmarkStart w:id="2015" w:name="_Toc58504833"/>
      <w:bookmarkStart w:id="2016" w:name="_Toc68540576"/>
      <w:bookmarkStart w:id="2017" w:name="_Toc75464113"/>
      <w:bookmarkStart w:id="2018" w:name="_Toc83680423"/>
      <w:bookmarkStart w:id="2019" w:name="_Toc92099994"/>
      <w:bookmarkStart w:id="2020" w:name="_Toc99980528"/>
      <w:bookmarkStart w:id="2021" w:name="_Toc138970200"/>
      <w:r w:rsidRPr="00DB610F">
        <w:t>A.9.1</w:t>
      </w:r>
      <w:r w:rsidRPr="00DB610F">
        <w:tab/>
        <w:t>5G NR /UDP Downlink Throughput /Radiated/Fading/FRC</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0860251" w14:textId="77777777" w:rsidR="00311973" w:rsidRPr="00DB610F" w:rsidRDefault="00311973" w:rsidP="008D5A45">
      <w:pPr>
        <w:pStyle w:val="Heading3"/>
      </w:pPr>
      <w:bookmarkStart w:id="2022" w:name="_Toc46155869"/>
      <w:bookmarkStart w:id="2023" w:name="_Toc46238422"/>
      <w:bookmarkStart w:id="2024" w:name="_Toc46239304"/>
      <w:bookmarkStart w:id="2025" w:name="_Toc46384314"/>
      <w:bookmarkStart w:id="2026" w:name="_Toc46480392"/>
      <w:bookmarkStart w:id="2027" w:name="_Toc51833730"/>
      <w:bookmarkStart w:id="2028" w:name="_Toc58504834"/>
      <w:bookmarkStart w:id="2029" w:name="_Toc68540577"/>
      <w:bookmarkStart w:id="2030" w:name="_Toc75464114"/>
      <w:bookmarkStart w:id="2031" w:name="_Toc83680424"/>
      <w:bookmarkStart w:id="2032" w:name="_Toc92099995"/>
      <w:bookmarkStart w:id="2033" w:name="_Toc99980529"/>
      <w:bookmarkStart w:id="2034" w:name="_Toc138970201"/>
      <w:r w:rsidRPr="00DB610F">
        <w:t>A.9.1.1</w:t>
      </w:r>
      <w:r w:rsidRPr="00DB610F">
        <w:tab/>
        <w:t>5G NR /UDP Downlink Throughput /Radiated/Fading/FRC/2Rx</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20139A7F" w14:textId="77777777" w:rsidR="00166FEA" w:rsidRPr="00DB610F" w:rsidRDefault="00166FEA" w:rsidP="008D5A45">
      <w:pPr>
        <w:pStyle w:val="Heading4"/>
      </w:pPr>
      <w:bookmarkStart w:id="2035" w:name="_Toc46155870"/>
      <w:bookmarkStart w:id="2036" w:name="_Toc46238423"/>
      <w:bookmarkStart w:id="2037" w:name="_Toc46239305"/>
      <w:bookmarkStart w:id="2038" w:name="_Toc46384315"/>
      <w:bookmarkStart w:id="2039" w:name="_Toc46480393"/>
      <w:bookmarkStart w:id="2040" w:name="_Toc51833731"/>
      <w:bookmarkStart w:id="2041" w:name="_Toc58504835"/>
      <w:bookmarkStart w:id="2042" w:name="_Toc68540578"/>
      <w:bookmarkStart w:id="2043" w:name="_Toc75464115"/>
      <w:bookmarkStart w:id="2044" w:name="_Toc83680425"/>
      <w:bookmarkStart w:id="2045" w:name="_Toc92099996"/>
      <w:bookmarkStart w:id="2046" w:name="_Toc99980530"/>
      <w:bookmarkStart w:id="2047" w:name="_Toc138970202"/>
      <w:r w:rsidRPr="00DB610F">
        <w:t>A.9.1.1.1</w:t>
      </w:r>
      <w:r w:rsidRPr="00DB610F">
        <w:tab/>
        <w:t>5G NR /UDP Downlink Throughput /Radiated/Fading/2Rx TDD/FR2 PDSCH mapping Type A performance - for SA and NSA</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B1ABCAD" w14:textId="2018317E" w:rsidR="00106E4B" w:rsidRPr="00DB610F" w:rsidRDefault="00106E4B" w:rsidP="00106E4B">
      <w:pPr>
        <w:pStyle w:val="EditorsNote"/>
      </w:pPr>
      <w:bookmarkStart w:id="2048" w:name="_Toc46239306"/>
      <w:bookmarkStart w:id="2049" w:name="_Toc46384316"/>
      <w:bookmarkStart w:id="2050" w:name="_Toc46480394"/>
      <w:bookmarkStart w:id="2051" w:name="_Toc51833732"/>
      <w:bookmarkStart w:id="2052" w:name="_Toc58504836"/>
      <w:bookmarkStart w:id="2053" w:name="_Toc68540579"/>
      <w:r w:rsidRPr="00DB610F">
        <w:t xml:space="preserve">Editor’s note: Test points 2-6 </w:t>
      </w:r>
      <w:r w:rsidR="00914BAB">
        <w:t xml:space="preserve">is </w:t>
      </w:r>
      <w:r w:rsidRPr="00DB610F">
        <w:t>currently not testable for n259 pending further optimization of  maximum testable SNR in TS 38.521-4</w:t>
      </w:r>
    </w:p>
    <w:p w14:paraId="3BC4F7B7" w14:textId="77777777" w:rsidR="00166FEA" w:rsidRPr="00DB610F" w:rsidRDefault="00166FEA" w:rsidP="00CA7270">
      <w:pPr>
        <w:pStyle w:val="H6"/>
      </w:pPr>
      <w:bookmarkStart w:id="2054" w:name="_Toc75464116"/>
      <w:bookmarkStart w:id="2055" w:name="_Toc83680426"/>
      <w:bookmarkStart w:id="2056" w:name="_Toc92099997"/>
      <w:bookmarkStart w:id="2057" w:name="_Toc99980531"/>
      <w:r w:rsidRPr="00DB610F">
        <w:t>A.9.1.1.1.1</w:t>
      </w:r>
      <w:r w:rsidRPr="00DB610F">
        <w:tab/>
        <w:t>Definition</w:t>
      </w:r>
      <w:bookmarkEnd w:id="2048"/>
      <w:bookmarkEnd w:id="2049"/>
      <w:bookmarkEnd w:id="2050"/>
      <w:bookmarkEnd w:id="2051"/>
      <w:bookmarkEnd w:id="2052"/>
      <w:bookmarkEnd w:id="2053"/>
      <w:bookmarkEnd w:id="2054"/>
      <w:bookmarkEnd w:id="2055"/>
      <w:bookmarkEnd w:id="2056"/>
      <w:bookmarkEnd w:id="2057"/>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CA7270">
      <w:pPr>
        <w:pStyle w:val="H6"/>
      </w:pPr>
      <w:bookmarkStart w:id="2058" w:name="_Toc46239307"/>
      <w:bookmarkStart w:id="2059" w:name="_Toc46384317"/>
      <w:bookmarkStart w:id="2060" w:name="_Toc46480395"/>
      <w:bookmarkStart w:id="2061" w:name="_Toc51833733"/>
      <w:bookmarkStart w:id="2062" w:name="_Toc58504837"/>
      <w:bookmarkStart w:id="2063" w:name="_Toc68540580"/>
      <w:bookmarkStart w:id="2064" w:name="_Toc75464117"/>
      <w:bookmarkStart w:id="2065" w:name="_Toc83680427"/>
      <w:bookmarkStart w:id="2066" w:name="_Toc92099998"/>
      <w:bookmarkStart w:id="2067" w:name="_Toc99980532"/>
      <w:r w:rsidRPr="00DB610F">
        <w:t>A.9.1.1.1.2</w:t>
      </w:r>
      <w:r w:rsidRPr="00DB610F">
        <w:tab/>
        <w:t>Test Purpose</w:t>
      </w:r>
      <w:bookmarkEnd w:id="2058"/>
      <w:bookmarkEnd w:id="2059"/>
      <w:bookmarkEnd w:id="2060"/>
      <w:bookmarkEnd w:id="2061"/>
      <w:bookmarkEnd w:id="2062"/>
      <w:bookmarkEnd w:id="2063"/>
      <w:bookmarkEnd w:id="2064"/>
      <w:bookmarkEnd w:id="2065"/>
      <w:bookmarkEnd w:id="2066"/>
      <w:bookmarkEnd w:id="2067"/>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CA7270">
      <w:pPr>
        <w:pStyle w:val="H6"/>
      </w:pPr>
      <w:bookmarkStart w:id="2068" w:name="_Toc46239308"/>
      <w:bookmarkStart w:id="2069" w:name="_Toc46384318"/>
      <w:bookmarkStart w:id="2070" w:name="_Toc46480396"/>
      <w:bookmarkStart w:id="2071" w:name="_Toc51833734"/>
      <w:bookmarkStart w:id="2072" w:name="_Toc58504838"/>
      <w:bookmarkStart w:id="2073" w:name="_Toc68540581"/>
      <w:bookmarkStart w:id="2074" w:name="_Toc75464118"/>
      <w:bookmarkStart w:id="2075" w:name="_Toc83680428"/>
      <w:bookmarkStart w:id="2076" w:name="_Toc92099999"/>
      <w:bookmarkStart w:id="2077" w:name="_Toc99980533"/>
      <w:r w:rsidRPr="00DB610F">
        <w:t>A.9.1.1.1.3</w:t>
      </w:r>
      <w:r w:rsidRPr="00DB610F">
        <w:tab/>
        <w:t>Test Parameters</w:t>
      </w:r>
      <w:bookmarkEnd w:id="2068"/>
      <w:bookmarkEnd w:id="2069"/>
      <w:bookmarkEnd w:id="2070"/>
      <w:bookmarkEnd w:id="2071"/>
      <w:bookmarkEnd w:id="2072"/>
      <w:bookmarkEnd w:id="2073"/>
      <w:bookmarkEnd w:id="2074"/>
      <w:bookmarkEnd w:id="2075"/>
      <w:bookmarkEnd w:id="2076"/>
      <w:bookmarkEnd w:id="2077"/>
    </w:p>
    <w:p w14:paraId="7A1A436A" w14:textId="1C7004C2" w:rsidR="00106E4B" w:rsidRPr="00DB610F" w:rsidRDefault="009F1194" w:rsidP="009F1194">
      <w:pPr>
        <w:rPr>
          <w:rFonts w:eastAsia="SimSun"/>
          <w:lang w:eastAsia="zh-CN"/>
        </w:rPr>
      </w:pPr>
      <w:r w:rsidRPr="009F1194">
        <w:t>The test points to be used in this test are defined in Table A.9.1.1.1.3-1. Details of these test points are available in Annex D with the test points below referenced directly from Table D.2-1.</w:t>
      </w:r>
    </w:p>
    <w:p w14:paraId="5C993C78" w14:textId="77777777" w:rsidR="00106E4B" w:rsidRPr="00DB610F" w:rsidRDefault="00106E4B" w:rsidP="00106E4B">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6E3FF0D1" w14:textId="77777777" w:rsidTr="00BF3493">
        <w:trPr>
          <w:jc w:val="center"/>
        </w:trPr>
        <w:tc>
          <w:tcPr>
            <w:tcW w:w="0" w:type="auto"/>
            <w:vMerge w:val="restart"/>
            <w:shd w:val="clear" w:color="auto" w:fill="FFFFFF"/>
          </w:tcPr>
          <w:p w14:paraId="7DB1A9AC"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23C722C6" w14:textId="77777777" w:rsidR="00106E4B" w:rsidRPr="0018689D" w:rsidRDefault="00106E4B" w:rsidP="00CA7270">
            <w:pPr>
              <w:pStyle w:val="TAH"/>
            </w:pPr>
            <w:r w:rsidRPr="0018689D">
              <w:t>Test num.</w:t>
            </w:r>
          </w:p>
        </w:tc>
        <w:tc>
          <w:tcPr>
            <w:tcW w:w="0" w:type="auto"/>
            <w:vMerge w:val="restart"/>
            <w:shd w:val="clear" w:color="auto" w:fill="FFFFFF"/>
          </w:tcPr>
          <w:p w14:paraId="298DC000"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3E0B911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CC94DE8" w14:textId="77777777" w:rsidR="00106E4B" w:rsidRPr="0018689D" w:rsidRDefault="00106E4B" w:rsidP="00CA7270">
            <w:pPr>
              <w:pStyle w:val="TAH"/>
            </w:pPr>
            <w:r w:rsidRPr="0018689D">
              <w:t>Modulation format</w:t>
            </w:r>
          </w:p>
        </w:tc>
        <w:tc>
          <w:tcPr>
            <w:tcW w:w="0" w:type="auto"/>
            <w:vMerge w:val="restart"/>
            <w:shd w:val="clear" w:color="auto" w:fill="FFFFFF"/>
          </w:tcPr>
          <w:p w14:paraId="31BEAC7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7AEB8D13"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98FFA0E"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6378B124" w14:textId="77777777" w:rsidR="00106E4B" w:rsidRPr="0018689D" w:rsidRDefault="00106E4B" w:rsidP="00CA7270">
            <w:pPr>
              <w:pStyle w:val="TAH"/>
            </w:pPr>
            <w:r w:rsidRPr="0018689D">
              <w:t>Reference value</w:t>
            </w:r>
          </w:p>
        </w:tc>
        <w:tc>
          <w:tcPr>
            <w:tcW w:w="0" w:type="auto"/>
            <w:vMerge w:val="restart"/>
            <w:shd w:val="clear" w:color="auto" w:fill="FFFFFF"/>
          </w:tcPr>
          <w:p w14:paraId="2830ABEA" w14:textId="77777777" w:rsidR="00106E4B" w:rsidRPr="0018689D" w:rsidRDefault="00106E4B" w:rsidP="00CA7270">
            <w:pPr>
              <w:pStyle w:val="TAH"/>
            </w:pPr>
            <w:r w:rsidRPr="0018689D">
              <w:t>Comment</w:t>
            </w:r>
          </w:p>
        </w:tc>
      </w:tr>
      <w:tr w:rsidR="00106E4B" w:rsidRPr="0018689D" w14:paraId="69B75479" w14:textId="77777777" w:rsidTr="00BF3493">
        <w:trPr>
          <w:jc w:val="center"/>
        </w:trPr>
        <w:tc>
          <w:tcPr>
            <w:tcW w:w="0" w:type="auto"/>
            <w:vMerge/>
            <w:shd w:val="clear" w:color="auto" w:fill="FFFFFF"/>
          </w:tcPr>
          <w:p w14:paraId="260686B3" w14:textId="77777777" w:rsidR="00106E4B" w:rsidRPr="0018689D" w:rsidRDefault="00106E4B" w:rsidP="00BF3493">
            <w:pPr>
              <w:pStyle w:val="TAH"/>
              <w:rPr>
                <w:b w:val="0"/>
              </w:rPr>
            </w:pPr>
          </w:p>
        </w:tc>
        <w:tc>
          <w:tcPr>
            <w:tcW w:w="0" w:type="auto"/>
            <w:vMerge/>
            <w:shd w:val="clear" w:color="auto" w:fill="FFFFFF"/>
            <w:vAlign w:val="center"/>
          </w:tcPr>
          <w:p w14:paraId="636A55C5" w14:textId="77777777" w:rsidR="00106E4B" w:rsidRPr="0018689D" w:rsidRDefault="00106E4B" w:rsidP="00BF3493">
            <w:pPr>
              <w:pStyle w:val="TAH"/>
              <w:rPr>
                <w:b w:val="0"/>
              </w:rPr>
            </w:pPr>
          </w:p>
        </w:tc>
        <w:tc>
          <w:tcPr>
            <w:tcW w:w="0" w:type="auto"/>
            <w:vMerge/>
            <w:shd w:val="clear" w:color="auto" w:fill="FFFFFF"/>
          </w:tcPr>
          <w:p w14:paraId="0169511E" w14:textId="77777777" w:rsidR="00106E4B" w:rsidRPr="0018689D" w:rsidRDefault="00106E4B" w:rsidP="00BF3493">
            <w:pPr>
              <w:pStyle w:val="TAH"/>
              <w:rPr>
                <w:b w:val="0"/>
              </w:rPr>
            </w:pPr>
          </w:p>
        </w:tc>
        <w:tc>
          <w:tcPr>
            <w:tcW w:w="0" w:type="auto"/>
            <w:vMerge/>
            <w:shd w:val="clear" w:color="auto" w:fill="FFFFFF"/>
            <w:vAlign w:val="center"/>
          </w:tcPr>
          <w:p w14:paraId="4059AA9D" w14:textId="77777777" w:rsidR="00106E4B" w:rsidRPr="0018689D" w:rsidRDefault="00106E4B" w:rsidP="00BF3493">
            <w:pPr>
              <w:pStyle w:val="TAH"/>
              <w:rPr>
                <w:b w:val="0"/>
              </w:rPr>
            </w:pPr>
          </w:p>
        </w:tc>
        <w:tc>
          <w:tcPr>
            <w:tcW w:w="0" w:type="auto"/>
            <w:vMerge/>
            <w:shd w:val="clear" w:color="auto" w:fill="FFFFFF"/>
          </w:tcPr>
          <w:p w14:paraId="4AF32426" w14:textId="77777777" w:rsidR="00106E4B" w:rsidRPr="0018689D" w:rsidRDefault="00106E4B" w:rsidP="00BF3493">
            <w:pPr>
              <w:pStyle w:val="TAH"/>
              <w:rPr>
                <w:b w:val="0"/>
              </w:rPr>
            </w:pPr>
          </w:p>
        </w:tc>
        <w:tc>
          <w:tcPr>
            <w:tcW w:w="0" w:type="auto"/>
            <w:vMerge/>
            <w:shd w:val="clear" w:color="auto" w:fill="FFFFFF"/>
            <w:vAlign w:val="center"/>
          </w:tcPr>
          <w:p w14:paraId="6CBEA64F" w14:textId="77777777" w:rsidR="00106E4B" w:rsidRPr="0018689D" w:rsidRDefault="00106E4B" w:rsidP="00BF3493">
            <w:pPr>
              <w:pStyle w:val="TAH"/>
              <w:rPr>
                <w:b w:val="0"/>
              </w:rPr>
            </w:pPr>
          </w:p>
        </w:tc>
        <w:tc>
          <w:tcPr>
            <w:tcW w:w="0" w:type="auto"/>
            <w:vMerge/>
            <w:shd w:val="clear" w:color="auto" w:fill="FFFFFF"/>
            <w:vAlign w:val="center"/>
          </w:tcPr>
          <w:p w14:paraId="68FF231A" w14:textId="77777777" w:rsidR="00106E4B" w:rsidRPr="0018689D" w:rsidRDefault="00106E4B" w:rsidP="00BF3493">
            <w:pPr>
              <w:pStyle w:val="TAH"/>
              <w:rPr>
                <w:b w:val="0"/>
              </w:rPr>
            </w:pPr>
          </w:p>
        </w:tc>
        <w:tc>
          <w:tcPr>
            <w:tcW w:w="0" w:type="auto"/>
            <w:vMerge/>
            <w:shd w:val="clear" w:color="auto" w:fill="FFFFFF"/>
            <w:vAlign w:val="center"/>
          </w:tcPr>
          <w:p w14:paraId="1EF286C5" w14:textId="77777777" w:rsidR="00106E4B" w:rsidRPr="0018689D" w:rsidRDefault="00106E4B" w:rsidP="00BF3493">
            <w:pPr>
              <w:pStyle w:val="TAH"/>
              <w:rPr>
                <w:b w:val="0"/>
              </w:rPr>
            </w:pPr>
          </w:p>
        </w:tc>
        <w:tc>
          <w:tcPr>
            <w:tcW w:w="0" w:type="auto"/>
            <w:shd w:val="clear" w:color="auto" w:fill="FFFFFF"/>
            <w:vAlign w:val="center"/>
          </w:tcPr>
          <w:p w14:paraId="592903BD"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15815124" w14:textId="77777777" w:rsidR="00106E4B" w:rsidRPr="0018689D" w:rsidRDefault="00106E4B" w:rsidP="00CA7270">
            <w:pPr>
              <w:pStyle w:val="TAH"/>
            </w:pPr>
            <w:r w:rsidRPr="0018689D">
              <w:t>SNR (dB)</w:t>
            </w:r>
          </w:p>
        </w:tc>
        <w:tc>
          <w:tcPr>
            <w:tcW w:w="0" w:type="auto"/>
            <w:vMerge/>
            <w:shd w:val="clear" w:color="auto" w:fill="FFFFFF"/>
          </w:tcPr>
          <w:p w14:paraId="1D127FA3" w14:textId="77777777" w:rsidR="00106E4B" w:rsidRPr="0018689D" w:rsidRDefault="00106E4B" w:rsidP="00BF3493">
            <w:pPr>
              <w:pStyle w:val="TAH"/>
              <w:rPr>
                <w:b w:val="0"/>
              </w:rPr>
            </w:pPr>
          </w:p>
        </w:tc>
      </w:tr>
      <w:tr w:rsidR="00106E4B" w:rsidRPr="0018689D" w14:paraId="2271F023" w14:textId="77777777" w:rsidTr="0087139D">
        <w:trPr>
          <w:jc w:val="center"/>
        </w:trPr>
        <w:tc>
          <w:tcPr>
            <w:tcW w:w="0" w:type="auto"/>
            <w:shd w:val="clear" w:color="auto" w:fill="FFFFFF"/>
            <w:vAlign w:val="center"/>
          </w:tcPr>
          <w:p w14:paraId="39309201" w14:textId="77777777" w:rsidR="00106E4B" w:rsidRPr="0018689D" w:rsidRDefault="00106E4B" w:rsidP="00CA7270">
            <w:pPr>
              <w:pStyle w:val="TAC"/>
            </w:pPr>
            <w:r w:rsidRPr="0018689D">
              <w:t>7.2.2.2.1_1</w:t>
            </w:r>
          </w:p>
        </w:tc>
        <w:tc>
          <w:tcPr>
            <w:tcW w:w="0" w:type="auto"/>
            <w:shd w:val="clear" w:color="auto" w:fill="FFFFFF"/>
            <w:vAlign w:val="center"/>
          </w:tcPr>
          <w:p w14:paraId="175E075C" w14:textId="77777777" w:rsidR="00106E4B" w:rsidRPr="0018689D" w:rsidRDefault="00106E4B" w:rsidP="000A5F1E">
            <w:pPr>
              <w:pStyle w:val="TAC"/>
            </w:pPr>
            <w:r w:rsidRPr="0018689D">
              <w:t>1-2</w:t>
            </w:r>
          </w:p>
        </w:tc>
        <w:tc>
          <w:tcPr>
            <w:tcW w:w="0" w:type="auto"/>
            <w:shd w:val="clear" w:color="auto" w:fill="FFFFFF"/>
            <w:vAlign w:val="center"/>
          </w:tcPr>
          <w:p w14:paraId="0D4D037B" w14:textId="77777777" w:rsidR="00106E4B" w:rsidRPr="0018689D" w:rsidRDefault="00106E4B" w:rsidP="001C17C7">
            <w:pPr>
              <w:pStyle w:val="TAC"/>
            </w:pPr>
            <w:r w:rsidRPr="0018689D">
              <w:t>R.PDSCH.5-2.1 TDD</w:t>
            </w:r>
          </w:p>
        </w:tc>
        <w:tc>
          <w:tcPr>
            <w:tcW w:w="0" w:type="auto"/>
            <w:shd w:val="clear" w:color="auto" w:fill="FFFFFF"/>
            <w:vAlign w:val="center"/>
          </w:tcPr>
          <w:p w14:paraId="5E8B3BDB" w14:textId="77777777" w:rsidR="00106E4B" w:rsidRPr="0018689D" w:rsidRDefault="00106E4B">
            <w:pPr>
              <w:pStyle w:val="TAC"/>
            </w:pPr>
            <w:r w:rsidRPr="0018689D">
              <w:t>100/120</w:t>
            </w:r>
          </w:p>
        </w:tc>
        <w:tc>
          <w:tcPr>
            <w:tcW w:w="0" w:type="auto"/>
            <w:shd w:val="clear" w:color="auto" w:fill="FFFFFF"/>
            <w:vAlign w:val="center"/>
          </w:tcPr>
          <w:p w14:paraId="1E8426E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4ED59721" w14:textId="77777777" w:rsidR="00106E4B" w:rsidRPr="0018689D" w:rsidRDefault="00106E4B">
            <w:pPr>
              <w:pStyle w:val="TAC"/>
            </w:pPr>
            <w:r w:rsidRPr="0018689D">
              <w:t>FR2.120-1</w:t>
            </w:r>
          </w:p>
        </w:tc>
        <w:tc>
          <w:tcPr>
            <w:tcW w:w="0" w:type="auto"/>
            <w:shd w:val="clear" w:color="auto" w:fill="FFFFFF"/>
            <w:vAlign w:val="center"/>
          </w:tcPr>
          <w:p w14:paraId="7313A8B3" w14:textId="77777777" w:rsidR="00106E4B" w:rsidRPr="0018689D" w:rsidRDefault="00106E4B">
            <w:pPr>
              <w:pStyle w:val="TAC"/>
            </w:pPr>
            <w:r w:rsidRPr="0018689D">
              <w:t>TDLA30-300</w:t>
            </w:r>
          </w:p>
        </w:tc>
        <w:tc>
          <w:tcPr>
            <w:tcW w:w="0" w:type="auto"/>
            <w:shd w:val="clear" w:color="auto" w:fill="FFFFFF"/>
            <w:vAlign w:val="center"/>
          </w:tcPr>
          <w:p w14:paraId="543BC174" w14:textId="77777777" w:rsidR="00106E4B" w:rsidRPr="0018689D" w:rsidRDefault="00106E4B">
            <w:pPr>
              <w:pStyle w:val="TAC"/>
            </w:pPr>
            <w:r w:rsidRPr="0018689D">
              <w:t>2x2 ULA Low</w:t>
            </w:r>
          </w:p>
        </w:tc>
        <w:tc>
          <w:tcPr>
            <w:tcW w:w="0" w:type="auto"/>
            <w:shd w:val="clear" w:color="auto" w:fill="FFFFFF"/>
            <w:vAlign w:val="center"/>
          </w:tcPr>
          <w:p w14:paraId="137964AC" w14:textId="77777777" w:rsidR="00106E4B" w:rsidRPr="0018689D" w:rsidRDefault="00106E4B">
            <w:pPr>
              <w:pStyle w:val="TAC"/>
            </w:pPr>
            <w:r w:rsidRPr="0018689D">
              <w:t>30</w:t>
            </w:r>
          </w:p>
        </w:tc>
        <w:tc>
          <w:tcPr>
            <w:tcW w:w="0" w:type="auto"/>
            <w:shd w:val="clear" w:color="auto" w:fill="FFFFFF"/>
            <w:vAlign w:val="center"/>
          </w:tcPr>
          <w:p w14:paraId="3317D2AF" w14:textId="77777777" w:rsidR="00106E4B" w:rsidRPr="0018689D" w:rsidRDefault="00106E4B">
            <w:pPr>
              <w:pStyle w:val="TAC"/>
            </w:pPr>
            <w:r w:rsidRPr="0018689D">
              <w:rPr>
                <w:lang w:eastAsia="zh-CN"/>
              </w:rPr>
              <w:t>1.7</w:t>
            </w:r>
          </w:p>
        </w:tc>
        <w:tc>
          <w:tcPr>
            <w:tcW w:w="0" w:type="auto"/>
            <w:shd w:val="clear" w:color="auto" w:fill="FFFFFF"/>
          </w:tcPr>
          <w:p w14:paraId="33FA3FE4" w14:textId="77777777" w:rsidR="00106E4B" w:rsidRPr="0018689D" w:rsidRDefault="00106E4B">
            <w:pPr>
              <w:pStyle w:val="TAC"/>
            </w:pPr>
            <w:r w:rsidRPr="0018689D">
              <w:rPr>
                <w:lang w:eastAsia="zh-CN"/>
              </w:rPr>
              <w:t>Exercises HARQ Combining</w:t>
            </w:r>
          </w:p>
        </w:tc>
      </w:tr>
      <w:tr w:rsidR="00106E4B" w:rsidRPr="0018689D" w14:paraId="43A12A32" w14:textId="77777777" w:rsidTr="0087139D">
        <w:trPr>
          <w:jc w:val="center"/>
        </w:trPr>
        <w:tc>
          <w:tcPr>
            <w:tcW w:w="0" w:type="auto"/>
            <w:shd w:val="clear" w:color="auto" w:fill="FFFFFF"/>
            <w:vAlign w:val="center"/>
          </w:tcPr>
          <w:p w14:paraId="08162E2F" w14:textId="77777777" w:rsidR="00106E4B" w:rsidRPr="0018689D" w:rsidRDefault="00106E4B" w:rsidP="00CA7270">
            <w:pPr>
              <w:pStyle w:val="TAC"/>
            </w:pPr>
            <w:r w:rsidRPr="0018689D">
              <w:t>7.2.2.2.1_1</w:t>
            </w:r>
          </w:p>
        </w:tc>
        <w:tc>
          <w:tcPr>
            <w:tcW w:w="0" w:type="auto"/>
            <w:shd w:val="clear" w:color="auto" w:fill="FFFFFF"/>
            <w:vAlign w:val="center"/>
          </w:tcPr>
          <w:p w14:paraId="55F66EC8" w14:textId="77777777" w:rsidR="00106E4B" w:rsidRPr="0018689D" w:rsidRDefault="00106E4B" w:rsidP="000A5F1E">
            <w:pPr>
              <w:pStyle w:val="TAC"/>
            </w:pPr>
            <w:r w:rsidRPr="0018689D">
              <w:t>2-2</w:t>
            </w:r>
          </w:p>
        </w:tc>
        <w:tc>
          <w:tcPr>
            <w:tcW w:w="0" w:type="auto"/>
            <w:shd w:val="clear" w:color="auto" w:fill="FFFFFF"/>
            <w:vAlign w:val="center"/>
          </w:tcPr>
          <w:p w14:paraId="6A04C0DA" w14:textId="77777777" w:rsidR="00106E4B" w:rsidRPr="0018689D" w:rsidRDefault="00106E4B" w:rsidP="001C17C7">
            <w:pPr>
              <w:pStyle w:val="TAC"/>
            </w:pPr>
            <w:r w:rsidRPr="0018689D">
              <w:t>R.PDSCH.5-2.2 TDD</w:t>
            </w:r>
          </w:p>
        </w:tc>
        <w:tc>
          <w:tcPr>
            <w:tcW w:w="0" w:type="auto"/>
            <w:shd w:val="clear" w:color="auto" w:fill="FFFFFF"/>
            <w:vAlign w:val="center"/>
          </w:tcPr>
          <w:p w14:paraId="53674F00" w14:textId="77777777" w:rsidR="00106E4B" w:rsidRPr="0018689D" w:rsidRDefault="00106E4B">
            <w:pPr>
              <w:pStyle w:val="TAC"/>
            </w:pPr>
            <w:r w:rsidRPr="0018689D">
              <w:t>100/120</w:t>
            </w:r>
          </w:p>
        </w:tc>
        <w:tc>
          <w:tcPr>
            <w:tcW w:w="0" w:type="auto"/>
            <w:shd w:val="clear" w:color="auto" w:fill="FFFFFF"/>
            <w:vAlign w:val="center"/>
          </w:tcPr>
          <w:p w14:paraId="3D4E8ABE"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092D6967" w14:textId="77777777" w:rsidR="00106E4B" w:rsidRPr="0018689D" w:rsidRDefault="00106E4B">
            <w:pPr>
              <w:pStyle w:val="TAC"/>
            </w:pPr>
            <w:r w:rsidRPr="0018689D">
              <w:t>FR2.120-1</w:t>
            </w:r>
          </w:p>
        </w:tc>
        <w:tc>
          <w:tcPr>
            <w:tcW w:w="0" w:type="auto"/>
            <w:shd w:val="clear" w:color="auto" w:fill="FFFFFF"/>
            <w:vAlign w:val="center"/>
          </w:tcPr>
          <w:p w14:paraId="2E3147BF" w14:textId="77777777" w:rsidR="00106E4B" w:rsidRPr="0018689D" w:rsidRDefault="00106E4B">
            <w:pPr>
              <w:pStyle w:val="TAC"/>
            </w:pPr>
            <w:r w:rsidRPr="0018689D">
              <w:t>TDLA30-300</w:t>
            </w:r>
          </w:p>
        </w:tc>
        <w:tc>
          <w:tcPr>
            <w:tcW w:w="0" w:type="auto"/>
            <w:shd w:val="clear" w:color="auto" w:fill="FFFFFF"/>
            <w:vAlign w:val="center"/>
          </w:tcPr>
          <w:p w14:paraId="339A2E1F" w14:textId="77777777" w:rsidR="00106E4B" w:rsidRPr="0018689D" w:rsidRDefault="00106E4B">
            <w:pPr>
              <w:pStyle w:val="TAC"/>
            </w:pPr>
            <w:r w:rsidRPr="0018689D">
              <w:t>2x2 ULA Low</w:t>
            </w:r>
          </w:p>
        </w:tc>
        <w:tc>
          <w:tcPr>
            <w:tcW w:w="0" w:type="auto"/>
            <w:shd w:val="clear" w:color="auto" w:fill="FFFFFF"/>
            <w:vAlign w:val="center"/>
          </w:tcPr>
          <w:p w14:paraId="3CE83CE5" w14:textId="77777777" w:rsidR="00106E4B" w:rsidRPr="0018689D" w:rsidRDefault="00106E4B">
            <w:pPr>
              <w:pStyle w:val="TAC"/>
            </w:pPr>
            <w:r w:rsidRPr="0018689D">
              <w:t>70</w:t>
            </w:r>
          </w:p>
        </w:tc>
        <w:tc>
          <w:tcPr>
            <w:tcW w:w="0" w:type="auto"/>
            <w:shd w:val="clear" w:color="auto" w:fill="FFFFFF"/>
            <w:vAlign w:val="center"/>
          </w:tcPr>
          <w:p w14:paraId="3474EAAB" w14:textId="77777777" w:rsidR="00106E4B" w:rsidRPr="0018689D" w:rsidRDefault="00106E4B">
            <w:pPr>
              <w:pStyle w:val="TAC"/>
            </w:pPr>
            <w:r w:rsidRPr="0018689D">
              <w:rPr>
                <w:lang w:eastAsia="zh-CN"/>
              </w:rPr>
              <w:t>14.4</w:t>
            </w:r>
          </w:p>
        </w:tc>
        <w:tc>
          <w:tcPr>
            <w:tcW w:w="0" w:type="auto"/>
            <w:shd w:val="clear" w:color="auto" w:fill="FFFFFF"/>
          </w:tcPr>
          <w:p w14:paraId="045B74EC" w14:textId="77777777" w:rsidR="00106E4B" w:rsidRPr="0018689D" w:rsidRDefault="00106E4B">
            <w:pPr>
              <w:pStyle w:val="TAC"/>
            </w:pPr>
            <w:r w:rsidRPr="0018689D">
              <w:t>High doppler</w:t>
            </w:r>
          </w:p>
        </w:tc>
      </w:tr>
      <w:tr w:rsidR="00106E4B" w:rsidRPr="001868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18689D" w:rsidRDefault="00106E4B" w:rsidP="000A5F1E">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18689D" w:rsidRDefault="00106E4B" w:rsidP="001C17C7">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18689D" w:rsidRDefault="00106E4B">
            <w:pPr>
              <w:pStyle w:val="TAC"/>
            </w:pPr>
            <w:r w:rsidRPr="0018689D">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CA7270">
      <w:pPr>
        <w:pStyle w:val="H6"/>
      </w:pPr>
      <w:bookmarkStart w:id="2078" w:name="_Toc46239309"/>
      <w:bookmarkStart w:id="2079" w:name="_Toc46384319"/>
      <w:bookmarkStart w:id="2080" w:name="_Toc46480397"/>
      <w:bookmarkStart w:id="2081" w:name="_Toc51833735"/>
      <w:bookmarkStart w:id="2082" w:name="_Toc58504839"/>
      <w:bookmarkStart w:id="2083" w:name="_Toc68540582"/>
      <w:bookmarkStart w:id="2084" w:name="_Toc75464119"/>
      <w:bookmarkStart w:id="2085" w:name="_Toc83680429"/>
      <w:bookmarkStart w:id="2086" w:name="_Toc92100000"/>
      <w:bookmarkStart w:id="2087" w:name="_Toc99980534"/>
      <w:r w:rsidRPr="00DB610F">
        <w:t>A.9.1.1.1.4</w:t>
      </w:r>
      <w:r w:rsidRPr="00DB610F">
        <w:tab/>
        <w:t>Test Description</w:t>
      </w:r>
      <w:bookmarkEnd w:id="2078"/>
      <w:bookmarkEnd w:id="2079"/>
      <w:bookmarkEnd w:id="2080"/>
      <w:bookmarkEnd w:id="2081"/>
      <w:bookmarkEnd w:id="2082"/>
      <w:bookmarkEnd w:id="2083"/>
      <w:bookmarkEnd w:id="2084"/>
      <w:bookmarkEnd w:id="2085"/>
      <w:bookmarkEnd w:id="2086"/>
      <w:bookmarkEnd w:id="2087"/>
    </w:p>
    <w:p w14:paraId="781FE2D4" w14:textId="77777777" w:rsidR="00166FEA" w:rsidRPr="00DB610F" w:rsidRDefault="00166FEA" w:rsidP="00166FEA">
      <w:pPr>
        <w:pStyle w:val="H6"/>
      </w:pPr>
      <w:r w:rsidRPr="00DB610F">
        <w:t>A.9.1.1.1.4.1</w:t>
      </w:r>
      <w:r w:rsidRPr="00DB610F">
        <w:tab/>
        <w:t>Initial Conditions</w:t>
      </w:r>
    </w:p>
    <w:p w14:paraId="7A4DE3C9" w14:textId="35E43660"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9D7A34">
        <w:rPr>
          <w:rFonts w:eastAsia="Batang"/>
        </w:rPr>
        <w:t>:</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A929F0B"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00166FEA" w:rsidRPr="00DB610F">
        <w:rPr>
          <w:lang w:eastAsia="x-none"/>
        </w:rPr>
        <w:t>.</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337F896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9F1194" w:rsidRPr="009F1194">
        <w:t>521</w:t>
      </w:r>
      <w:r w:rsidRPr="00DB610F">
        <w:t xml:space="preserve">-4 [4] </w:t>
      </w:r>
      <w:r w:rsidR="008D7CE9" w:rsidRPr="00DB610F">
        <w:t>clause</w:t>
      </w:r>
      <w:r w:rsidRPr="00DB610F">
        <w:t xml:space="preserve"> </w:t>
      </w:r>
      <w:r w:rsidR="009F1194" w:rsidRPr="009F1194">
        <w:t>7.2.2.2.1_1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2088" w:name="_Toc46155871"/>
      <w:bookmarkStart w:id="2089" w:name="_Toc46238424"/>
      <w:bookmarkStart w:id="2090" w:name="_Toc46239310"/>
      <w:bookmarkStart w:id="2091" w:name="_Toc46384320"/>
      <w:bookmarkStart w:id="2092" w:name="_Toc46480398"/>
      <w:bookmarkStart w:id="2093" w:name="_Toc51833736"/>
      <w:bookmarkStart w:id="2094" w:name="_Toc58504840"/>
      <w:bookmarkStart w:id="2095" w:name="_Toc68540583"/>
      <w:bookmarkStart w:id="2096" w:name="_Toc75464120"/>
      <w:bookmarkStart w:id="2097" w:name="_Toc83680430"/>
      <w:bookmarkStart w:id="2098" w:name="_Toc92100001"/>
      <w:bookmarkStart w:id="2099" w:name="_Toc99980535"/>
      <w:bookmarkStart w:id="2100" w:name="_Toc138970203"/>
      <w:r w:rsidRPr="00DB610F">
        <w:t>A.9.1.2</w:t>
      </w:r>
      <w:r w:rsidRPr="00DB610F">
        <w:tab/>
        <w:t>5G NR /UDP Downlink Throughput /Radiated/Fading/FRC/4Rx</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79C306A" w14:textId="58010E44" w:rsidR="00311973" w:rsidRPr="00DB610F" w:rsidRDefault="00311973" w:rsidP="008D5A45">
      <w:pPr>
        <w:pStyle w:val="Heading4"/>
      </w:pPr>
      <w:bookmarkStart w:id="2101" w:name="_Toc46155872"/>
      <w:bookmarkStart w:id="2102" w:name="_Toc46238425"/>
      <w:bookmarkStart w:id="2103" w:name="_Toc46239311"/>
      <w:bookmarkStart w:id="2104" w:name="_Toc46384321"/>
      <w:bookmarkStart w:id="2105" w:name="_Toc46480399"/>
      <w:bookmarkStart w:id="2106" w:name="_Toc51833737"/>
      <w:bookmarkStart w:id="2107" w:name="_Toc58504841"/>
      <w:bookmarkStart w:id="2108" w:name="_Toc68540584"/>
      <w:bookmarkStart w:id="2109" w:name="_Toc75464121"/>
      <w:bookmarkStart w:id="2110" w:name="_Toc83680431"/>
      <w:bookmarkStart w:id="2111" w:name="_Toc92100002"/>
      <w:bookmarkStart w:id="2112" w:name="_Toc99980536"/>
      <w:bookmarkStart w:id="2113" w:name="_Toc138970204"/>
      <w:r w:rsidRPr="00DB610F">
        <w:t>A.9.1.2.1</w:t>
      </w:r>
      <w:r w:rsidRPr="00DB610F">
        <w:tab/>
      </w:r>
      <w:r w:rsidR="00262A66" w:rsidRPr="00DB610F">
        <w:t>Void</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38C094D" w14:textId="77777777" w:rsidR="00166FEA" w:rsidRPr="00DB610F" w:rsidRDefault="00166FEA" w:rsidP="008D5A45">
      <w:pPr>
        <w:pStyle w:val="Heading1"/>
      </w:pPr>
      <w:bookmarkStart w:id="2114" w:name="_Toc46155874"/>
      <w:bookmarkStart w:id="2115" w:name="_Toc46238427"/>
      <w:bookmarkStart w:id="2116" w:name="_Toc46239313"/>
      <w:bookmarkStart w:id="2117" w:name="_Toc46384323"/>
      <w:bookmarkStart w:id="2118" w:name="_Toc46480400"/>
      <w:bookmarkStart w:id="2119" w:name="_Toc51833738"/>
      <w:bookmarkStart w:id="2120" w:name="_Toc58504842"/>
      <w:bookmarkStart w:id="2121" w:name="_Toc68540589"/>
      <w:bookmarkStart w:id="2122" w:name="_Toc75464126"/>
      <w:bookmarkStart w:id="2123" w:name="_Toc83680436"/>
      <w:bookmarkStart w:id="2124" w:name="_Toc92100007"/>
      <w:bookmarkStart w:id="2125" w:name="_Toc99980537"/>
      <w:bookmarkStart w:id="2126" w:name="_Toc138970205"/>
      <w:r w:rsidRPr="00DB610F">
        <w:t>A.10</w:t>
      </w:r>
      <w:r w:rsidRPr="00DB610F">
        <w:tab/>
        <w:t>5G NR /TCP Downlink Throughput /Conducted for Variable Reference Channel (VRC) Scenarios with Fading for SA and NSA</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1E4DAF7C" w14:textId="77777777" w:rsidR="00166FEA" w:rsidRPr="00DB610F" w:rsidRDefault="00166FEA" w:rsidP="008D5A45">
      <w:pPr>
        <w:pStyle w:val="Heading2"/>
      </w:pPr>
      <w:bookmarkStart w:id="2127" w:name="_Toc46155875"/>
      <w:bookmarkStart w:id="2128" w:name="_Toc46238428"/>
      <w:bookmarkStart w:id="2129" w:name="_Toc46239314"/>
      <w:bookmarkStart w:id="2130" w:name="_Toc46384324"/>
      <w:bookmarkStart w:id="2131" w:name="_Toc46480401"/>
      <w:bookmarkStart w:id="2132" w:name="_Toc51833739"/>
      <w:bookmarkStart w:id="2133" w:name="_Toc58504843"/>
      <w:bookmarkStart w:id="2134" w:name="_Toc68540590"/>
      <w:bookmarkStart w:id="2135" w:name="_Toc75464127"/>
      <w:bookmarkStart w:id="2136" w:name="_Toc83680437"/>
      <w:bookmarkStart w:id="2137" w:name="_Toc92100008"/>
      <w:bookmarkStart w:id="2138" w:name="_Toc99980538"/>
      <w:bookmarkStart w:id="2139" w:name="_Toc138970206"/>
      <w:r w:rsidRPr="00DB610F">
        <w:t>A.10.1</w:t>
      </w:r>
      <w:r w:rsidRPr="00DB610F">
        <w:tab/>
        <w:t>5G NR /TCP Downlink Throughput /Conducted/Fading/VRC for SA and NSA</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2551D9BA" w14:textId="77777777" w:rsidR="00166FEA" w:rsidRPr="00DB610F" w:rsidRDefault="00166FEA" w:rsidP="008D5A45">
      <w:pPr>
        <w:pStyle w:val="Heading3"/>
      </w:pPr>
      <w:bookmarkStart w:id="2140" w:name="_Toc46155876"/>
      <w:bookmarkStart w:id="2141" w:name="_Toc46238429"/>
      <w:bookmarkStart w:id="2142" w:name="_Toc46239315"/>
      <w:bookmarkStart w:id="2143" w:name="_Toc46384325"/>
      <w:bookmarkStart w:id="2144" w:name="_Toc46480402"/>
      <w:bookmarkStart w:id="2145" w:name="_Toc51833740"/>
      <w:bookmarkStart w:id="2146" w:name="_Toc58504844"/>
      <w:bookmarkStart w:id="2147" w:name="_Toc68540591"/>
      <w:bookmarkStart w:id="2148" w:name="_Toc75464128"/>
      <w:bookmarkStart w:id="2149" w:name="_Toc83680438"/>
      <w:bookmarkStart w:id="2150" w:name="_Toc92100009"/>
      <w:bookmarkStart w:id="2151" w:name="_Toc99980539"/>
      <w:bookmarkStart w:id="2152" w:name="_Toc138970207"/>
      <w:r w:rsidRPr="00DB610F">
        <w:t>A.10.1.1</w:t>
      </w:r>
      <w:r w:rsidRPr="00DB610F">
        <w:tab/>
        <w:t>5G NR /TCP Downlink Throughput /Conducted/Fading/VRC/2Rx for SA and NSA</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01A7874" w14:textId="6B5CCC3F" w:rsidR="00166FEA" w:rsidRPr="00DB610F" w:rsidRDefault="00166FEA" w:rsidP="008D5A45">
      <w:pPr>
        <w:pStyle w:val="Heading4"/>
      </w:pPr>
      <w:bookmarkStart w:id="2153" w:name="_Toc46155877"/>
      <w:bookmarkStart w:id="2154" w:name="_Toc46238430"/>
      <w:bookmarkStart w:id="2155" w:name="_Toc46239316"/>
      <w:bookmarkStart w:id="2156" w:name="_Toc46384326"/>
      <w:bookmarkStart w:id="2157" w:name="_Toc46480403"/>
      <w:bookmarkStart w:id="2158" w:name="_Toc51833741"/>
      <w:bookmarkStart w:id="2159" w:name="_Toc58504845"/>
      <w:bookmarkStart w:id="2160" w:name="_Toc68540592"/>
      <w:bookmarkStart w:id="2161" w:name="_Toc75464129"/>
      <w:bookmarkStart w:id="2162" w:name="_Toc83680439"/>
      <w:bookmarkStart w:id="2163" w:name="_Toc92100010"/>
      <w:bookmarkStart w:id="2164" w:name="_Toc99980540"/>
      <w:bookmarkStart w:id="2165" w:name="_Toc138970208"/>
      <w:r w:rsidRPr="00DB610F">
        <w:t>A.10.1.1.1</w:t>
      </w:r>
      <w:r w:rsidRPr="00DB610F">
        <w:tab/>
        <w:t>5G NR /TCP Downlink Throughput /Conducted/Fading/</w:t>
      </w:r>
      <w:r w:rsidR="005914F5" w:rsidRPr="00DB610F">
        <w:t>VRC</w:t>
      </w:r>
      <w:r w:rsidRPr="00DB610F">
        <w:t>/2Rx FDD /FR1 PDSCH mapping Type A performance - for SA and NSA</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19BE714" w14:textId="77777777" w:rsidR="005914F5" w:rsidRPr="00DB610F" w:rsidRDefault="005914F5" w:rsidP="00CA7270">
      <w:pPr>
        <w:pStyle w:val="H6"/>
      </w:pPr>
      <w:bookmarkStart w:id="2166" w:name="_Toc83680440"/>
      <w:bookmarkStart w:id="2167" w:name="_Toc92100011"/>
      <w:bookmarkStart w:id="2168" w:name="_Toc99980541"/>
      <w:r w:rsidRPr="00DB610F">
        <w:t>A.10.1.1</w:t>
      </w:r>
      <w:r w:rsidRPr="00DB610F">
        <w:rPr>
          <w:lang w:eastAsia="x-none"/>
        </w:rPr>
        <w:t>.1.1</w:t>
      </w:r>
      <w:r w:rsidRPr="00DB610F">
        <w:tab/>
        <w:t>Definition</w:t>
      </w:r>
      <w:bookmarkEnd w:id="2166"/>
      <w:bookmarkEnd w:id="2167"/>
      <w:bookmarkEnd w:id="2168"/>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2169" w:name="_Toc83680441"/>
      <w:bookmarkStart w:id="2170" w:name="_Toc92100012"/>
      <w:bookmarkStart w:id="2171"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169"/>
      <w:bookmarkEnd w:id="2170"/>
      <w:bookmarkEnd w:id="2171"/>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2172" w:name="_Toc83680442"/>
      <w:bookmarkStart w:id="2173" w:name="_Toc92100013"/>
      <w:bookmarkStart w:id="2174" w:name="_Toc99980543"/>
      <w:r w:rsidRPr="00DB610F">
        <w:t>A.10.1.</w:t>
      </w:r>
      <w:r w:rsidRPr="00DB610F">
        <w:rPr>
          <w:lang w:eastAsia="x-none"/>
        </w:rPr>
        <w:t>1.1.</w:t>
      </w:r>
      <w:r w:rsidRPr="00DB610F">
        <w:t>3</w:t>
      </w:r>
      <w:r w:rsidRPr="00DB610F">
        <w:tab/>
        <w:t>Test Parameters</w:t>
      </w:r>
      <w:bookmarkEnd w:id="2172"/>
      <w:bookmarkEnd w:id="2173"/>
      <w:bookmarkEnd w:id="2174"/>
    </w:p>
    <w:p w14:paraId="3E97AB90" w14:textId="77777777" w:rsidR="00F82B1D" w:rsidRPr="00DB610F" w:rsidRDefault="00F82B1D" w:rsidP="00F82B1D">
      <w:r w:rsidRPr="00DB610F">
        <w:rPr>
          <w:rFonts w:eastAsia="SimSun"/>
        </w:rPr>
        <w:t>The test parameters are specified in Table A.10.1.1.1.3-1</w:t>
      </w:r>
      <w:r w:rsidRPr="00DB610F">
        <w:rPr>
          <w:lang w:eastAsia="zh-CN"/>
        </w:rPr>
        <w:t>. Test1 is to be selected as test point.</w:t>
      </w:r>
    </w:p>
    <w:p w14:paraId="446E17A9" w14:textId="5F0BB1F9" w:rsidR="00F82B1D" w:rsidRPr="00DB610F" w:rsidRDefault="00F82B1D" w:rsidP="00045762">
      <w:pPr>
        <w:pStyle w:val="TH"/>
        <w:rPr>
          <w:lang w:eastAsia="zh-CN"/>
        </w:rPr>
      </w:pPr>
      <w:r w:rsidRPr="00DB610F">
        <w:rPr>
          <w:lang w:eastAsia="zh-CN"/>
        </w:rPr>
        <w:br w:type="page"/>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1A1009F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E9319"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E04B7"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F7CA22"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12322D"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1BA830" w14:textId="77777777" w:rsidR="00F82B1D" w:rsidRPr="0018689D" w:rsidRDefault="00F82B1D" w:rsidP="00CA7270">
            <w:pPr>
              <w:pStyle w:val="TAH"/>
            </w:pPr>
            <w:r w:rsidRPr="0018689D">
              <w:t>Test 3</w:t>
            </w:r>
          </w:p>
        </w:tc>
      </w:tr>
      <w:tr w:rsidR="00F82B1D" w:rsidRPr="0018689D" w14:paraId="4430D73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BEC80"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58CD02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1B3AEC"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02AC7"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65F33A" w14:textId="77777777" w:rsidR="00F82B1D" w:rsidRPr="0018689D" w:rsidRDefault="00F82B1D" w:rsidP="00CA7270">
            <w:pPr>
              <w:pStyle w:val="TAC"/>
            </w:pPr>
            <w:r w:rsidRPr="0018689D">
              <w:t>FR2</w:t>
            </w:r>
          </w:p>
        </w:tc>
      </w:tr>
      <w:tr w:rsidR="00F82B1D" w:rsidRPr="0018689D" w14:paraId="5BF322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DC023"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C00E"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49B8D"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E0281E"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FF412" w14:textId="77777777" w:rsidR="00F82B1D" w:rsidRPr="0018689D" w:rsidRDefault="00F82B1D" w:rsidP="00CA7270">
            <w:pPr>
              <w:pStyle w:val="TAC"/>
            </w:pPr>
            <w:r w:rsidRPr="0018689D">
              <w:t>100</w:t>
            </w:r>
          </w:p>
        </w:tc>
      </w:tr>
      <w:tr w:rsidR="00F82B1D" w:rsidRPr="0018689D" w14:paraId="0B0A9F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1421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1B9A"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FE133"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7F3DEA"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7126C" w14:textId="77777777" w:rsidR="00F82B1D" w:rsidRPr="0018689D" w:rsidRDefault="00F82B1D" w:rsidP="00CA7270">
            <w:pPr>
              <w:pStyle w:val="TAC"/>
              <w:rPr>
                <w:lang w:eastAsia="zh-CN"/>
              </w:rPr>
            </w:pPr>
            <w:r w:rsidRPr="0018689D">
              <w:rPr>
                <w:lang w:eastAsia="zh-CN"/>
              </w:rPr>
              <w:t>120</w:t>
            </w:r>
          </w:p>
        </w:tc>
      </w:tr>
      <w:tr w:rsidR="00F82B1D" w:rsidRPr="0018689D" w14:paraId="604A6EB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77B68"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13612D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7E3FBE"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009E2"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67E85F" w14:textId="77777777" w:rsidR="00F82B1D" w:rsidRPr="0018689D" w:rsidRDefault="00F82B1D" w:rsidP="00CA7270">
            <w:pPr>
              <w:pStyle w:val="TAC"/>
            </w:pPr>
            <w:r w:rsidRPr="0018689D">
              <w:t>TDD</w:t>
            </w:r>
          </w:p>
        </w:tc>
      </w:tr>
      <w:tr w:rsidR="00F82B1D" w:rsidRPr="0018689D" w14:paraId="32052B2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68813"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1F04B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04A2B8"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E33632" w14:textId="77777777" w:rsidR="00F82B1D" w:rsidRPr="0018689D" w:rsidRDefault="00F82B1D" w:rsidP="00CA7270">
            <w:pPr>
              <w:pStyle w:val="TAC"/>
              <w:rPr>
                <w:lang w:eastAsia="zh-CN"/>
              </w:rPr>
            </w:pPr>
            <w:r w:rsidRPr="0018689D">
              <w:rPr>
                <w:lang w:eastAsia="zh-CN"/>
              </w:rPr>
              <w:t>7D1S2U</w:t>
            </w:r>
          </w:p>
          <w:p w14:paraId="62A315B2"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43F7B" w14:textId="77777777" w:rsidR="00F82B1D" w:rsidRPr="0018689D" w:rsidRDefault="00F82B1D" w:rsidP="00CA7270">
            <w:pPr>
              <w:pStyle w:val="TAC"/>
              <w:rPr>
                <w:lang w:eastAsia="zh-CN"/>
              </w:rPr>
            </w:pPr>
            <w:r w:rsidRPr="0018689D">
              <w:rPr>
                <w:lang w:eastAsia="zh-CN"/>
              </w:rPr>
              <w:t>DDSU</w:t>
            </w:r>
          </w:p>
          <w:p w14:paraId="5D842826" w14:textId="77777777" w:rsidR="00F82B1D" w:rsidRPr="0018689D" w:rsidRDefault="00F82B1D" w:rsidP="00CA7270">
            <w:pPr>
              <w:pStyle w:val="TAC"/>
              <w:rPr>
                <w:lang w:eastAsia="zh-CN"/>
              </w:rPr>
            </w:pPr>
            <w:r w:rsidRPr="0018689D">
              <w:rPr>
                <w:lang w:eastAsia="zh-CN"/>
              </w:rPr>
              <w:t>S:11D+3G+0U</w:t>
            </w:r>
          </w:p>
        </w:tc>
      </w:tr>
      <w:tr w:rsidR="00F82B1D" w:rsidRPr="0018689D" w14:paraId="330187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60A02"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C17"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8E57E"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C8E56B"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16211F" w14:textId="77777777" w:rsidR="00F82B1D" w:rsidRPr="0018689D" w:rsidRDefault="00F82B1D" w:rsidP="00CA7270">
            <w:pPr>
              <w:pStyle w:val="TAC"/>
            </w:pPr>
            <w:r w:rsidRPr="0018689D">
              <w:t>16</w:t>
            </w:r>
          </w:p>
        </w:tc>
      </w:tr>
      <w:tr w:rsidR="00F82B1D" w:rsidRPr="0018689D" w14:paraId="6031217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D6F46"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62C2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9C5A139"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DC6F4F3"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4B00809" w14:textId="77777777" w:rsidR="00F82B1D" w:rsidRPr="0018689D" w:rsidRDefault="00F82B1D" w:rsidP="00CA7270">
            <w:pPr>
              <w:pStyle w:val="TAC"/>
            </w:pPr>
            <w:r w:rsidRPr="0018689D">
              <w:t>TDLA30-35</w:t>
            </w:r>
          </w:p>
        </w:tc>
      </w:tr>
      <w:tr w:rsidR="00F82B1D" w:rsidRPr="0018689D" w14:paraId="3BCD07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27DA"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BAA9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B4462"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3B36ED"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6E071" w14:textId="77777777" w:rsidR="00F82B1D" w:rsidRPr="0018689D" w:rsidRDefault="00F82B1D" w:rsidP="00CA7270">
            <w:pPr>
              <w:pStyle w:val="TAC"/>
            </w:pPr>
            <w:r w:rsidRPr="0018689D">
              <w:t>ULA Low 2x2</w:t>
            </w:r>
          </w:p>
        </w:tc>
      </w:tr>
      <w:tr w:rsidR="00F82B1D" w:rsidRPr="0018689D" w14:paraId="3E39015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EBE70"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FCACD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CD36"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D8787"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529FF" w14:textId="77777777" w:rsidR="00F82B1D" w:rsidRPr="0018689D" w:rsidRDefault="00F82B1D" w:rsidP="00CA7270">
            <w:pPr>
              <w:pStyle w:val="TAC"/>
            </w:pPr>
            <w:r w:rsidRPr="0018689D">
              <w:t>As defined in Annex B.4.1 in TS 38.101-4</w:t>
            </w:r>
          </w:p>
        </w:tc>
      </w:tr>
      <w:tr w:rsidR="00F82B1D" w:rsidRPr="0018689D" w14:paraId="3E06B99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4468F"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543B6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B8D706"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1DB99A"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661A2B" w14:textId="77777777" w:rsidR="00F82B1D" w:rsidRPr="0018689D" w:rsidRDefault="00F82B1D" w:rsidP="00CA7270">
            <w:pPr>
              <w:pStyle w:val="TAC"/>
              <w:rPr>
                <w:lang w:eastAsia="zh-CN"/>
              </w:rPr>
            </w:pPr>
            <w:r w:rsidRPr="0018689D">
              <w:rPr>
                <w:lang w:eastAsia="zh-CN"/>
              </w:rPr>
              <w:t>MMSE-IRC</w:t>
            </w:r>
          </w:p>
        </w:tc>
      </w:tr>
      <w:tr w:rsidR="00F82B1D" w:rsidRPr="0018689D" w14:paraId="66C602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9B044"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EA35"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514D45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23B6D9"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2A6C1D"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8260BD" w14:textId="77777777" w:rsidR="00F82B1D" w:rsidRPr="0018689D" w:rsidRDefault="00F82B1D" w:rsidP="00CA7270">
            <w:pPr>
              <w:pStyle w:val="TAC"/>
              <w:rPr>
                <w:lang w:eastAsia="zh-CN"/>
              </w:rPr>
            </w:pPr>
            <w:r w:rsidRPr="0018689D">
              <w:rPr>
                <w:lang w:eastAsia="zh-CN"/>
              </w:rPr>
              <w:t>Type A</w:t>
            </w:r>
          </w:p>
        </w:tc>
      </w:tr>
      <w:tr w:rsidR="00F82B1D" w:rsidRPr="0018689D" w14:paraId="648AAF77"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ACE2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35E93"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DFEDE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B712E8"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5D3383"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8DEB5A" w14:textId="77777777" w:rsidR="00F82B1D" w:rsidRPr="0018689D" w:rsidRDefault="00F82B1D" w:rsidP="00CA7270">
            <w:pPr>
              <w:pStyle w:val="TAC"/>
              <w:rPr>
                <w:lang w:eastAsia="zh-CN"/>
              </w:rPr>
            </w:pPr>
            <w:r w:rsidRPr="0018689D">
              <w:rPr>
                <w:lang w:eastAsia="zh-CN"/>
              </w:rPr>
              <w:t>2</w:t>
            </w:r>
          </w:p>
        </w:tc>
      </w:tr>
      <w:tr w:rsidR="00F82B1D" w:rsidRPr="0018689D" w14:paraId="5CE0A1DF"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44E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2B94B"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B7B6E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587DA8"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9756B"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7A461D" w14:textId="77777777" w:rsidR="00F82B1D" w:rsidRPr="0018689D" w:rsidRDefault="00F82B1D" w:rsidP="00CA7270">
            <w:pPr>
              <w:pStyle w:val="TAC"/>
              <w:rPr>
                <w:lang w:eastAsia="zh-CN"/>
              </w:rPr>
            </w:pPr>
            <w:r w:rsidRPr="0018689D">
              <w:rPr>
                <w:lang w:eastAsia="zh-CN"/>
              </w:rPr>
              <w:t>12</w:t>
            </w:r>
          </w:p>
        </w:tc>
      </w:tr>
      <w:tr w:rsidR="00F82B1D" w:rsidRPr="0018689D" w14:paraId="371477BE"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D1F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9E10"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4F1A1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EB075"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54280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8FB4B6" w14:textId="77777777" w:rsidR="00F82B1D" w:rsidRPr="0018689D" w:rsidRDefault="00F82B1D" w:rsidP="00CA7270">
            <w:pPr>
              <w:pStyle w:val="TAC"/>
              <w:rPr>
                <w:lang w:eastAsia="zh-CN"/>
              </w:rPr>
            </w:pPr>
            <w:r w:rsidRPr="0018689D">
              <w:rPr>
                <w:lang w:eastAsia="zh-CN"/>
              </w:rPr>
              <w:t>2</w:t>
            </w:r>
          </w:p>
        </w:tc>
      </w:tr>
      <w:tr w:rsidR="00F82B1D" w:rsidRPr="0018689D" w14:paraId="1FDC810A"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94C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9D0F"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03265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E27B93"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B7112"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1DA1FF" w14:textId="77777777" w:rsidR="00F82B1D" w:rsidRPr="0018689D" w:rsidRDefault="00F82B1D" w:rsidP="00CA7270">
            <w:pPr>
              <w:pStyle w:val="TAC"/>
              <w:rPr>
                <w:lang w:eastAsia="zh-CN"/>
              </w:rPr>
            </w:pPr>
            <w:r w:rsidRPr="0018689D">
              <w:rPr>
                <w:lang w:eastAsia="zh-CN"/>
              </w:rPr>
              <w:t>Static</w:t>
            </w:r>
          </w:p>
        </w:tc>
      </w:tr>
      <w:tr w:rsidR="00F82B1D" w:rsidRPr="0018689D" w14:paraId="0FCF96F1"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28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009D1"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154D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3E0B"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0D248F"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F82B1D" w:rsidRPr="0018689D" w:rsidRDefault="00F82B1D" w:rsidP="00CA7270">
            <w:pPr>
              <w:pStyle w:val="TAC"/>
              <w:rPr>
                <w:lang w:eastAsia="zh-CN"/>
              </w:rPr>
            </w:pPr>
            <w:r w:rsidRPr="0018689D">
              <w:rPr>
                <w:lang w:eastAsia="zh-CN"/>
              </w:rPr>
              <w:t>Non-interleaved</w:t>
            </w:r>
          </w:p>
        </w:tc>
      </w:tr>
      <w:tr w:rsidR="00F82B1D" w:rsidRPr="0018689D" w14:paraId="2E059EE3"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E65CE"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69E6"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8F832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7C61"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E6497"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65B60B" w14:textId="77777777" w:rsidR="00F82B1D" w:rsidRPr="0018689D" w:rsidRDefault="00F82B1D" w:rsidP="00CA7270">
            <w:pPr>
              <w:pStyle w:val="TAC"/>
              <w:rPr>
                <w:lang w:eastAsia="zh-CN"/>
              </w:rPr>
            </w:pPr>
            <w:r w:rsidRPr="0018689D">
              <w:t>Type 1</w:t>
            </w:r>
          </w:p>
        </w:tc>
      </w:tr>
      <w:tr w:rsidR="00F82B1D" w:rsidRPr="0018689D" w14:paraId="163D08C7"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2A9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8425F"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D26E39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0B9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3E4E3"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F0B42C" w14:textId="77777777" w:rsidR="00F82B1D" w:rsidRPr="0018689D" w:rsidRDefault="00F82B1D" w:rsidP="00CA7270">
            <w:pPr>
              <w:pStyle w:val="TAC"/>
              <w:rPr>
                <w:lang w:eastAsia="zh-CN"/>
              </w:rPr>
            </w:pPr>
            <w:r w:rsidRPr="0018689D">
              <w:t>1</w:t>
            </w:r>
          </w:p>
        </w:tc>
      </w:tr>
      <w:tr w:rsidR="00F82B1D" w:rsidRPr="0018689D" w14:paraId="0421E895"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79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E5C1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4EB47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F281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616D17"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305CA" w14:textId="77777777" w:rsidR="00F82B1D" w:rsidRPr="0018689D" w:rsidRDefault="00F82B1D" w:rsidP="00CA7270">
            <w:pPr>
              <w:pStyle w:val="TAC"/>
              <w:rPr>
                <w:lang w:eastAsia="zh-CN"/>
              </w:rPr>
            </w:pPr>
            <w:r w:rsidRPr="0018689D">
              <w:t>1</w:t>
            </w:r>
          </w:p>
        </w:tc>
      </w:tr>
      <w:tr w:rsidR="00F82B1D" w:rsidRPr="0018689D" w14:paraId="3A97F527"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45992"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A4D0DC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68008" w14:textId="77777777" w:rsidR="00F82B1D" w:rsidRPr="0018689D" w:rsidRDefault="00F82B1D" w:rsidP="00CA7270">
            <w:pPr>
              <w:pStyle w:val="TAC"/>
            </w:pPr>
            <w:r w:rsidRPr="0018689D">
              <w:t>As specified in Table A.4-2 of TS 38.101-4:</w:t>
            </w:r>
          </w:p>
          <w:p w14:paraId="7F3A8C98" w14:textId="77777777" w:rsidR="00F82B1D" w:rsidRPr="0018689D" w:rsidRDefault="00F82B1D" w:rsidP="00CA7270">
            <w:pPr>
              <w:pStyle w:val="TAC"/>
            </w:pPr>
            <w:r w:rsidRPr="0018689D">
              <w:t>Rank 1: TBS.2-1</w:t>
            </w:r>
          </w:p>
          <w:p w14:paraId="04308D52"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AA3E0E" w14:textId="77777777" w:rsidR="00F82B1D" w:rsidRPr="0018689D" w:rsidRDefault="00F82B1D" w:rsidP="00CA7270">
            <w:pPr>
              <w:pStyle w:val="TAC"/>
            </w:pPr>
            <w:r w:rsidRPr="0018689D">
              <w:t>As specified in Table A.4-2 of TS 38.101-4:</w:t>
            </w:r>
          </w:p>
          <w:p w14:paraId="7F1B92EC" w14:textId="77777777" w:rsidR="00F82B1D" w:rsidRPr="0018689D" w:rsidRDefault="00F82B1D" w:rsidP="00CA7270">
            <w:pPr>
              <w:pStyle w:val="TAC"/>
            </w:pPr>
            <w:r w:rsidRPr="0018689D">
              <w:t>Rank 1: TBS.2-3</w:t>
            </w:r>
          </w:p>
          <w:p w14:paraId="5FE060E4"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20017" w14:textId="77777777" w:rsidR="00F82B1D" w:rsidRPr="0018689D" w:rsidRDefault="00F82B1D" w:rsidP="00CA7270">
            <w:pPr>
              <w:pStyle w:val="TAC"/>
            </w:pPr>
            <w:r w:rsidRPr="0018689D">
              <w:t>As specified in Table A.4-1 of TS 38.101-4:</w:t>
            </w:r>
          </w:p>
          <w:p w14:paraId="07FA5677" w14:textId="77777777" w:rsidR="00F82B1D" w:rsidRPr="0018689D" w:rsidRDefault="00F82B1D" w:rsidP="00CA7270">
            <w:pPr>
              <w:pStyle w:val="TAC"/>
            </w:pPr>
            <w:r w:rsidRPr="0018689D">
              <w:t>Rank 1: TBS.1-1</w:t>
            </w:r>
          </w:p>
          <w:p w14:paraId="29D3BA1F" w14:textId="77777777" w:rsidR="00F82B1D" w:rsidRPr="0018689D" w:rsidRDefault="00F82B1D" w:rsidP="00CA7270">
            <w:pPr>
              <w:pStyle w:val="TAC"/>
            </w:pPr>
            <w:r w:rsidRPr="0018689D">
              <w:t>Rank 2: TBS.1-2</w:t>
            </w:r>
          </w:p>
        </w:tc>
      </w:tr>
      <w:tr w:rsidR="00F82B1D" w:rsidRPr="0018689D" w14:paraId="6ED9A638"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4B45A"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E312"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BF05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41EE4B"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F65FA"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D7DA2C" w14:textId="77777777" w:rsidR="00F82B1D" w:rsidRPr="0018689D" w:rsidRDefault="00F82B1D" w:rsidP="00CA7270">
            <w:pPr>
              <w:pStyle w:val="TAC"/>
            </w:pPr>
            <w:r w:rsidRPr="0018689D">
              <w:t>Periodic</w:t>
            </w:r>
          </w:p>
        </w:tc>
      </w:tr>
      <w:tr w:rsidR="00F82B1D" w:rsidRPr="0018689D" w14:paraId="429ADE1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A33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33132"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CE30CF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74B28D"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290C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A82B89" w14:textId="77777777" w:rsidR="00F82B1D" w:rsidRPr="0018689D" w:rsidRDefault="00F82B1D" w:rsidP="00CA7270">
            <w:pPr>
              <w:pStyle w:val="TAC"/>
            </w:pPr>
            <w:r w:rsidRPr="0018689D">
              <w:t>4</w:t>
            </w:r>
          </w:p>
        </w:tc>
      </w:tr>
      <w:tr w:rsidR="00F82B1D" w:rsidRPr="0018689D" w14:paraId="47EF089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0D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83C2"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D5B1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FABD0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32796F"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93A52" w14:textId="77777777" w:rsidR="00F82B1D" w:rsidRPr="0018689D" w:rsidRDefault="00F82B1D" w:rsidP="00CA7270">
            <w:pPr>
              <w:pStyle w:val="TAC"/>
            </w:pPr>
            <w:r w:rsidRPr="0018689D">
              <w:t>FD-CDM2</w:t>
            </w:r>
          </w:p>
        </w:tc>
      </w:tr>
      <w:tr w:rsidR="00F82B1D" w:rsidRPr="0018689D" w14:paraId="64F3A4F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C6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7292F"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083B4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E8D72"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50F87"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181F7" w14:textId="77777777" w:rsidR="00F82B1D" w:rsidRPr="0018689D" w:rsidRDefault="00F82B1D" w:rsidP="00CA7270">
            <w:pPr>
              <w:pStyle w:val="TAC"/>
            </w:pPr>
            <w:r w:rsidRPr="0018689D">
              <w:t>1</w:t>
            </w:r>
          </w:p>
        </w:tc>
      </w:tr>
      <w:tr w:rsidR="00F82B1D" w:rsidRPr="0018689D" w14:paraId="1882B6C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69F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6B300"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2DB6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F37E"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7A0B0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05044C" w14:textId="77777777" w:rsidR="00F82B1D" w:rsidRPr="0018689D" w:rsidRDefault="00F82B1D" w:rsidP="00CA7270">
            <w:pPr>
              <w:pStyle w:val="TAC"/>
            </w:pPr>
            <w:r w:rsidRPr="0018689D">
              <w:t>Row 5, (8)</w:t>
            </w:r>
          </w:p>
        </w:tc>
      </w:tr>
      <w:tr w:rsidR="00F82B1D" w:rsidRPr="0018689D" w14:paraId="03D10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71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82567"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B4FC93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82DC9"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313EF9"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49D72F" w14:textId="77777777" w:rsidR="00F82B1D" w:rsidRPr="0018689D" w:rsidRDefault="00F82B1D" w:rsidP="00CA7270">
            <w:pPr>
              <w:pStyle w:val="TAC"/>
            </w:pPr>
            <w:r w:rsidRPr="0018689D">
              <w:t>13</w:t>
            </w:r>
          </w:p>
        </w:tc>
      </w:tr>
      <w:tr w:rsidR="00F82B1D" w:rsidRPr="0018689D" w14:paraId="2599CE4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818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7A19" w14:textId="77777777" w:rsidR="00F82B1D" w:rsidRPr="0018689D" w:rsidRDefault="00F82B1D" w:rsidP="00CA7270">
            <w:pPr>
              <w:pStyle w:val="TAL"/>
            </w:pPr>
            <w:r w:rsidRPr="0018689D">
              <w:t>CSI-RS</w:t>
            </w:r>
          </w:p>
          <w:p w14:paraId="009911AA"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4E8C"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D15A5"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4368B"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BD3B53" w14:textId="77777777" w:rsidR="00F82B1D" w:rsidRPr="0018689D" w:rsidRDefault="00F82B1D" w:rsidP="00CA7270">
            <w:pPr>
              <w:pStyle w:val="TAC"/>
            </w:pPr>
            <w:r w:rsidRPr="0018689D">
              <w:t>8/1</w:t>
            </w:r>
          </w:p>
        </w:tc>
      </w:tr>
      <w:tr w:rsidR="00F82B1D" w:rsidRPr="0018689D" w14:paraId="4D1E326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154B"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AB20"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2FDAC0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BDC50F"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3DD0F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85E7E6"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65B5C61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7191"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85B7"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8CA6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E05C2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3C27D3"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09376" w14:textId="77777777" w:rsidR="00F82B1D" w:rsidRPr="0018689D" w:rsidRDefault="00F82B1D" w:rsidP="00CA7270">
            <w:pPr>
              <w:pStyle w:val="TAC"/>
            </w:pPr>
            <w:r w:rsidRPr="0018689D">
              <w:t>2</w:t>
            </w:r>
          </w:p>
        </w:tc>
      </w:tr>
      <w:tr w:rsidR="00F82B1D" w:rsidRPr="0018689D" w14:paraId="7359CDE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6C3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9D1AB"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DBD71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BEAAD"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26BE80"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66EB32" w14:textId="77777777" w:rsidR="00F82B1D" w:rsidRPr="0018689D" w:rsidRDefault="00F82B1D" w:rsidP="00CA7270">
            <w:pPr>
              <w:pStyle w:val="TAC"/>
            </w:pPr>
            <w:r w:rsidRPr="0018689D">
              <w:t>FD-CDM2</w:t>
            </w:r>
          </w:p>
        </w:tc>
      </w:tr>
      <w:tr w:rsidR="00F82B1D" w:rsidRPr="0018689D" w14:paraId="17D6719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0B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8C3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F174A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58C6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B92D4D"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BA56F" w14:textId="77777777" w:rsidR="00F82B1D" w:rsidRPr="0018689D" w:rsidRDefault="00F82B1D" w:rsidP="00CA7270">
            <w:pPr>
              <w:pStyle w:val="TAC"/>
            </w:pPr>
            <w:r w:rsidRPr="0018689D">
              <w:t>1</w:t>
            </w:r>
          </w:p>
        </w:tc>
      </w:tr>
      <w:tr w:rsidR="00F82B1D" w:rsidRPr="0018689D" w14:paraId="15D3F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4E4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8AC67"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DAA9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A0F6C3"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27485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101A76" w14:textId="77777777" w:rsidR="00F82B1D" w:rsidRPr="0018689D" w:rsidRDefault="00F82B1D" w:rsidP="00CA7270">
            <w:pPr>
              <w:pStyle w:val="TAC"/>
            </w:pPr>
            <w:r w:rsidRPr="0018689D">
              <w:t>Row 3 (6)</w:t>
            </w:r>
          </w:p>
        </w:tc>
      </w:tr>
      <w:tr w:rsidR="00F82B1D" w:rsidRPr="0018689D" w14:paraId="15F9A91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D1E8"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8B23B"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CFA728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077602"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471EF0"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7AD2E7" w14:textId="77777777" w:rsidR="00F82B1D" w:rsidRPr="0018689D" w:rsidRDefault="00F82B1D" w:rsidP="00CA7270">
            <w:pPr>
              <w:pStyle w:val="TAC"/>
            </w:pPr>
            <w:r w:rsidRPr="0018689D">
              <w:t>13</w:t>
            </w:r>
          </w:p>
        </w:tc>
      </w:tr>
      <w:tr w:rsidR="00F82B1D" w:rsidRPr="0018689D" w14:paraId="0D409C5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4BB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39D22B" w14:textId="77777777" w:rsidR="00F82B1D" w:rsidRPr="0018689D" w:rsidRDefault="00F82B1D" w:rsidP="00CA7270">
            <w:pPr>
              <w:pStyle w:val="TAL"/>
            </w:pPr>
            <w:r w:rsidRPr="0018689D">
              <w:t>NZP CSI-RS-timeConfig</w:t>
            </w:r>
          </w:p>
          <w:p w14:paraId="714081AD"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C3AE"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ED18A"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C9611D"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F8867" w14:textId="77777777" w:rsidR="00F82B1D" w:rsidRPr="0018689D" w:rsidRDefault="00F82B1D" w:rsidP="00CA7270">
            <w:pPr>
              <w:pStyle w:val="TAC"/>
            </w:pPr>
            <w:r w:rsidRPr="0018689D">
              <w:t>Not configured</w:t>
            </w:r>
          </w:p>
        </w:tc>
      </w:tr>
      <w:tr w:rsidR="00F82B1D" w:rsidRPr="0018689D" w14:paraId="4060CE99"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B06BC"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BFE0C33"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C26D9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6BF2A2"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481481"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78908" w14:textId="77777777" w:rsidR="00F82B1D" w:rsidRPr="0018689D" w:rsidRDefault="00F82B1D" w:rsidP="00CA7270">
            <w:pPr>
              <w:pStyle w:val="TAC"/>
              <w:rPr>
                <w:lang w:eastAsia="zh-CN"/>
              </w:rPr>
            </w:pPr>
            <w:r w:rsidRPr="0018689D">
              <w:rPr>
                <w:lang w:eastAsia="zh-CN"/>
              </w:rPr>
              <w:t>Periodic</w:t>
            </w:r>
          </w:p>
        </w:tc>
      </w:tr>
      <w:tr w:rsidR="00F82B1D" w:rsidRPr="0018689D" w14:paraId="2F2194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A37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A6DF6D"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5D663D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00F49"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72C80"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30130" w14:textId="77777777" w:rsidR="00F82B1D" w:rsidRPr="0018689D" w:rsidRDefault="00F82B1D" w:rsidP="00CA7270">
            <w:pPr>
              <w:pStyle w:val="TAC"/>
            </w:pPr>
            <w:r w:rsidRPr="0018689D">
              <w:t>Pattern 1</w:t>
            </w:r>
          </w:p>
        </w:tc>
      </w:tr>
      <w:tr w:rsidR="00F82B1D" w:rsidRPr="0018689D" w14:paraId="0AE88F3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D0C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2020C9" w14:textId="77777777" w:rsidR="00F82B1D" w:rsidRPr="0018689D" w:rsidRDefault="00F82B1D" w:rsidP="00CA7270">
            <w:pPr>
              <w:pStyle w:val="TAL"/>
            </w:pPr>
            <w:r w:rsidRPr="0018689D">
              <w:t>CSI-IM Resource Mapping</w:t>
            </w:r>
          </w:p>
          <w:p w14:paraId="4596853A"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A81E3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09E42"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402C6"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B33A1" w14:textId="77777777" w:rsidR="00F82B1D" w:rsidRPr="0018689D" w:rsidRDefault="00F82B1D" w:rsidP="00CA7270">
            <w:pPr>
              <w:pStyle w:val="TAC"/>
            </w:pPr>
            <w:r w:rsidRPr="0018689D">
              <w:t>(8,13)</w:t>
            </w:r>
          </w:p>
        </w:tc>
      </w:tr>
      <w:tr w:rsidR="00F82B1D" w:rsidRPr="0018689D" w14:paraId="34B90ADA"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0D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6BA199" w14:textId="77777777" w:rsidR="00F82B1D" w:rsidRPr="0018689D" w:rsidRDefault="00F82B1D" w:rsidP="00CA7270">
            <w:pPr>
              <w:pStyle w:val="TAL"/>
            </w:pPr>
            <w:r w:rsidRPr="0018689D">
              <w:t>CSI-IM timeConfig</w:t>
            </w:r>
          </w:p>
          <w:p w14:paraId="1C2357C1"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538B"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3B976"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EC606"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FAC12" w14:textId="77777777" w:rsidR="00F82B1D" w:rsidRPr="0018689D" w:rsidRDefault="00F82B1D" w:rsidP="00CA7270">
            <w:pPr>
              <w:pStyle w:val="TAC"/>
            </w:pPr>
            <w:r w:rsidRPr="0018689D">
              <w:t>Not configured</w:t>
            </w:r>
          </w:p>
        </w:tc>
      </w:tr>
      <w:tr w:rsidR="00F82B1D" w:rsidRPr="0018689D" w14:paraId="2CC56ED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21EA5"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2BE646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F842F"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EF011"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C92B8" w14:textId="77777777" w:rsidR="00F82B1D" w:rsidRPr="0018689D" w:rsidRDefault="00F82B1D" w:rsidP="00CA7270">
            <w:pPr>
              <w:pStyle w:val="TAC"/>
            </w:pPr>
            <w:r w:rsidRPr="0018689D">
              <w:t>Aperiodic</w:t>
            </w:r>
          </w:p>
        </w:tc>
      </w:tr>
      <w:tr w:rsidR="00F82B1D" w:rsidRPr="0018689D" w14:paraId="2064776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916D4"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022D80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B15FBB"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246D3"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53FED8" w14:textId="77777777" w:rsidR="00F82B1D" w:rsidRPr="0018689D" w:rsidRDefault="00F82B1D" w:rsidP="00CA7270">
            <w:pPr>
              <w:pStyle w:val="TAC"/>
            </w:pPr>
            <w:r w:rsidRPr="0018689D">
              <w:t>Table 2</w:t>
            </w:r>
          </w:p>
        </w:tc>
      </w:tr>
      <w:tr w:rsidR="00F82B1D" w:rsidRPr="0018689D" w14:paraId="53D97FE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5FA45"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9EFDF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1987E"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3D03E"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8DCC1" w14:textId="77777777" w:rsidR="00F82B1D" w:rsidRPr="0018689D" w:rsidRDefault="00F82B1D" w:rsidP="00CA7270">
            <w:pPr>
              <w:pStyle w:val="TAC"/>
            </w:pPr>
            <w:r w:rsidRPr="0018689D">
              <w:t>cri-RI-PMI-CQI</w:t>
            </w:r>
          </w:p>
        </w:tc>
      </w:tr>
      <w:tr w:rsidR="00F82B1D" w:rsidRPr="0018689D" w14:paraId="764A420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C85B3"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721A7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6F0DEC"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5C869"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964E64" w14:textId="77777777" w:rsidR="00F82B1D" w:rsidRPr="0018689D" w:rsidRDefault="00F82B1D" w:rsidP="00CA7270">
            <w:pPr>
              <w:pStyle w:val="TAC"/>
            </w:pPr>
            <w:r w:rsidRPr="0018689D">
              <w:t>not configured</w:t>
            </w:r>
          </w:p>
        </w:tc>
      </w:tr>
      <w:tr w:rsidR="00F82B1D" w:rsidRPr="0018689D" w14:paraId="2438244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49988"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C12C1D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A3EB64"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A2656"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D5DE6" w14:textId="77777777" w:rsidR="00F82B1D" w:rsidRPr="0018689D" w:rsidRDefault="00F82B1D" w:rsidP="00CA7270">
            <w:pPr>
              <w:pStyle w:val="TAC"/>
            </w:pPr>
            <w:r w:rsidRPr="0018689D">
              <w:t>not configured</w:t>
            </w:r>
          </w:p>
        </w:tc>
      </w:tr>
      <w:tr w:rsidR="00F82B1D" w:rsidRPr="0018689D" w14:paraId="73EBC07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4D54C"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80770B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D0257"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F8ADD"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0F102A" w14:textId="77777777" w:rsidR="00F82B1D" w:rsidRPr="0018689D" w:rsidRDefault="00F82B1D" w:rsidP="00CA7270">
            <w:pPr>
              <w:pStyle w:val="TAC"/>
            </w:pPr>
            <w:r w:rsidRPr="0018689D">
              <w:t>Wideband</w:t>
            </w:r>
          </w:p>
        </w:tc>
      </w:tr>
      <w:tr w:rsidR="00F82B1D" w:rsidRPr="0018689D" w14:paraId="6D9B78E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4AC8B" w14:textId="4225C50B"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39C2A5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0F6EB"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DD4866"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F3F47" w14:textId="77777777" w:rsidR="00F82B1D" w:rsidRPr="0018689D" w:rsidRDefault="00F82B1D" w:rsidP="00CA7270">
            <w:pPr>
              <w:pStyle w:val="TAC"/>
            </w:pPr>
            <w:r w:rsidRPr="0018689D">
              <w:t>Wideband</w:t>
            </w:r>
          </w:p>
        </w:tc>
      </w:tr>
      <w:tr w:rsidR="00F82B1D" w:rsidRPr="0018689D" w14:paraId="148DAC2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A4EA0" w14:textId="77777777" w:rsidR="00F82B1D" w:rsidRPr="0018689D" w:rsidRDefault="00F82B1D"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0ACB"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D5F034"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6CD3D4"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075D28" w14:textId="77777777" w:rsidR="00F82B1D" w:rsidRPr="0018689D" w:rsidRDefault="00F82B1D" w:rsidP="00CA7270">
            <w:pPr>
              <w:pStyle w:val="TAC"/>
            </w:pPr>
            <w:r w:rsidRPr="0018689D">
              <w:t>8</w:t>
            </w:r>
          </w:p>
        </w:tc>
      </w:tr>
      <w:tr w:rsidR="00F82B1D" w:rsidRPr="0018689D" w14:paraId="4F3253A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278A3"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1AAD39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4218C"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7BB98"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497D9" w14:textId="77777777" w:rsidR="00F82B1D" w:rsidRPr="0018689D" w:rsidRDefault="00F82B1D" w:rsidP="00CA7270">
            <w:pPr>
              <w:pStyle w:val="TAC"/>
            </w:pPr>
            <w:r w:rsidRPr="0018689D">
              <w:t>111111111</w:t>
            </w:r>
          </w:p>
        </w:tc>
      </w:tr>
      <w:tr w:rsidR="00F82B1D" w:rsidRPr="0018689D" w14:paraId="1125CF5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0C06E"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318B8"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8461B"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A625A5"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EE863" w14:textId="77777777" w:rsidR="00F82B1D" w:rsidRPr="0018689D" w:rsidRDefault="00F82B1D" w:rsidP="00CA7270">
            <w:pPr>
              <w:pStyle w:val="TAC"/>
            </w:pPr>
            <w:r w:rsidRPr="0018689D">
              <w:t>Not configured</w:t>
            </w:r>
          </w:p>
        </w:tc>
      </w:tr>
      <w:tr w:rsidR="00F82B1D" w:rsidRPr="0018689D" w14:paraId="7B6C982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903157"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0C1D6A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754D534"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84147E"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2EF22" w14:textId="77777777" w:rsidR="00F82B1D" w:rsidRPr="0018689D" w:rsidRDefault="00F82B1D" w:rsidP="00CA7270">
            <w:pPr>
              <w:pStyle w:val="TAC"/>
            </w:pPr>
            <w:r w:rsidRPr="0018689D">
              <w:rPr>
                <w:lang w:eastAsia="zh-CN"/>
              </w:rPr>
              <w:t>7</w:t>
            </w:r>
          </w:p>
        </w:tc>
      </w:tr>
      <w:tr w:rsidR="00F82B1D" w:rsidRPr="0018689D" w14:paraId="2B08D4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62833"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D10F5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8F391"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4CFD3"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65BCCE"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535829F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C58D"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9DA63E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758CD"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56A00A"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468B3A" w14:textId="77777777" w:rsidR="00F82B1D" w:rsidRPr="0018689D" w:rsidRDefault="00F82B1D" w:rsidP="00CA7270">
            <w:pPr>
              <w:pStyle w:val="TAC"/>
              <w:rPr>
                <w:lang w:eastAsia="zh-CN"/>
              </w:rPr>
            </w:pPr>
            <w:r w:rsidRPr="0018689D">
              <w:rPr>
                <w:lang w:eastAsia="zh-CN"/>
              </w:rPr>
              <w:t>1</w:t>
            </w:r>
          </w:p>
        </w:tc>
      </w:tr>
      <w:tr w:rsidR="00F82B1D" w:rsidRPr="0018689D" w14:paraId="5151FEF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F49F6"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4D563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448C02" w14:textId="77777777" w:rsidR="00F82B1D" w:rsidRPr="0018689D" w:rsidRDefault="00F82B1D" w:rsidP="00CA7270">
            <w:pPr>
              <w:pStyle w:val="TAC"/>
              <w:rPr>
                <w:lang w:eastAsia="zh-CN"/>
              </w:rPr>
            </w:pPr>
            <w:r w:rsidRPr="0018689D">
              <w:rPr>
                <w:lang w:eastAsia="zh-CN"/>
              </w:rPr>
              <w:t>One State with one Associated Report Configuration</w:t>
            </w:r>
          </w:p>
          <w:p w14:paraId="35BC16B9"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C08390" w14:textId="77777777" w:rsidR="00F82B1D" w:rsidRPr="0018689D" w:rsidRDefault="00F82B1D" w:rsidP="00CA7270">
            <w:pPr>
              <w:pStyle w:val="TAC"/>
              <w:rPr>
                <w:lang w:eastAsia="zh-CN"/>
              </w:rPr>
            </w:pPr>
            <w:r w:rsidRPr="0018689D">
              <w:rPr>
                <w:lang w:eastAsia="zh-CN"/>
              </w:rPr>
              <w:t>One State with one Associated Report Configuration</w:t>
            </w:r>
          </w:p>
          <w:p w14:paraId="7383E24F"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DD6FA" w14:textId="77777777" w:rsidR="00F82B1D" w:rsidRPr="0018689D" w:rsidRDefault="00F82B1D" w:rsidP="00CA7270">
            <w:pPr>
              <w:pStyle w:val="TAC"/>
              <w:rPr>
                <w:lang w:eastAsia="zh-CN"/>
              </w:rPr>
            </w:pPr>
            <w:r w:rsidRPr="0018689D">
              <w:rPr>
                <w:lang w:eastAsia="zh-CN"/>
              </w:rPr>
              <w:t>One State with one Associated Report Configuration</w:t>
            </w:r>
          </w:p>
          <w:p w14:paraId="4D7D0C69"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62EDA6C6"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E6BD8"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B6C26D2"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F1A08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C8CC44"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1421E"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24493" w14:textId="77777777" w:rsidR="00F82B1D" w:rsidRPr="0018689D" w:rsidRDefault="00F82B1D" w:rsidP="00CA7270">
            <w:pPr>
              <w:pStyle w:val="TAC"/>
            </w:pPr>
            <w:r w:rsidRPr="0018689D">
              <w:t>typeI-SinglePanel</w:t>
            </w:r>
          </w:p>
        </w:tc>
      </w:tr>
      <w:tr w:rsidR="00F82B1D" w:rsidRPr="0018689D" w14:paraId="71CF9D7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DEE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2C4AF8"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F44E54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BF4AA"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85CF8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769F71" w14:textId="77777777" w:rsidR="00F82B1D" w:rsidRPr="0018689D" w:rsidRDefault="00F82B1D" w:rsidP="00CA7270">
            <w:pPr>
              <w:pStyle w:val="TAC"/>
            </w:pPr>
            <w:r w:rsidRPr="0018689D">
              <w:t>1</w:t>
            </w:r>
          </w:p>
        </w:tc>
      </w:tr>
      <w:tr w:rsidR="00F82B1D" w:rsidRPr="0018689D" w14:paraId="61EC02F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FD1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CFEB44"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881969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A5D71"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FA24D"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E22D2D" w14:textId="77777777" w:rsidR="00F82B1D" w:rsidRPr="0018689D" w:rsidRDefault="00F82B1D" w:rsidP="00CA7270">
            <w:pPr>
              <w:pStyle w:val="TAC"/>
            </w:pPr>
            <w:r w:rsidRPr="0018689D">
              <w:t>N/A</w:t>
            </w:r>
          </w:p>
        </w:tc>
      </w:tr>
      <w:tr w:rsidR="00F82B1D" w:rsidRPr="0018689D" w14:paraId="773BDD4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D1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2563A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C6CB19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E5E956"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56F44"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A7A89" w14:textId="77777777" w:rsidR="00F82B1D" w:rsidRPr="0018689D" w:rsidRDefault="00F82B1D" w:rsidP="00CA7270">
            <w:pPr>
              <w:pStyle w:val="TAC"/>
            </w:pPr>
            <w:r w:rsidRPr="0018689D">
              <w:t>Not configured</w:t>
            </w:r>
          </w:p>
        </w:tc>
      </w:tr>
      <w:tr w:rsidR="00F82B1D" w:rsidRPr="0018689D" w14:paraId="21C9A18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718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A39984"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045182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C3050"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9643F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AC2A3" w14:textId="77777777" w:rsidR="00F82B1D" w:rsidRPr="0018689D" w:rsidRDefault="00F82B1D" w:rsidP="00CA7270">
            <w:pPr>
              <w:pStyle w:val="TAC"/>
            </w:pPr>
            <w:r w:rsidRPr="0018689D">
              <w:t>N/A</w:t>
            </w:r>
          </w:p>
        </w:tc>
      </w:tr>
      <w:tr w:rsidR="00F82B1D" w:rsidRPr="0018689D" w14:paraId="708E016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F45DE34"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66A52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B0B81"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55EC7"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41EF82" w14:textId="77777777" w:rsidR="00F82B1D" w:rsidRPr="0018689D" w:rsidRDefault="00F82B1D" w:rsidP="00CA7270">
            <w:pPr>
              <w:pStyle w:val="TAC"/>
            </w:pPr>
            <w:r w:rsidRPr="0018689D">
              <w:t>PUSCH</w:t>
            </w:r>
          </w:p>
        </w:tc>
      </w:tr>
      <w:tr w:rsidR="00F82B1D" w:rsidRPr="0018689D" w14:paraId="7E8620F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8A895"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1FCB"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8630C"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C94F4"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B4D6D" w14:textId="77777777" w:rsidR="00F82B1D" w:rsidRPr="0018689D" w:rsidRDefault="00F82B1D" w:rsidP="00CA7270">
            <w:pPr>
              <w:pStyle w:val="TAC"/>
            </w:pPr>
            <w:r w:rsidRPr="0018689D">
              <w:t>1.375</w:t>
            </w:r>
          </w:p>
        </w:tc>
      </w:tr>
      <w:tr w:rsidR="00F82B1D" w:rsidRPr="0018689D" w14:paraId="4822B70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AAF4A"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139F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E9F153"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DBF4E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4E97D0" w14:textId="77777777" w:rsidR="00F82B1D" w:rsidRPr="0018689D" w:rsidRDefault="00F82B1D" w:rsidP="00CA7270">
            <w:pPr>
              <w:pStyle w:val="TAC"/>
            </w:pPr>
            <w:r w:rsidRPr="0018689D">
              <w:t>1</w:t>
            </w:r>
          </w:p>
        </w:tc>
      </w:tr>
      <w:tr w:rsidR="00F82B1D" w:rsidRPr="0018689D" w14:paraId="2AA96F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4E87A"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E77519"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A8425C3" w14:textId="7A2716AF"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676058AB"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1397DE5"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59F9D3F"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09F94531" w14:textId="14B2CB4E" w:rsidR="005914F5" w:rsidRPr="00DB610F" w:rsidRDefault="005914F5" w:rsidP="005914F5"/>
    <w:p w14:paraId="3AE01D8D" w14:textId="77777777" w:rsidR="005914F5" w:rsidRPr="00DB610F" w:rsidRDefault="005914F5" w:rsidP="00CA7270">
      <w:pPr>
        <w:pStyle w:val="H6"/>
      </w:pPr>
      <w:bookmarkStart w:id="2175" w:name="_Toc83680443"/>
      <w:bookmarkStart w:id="2176" w:name="_Toc92100014"/>
      <w:bookmarkStart w:id="2177" w:name="_Toc99980544"/>
      <w:r w:rsidRPr="00DB610F">
        <w:t>A.10.1.</w:t>
      </w:r>
      <w:r w:rsidRPr="00DB610F">
        <w:rPr>
          <w:lang w:eastAsia="x-none"/>
        </w:rPr>
        <w:t>1.1.</w:t>
      </w:r>
      <w:r w:rsidRPr="00DB610F">
        <w:t>4</w:t>
      </w:r>
      <w:r w:rsidRPr="00DB610F">
        <w:tab/>
        <w:t>Test Description</w:t>
      </w:r>
      <w:bookmarkEnd w:id="2175"/>
      <w:bookmarkEnd w:id="2176"/>
      <w:bookmarkEnd w:id="2177"/>
    </w:p>
    <w:p w14:paraId="6C508A91" w14:textId="77777777" w:rsidR="00262A66" w:rsidRPr="00DB610F" w:rsidRDefault="005914F5" w:rsidP="00CA7270">
      <w:pPr>
        <w:pStyle w:val="H6"/>
      </w:pPr>
      <w:bookmarkStart w:id="2178" w:name="_Toc83680444"/>
      <w:bookmarkStart w:id="2179" w:name="_Toc92100015"/>
      <w:bookmarkStart w:id="2180" w:name="_Toc99980545"/>
      <w:r w:rsidRPr="00DB610F">
        <w:t>A.10.1.1.</w:t>
      </w:r>
      <w:r w:rsidRPr="00DB610F">
        <w:rPr>
          <w:lang w:eastAsia="x-none"/>
        </w:rPr>
        <w:t>1.</w:t>
      </w:r>
      <w:r w:rsidRPr="00DB610F">
        <w:t>4.1</w:t>
      </w:r>
      <w:r w:rsidRPr="00DB610F">
        <w:tab/>
        <w:t>Initial Conditions</w:t>
      </w:r>
      <w:bookmarkEnd w:id="2178"/>
      <w:bookmarkEnd w:id="2179"/>
      <w:bookmarkEnd w:id="2180"/>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5DF2835F"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r w:rsidR="00842B5A" w:rsidRPr="00842B5A">
        <w:t xml:space="preserve"> with the exceptions defined in Annex H</w:t>
      </w:r>
      <w:r w:rsidRPr="00DB610F">
        <w:t>.</w:t>
      </w:r>
    </w:p>
    <w:p w14:paraId="46823FD3" w14:textId="77777777" w:rsidR="00262A66" w:rsidRPr="00DB610F" w:rsidRDefault="005914F5" w:rsidP="00CA7270">
      <w:pPr>
        <w:pStyle w:val="H6"/>
      </w:pPr>
      <w:bookmarkStart w:id="2181" w:name="_Toc83680445"/>
      <w:bookmarkStart w:id="2182" w:name="_Toc92100016"/>
      <w:bookmarkStart w:id="2183" w:name="_Toc99980546"/>
      <w:r w:rsidRPr="00DB610F">
        <w:t>A.10.1.1.1.4.2</w:t>
      </w:r>
      <w:r w:rsidRPr="00DB610F">
        <w:tab/>
        <w:t>Test Procedure</w:t>
      </w:r>
      <w:bookmarkEnd w:id="2181"/>
      <w:bookmarkEnd w:id="2182"/>
      <w:bookmarkEnd w:id="2183"/>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184" w:name="_Toc46155878"/>
      <w:bookmarkStart w:id="2185" w:name="_Toc46238431"/>
      <w:bookmarkStart w:id="2186" w:name="_Toc46239317"/>
      <w:bookmarkStart w:id="2187" w:name="_Toc46384327"/>
      <w:bookmarkStart w:id="2188" w:name="_Toc46480404"/>
      <w:bookmarkStart w:id="2189" w:name="_Toc51833742"/>
      <w:bookmarkStart w:id="2190" w:name="_Toc58504846"/>
      <w:bookmarkStart w:id="2191" w:name="_Toc68540593"/>
      <w:bookmarkStart w:id="2192" w:name="_Toc75464130"/>
      <w:bookmarkStart w:id="2193" w:name="_Toc83680446"/>
      <w:bookmarkStart w:id="2194" w:name="_Toc92100017"/>
      <w:bookmarkStart w:id="2195" w:name="_Toc99980547"/>
      <w:bookmarkStart w:id="2196" w:name="_Toc138970209"/>
      <w:r w:rsidRPr="00DB610F">
        <w:t>A.10.1.1.2</w:t>
      </w:r>
      <w:r w:rsidRPr="00DB610F">
        <w:tab/>
        <w:t>5G NR /TCP Downlink Throughput /Conducted/Fading/</w:t>
      </w:r>
      <w:r w:rsidR="005914F5" w:rsidRPr="00DB610F">
        <w:t>VRC</w:t>
      </w:r>
      <w:r w:rsidRPr="00DB610F">
        <w:t>/2Rx TDD /FR1 PDSCH mapping Type A performance - for SA and NSA</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3EC9C599" w14:textId="77777777" w:rsidR="005914F5" w:rsidRPr="00DB610F" w:rsidRDefault="005914F5" w:rsidP="00CA7270">
      <w:pPr>
        <w:pStyle w:val="H6"/>
      </w:pPr>
      <w:bookmarkStart w:id="2197" w:name="_Toc83680447"/>
      <w:bookmarkStart w:id="2198" w:name="_Toc92100018"/>
      <w:bookmarkStart w:id="2199" w:name="_Toc99980548"/>
      <w:r w:rsidRPr="00DB610F">
        <w:t>A.10.1.1</w:t>
      </w:r>
      <w:r w:rsidRPr="00DB610F">
        <w:rPr>
          <w:lang w:eastAsia="x-none"/>
        </w:rPr>
        <w:t>.2.1</w:t>
      </w:r>
      <w:r w:rsidRPr="00DB610F">
        <w:tab/>
        <w:t>Definition</w:t>
      </w:r>
      <w:bookmarkEnd w:id="2197"/>
      <w:bookmarkEnd w:id="2198"/>
      <w:bookmarkEnd w:id="2199"/>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2200" w:name="_Toc83680448"/>
      <w:bookmarkStart w:id="2201" w:name="_Toc92100019"/>
      <w:bookmarkStart w:id="2202"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2200"/>
      <w:bookmarkEnd w:id="2201"/>
      <w:bookmarkEnd w:id="2202"/>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2203" w:name="_Toc83680449"/>
      <w:bookmarkStart w:id="2204" w:name="_Toc92100020"/>
      <w:bookmarkStart w:id="2205" w:name="_Toc99980550"/>
      <w:r w:rsidRPr="00DB610F">
        <w:t>A.10.1.</w:t>
      </w:r>
      <w:r w:rsidRPr="00DB610F">
        <w:rPr>
          <w:lang w:eastAsia="x-none"/>
        </w:rPr>
        <w:t>1.</w:t>
      </w:r>
      <w:r w:rsidRPr="00DB610F">
        <w:t>2.3</w:t>
      </w:r>
      <w:r w:rsidRPr="00DB610F">
        <w:tab/>
        <w:t>Test Parameters</w:t>
      </w:r>
      <w:bookmarkEnd w:id="2203"/>
      <w:bookmarkEnd w:id="2204"/>
      <w:bookmarkEnd w:id="2205"/>
    </w:p>
    <w:p w14:paraId="1E71FBBA" w14:textId="4788C28F" w:rsidR="00F82B1D" w:rsidRPr="00DB610F" w:rsidRDefault="00F82B1D" w:rsidP="00045762">
      <w:r w:rsidRPr="00DB610F">
        <w:rPr>
          <w:rFonts w:eastAsia="SimSun"/>
        </w:rPr>
        <w:t>The test parameters are specified in Table A.10.1.1.2.3-1</w:t>
      </w:r>
      <w:r w:rsidRPr="00DB610F">
        <w:rPr>
          <w:lang w:eastAsia="zh-CN"/>
        </w:rPr>
        <w:t>. Test2 is to be selected as test point.</w:t>
      </w:r>
    </w:p>
    <w:p w14:paraId="15D2D767" w14:textId="77777777" w:rsidR="00F82B1D" w:rsidRPr="00DB610F" w:rsidRDefault="00F82B1D" w:rsidP="00045762">
      <w:pPr>
        <w:pStyle w:val="TH"/>
        <w:rPr>
          <w:lang w:eastAsia="zh-CN"/>
        </w:rPr>
      </w:pPr>
      <w:r w:rsidRPr="00DB610F">
        <w:rPr>
          <w:lang w:eastAsia="zh-CN"/>
        </w:rPr>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7167A76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E532C"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A722"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DAFA0"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0752AA"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AE673" w14:textId="77777777" w:rsidR="00F82B1D" w:rsidRPr="0018689D" w:rsidRDefault="00F82B1D" w:rsidP="00CA7270">
            <w:pPr>
              <w:pStyle w:val="TAH"/>
            </w:pPr>
            <w:r w:rsidRPr="0018689D">
              <w:t>Test 3</w:t>
            </w:r>
          </w:p>
        </w:tc>
      </w:tr>
      <w:tr w:rsidR="00F82B1D" w:rsidRPr="0018689D" w14:paraId="68BE61C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F4F7A"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E8C26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7B7E5"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D6C666"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61AC9" w14:textId="77777777" w:rsidR="00F82B1D" w:rsidRPr="0018689D" w:rsidRDefault="00F82B1D" w:rsidP="00CA7270">
            <w:pPr>
              <w:pStyle w:val="TAC"/>
            </w:pPr>
            <w:r w:rsidRPr="0018689D">
              <w:t>FR2</w:t>
            </w:r>
          </w:p>
        </w:tc>
      </w:tr>
      <w:tr w:rsidR="00F82B1D" w:rsidRPr="0018689D" w14:paraId="44C124C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7B3D"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D2D7"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495C"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244AA"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0D325" w14:textId="77777777" w:rsidR="00F82B1D" w:rsidRPr="0018689D" w:rsidRDefault="00F82B1D" w:rsidP="00CA7270">
            <w:pPr>
              <w:pStyle w:val="TAC"/>
            </w:pPr>
            <w:r w:rsidRPr="0018689D">
              <w:t>100</w:t>
            </w:r>
          </w:p>
        </w:tc>
      </w:tr>
      <w:tr w:rsidR="00F82B1D" w:rsidRPr="0018689D" w14:paraId="465DB39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CEDB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5B65"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E9FF18"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C078C"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EA58CD" w14:textId="77777777" w:rsidR="00F82B1D" w:rsidRPr="0018689D" w:rsidRDefault="00F82B1D" w:rsidP="00CA7270">
            <w:pPr>
              <w:pStyle w:val="TAC"/>
              <w:rPr>
                <w:lang w:eastAsia="zh-CN"/>
              </w:rPr>
            </w:pPr>
            <w:r w:rsidRPr="0018689D">
              <w:rPr>
                <w:lang w:eastAsia="zh-CN"/>
              </w:rPr>
              <w:t>120</w:t>
            </w:r>
          </w:p>
        </w:tc>
      </w:tr>
      <w:tr w:rsidR="00F82B1D" w:rsidRPr="0018689D" w14:paraId="215CA50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FC9A1"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A6DF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CCE2AA"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2096BB"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37140" w14:textId="77777777" w:rsidR="00F82B1D" w:rsidRPr="0018689D" w:rsidRDefault="00F82B1D" w:rsidP="00CA7270">
            <w:pPr>
              <w:pStyle w:val="TAC"/>
            </w:pPr>
            <w:r w:rsidRPr="0018689D">
              <w:t>TDD</w:t>
            </w:r>
          </w:p>
        </w:tc>
      </w:tr>
      <w:tr w:rsidR="00F82B1D" w:rsidRPr="0018689D" w14:paraId="596ABEE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C6C6"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A9F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5938F"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AD83A" w14:textId="77777777" w:rsidR="00F82B1D" w:rsidRPr="0018689D" w:rsidRDefault="00F82B1D" w:rsidP="00CA7270">
            <w:pPr>
              <w:pStyle w:val="TAC"/>
              <w:rPr>
                <w:lang w:eastAsia="zh-CN"/>
              </w:rPr>
            </w:pPr>
            <w:r w:rsidRPr="0018689D">
              <w:rPr>
                <w:lang w:eastAsia="zh-CN"/>
              </w:rPr>
              <w:t>7D1S2U</w:t>
            </w:r>
          </w:p>
          <w:p w14:paraId="3535E58A"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B3A903" w14:textId="77777777" w:rsidR="00F82B1D" w:rsidRPr="0018689D" w:rsidRDefault="00F82B1D" w:rsidP="00CA7270">
            <w:pPr>
              <w:pStyle w:val="TAC"/>
              <w:rPr>
                <w:lang w:eastAsia="zh-CN"/>
              </w:rPr>
            </w:pPr>
            <w:r w:rsidRPr="0018689D">
              <w:rPr>
                <w:lang w:eastAsia="zh-CN"/>
              </w:rPr>
              <w:t>DDSU</w:t>
            </w:r>
          </w:p>
          <w:p w14:paraId="5A67C12D" w14:textId="77777777" w:rsidR="00F82B1D" w:rsidRPr="0018689D" w:rsidRDefault="00F82B1D" w:rsidP="00CA7270">
            <w:pPr>
              <w:pStyle w:val="TAC"/>
              <w:rPr>
                <w:lang w:eastAsia="zh-CN"/>
              </w:rPr>
            </w:pPr>
            <w:r w:rsidRPr="0018689D">
              <w:rPr>
                <w:lang w:eastAsia="zh-CN"/>
              </w:rPr>
              <w:t>S:11D+3G+0U</w:t>
            </w:r>
          </w:p>
        </w:tc>
      </w:tr>
      <w:tr w:rsidR="00F82B1D" w:rsidRPr="0018689D" w14:paraId="6E82081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734B"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0558"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20FFF9"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8C8CD"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0C360B" w14:textId="77777777" w:rsidR="00F82B1D" w:rsidRPr="0018689D" w:rsidRDefault="00F82B1D" w:rsidP="00CA7270">
            <w:pPr>
              <w:pStyle w:val="TAC"/>
            </w:pPr>
            <w:r w:rsidRPr="0018689D">
              <w:t>16</w:t>
            </w:r>
          </w:p>
        </w:tc>
      </w:tr>
      <w:tr w:rsidR="00F82B1D" w:rsidRPr="0018689D" w14:paraId="4972255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DD1EC"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EEB03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8F625FB"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661BCB66"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356F141" w14:textId="77777777" w:rsidR="00F82B1D" w:rsidRPr="0018689D" w:rsidRDefault="00F82B1D" w:rsidP="00CA7270">
            <w:pPr>
              <w:pStyle w:val="TAC"/>
            </w:pPr>
            <w:r w:rsidRPr="0018689D">
              <w:t>TDLA30-35</w:t>
            </w:r>
          </w:p>
        </w:tc>
      </w:tr>
      <w:tr w:rsidR="00F82B1D" w:rsidRPr="0018689D" w14:paraId="3AD3D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FC643"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35C6A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2544D"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38D5D3"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0746" w14:textId="77777777" w:rsidR="00F82B1D" w:rsidRPr="0018689D" w:rsidRDefault="00F82B1D" w:rsidP="00CA7270">
            <w:pPr>
              <w:pStyle w:val="TAC"/>
            </w:pPr>
            <w:r w:rsidRPr="0018689D">
              <w:t>ULA Low 2x2</w:t>
            </w:r>
          </w:p>
        </w:tc>
      </w:tr>
      <w:tr w:rsidR="00F82B1D" w:rsidRPr="0018689D" w14:paraId="5A1A6F45"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ED1BD"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6D12A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613781"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B1519"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533A0" w14:textId="77777777" w:rsidR="00F82B1D" w:rsidRPr="0018689D" w:rsidRDefault="00F82B1D" w:rsidP="00CA7270">
            <w:pPr>
              <w:pStyle w:val="TAC"/>
            </w:pPr>
            <w:r w:rsidRPr="0018689D">
              <w:t>As defined in Annex B.4.1 in TS 38.101-4</w:t>
            </w:r>
          </w:p>
        </w:tc>
      </w:tr>
      <w:tr w:rsidR="00F82B1D" w:rsidRPr="0018689D" w14:paraId="31DF6E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845B"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816C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1FE160"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15F06C"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54330" w14:textId="77777777" w:rsidR="00F82B1D" w:rsidRPr="0018689D" w:rsidRDefault="00F82B1D" w:rsidP="00CA7270">
            <w:pPr>
              <w:pStyle w:val="TAC"/>
              <w:rPr>
                <w:lang w:eastAsia="zh-CN"/>
              </w:rPr>
            </w:pPr>
            <w:r w:rsidRPr="0018689D">
              <w:rPr>
                <w:lang w:eastAsia="zh-CN"/>
              </w:rPr>
              <w:t>MMSE-IRC</w:t>
            </w:r>
          </w:p>
        </w:tc>
      </w:tr>
      <w:tr w:rsidR="00F82B1D" w:rsidRPr="0018689D" w14:paraId="36C3E0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03B08"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7C59"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F01F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E307F6"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B55FF5"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2EE996" w14:textId="77777777" w:rsidR="00F82B1D" w:rsidRPr="0018689D" w:rsidRDefault="00F82B1D" w:rsidP="00CA7270">
            <w:pPr>
              <w:pStyle w:val="TAC"/>
              <w:rPr>
                <w:lang w:eastAsia="zh-CN"/>
              </w:rPr>
            </w:pPr>
            <w:r w:rsidRPr="0018689D">
              <w:rPr>
                <w:lang w:eastAsia="zh-CN"/>
              </w:rPr>
              <w:t>Type A</w:t>
            </w:r>
          </w:p>
        </w:tc>
      </w:tr>
      <w:tr w:rsidR="00F82B1D" w:rsidRPr="0018689D" w14:paraId="49D2394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4F23"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AC76"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864EDE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88CBE"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0C213A"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637D7E" w14:textId="77777777" w:rsidR="00F82B1D" w:rsidRPr="0018689D" w:rsidRDefault="00F82B1D" w:rsidP="00CA7270">
            <w:pPr>
              <w:pStyle w:val="TAC"/>
              <w:rPr>
                <w:lang w:eastAsia="zh-CN"/>
              </w:rPr>
            </w:pPr>
            <w:r w:rsidRPr="0018689D">
              <w:rPr>
                <w:lang w:eastAsia="zh-CN"/>
              </w:rPr>
              <w:t>2</w:t>
            </w:r>
          </w:p>
        </w:tc>
      </w:tr>
      <w:tr w:rsidR="00F82B1D" w:rsidRPr="0018689D" w14:paraId="1CF4D038"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C917"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B3ED7"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9D67C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3DFEC"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621FE6"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6E991D" w14:textId="77777777" w:rsidR="00F82B1D" w:rsidRPr="0018689D" w:rsidRDefault="00F82B1D" w:rsidP="00CA7270">
            <w:pPr>
              <w:pStyle w:val="TAC"/>
              <w:rPr>
                <w:lang w:eastAsia="zh-CN"/>
              </w:rPr>
            </w:pPr>
            <w:r w:rsidRPr="0018689D">
              <w:rPr>
                <w:lang w:eastAsia="zh-CN"/>
              </w:rPr>
              <w:t>12</w:t>
            </w:r>
          </w:p>
        </w:tc>
      </w:tr>
      <w:tr w:rsidR="00F82B1D" w:rsidRPr="0018689D" w14:paraId="4FF2885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B049"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BC659"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C05187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88D97C"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C49E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7B22CB" w14:textId="77777777" w:rsidR="00F82B1D" w:rsidRPr="0018689D" w:rsidRDefault="00F82B1D" w:rsidP="00CA7270">
            <w:pPr>
              <w:pStyle w:val="TAC"/>
              <w:rPr>
                <w:lang w:eastAsia="zh-CN"/>
              </w:rPr>
            </w:pPr>
            <w:r w:rsidRPr="0018689D">
              <w:rPr>
                <w:lang w:eastAsia="zh-CN"/>
              </w:rPr>
              <w:t>2</w:t>
            </w:r>
          </w:p>
        </w:tc>
      </w:tr>
      <w:tr w:rsidR="00F82B1D" w:rsidRPr="0018689D" w14:paraId="341B28A0"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74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B5D8B"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D06A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925C5"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AD5DF"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FBCE04" w14:textId="77777777" w:rsidR="00F82B1D" w:rsidRPr="0018689D" w:rsidRDefault="00F82B1D" w:rsidP="00CA7270">
            <w:pPr>
              <w:pStyle w:val="TAC"/>
              <w:rPr>
                <w:lang w:eastAsia="zh-CN"/>
              </w:rPr>
            </w:pPr>
            <w:r w:rsidRPr="0018689D">
              <w:rPr>
                <w:lang w:eastAsia="zh-CN"/>
              </w:rPr>
              <w:t>Static</w:t>
            </w:r>
          </w:p>
        </w:tc>
      </w:tr>
      <w:tr w:rsidR="00F82B1D" w:rsidRPr="0018689D" w14:paraId="0CCAC305"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4C4F"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6366F"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4321F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817A"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61EA2"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91E354" w14:textId="77777777" w:rsidR="00F82B1D" w:rsidRPr="0018689D" w:rsidRDefault="00F82B1D" w:rsidP="00CA7270">
            <w:pPr>
              <w:pStyle w:val="TAC"/>
              <w:rPr>
                <w:lang w:eastAsia="zh-CN"/>
              </w:rPr>
            </w:pPr>
            <w:r w:rsidRPr="0018689D">
              <w:rPr>
                <w:lang w:eastAsia="zh-CN"/>
              </w:rPr>
              <w:t>Non-interleaved</w:t>
            </w:r>
          </w:p>
        </w:tc>
      </w:tr>
      <w:tr w:rsidR="00F82B1D" w:rsidRPr="0018689D" w14:paraId="0FC7A12B"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83E74"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C55A"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F4FE6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38C707"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3836A0"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948538" w14:textId="77777777" w:rsidR="00F82B1D" w:rsidRPr="0018689D" w:rsidRDefault="00F82B1D" w:rsidP="00CA7270">
            <w:pPr>
              <w:pStyle w:val="TAC"/>
              <w:rPr>
                <w:lang w:eastAsia="zh-CN"/>
              </w:rPr>
            </w:pPr>
            <w:r w:rsidRPr="0018689D">
              <w:t>Type 1</w:t>
            </w:r>
          </w:p>
        </w:tc>
      </w:tr>
      <w:tr w:rsidR="00F82B1D" w:rsidRPr="0018689D" w14:paraId="3E51622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B0B4"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DF189"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C37F04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8E57F"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592AF5"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D1A91C" w14:textId="77777777" w:rsidR="00F82B1D" w:rsidRPr="0018689D" w:rsidRDefault="00F82B1D" w:rsidP="00CA7270">
            <w:pPr>
              <w:pStyle w:val="TAC"/>
              <w:rPr>
                <w:lang w:eastAsia="zh-CN"/>
              </w:rPr>
            </w:pPr>
            <w:r w:rsidRPr="0018689D">
              <w:t>1</w:t>
            </w:r>
          </w:p>
        </w:tc>
      </w:tr>
      <w:tr w:rsidR="00F82B1D" w:rsidRPr="0018689D" w14:paraId="0D77415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2B5E"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C98E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81C08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C3343D"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C90C"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A8B6BD" w14:textId="77777777" w:rsidR="00F82B1D" w:rsidRPr="0018689D" w:rsidRDefault="00F82B1D" w:rsidP="00CA7270">
            <w:pPr>
              <w:pStyle w:val="TAC"/>
              <w:rPr>
                <w:lang w:eastAsia="zh-CN"/>
              </w:rPr>
            </w:pPr>
            <w:r w:rsidRPr="0018689D">
              <w:t>1</w:t>
            </w:r>
          </w:p>
        </w:tc>
      </w:tr>
      <w:tr w:rsidR="00F82B1D" w:rsidRPr="0018689D" w14:paraId="4004017A"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31F3"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27014B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775D" w14:textId="77777777" w:rsidR="00F82B1D" w:rsidRPr="0018689D" w:rsidRDefault="00F82B1D" w:rsidP="00CA7270">
            <w:pPr>
              <w:pStyle w:val="TAC"/>
            </w:pPr>
            <w:r w:rsidRPr="0018689D">
              <w:t>As specified in Table A.4-2 of TS 38.101-4:</w:t>
            </w:r>
          </w:p>
          <w:p w14:paraId="050AFE30" w14:textId="77777777" w:rsidR="00F82B1D" w:rsidRPr="0018689D" w:rsidRDefault="00F82B1D" w:rsidP="00CA7270">
            <w:pPr>
              <w:pStyle w:val="TAC"/>
            </w:pPr>
            <w:r w:rsidRPr="0018689D">
              <w:t>Rank 1: TBS.2-1</w:t>
            </w:r>
          </w:p>
          <w:p w14:paraId="11C621ED"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03432" w14:textId="77777777" w:rsidR="00F82B1D" w:rsidRPr="0018689D" w:rsidRDefault="00F82B1D" w:rsidP="00CA7270">
            <w:pPr>
              <w:pStyle w:val="TAC"/>
            </w:pPr>
            <w:r w:rsidRPr="0018689D">
              <w:t>As specified in Table A.4-2 of TS 38.101-4:</w:t>
            </w:r>
          </w:p>
          <w:p w14:paraId="7DAF5DB8" w14:textId="77777777" w:rsidR="00F82B1D" w:rsidRPr="0018689D" w:rsidRDefault="00F82B1D" w:rsidP="00CA7270">
            <w:pPr>
              <w:pStyle w:val="TAC"/>
            </w:pPr>
            <w:r w:rsidRPr="0018689D">
              <w:t>Rank 1: TBS.2-3</w:t>
            </w:r>
          </w:p>
          <w:p w14:paraId="4BAB49EA"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3F6968" w14:textId="77777777" w:rsidR="00F82B1D" w:rsidRPr="0018689D" w:rsidRDefault="00F82B1D" w:rsidP="00CA7270">
            <w:pPr>
              <w:pStyle w:val="TAC"/>
            </w:pPr>
            <w:r w:rsidRPr="0018689D">
              <w:t>As specified in Table A.4-1 of TS 38.101-4:</w:t>
            </w:r>
          </w:p>
          <w:p w14:paraId="6CBB74A0" w14:textId="77777777" w:rsidR="00F82B1D" w:rsidRPr="0018689D" w:rsidRDefault="00F82B1D" w:rsidP="00CA7270">
            <w:pPr>
              <w:pStyle w:val="TAC"/>
            </w:pPr>
            <w:r w:rsidRPr="0018689D">
              <w:t>Rank 1: TBS.1-1</w:t>
            </w:r>
          </w:p>
          <w:p w14:paraId="6E7600A7" w14:textId="77777777" w:rsidR="00F82B1D" w:rsidRPr="0018689D" w:rsidRDefault="00F82B1D" w:rsidP="00CA7270">
            <w:pPr>
              <w:pStyle w:val="TAC"/>
            </w:pPr>
            <w:r w:rsidRPr="0018689D">
              <w:t>Rank 2: TBS.1-2</w:t>
            </w:r>
          </w:p>
        </w:tc>
      </w:tr>
      <w:tr w:rsidR="00F82B1D" w:rsidRPr="0018689D" w14:paraId="6AD15B20"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7411"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ACB6"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A3C71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D72122"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1EEF57"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D0BC37" w14:textId="77777777" w:rsidR="00F82B1D" w:rsidRPr="0018689D" w:rsidRDefault="00F82B1D" w:rsidP="00CA7270">
            <w:pPr>
              <w:pStyle w:val="TAC"/>
            </w:pPr>
            <w:r w:rsidRPr="0018689D">
              <w:t>Periodic</w:t>
            </w:r>
          </w:p>
        </w:tc>
      </w:tr>
      <w:tr w:rsidR="00F82B1D" w:rsidRPr="0018689D" w14:paraId="5A3E2DB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CF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FB96"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C7A70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5E67FF"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84F9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A154C7" w14:textId="77777777" w:rsidR="00F82B1D" w:rsidRPr="0018689D" w:rsidRDefault="00F82B1D" w:rsidP="00CA7270">
            <w:pPr>
              <w:pStyle w:val="TAC"/>
            </w:pPr>
            <w:r w:rsidRPr="0018689D">
              <w:t>4</w:t>
            </w:r>
          </w:p>
        </w:tc>
      </w:tr>
      <w:tr w:rsidR="00F82B1D" w:rsidRPr="0018689D" w14:paraId="12EF00A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5E2A"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3511"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97AB5C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9C5CA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B1F79"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1356A0" w14:textId="77777777" w:rsidR="00F82B1D" w:rsidRPr="0018689D" w:rsidRDefault="00F82B1D" w:rsidP="00CA7270">
            <w:pPr>
              <w:pStyle w:val="TAC"/>
            </w:pPr>
            <w:r w:rsidRPr="0018689D">
              <w:t>FD-CDM2</w:t>
            </w:r>
          </w:p>
        </w:tc>
      </w:tr>
      <w:tr w:rsidR="00F82B1D" w:rsidRPr="0018689D" w14:paraId="0E00D57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004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7610"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A2E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C3E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C4EEF"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3D1FFC" w14:textId="77777777" w:rsidR="00F82B1D" w:rsidRPr="0018689D" w:rsidRDefault="00F82B1D" w:rsidP="00CA7270">
            <w:pPr>
              <w:pStyle w:val="TAC"/>
            </w:pPr>
            <w:r w:rsidRPr="0018689D">
              <w:t>1</w:t>
            </w:r>
          </w:p>
        </w:tc>
      </w:tr>
      <w:tr w:rsidR="00F82B1D" w:rsidRPr="0018689D" w14:paraId="77AF8E0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5A8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6D91"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9237E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880CD"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F1FC2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627F03" w14:textId="77777777" w:rsidR="00F82B1D" w:rsidRPr="0018689D" w:rsidRDefault="00F82B1D" w:rsidP="00CA7270">
            <w:pPr>
              <w:pStyle w:val="TAC"/>
            </w:pPr>
            <w:r w:rsidRPr="0018689D">
              <w:t>Row 5, (8)</w:t>
            </w:r>
          </w:p>
        </w:tc>
      </w:tr>
      <w:tr w:rsidR="00F82B1D" w:rsidRPr="0018689D" w14:paraId="427C590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5B2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A6CCA"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0C4C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9A457"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526CBB"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21493" w14:textId="77777777" w:rsidR="00F82B1D" w:rsidRPr="0018689D" w:rsidRDefault="00F82B1D" w:rsidP="00CA7270">
            <w:pPr>
              <w:pStyle w:val="TAC"/>
            </w:pPr>
            <w:r w:rsidRPr="0018689D">
              <w:t>13</w:t>
            </w:r>
          </w:p>
        </w:tc>
      </w:tr>
      <w:tr w:rsidR="00F82B1D" w:rsidRPr="0018689D" w14:paraId="4AF8209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D3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422BE" w14:textId="77777777" w:rsidR="00F82B1D" w:rsidRPr="0018689D" w:rsidRDefault="00F82B1D" w:rsidP="00CA7270">
            <w:pPr>
              <w:pStyle w:val="TAL"/>
            </w:pPr>
            <w:r w:rsidRPr="0018689D">
              <w:t>CSI-RS</w:t>
            </w:r>
          </w:p>
          <w:p w14:paraId="7D55B5B3"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9CB2"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103E7E"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3A3BD9"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169FAA" w14:textId="77777777" w:rsidR="00F82B1D" w:rsidRPr="0018689D" w:rsidRDefault="00F82B1D" w:rsidP="00CA7270">
            <w:pPr>
              <w:pStyle w:val="TAC"/>
            </w:pPr>
            <w:r w:rsidRPr="0018689D">
              <w:t>8/1</w:t>
            </w:r>
          </w:p>
        </w:tc>
      </w:tr>
      <w:tr w:rsidR="00F82B1D" w:rsidRPr="0018689D" w14:paraId="5F3465E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60C0E"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4375"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6DDF8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634C3"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C2DF1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F4CBA0"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389F8DD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4D2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B384"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C71C89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280EA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C734C6"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405F94" w14:textId="77777777" w:rsidR="00F82B1D" w:rsidRPr="0018689D" w:rsidRDefault="00F82B1D" w:rsidP="00CA7270">
            <w:pPr>
              <w:pStyle w:val="TAC"/>
            </w:pPr>
            <w:r w:rsidRPr="0018689D">
              <w:t>2</w:t>
            </w:r>
          </w:p>
        </w:tc>
      </w:tr>
      <w:tr w:rsidR="00F82B1D" w:rsidRPr="0018689D" w14:paraId="76EE6CD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86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598E0"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26815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3D011B"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0577B"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8C807" w14:textId="77777777" w:rsidR="00F82B1D" w:rsidRPr="0018689D" w:rsidRDefault="00F82B1D" w:rsidP="00CA7270">
            <w:pPr>
              <w:pStyle w:val="TAC"/>
            </w:pPr>
            <w:r w:rsidRPr="0018689D">
              <w:t>FD-CDM2</w:t>
            </w:r>
          </w:p>
        </w:tc>
      </w:tr>
      <w:tr w:rsidR="00F82B1D" w:rsidRPr="0018689D" w14:paraId="069F6CB8"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513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62F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551F86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B3E92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55671"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1E086" w14:textId="77777777" w:rsidR="00F82B1D" w:rsidRPr="0018689D" w:rsidRDefault="00F82B1D" w:rsidP="00CA7270">
            <w:pPr>
              <w:pStyle w:val="TAC"/>
            </w:pPr>
            <w:r w:rsidRPr="0018689D">
              <w:t>1</w:t>
            </w:r>
          </w:p>
        </w:tc>
      </w:tr>
      <w:tr w:rsidR="00F82B1D" w:rsidRPr="0018689D" w14:paraId="4AB63187"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81D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5163C"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162EDE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DF610"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5854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37AB5F" w14:textId="77777777" w:rsidR="00F82B1D" w:rsidRPr="0018689D" w:rsidRDefault="00F82B1D" w:rsidP="00CA7270">
            <w:pPr>
              <w:pStyle w:val="TAC"/>
            </w:pPr>
            <w:r w:rsidRPr="0018689D">
              <w:t>Row 3 (6)</w:t>
            </w:r>
          </w:p>
        </w:tc>
      </w:tr>
      <w:tr w:rsidR="00F82B1D" w:rsidRPr="0018689D" w14:paraId="5839E0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F5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6CA1E"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E649C0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C22B5B"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061D1A"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971628" w14:textId="77777777" w:rsidR="00F82B1D" w:rsidRPr="0018689D" w:rsidRDefault="00F82B1D" w:rsidP="00CA7270">
            <w:pPr>
              <w:pStyle w:val="TAC"/>
            </w:pPr>
            <w:r w:rsidRPr="0018689D">
              <w:t>13</w:t>
            </w:r>
          </w:p>
        </w:tc>
      </w:tr>
      <w:tr w:rsidR="00F82B1D" w:rsidRPr="0018689D" w14:paraId="2C754B4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7A69"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C5AF540" w14:textId="77777777" w:rsidR="00F82B1D" w:rsidRPr="0018689D" w:rsidRDefault="00F82B1D" w:rsidP="00CA7270">
            <w:pPr>
              <w:pStyle w:val="TAL"/>
            </w:pPr>
            <w:r w:rsidRPr="0018689D">
              <w:t>NZP CSI-RS-timeConfig</w:t>
            </w:r>
          </w:p>
          <w:p w14:paraId="187F4955"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461"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81769"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96FFBE"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0BBE" w14:textId="77777777" w:rsidR="00F82B1D" w:rsidRPr="0018689D" w:rsidRDefault="00F82B1D" w:rsidP="00CA7270">
            <w:pPr>
              <w:pStyle w:val="TAC"/>
            </w:pPr>
            <w:r w:rsidRPr="0018689D">
              <w:t>Not configured</w:t>
            </w:r>
          </w:p>
        </w:tc>
      </w:tr>
      <w:tr w:rsidR="00F82B1D" w:rsidRPr="0018689D" w14:paraId="39EFA64D"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56857"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8109604"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F57EB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206A7"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260AD7"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7A893D" w14:textId="77777777" w:rsidR="00F82B1D" w:rsidRPr="0018689D" w:rsidRDefault="00F82B1D" w:rsidP="00CA7270">
            <w:pPr>
              <w:pStyle w:val="TAC"/>
              <w:rPr>
                <w:lang w:eastAsia="zh-CN"/>
              </w:rPr>
            </w:pPr>
            <w:r w:rsidRPr="0018689D">
              <w:rPr>
                <w:lang w:eastAsia="zh-CN"/>
              </w:rPr>
              <w:t>Periodic</w:t>
            </w:r>
          </w:p>
        </w:tc>
      </w:tr>
      <w:tr w:rsidR="00F82B1D" w:rsidRPr="0018689D" w14:paraId="4B5476D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BA3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B33BC0"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2080CF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E54B5F"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962D6"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A19817" w14:textId="77777777" w:rsidR="00F82B1D" w:rsidRPr="0018689D" w:rsidRDefault="00F82B1D" w:rsidP="00CA7270">
            <w:pPr>
              <w:pStyle w:val="TAC"/>
            </w:pPr>
            <w:r w:rsidRPr="0018689D">
              <w:t>Pattern 1</w:t>
            </w:r>
          </w:p>
        </w:tc>
      </w:tr>
      <w:tr w:rsidR="00F82B1D" w:rsidRPr="0018689D" w14:paraId="2368962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9AD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21A198" w14:textId="77777777" w:rsidR="00F82B1D" w:rsidRPr="0018689D" w:rsidRDefault="00F82B1D" w:rsidP="00CA7270">
            <w:pPr>
              <w:pStyle w:val="TAL"/>
            </w:pPr>
            <w:r w:rsidRPr="0018689D">
              <w:t>CSI-IM Resource Mapping</w:t>
            </w:r>
          </w:p>
          <w:p w14:paraId="58411C7C"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EB0D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3023E"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79F211"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486571" w14:textId="77777777" w:rsidR="00F82B1D" w:rsidRPr="0018689D" w:rsidRDefault="00F82B1D" w:rsidP="00CA7270">
            <w:pPr>
              <w:pStyle w:val="TAC"/>
            </w:pPr>
            <w:r w:rsidRPr="0018689D">
              <w:t>(8,13)</w:t>
            </w:r>
          </w:p>
        </w:tc>
      </w:tr>
      <w:tr w:rsidR="00F82B1D" w:rsidRPr="0018689D" w14:paraId="4776BC6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A0BE"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A785AC" w14:textId="77777777" w:rsidR="00F82B1D" w:rsidRPr="0018689D" w:rsidRDefault="00F82B1D" w:rsidP="00CA7270">
            <w:pPr>
              <w:pStyle w:val="TAL"/>
            </w:pPr>
            <w:r w:rsidRPr="0018689D">
              <w:t>CSI-IM timeConfig</w:t>
            </w:r>
          </w:p>
          <w:p w14:paraId="28BFD9A6"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77B0"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59898"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BCA25"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76DFDC" w14:textId="77777777" w:rsidR="00F82B1D" w:rsidRPr="0018689D" w:rsidRDefault="00F82B1D" w:rsidP="00CA7270">
            <w:pPr>
              <w:pStyle w:val="TAC"/>
            </w:pPr>
            <w:r w:rsidRPr="0018689D">
              <w:t>Not configured</w:t>
            </w:r>
          </w:p>
        </w:tc>
      </w:tr>
      <w:tr w:rsidR="00F82B1D" w:rsidRPr="0018689D" w14:paraId="5F434D1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6D88B"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A4E22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EE982"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10BFA"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5530F1" w14:textId="77777777" w:rsidR="00F82B1D" w:rsidRPr="0018689D" w:rsidRDefault="00F82B1D" w:rsidP="00CA7270">
            <w:pPr>
              <w:pStyle w:val="TAC"/>
            </w:pPr>
            <w:r w:rsidRPr="0018689D">
              <w:t>Aperiodic</w:t>
            </w:r>
          </w:p>
        </w:tc>
      </w:tr>
      <w:tr w:rsidR="00F82B1D" w:rsidRPr="0018689D" w14:paraId="5B8B71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14665"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266D2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6508D"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BD13D5"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AE875A" w14:textId="77777777" w:rsidR="00F82B1D" w:rsidRPr="0018689D" w:rsidRDefault="00F82B1D" w:rsidP="00CA7270">
            <w:pPr>
              <w:pStyle w:val="TAC"/>
            </w:pPr>
            <w:r w:rsidRPr="0018689D">
              <w:t>Table 2</w:t>
            </w:r>
          </w:p>
        </w:tc>
      </w:tr>
      <w:tr w:rsidR="00F82B1D" w:rsidRPr="0018689D" w14:paraId="2315C5A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39ACA"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CA5F4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A85AA6"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8F49"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47BC75" w14:textId="77777777" w:rsidR="00F82B1D" w:rsidRPr="0018689D" w:rsidRDefault="00F82B1D" w:rsidP="00CA7270">
            <w:pPr>
              <w:pStyle w:val="TAC"/>
            </w:pPr>
            <w:r w:rsidRPr="0018689D">
              <w:t>cri-RI-PMI-CQI</w:t>
            </w:r>
          </w:p>
        </w:tc>
      </w:tr>
      <w:tr w:rsidR="00F82B1D" w:rsidRPr="0018689D" w14:paraId="7085FED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C2F6C"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C40BF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BD261"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2B04D"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24461" w14:textId="77777777" w:rsidR="00F82B1D" w:rsidRPr="0018689D" w:rsidRDefault="00F82B1D" w:rsidP="00CA7270">
            <w:pPr>
              <w:pStyle w:val="TAC"/>
            </w:pPr>
            <w:r w:rsidRPr="0018689D">
              <w:t>not configured</w:t>
            </w:r>
          </w:p>
        </w:tc>
      </w:tr>
      <w:tr w:rsidR="00F82B1D" w:rsidRPr="0018689D" w14:paraId="4481EEA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FB5B5"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73AD4F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8FD5F"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CDFBB"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4FE7F1" w14:textId="77777777" w:rsidR="00F82B1D" w:rsidRPr="0018689D" w:rsidRDefault="00F82B1D" w:rsidP="00CA7270">
            <w:pPr>
              <w:pStyle w:val="TAC"/>
            </w:pPr>
            <w:r w:rsidRPr="0018689D">
              <w:t>not configured</w:t>
            </w:r>
          </w:p>
        </w:tc>
      </w:tr>
      <w:tr w:rsidR="00F82B1D" w:rsidRPr="0018689D" w14:paraId="5418C0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E52DE"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5ADD75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A92B2"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4AA70E"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F7AF9B" w14:textId="77777777" w:rsidR="00F82B1D" w:rsidRPr="0018689D" w:rsidRDefault="00F82B1D" w:rsidP="00CA7270">
            <w:pPr>
              <w:pStyle w:val="TAC"/>
            </w:pPr>
            <w:r w:rsidRPr="0018689D">
              <w:t>Wideband</w:t>
            </w:r>
          </w:p>
        </w:tc>
      </w:tr>
      <w:tr w:rsidR="00F82B1D" w:rsidRPr="0018689D" w14:paraId="14046F0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0306" w14:textId="110A2A80"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5BD2F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B97379"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FBAB4"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A6BC0" w14:textId="77777777" w:rsidR="00F82B1D" w:rsidRPr="0018689D" w:rsidRDefault="00F82B1D" w:rsidP="00CA7270">
            <w:pPr>
              <w:pStyle w:val="TAC"/>
            </w:pPr>
            <w:r w:rsidRPr="0018689D">
              <w:t>Wideband</w:t>
            </w:r>
          </w:p>
        </w:tc>
      </w:tr>
      <w:tr w:rsidR="00F82B1D" w:rsidRPr="0018689D" w14:paraId="5EB7D4B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36E" w14:textId="77777777" w:rsidR="00F82B1D" w:rsidRPr="0018689D" w:rsidRDefault="00F82B1D"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632D"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9D825F"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9F6C3A"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07AE55" w14:textId="77777777" w:rsidR="00F82B1D" w:rsidRPr="0018689D" w:rsidRDefault="00F82B1D" w:rsidP="00CA7270">
            <w:pPr>
              <w:pStyle w:val="TAC"/>
            </w:pPr>
            <w:r w:rsidRPr="0018689D">
              <w:t>8</w:t>
            </w:r>
          </w:p>
        </w:tc>
      </w:tr>
      <w:tr w:rsidR="00F82B1D" w:rsidRPr="0018689D" w14:paraId="2F5FD6B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912AD"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2FE63A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180E5"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FA7D66"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99257" w14:textId="77777777" w:rsidR="00F82B1D" w:rsidRPr="0018689D" w:rsidRDefault="00F82B1D" w:rsidP="00CA7270">
            <w:pPr>
              <w:pStyle w:val="TAC"/>
            </w:pPr>
            <w:r w:rsidRPr="0018689D">
              <w:t>111111111</w:t>
            </w:r>
          </w:p>
        </w:tc>
      </w:tr>
      <w:tr w:rsidR="00F82B1D" w:rsidRPr="0018689D" w14:paraId="43C86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0746"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D083"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310163"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F1DF7"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FD4EE4" w14:textId="77777777" w:rsidR="00F82B1D" w:rsidRPr="0018689D" w:rsidRDefault="00F82B1D" w:rsidP="00CA7270">
            <w:pPr>
              <w:pStyle w:val="TAC"/>
            </w:pPr>
            <w:r w:rsidRPr="0018689D">
              <w:t>Not configured</w:t>
            </w:r>
          </w:p>
        </w:tc>
      </w:tr>
      <w:tr w:rsidR="00F82B1D" w:rsidRPr="0018689D" w14:paraId="200CF18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A872A0E"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E654C6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F2FF149"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D488BBB"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57BD9" w14:textId="77777777" w:rsidR="00F82B1D" w:rsidRPr="0018689D" w:rsidRDefault="00F82B1D" w:rsidP="00CA7270">
            <w:pPr>
              <w:pStyle w:val="TAC"/>
            </w:pPr>
            <w:r w:rsidRPr="0018689D">
              <w:rPr>
                <w:lang w:eastAsia="zh-CN"/>
              </w:rPr>
              <w:t>7</w:t>
            </w:r>
          </w:p>
        </w:tc>
      </w:tr>
      <w:tr w:rsidR="00F82B1D" w:rsidRPr="0018689D" w14:paraId="4C16E4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981C9"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B14BE0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CB13B9"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05960"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1A86B"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622FC6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A252C"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2B0CD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46F50"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F1ECF"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7DE7BA" w14:textId="77777777" w:rsidR="00F82B1D" w:rsidRPr="0018689D" w:rsidRDefault="00F82B1D" w:rsidP="00CA7270">
            <w:pPr>
              <w:pStyle w:val="TAC"/>
              <w:rPr>
                <w:lang w:eastAsia="zh-CN"/>
              </w:rPr>
            </w:pPr>
            <w:r w:rsidRPr="0018689D">
              <w:rPr>
                <w:lang w:eastAsia="zh-CN"/>
              </w:rPr>
              <w:t>1</w:t>
            </w:r>
          </w:p>
        </w:tc>
      </w:tr>
      <w:tr w:rsidR="00F82B1D" w:rsidRPr="0018689D" w14:paraId="2124128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1E6EB"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E64A65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4DC001" w14:textId="77777777" w:rsidR="00F82B1D" w:rsidRPr="0018689D" w:rsidRDefault="00F82B1D" w:rsidP="00CA7270">
            <w:pPr>
              <w:pStyle w:val="TAC"/>
              <w:rPr>
                <w:lang w:eastAsia="zh-CN"/>
              </w:rPr>
            </w:pPr>
            <w:r w:rsidRPr="0018689D">
              <w:rPr>
                <w:lang w:eastAsia="zh-CN"/>
              </w:rPr>
              <w:t>One State with one Associated Report Configuration</w:t>
            </w:r>
          </w:p>
          <w:p w14:paraId="5FCBB7E2"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5A4AEB" w14:textId="77777777" w:rsidR="00F82B1D" w:rsidRPr="0018689D" w:rsidRDefault="00F82B1D" w:rsidP="00CA7270">
            <w:pPr>
              <w:pStyle w:val="TAC"/>
              <w:rPr>
                <w:lang w:eastAsia="zh-CN"/>
              </w:rPr>
            </w:pPr>
            <w:r w:rsidRPr="0018689D">
              <w:rPr>
                <w:lang w:eastAsia="zh-CN"/>
              </w:rPr>
              <w:t>One State with one Associated Report Configuration</w:t>
            </w:r>
          </w:p>
          <w:p w14:paraId="13F8EFD7"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15D61C" w14:textId="77777777" w:rsidR="00F82B1D" w:rsidRPr="0018689D" w:rsidRDefault="00F82B1D" w:rsidP="00CA7270">
            <w:pPr>
              <w:pStyle w:val="TAC"/>
              <w:rPr>
                <w:lang w:eastAsia="zh-CN"/>
              </w:rPr>
            </w:pPr>
            <w:r w:rsidRPr="0018689D">
              <w:rPr>
                <w:lang w:eastAsia="zh-CN"/>
              </w:rPr>
              <w:t>One State with one Associated Report Configuration</w:t>
            </w:r>
          </w:p>
          <w:p w14:paraId="70C3C331"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064767CF"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BC40"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82DE313"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36D4B9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FA7550"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36F81"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981DB" w14:textId="77777777" w:rsidR="00F82B1D" w:rsidRPr="0018689D" w:rsidRDefault="00F82B1D" w:rsidP="00CA7270">
            <w:pPr>
              <w:pStyle w:val="TAC"/>
            </w:pPr>
            <w:r w:rsidRPr="0018689D">
              <w:t>typeI-SinglePanel</w:t>
            </w:r>
          </w:p>
        </w:tc>
      </w:tr>
      <w:tr w:rsidR="00F82B1D" w:rsidRPr="0018689D" w14:paraId="6D176B0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1A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260485"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884D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37E47"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026DC"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FA12F" w14:textId="77777777" w:rsidR="00F82B1D" w:rsidRPr="0018689D" w:rsidRDefault="00F82B1D" w:rsidP="00CA7270">
            <w:pPr>
              <w:pStyle w:val="TAC"/>
            </w:pPr>
            <w:r w:rsidRPr="0018689D">
              <w:t>1</w:t>
            </w:r>
          </w:p>
        </w:tc>
      </w:tr>
      <w:tr w:rsidR="00F82B1D" w:rsidRPr="0018689D" w14:paraId="2D69DEA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CFE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9EA642"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A5D2DE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707E7"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B71509"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AEFE98" w14:textId="77777777" w:rsidR="00F82B1D" w:rsidRPr="0018689D" w:rsidRDefault="00F82B1D" w:rsidP="00CA7270">
            <w:pPr>
              <w:pStyle w:val="TAC"/>
            </w:pPr>
            <w:r w:rsidRPr="0018689D">
              <w:t>N/A</w:t>
            </w:r>
          </w:p>
        </w:tc>
      </w:tr>
      <w:tr w:rsidR="00F82B1D" w:rsidRPr="0018689D" w14:paraId="59921B3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0A9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3B6E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BC60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C2C19E"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8A9C5E"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9DB769" w14:textId="77777777" w:rsidR="00F82B1D" w:rsidRPr="0018689D" w:rsidRDefault="00F82B1D" w:rsidP="00CA7270">
            <w:pPr>
              <w:pStyle w:val="TAC"/>
            </w:pPr>
            <w:r w:rsidRPr="0018689D">
              <w:t>Not configured</w:t>
            </w:r>
          </w:p>
        </w:tc>
      </w:tr>
      <w:tr w:rsidR="00F82B1D" w:rsidRPr="0018689D" w14:paraId="4B8CE08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338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C099C2"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D75C4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CD1FC"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108C7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EA4605" w14:textId="77777777" w:rsidR="00F82B1D" w:rsidRPr="0018689D" w:rsidRDefault="00F82B1D" w:rsidP="00CA7270">
            <w:pPr>
              <w:pStyle w:val="TAC"/>
            </w:pPr>
            <w:r w:rsidRPr="0018689D">
              <w:t>N/A</w:t>
            </w:r>
          </w:p>
        </w:tc>
      </w:tr>
      <w:tr w:rsidR="00F82B1D" w:rsidRPr="0018689D" w14:paraId="081B86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68F0D35"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FAAC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C6181C"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97E01D"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D686B" w14:textId="77777777" w:rsidR="00F82B1D" w:rsidRPr="0018689D" w:rsidRDefault="00F82B1D" w:rsidP="00CA7270">
            <w:pPr>
              <w:pStyle w:val="TAC"/>
            </w:pPr>
            <w:r w:rsidRPr="0018689D">
              <w:t>PUSCH</w:t>
            </w:r>
          </w:p>
        </w:tc>
      </w:tr>
      <w:tr w:rsidR="00F82B1D" w:rsidRPr="0018689D" w14:paraId="541E8A5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5B77B"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A5EE"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E65070"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89C46"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7FFD21" w14:textId="77777777" w:rsidR="00F82B1D" w:rsidRPr="0018689D" w:rsidRDefault="00F82B1D" w:rsidP="00CA7270">
            <w:pPr>
              <w:pStyle w:val="TAC"/>
            </w:pPr>
            <w:r w:rsidRPr="0018689D">
              <w:t>1.375</w:t>
            </w:r>
          </w:p>
        </w:tc>
      </w:tr>
      <w:tr w:rsidR="00F82B1D" w:rsidRPr="0018689D" w14:paraId="1CED596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E2404"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DA883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C0C6"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A398E"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2EDD52" w14:textId="77777777" w:rsidR="00F82B1D" w:rsidRPr="0018689D" w:rsidRDefault="00F82B1D" w:rsidP="00CA7270">
            <w:pPr>
              <w:pStyle w:val="TAC"/>
            </w:pPr>
            <w:r w:rsidRPr="0018689D">
              <w:t>1</w:t>
            </w:r>
          </w:p>
        </w:tc>
      </w:tr>
      <w:tr w:rsidR="00F82B1D" w:rsidRPr="0018689D" w14:paraId="1A068F4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A6F65"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1E06662"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8C49EA3" w14:textId="6D937FD0"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3CB32C60"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8B4971B"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3158C47"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CD37FCC" w14:textId="2C1818C2" w:rsidR="005914F5" w:rsidRPr="00DB610F" w:rsidRDefault="005914F5" w:rsidP="005914F5"/>
    <w:p w14:paraId="363194DA" w14:textId="1839A9BB" w:rsidR="005914F5" w:rsidRPr="00DB610F" w:rsidRDefault="005914F5" w:rsidP="00CA7270">
      <w:pPr>
        <w:pStyle w:val="H6"/>
      </w:pPr>
      <w:bookmarkStart w:id="2206" w:name="_Toc83680450"/>
      <w:bookmarkStart w:id="2207" w:name="_Toc92100021"/>
      <w:bookmarkStart w:id="2208" w:name="_Toc99980551"/>
      <w:r w:rsidRPr="00DB610F">
        <w:t>A.10.1.</w:t>
      </w:r>
      <w:r w:rsidRPr="00DB610F">
        <w:rPr>
          <w:lang w:eastAsia="x-none"/>
        </w:rPr>
        <w:t>1.</w:t>
      </w:r>
      <w:r w:rsidRPr="00DB610F">
        <w:t>2.4</w:t>
      </w:r>
      <w:r w:rsidRPr="00DB610F">
        <w:tab/>
        <w:t>Test Description</w:t>
      </w:r>
      <w:bookmarkEnd w:id="2206"/>
      <w:bookmarkEnd w:id="2207"/>
      <w:bookmarkEnd w:id="2208"/>
    </w:p>
    <w:p w14:paraId="35A1D4B8" w14:textId="77777777" w:rsidR="00262A66" w:rsidRPr="00DB610F" w:rsidRDefault="005914F5" w:rsidP="00CA7270">
      <w:pPr>
        <w:pStyle w:val="H6"/>
      </w:pPr>
      <w:bookmarkStart w:id="2209" w:name="_Toc83680451"/>
      <w:bookmarkStart w:id="2210" w:name="_Toc92100022"/>
      <w:bookmarkStart w:id="2211" w:name="_Toc99980552"/>
      <w:r w:rsidRPr="00DB610F">
        <w:t>A.10.1.1.2.4.1</w:t>
      </w:r>
      <w:r w:rsidRPr="00DB610F">
        <w:tab/>
        <w:t>Initial Conditions</w:t>
      </w:r>
      <w:bookmarkEnd w:id="2209"/>
      <w:bookmarkEnd w:id="2210"/>
      <w:bookmarkEnd w:id="2211"/>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7DB6A4E"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r w:rsidR="00842B5A" w:rsidRPr="00842B5A">
        <w:t xml:space="preserve"> with the exceptions defined in Annex H</w:t>
      </w:r>
      <w:r w:rsidRPr="00DB610F">
        <w:t>.</w:t>
      </w:r>
    </w:p>
    <w:p w14:paraId="113DD883" w14:textId="77777777" w:rsidR="00262A66" w:rsidRPr="00DB610F" w:rsidRDefault="005914F5" w:rsidP="00CA7270">
      <w:pPr>
        <w:pStyle w:val="H6"/>
      </w:pPr>
      <w:bookmarkStart w:id="2212" w:name="_Toc83680452"/>
      <w:bookmarkStart w:id="2213" w:name="_Toc92100023"/>
      <w:bookmarkStart w:id="2214" w:name="_Toc99980553"/>
      <w:r w:rsidRPr="00DB610F">
        <w:t>A.10.1.1.2.4.2</w:t>
      </w:r>
      <w:r w:rsidRPr="00DB610F">
        <w:tab/>
        <w:t>Test Procedure</w:t>
      </w:r>
      <w:bookmarkEnd w:id="2212"/>
      <w:bookmarkEnd w:id="2213"/>
      <w:bookmarkEnd w:id="2214"/>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A.10.1.1.2.3-1 to obtain reference Application Layer Throughput value.</w:t>
      </w:r>
    </w:p>
    <w:p w14:paraId="78D85260" w14:textId="77777777" w:rsidR="00166FEA" w:rsidRPr="00DB610F" w:rsidRDefault="00166FEA" w:rsidP="008D086E">
      <w:pPr>
        <w:pStyle w:val="Heading3"/>
      </w:pPr>
      <w:bookmarkStart w:id="2215" w:name="_Toc46155879"/>
      <w:bookmarkStart w:id="2216" w:name="_Toc46238432"/>
      <w:bookmarkStart w:id="2217" w:name="_Toc46239318"/>
      <w:bookmarkStart w:id="2218" w:name="_Toc46384328"/>
      <w:bookmarkStart w:id="2219" w:name="_Toc46480405"/>
      <w:bookmarkStart w:id="2220" w:name="_Toc51833743"/>
      <w:bookmarkStart w:id="2221" w:name="_Toc58504847"/>
      <w:bookmarkStart w:id="2222" w:name="_Toc68540594"/>
      <w:bookmarkStart w:id="2223" w:name="_Toc75464131"/>
      <w:bookmarkStart w:id="2224" w:name="_Toc83680453"/>
      <w:bookmarkStart w:id="2225" w:name="_Toc92100024"/>
      <w:bookmarkStart w:id="2226" w:name="_Toc99980554"/>
      <w:bookmarkStart w:id="2227" w:name="_Toc138970210"/>
      <w:r w:rsidRPr="00DB610F">
        <w:t>A.10.1.2</w:t>
      </w:r>
      <w:r w:rsidRPr="00DB610F">
        <w:tab/>
        <w:t>5G NR /TCP Downlink Throughput /Conducted/Fading/FRC/4Rx</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DDD347F" w14:textId="77777777" w:rsidR="00166FEA" w:rsidRPr="00DB610F" w:rsidRDefault="00166FEA" w:rsidP="008D5A45">
      <w:pPr>
        <w:pStyle w:val="Heading4"/>
      </w:pPr>
      <w:bookmarkStart w:id="2228" w:name="_Toc46155880"/>
      <w:bookmarkStart w:id="2229" w:name="_Toc46238433"/>
      <w:bookmarkStart w:id="2230" w:name="_Toc46239319"/>
      <w:bookmarkStart w:id="2231" w:name="_Toc46384329"/>
      <w:bookmarkStart w:id="2232" w:name="_Toc46480406"/>
      <w:bookmarkStart w:id="2233" w:name="_Toc51833744"/>
      <w:bookmarkStart w:id="2234" w:name="_Toc58504848"/>
      <w:bookmarkStart w:id="2235" w:name="_Toc68540595"/>
      <w:bookmarkStart w:id="2236" w:name="_Toc75464132"/>
      <w:bookmarkStart w:id="2237" w:name="_Toc83680454"/>
      <w:bookmarkStart w:id="2238" w:name="_Toc92100025"/>
      <w:bookmarkStart w:id="2239" w:name="_Toc99980555"/>
      <w:bookmarkStart w:id="2240" w:name="_Toc138970211"/>
      <w:r w:rsidRPr="00DB610F">
        <w:t>A.10.1.2.1</w:t>
      </w:r>
      <w:r w:rsidRPr="00DB610F">
        <w:tab/>
        <w:t>5G NR /TCP Downlink Throughput /Conducted/Fading/VRC/4Rx FDD/FR1 PDSCH mapping Type A performance - for SA and NSA</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0C845516" w14:textId="77777777" w:rsidR="00DC6ABF" w:rsidRPr="00DB610F" w:rsidRDefault="00DC6ABF" w:rsidP="00CA7270">
      <w:pPr>
        <w:pStyle w:val="H6"/>
      </w:pPr>
      <w:bookmarkStart w:id="2241" w:name="_Toc92100026"/>
      <w:bookmarkStart w:id="2242" w:name="_Toc99980556"/>
      <w:r w:rsidRPr="00DB610F">
        <w:t>A.10.1.2</w:t>
      </w:r>
      <w:r w:rsidRPr="00DB610F">
        <w:rPr>
          <w:lang w:eastAsia="x-none"/>
        </w:rPr>
        <w:t>.1.1</w:t>
      </w:r>
      <w:r w:rsidRPr="00DB610F">
        <w:tab/>
        <w:t>Definition</w:t>
      </w:r>
      <w:bookmarkEnd w:id="2241"/>
      <w:bookmarkEnd w:id="2242"/>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2243" w:name="_Toc92100027"/>
      <w:bookmarkStart w:id="2244"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243"/>
      <w:bookmarkEnd w:id="2244"/>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2245" w:name="_Toc92100028"/>
      <w:bookmarkStart w:id="2246" w:name="_Toc99980558"/>
      <w:r w:rsidRPr="00DB610F">
        <w:t>A.10.1.</w:t>
      </w:r>
      <w:r w:rsidRPr="00DB610F">
        <w:rPr>
          <w:lang w:eastAsia="x-none"/>
        </w:rPr>
        <w:t>2.1.</w:t>
      </w:r>
      <w:r w:rsidRPr="00DB610F">
        <w:t>3</w:t>
      </w:r>
      <w:r w:rsidRPr="00DB610F">
        <w:tab/>
        <w:t>Test Parameters</w:t>
      </w:r>
      <w:bookmarkEnd w:id="2245"/>
      <w:bookmarkEnd w:id="2246"/>
    </w:p>
    <w:p w14:paraId="4F3791EB" w14:textId="14E5B9B7" w:rsidR="00DC6ABF" w:rsidRPr="00DB610F" w:rsidRDefault="00DC6ABF" w:rsidP="00045762">
      <w:pPr>
        <w:rPr>
          <w:lang w:eastAsia="en-US"/>
        </w:rPr>
      </w:pPr>
      <w:r w:rsidRPr="00DB610F">
        <w:rPr>
          <w:rFonts w:eastAsia="SimSun"/>
        </w:rPr>
        <w:t>The test parameters are specified in Table A.10.1.2.1.3-1</w:t>
      </w:r>
      <w:r w:rsidRPr="00DB610F">
        <w:rPr>
          <w:lang w:eastAsia="zh-CN"/>
        </w:rPr>
        <w:t>. Test1 is to be selected as test point.</w:t>
      </w:r>
    </w:p>
    <w:p w14:paraId="21E5C09C" w14:textId="77777777" w:rsidR="00DC6ABF" w:rsidRPr="00DB610F" w:rsidRDefault="00DC6ABF" w:rsidP="00045762">
      <w:pPr>
        <w:pStyle w:val="TH"/>
        <w:rPr>
          <w:lang w:eastAsia="zh-CN"/>
        </w:rPr>
      </w:pPr>
      <w:r w:rsidRPr="00DB610F">
        <w:rPr>
          <w:lang w:eastAsia="zh-CN"/>
        </w:rPr>
        <w:t xml:space="preserve">Table </w:t>
      </w:r>
      <w:bookmarkStart w:id="2247" w:name="_Hlk86421335"/>
      <w:r w:rsidRPr="00DB610F">
        <w:rPr>
          <w:lang w:eastAsia="zh-CN"/>
        </w:rPr>
        <w:t>A.10.1.2.1.3-1</w:t>
      </w:r>
      <w:bookmarkEnd w:id="2247"/>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6274807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AEB28"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FFC6"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502925"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73E99"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391202" w14:textId="77777777" w:rsidR="00DC6ABF" w:rsidRPr="0018689D" w:rsidRDefault="00DC6ABF" w:rsidP="00CA7270">
            <w:pPr>
              <w:pStyle w:val="TAH"/>
            </w:pPr>
            <w:r w:rsidRPr="0018689D">
              <w:t>Test 3</w:t>
            </w:r>
          </w:p>
        </w:tc>
      </w:tr>
      <w:tr w:rsidR="00DC6ABF" w:rsidRPr="0018689D" w14:paraId="22D6E2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12660"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D9F83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3E019"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88E690"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020718" w14:textId="77777777" w:rsidR="00DC6ABF" w:rsidRPr="0018689D" w:rsidRDefault="00DC6ABF" w:rsidP="00CA7270">
            <w:pPr>
              <w:pStyle w:val="TAC"/>
            </w:pPr>
            <w:r w:rsidRPr="0018689D">
              <w:t>FR2</w:t>
            </w:r>
          </w:p>
        </w:tc>
      </w:tr>
      <w:tr w:rsidR="00DC6ABF" w:rsidRPr="0018689D" w14:paraId="353CCAA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DB689"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74F7"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F427B6"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42DE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811CDB" w14:textId="77777777" w:rsidR="00DC6ABF" w:rsidRPr="0018689D" w:rsidRDefault="00DC6ABF" w:rsidP="00CA7270">
            <w:pPr>
              <w:pStyle w:val="TAC"/>
            </w:pPr>
            <w:r w:rsidRPr="0018689D">
              <w:t>100</w:t>
            </w:r>
          </w:p>
        </w:tc>
      </w:tr>
      <w:tr w:rsidR="00DC6ABF" w:rsidRPr="0018689D" w14:paraId="0721136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7972C"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F74C4"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1F2764"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71D44"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A8FF3" w14:textId="77777777" w:rsidR="00DC6ABF" w:rsidRPr="0018689D" w:rsidRDefault="00DC6ABF" w:rsidP="00CA7270">
            <w:pPr>
              <w:pStyle w:val="TAC"/>
              <w:rPr>
                <w:lang w:eastAsia="zh-CN"/>
              </w:rPr>
            </w:pPr>
            <w:r w:rsidRPr="0018689D">
              <w:rPr>
                <w:lang w:eastAsia="zh-CN"/>
              </w:rPr>
              <w:t>120</w:t>
            </w:r>
          </w:p>
        </w:tc>
      </w:tr>
      <w:tr w:rsidR="00DC6ABF" w:rsidRPr="0018689D" w14:paraId="0FC5C0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12943"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C8AB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6B4E78"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E152E"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6F5969" w14:textId="77777777" w:rsidR="00DC6ABF" w:rsidRPr="0018689D" w:rsidRDefault="00DC6ABF" w:rsidP="00CA7270">
            <w:pPr>
              <w:pStyle w:val="TAC"/>
            </w:pPr>
            <w:r w:rsidRPr="0018689D">
              <w:t>TDD</w:t>
            </w:r>
          </w:p>
        </w:tc>
      </w:tr>
      <w:tr w:rsidR="00DC6ABF" w:rsidRPr="0018689D" w14:paraId="05E99F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6C08C"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6C590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4E0F8D"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8835" w14:textId="77777777" w:rsidR="00DC6ABF" w:rsidRPr="0018689D" w:rsidRDefault="00DC6ABF" w:rsidP="00CA7270">
            <w:pPr>
              <w:pStyle w:val="TAC"/>
              <w:rPr>
                <w:lang w:eastAsia="zh-CN"/>
              </w:rPr>
            </w:pPr>
            <w:r w:rsidRPr="0018689D">
              <w:rPr>
                <w:lang w:eastAsia="zh-CN"/>
              </w:rPr>
              <w:t>7D1S2U</w:t>
            </w:r>
          </w:p>
          <w:p w14:paraId="28F1605A"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A235A" w14:textId="77777777" w:rsidR="00DC6ABF" w:rsidRPr="0018689D" w:rsidRDefault="00DC6ABF" w:rsidP="00CA7270">
            <w:pPr>
              <w:pStyle w:val="TAC"/>
              <w:rPr>
                <w:lang w:eastAsia="zh-CN"/>
              </w:rPr>
            </w:pPr>
            <w:r w:rsidRPr="0018689D">
              <w:rPr>
                <w:lang w:eastAsia="zh-CN"/>
              </w:rPr>
              <w:t>DDSU</w:t>
            </w:r>
          </w:p>
          <w:p w14:paraId="52FB188C" w14:textId="77777777" w:rsidR="00DC6ABF" w:rsidRPr="0018689D" w:rsidRDefault="00DC6ABF" w:rsidP="00CA7270">
            <w:pPr>
              <w:pStyle w:val="TAC"/>
              <w:rPr>
                <w:lang w:eastAsia="zh-CN"/>
              </w:rPr>
            </w:pPr>
            <w:r w:rsidRPr="0018689D">
              <w:rPr>
                <w:lang w:eastAsia="zh-CN"/>
              </w:rPr>
              <w:t>S:11D+3G+0U</w:t>
            </w:r>
          </w:p>
        </w:tc>
      </w:tr>
      <w:tr w:rsidR="00DC6ABF" w:rsidRPr="0018689D" w14:paraId="7487EC4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6205D"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49516"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825DC"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9163F5"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46B60" w14:textId="77777777" w:rsidR="00DC6ABF" w:rsidRPr="0018689D" w:rsidRDefault="00DC6ABF" w:rsidP="00CA7270">
            <w:pPr>
              <w:pStyle w:val="TAC"/>
            </w:pPr>
            <w:r w:rsidRPr="0018689D">
              <w:t>16</w:t>
            </w:r>
          </w:p>
        </w:tc>
      </w:tr>
      <w:tr w:rsidR="00DC6ABF" w:rsidRPr="0018689D" w14:paraId="0E0722B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807F05"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9595D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A24DB2"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0B8B716C"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F8AE1D8" w14:textId="77777777" w:rsidR="00DC6ABF" w:rsidRPr="0018689D" w:rsidRDefault="00DC6ABF" w:rsidP="00CA7270">
            <w:pPr>
              <w:pStyle w:val="TAC"/>
            </w:pPr>
            <w:r w:rsidRPr="0018689D">
              <w:t>TDLA30-35</w:t>
            </w:r>
          </w:p>
        </w:tc>
      </w:tr>
      <w:tr w:rsidR="00DC6ABF" w:rsidRPr="0018689D" w14:paraId="3B614D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9B13"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0904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02E9"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F7F02"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584BD1" w14:textId="77777777" w:rsidR="00DC6ABF" w:rsidRPr="0018689D" w:rsidRDefault="00DC6ABF" w:rsidP="00CA7270">
            <w:pPr>
              <w:pStyle w:val="TAC"/>
            </w:pPr>
            <w:r w:rsidRPr="0018689D">
              <w:t>ULA Low 2x2</w:t>
            </w:r>
          </w:p>
        </w:tc>
      </w:tr>
      <w:tr w:rsidR="00DC6ABF" w:rsidRPr="0018689D" w14:paraId="387EA2E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5C572"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FD459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7AF226"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86383"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FE6BEA" w14:textId="77777777" w:rsidR="00DC6ABF" w:rsidRPr="0018689D" w:rsidRDefault="00DC6ABF" w:rsidP="00CA7270">
            <w:pPr>
              <w:pStyle w:val="TAC"/>
            </w:pPr>
            <w:r w:rsidRPr="0018689D">
              <w:t>As defined in Annex B.4.1 in TS 38.101-4</w:t>
            </w:r>
          </w:p>
        </w:tc>
      </w:tr>
      <w:tr w:rsidR="00DC6ABF" w:rsidRPr="0018689D" w14:paraId="7F180E5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B9EC0"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346261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0CB79"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ACFDA"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B170" w14:textId="77777777" w:rsidR="00DC6ABF" w:rsidRPr="0018689D" w:rsidRDefault="00DC6ABF" w:rsidP="00CA7270">
            <w:pPr>
              <w:pStyle w:val="TAC"/>
              <w:rPr>
                <w:lang w:eastAsia="zh-CN"/>
              </w:rPr>
            </w:pPr>
            <w:r w:rsidRPr="0018689D">
              <w:rPr>
                <w:lang w:eastAsia="zh-CN"/>
              </w:rPr>
              <w:t>MMSE-IRC</w:t>
            </w:r>
          </w:p>
        </w:tc>
      </w:tr>
      <w:tr w:rsidR="00DC6ABF" w:rsidRPr="0018689D" w14:paraId="3B5528EE"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A4AB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09C0"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D1FD83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B6FBDD"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9428B"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AD90A" w14:textId="77777777" w:rsidR="00DC6ABF" w:rsidRPr="0018689D" w:rsidRDefault="00DC6ABF" w:rsidP="00CA7270">
            <w:pPr>
              <w:pStyle w:val="TAC"/>
              <w:rPr>
                <w:lang w:eastAsia="zh-CN"/>
              </w:rPr>
            </w:pPr>
            <w:r w:rsidRPr="0018689D">
              <w:rPr>
                <w:lang w:eastAsia="zh-CN"/>
              </w:rPr>
              <w:t>Type A</w:t>
            </w:r>
          </w:p>
        </w:tc>
      </w:tr>
      <w:tr w:rsidR="00DC6ABF" w:rsidRPr="0018689D" w14:paraId="72D4F86D"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F33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1C2F7"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0D17CF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3AD5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D3FB1"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12A6B" w14:textId="77777777" w:rsidR="00DC6ABF" w:rsidRPr="0018689D" w:rsidRDefault="00DC6ABF" w:rsidP="00CA7270">
            <w:pPr>
              <w:pStyle w:val="TAC"/>
              <w:rPr>
                <w:lang w:eastAsia="zh-CN"/>
              </w:rPr>
            </w:pPr>
            <w:r w:rsidRPr="0018689D">
              <w:rPr>
                <w:lang w:eastAsia="zh-CN"/>
              </w:rPr>
              <w:t>2</w:t>
            </w:r>
          </w:p>
        </w:tc>
      </w:tr>
      <w:tr w:rsidR="00DC6ABF" w:rsidRPr="0018689D" w14:paraId="12973F0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5838"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877"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45DCDB4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497F8"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D6DDE3"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0A4F" w14:textId="77777777" w:rsidR="00DC6ABF" w:rsidRPr="0018689D" w:rsidRDefault="00DC6ABF" w:rsidP="00CA7270">
            <w:pPr>
              <w:pStyle w:val="TAC"/>
              <w:rPr>
                <w:lang w:eastAsia="zh-CN"/>
              </w:rPr>
            </w:pPr>
            <w:r w:rsidRPr="0018689D">
              <w:rPr>
                <w:lang w:eastAsia="zh-CN"/>
              </w:rPr>
              <w:t>12</w:t>
            </w:r>
          </w:p>
        </w:tc>
      </w:tr>
      <w:tr w:rsidR="00DC6ABF" w:rsidRPr="0018689D" w14:paraId="35ECA87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EB6E"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B1A7"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DA339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97B6B"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0C316"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490FB7" w14:textId="77777777" w:rsidR="00DC6ABF" w:rsidRPr="0018689D" w:rsidRDefault="00DC6ABF" w:rsidP="00CA7270">
            <w:pPr>
              <w:pStyle w:val="TAC"/>
              <w:rPr>
                <w:lang w:eastAsia="zh-CN"/>
              </w:rPr>
            </w:pPr>
            <w:r w:rsidRPr="0018689D">
              <w:rPr>
                <w:lang w:eastAsia="zh-CN"/>
              </w:rPr>
              <w:t>2</w:t>
            </w:r>
          </w:p>
        </w:tc>
      </w:tr>
      <w:tr w:rsidR="00DC6ABF" w:rsidRPr="0018689D" w14:paraId="25C4B370"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8D8F"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E86DB"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5186C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A4E9F"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76EFF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E0DE80" w14:textId="77777777" w:rsidR="00DC6ABF" w:rsidRPr="0018689D" w:rsidRDefault="00DC6ABF" w:rsidP="00CA7270">
            <w:pPr>
              <w:pStyle w:val="TAC"/>
              <w:rPr>
                <w:lang w:eastAsia="zh-CN"/>
              </w:rPr>
            </w:pPr>
            <w:r w:rsidRPr="0018689D">
              <w:rPr>
                <w:lang w:eastAsia="zh-CN"/>
              </w:rPr>
              <w:t>Static</w:t>
            </w:r>
          </w:p>
        </w:tc>
      </w:tr>
      <w:tr w:rsidR="00DC6ABF" w:rsidRPr="0018689D" w14:paraId="2F8F020E"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887D"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4CABF"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32E91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4D9D0"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C50530"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4C965" w14:textId="77777777" w:rsidR="00DC6ABF" w:rsidRPr="0018689D" w:rsidRDefault="00DC6ABF" w:rsidP="00CA7270">
            <w:pPr>
              <w:pStyle w:val="TAC"/>
              <w:rPr>
                <w:lang w:eastAsia="zh-CN"/>
              </w:rPr>
            </w:pPr>
            <w:r w:rsidRPr="0018689D">
              <w:rPr>
                <w:lang w:eastAsia="zh-CN"/>
              </w:rPr>
              <w:t>Non-interleaved</w:t>
            </w:r>
          </w:p>
        </w:tc>
      </w:tr>
      <w:tr w:rsidR="00DC6ABF" w:rsidRPr="0018689D" w14:paraId="7B920005"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EAF2D"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0DE5"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58B4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2A4F"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C1441"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41EF9D" w14:textId="77777777" w:rsidR="00DC6ABF" w:rsidRPr="0018689D" w:rsidRDefault="00DC6ABF" w:rsidP="00CA7270">
            <w:pPr>
              <w:pStyle w:val="TAC"/>
              <w:rPr>
                <w:lang w:eastAsia="zh-CN"/>
              </w:rPr>
            </w:pPr>
            <w:r w:rsidRPr="0018689D">
              <w:t>Type 1</w:t>
            </w:r>
          </w:p>
        </w:tc>
      </w:tr>
      <w:tr w:rsidR="00DC6ABF" w:rsidRPr="0018689D" w14:paraId="155DA5CF"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8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56B8F"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FEC326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56710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A4088"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CA5CF9" w14:textId="77777777" w:rsidR="00DC6ABF" w:rsidRPr="0018689D" w:rsidRDefault="00DC6ABF" w:rsidP="00CA7270">
            <w:pPr>
              <w:pStyle w:val="TAC"/>
              <w:rPr>
                <w:lang w:eastAsia="zh-CN"/>
              </w:rPr>
            </w:pPr>
            <w:r w:rsidRPr="0018689D">
              <w:t>1</w:t>
            </w:r>
          </w:p>
        </w:tc>
      </w:tr>
      <w:tr w:rsidR="00DC6ABF" w:rsidRPr="0018689D" w14:paraId="713E82D0"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B88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49E9"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C5650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BC34"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AE2F1"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A11F66" w14:textId="77777777" w:rsidR="00DC6ABF" w:rsidRPr="0018689D" w:rsidRDefault="00DC6ABF" w:rsidP="00CA7270">
            <w:pPr>
              <w:pStyle w:val="TAC"/>
              <w:rPr>
                <w:lang w:eastAsia="zh-CN"/>
              </w:rPr>
            </w:pPr>
            <w:r w:rsidRPr="0018689D">
              <w:t>1</w:t>
            </w:r>
          </w:p>
        </w:tc>
      </w:tr>
      <w:tr w:rsidR="00DC6ABF" w:rsidRPr="0018689D" w14:paraId="181065CB"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D61F3"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613487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00F56" w14:textId="77777777" w:rsidR="00DC6ABF" w:rsidRPr="0018689D" w:rsidRDefault="00DC6ABF" w:rsidP="00CA7270">
            <w:pPr>
              <w:pStyle w:val="TAC"/>
            </w:pPr>
            <w:r w:rsidRPr="0018689D">
              <w:t>As specified in Table A.4-2 of TS 38.101-4:</w:t>
            </w:r>
          </w:p>
          <w:p w14:paraId="54E95E16" w14:textId="77777777" w:rsidR="00DC6ABF" w:rsidRPr="0018689D" w:rsidRDefault="00DC6ABF" w:rsidP="00CA7270">
            <w:pPr>
              <w:pStyle w:val="TAC"/>
            </w:pPr>
            <w:r w:rsidRPr="0018689D">
              <w:t>Rank 1: TBS.2-1</w:t>
            </w:r>
          </w:p>
          <w:p w14:paraId="17CB57F9"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FAA719" w14:textId="77777777" w:rsidR="00DC6ABF" w:rsidRPr="0018689D" w:rsidRDefault="00DC6ABF" w:rsidP="00CA7270">
            <w:pPr>
              <w:pStyle w:val="TAC"/>
            </w:pPr>
            <w:r w:rsidRPr="0018689D">
              <w:t>As specified in Table A.4-2 of TS 38.101-4:</w:t>
            </w:r>
          </w:p>
          <w:p w14:paraId="20E95A67" w14:textId="77777777" w:rsidR="00DC6ABF" w:rsidRPr="0018689D" w:rsidRDefault="00DC6ABF" w:rsidP="00CA7270">
            <w:pPr>
              <w:pStyle w:val="TAC"/>
            </w:pPr>
            <w:r w:rsidRPr="0018689D">
              <w:t>Rank 1: TBS.2-3</w:t>
            </w:r>
          </w:p>
          <w:p w14:paraId="333DDFAF"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B143D" w14:textId="77777777" w:rsidR="00DC6ABF" w:rsidRPr="0018689D" w:rsidRDefault="00DC6ABF" w:rsidP="00CA7270">
            <w:pPr>
              <w:pStyle w:val="TAC"/>
            </w:pPr>
            <w:r w:rsidRPr="0018689D">
              <w:t>As specified in Table A.4-1 of TS 38.101-4:</w:t>
            </w:r>
          </w:p>
          <w:p w14:paraId="0F0455EF" w14:textId="77777777" w:rsidR="00DC6ABF" w:rsidRPr="0018689D" w:rsidRDefault="00DC6ABF" w:rsidP="00CA7270">
            <w:pPr>
              <w:pStyle w:val="TAC"/>
            </w:pPr>
            <w:r w:rsidRPr="0018689D">
              <w:t>Rank 1: TBS.1-1</w:t>
            </w:r>
          </w:p>
          <w:p w14:paraId="34616946" w14:textId="77777777" w:rsidR="00DC6ABF" w:rsidRPr="0018689D" w:rsidRDefault="00DC6ABF" w:rsidP="00CA7270">
            <w:pPr>
              <w:pStyle w:val="TAC"/>
            </w:pPr>
            <w:r w:rsidRPr="0018689D">
              <w:t>Rank 2: TBS.1-2</w:t>
            </w:r>
          </w:p>
        </w:tc>
      </w:tr>
      <w:tr w:rsidR="00DC6ABF" w:rsidRPr="0018689D" w14:paraId="110B6F07"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DDB89"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F8DA"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06941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6D2355"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450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F1EC85" w14:textId="77777777" w:rsidR="00DC6ABF" w:rsidRPr="0018689D" w:rsidRDefault="00DC6ABF" w:rsidP="00CA7270">
            <w:pPr>
              <w:pStyle w:val="TAC"/>
            </w:pPr>
            <w:r w:rsidRPr="0018689D">
              <w:t>Periodic</w:t>
            </w:r>
          </w:p>
        </w:tc>
      </w:tr>
      <w:tr w:rsidR="00DC6ABF" w:rsidRPr="0018689D" w14:paraId="2106B7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28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8331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58DB7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CED2B"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E3644F"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8C14CD" w14:textId="77777777" w:rsidR="00DC6ABF" w:rsidRPr="0018689D" w:rsidRDefault="00DC6ABF" w:rsidP="00CA7270">
            <w:pPr>
              <w:pStyle w:val="TAC"/>
            </w:pPr>
            <w:r w:rsidRPr="0018689D">
              <w:t>4</w:t>
            </w:r>
          </w:p>
        </w:tc>
      </w:tr>
      <w:tr w:rsidR="00DC6ABF" w:rsidRPr="0018689D" w14:paraId="70ED433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3C18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1E4D"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50E186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CC3776"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787B51"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1F96E9" w14:textId="77777777" w:rsidR="00DC6ABF" w:rsidRPr="0018689D" w:rsidRDefault="00DC6ABF" w:rsidP="00CA7270">
            <w:pPr>
              <w:pStyle w:val="TAC"/>
            </w:pPr>
            <w:r w:rsidRPr="0018689D">
              <w:t>FD-CDM2</w:t>
            </w:r>
          </w:p>
        </w:tc>
      </w:tr>
      <w:tr w:rsidR="00DC6ABF" w:rsidRPr="0018689D" w14:paraId="6420473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1F6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76F2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3EF8A0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8FE3C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1EE9C"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B9BAD" w14:textId="77777777" w:rsidR="00DC6ABF" w:rsidRPr="0018689D" w:rsidRDefault="00DC6ABF" w:rsidP="00CA7270">
            <w:pPr>
              <w:pStyle w:val="TAC"/>
            </w:pPr>
            <w:r w:rsidRPr="0018689D">
              <w:t>1</w:t>
            </w:r>
          </w:p>
        </w:tc>
      </w:tr>
      <w:tr w:rsidR="00DC6ABF" w:rsidRPr="0018689D" w14:paraId="40525D0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DD2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7EDC9"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DA3E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8BEA5D"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AAEA0B"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E1965E" w14:textId="77777777" w:rsidR="00DC6ABF" w:rsidRPr="0018689D" w:rsidRDefault="00DC6ABF" w:rsidP="00CA7270">
            <w:pPr>
              <w:pStyle w:val="TAC"/>
            </w:pPr>
            <w:r w:rsidRPr="0018689D">
              <w:t>Row 5, (8)</w:t>
            </w:r>
          </w:p>
        </w:tc>
      </w:tr>
      <w:tr w:rsidR="00DC6ABF" w:rsidRPr="0018689D" w14:paraId="504D9D8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B1D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A36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DF3BB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2C3D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08360"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CB30D" w14:textId="77777777" w:rsidR="00DC6ABF" w:rsidRPr="0018689D" w:rsidRDefault="00DC6ABF" w:rsidP="00CA7270">
            <w:pPr>
              <w:pStyle w:val="TAC"/>
            </w:pPr>
            <w:r w:rsidRPr="0018689D">
              <w:t>13</w:t>
            </w:r>
          </w:p>
        </w:tc>
      </w:tr>
      <w:tr w:rsidR="00DC6ABF" w:rsidRPr="0018689D" w14:paraId="7F8BF51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8A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BDC4" w14:textId="77777777" w:rsidR="00DC6ABF" w:rsidRPr="0018689D" w:rsidRDefault="00DC6ABF" w:rsidP="00CA7270">
            <w:pPr>
              <w:pStyle w:val="TAL"/>
            </w:pPr>
            <w:r w:rsidRPr="0018689D">
              <w:t>CSI-RS</w:t>
            </w:r>
          </w:p>
          <w:p w14:paraId="0ABCFB39"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E664B"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A701A5"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F6EBD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C242DD" w14:textId="77777777" w:rsidR="00DC6ABF" w:rsidRPr="0018689D" w:rsidRDefault="00DC6ABF" w:rsidP="00CA7270">
            <w:pPr>
              <w:pStyle w:val="TAC"/>
            </w:pPr>
            <w:r w:rsidRPr="0018689D">
              <w:t>8/1</w:t>
            </w:r>
          </w:p>
        </w:tc>
      </w:tr>
      <w:tr w:rsidR="00DC6ABF" w:rsidRPr="0018689D" w14:paraId="7B6274C4"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8220"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7D3C6"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643E1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E555D"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DB14B"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576249"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2D1067E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72C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DB3D"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7A08DA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67E982"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75FAF7"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9AE4B" w14:textId="77777777" w:rsidR="00DC6ABF" w:rsidRPr="0018689D" w:rsidRDefault="00DC6ABF" w:rsidP="00CA7270">
            <w:pPr>
              <w:pStyle w:val="TAC"/>
            </w:pPr>
            <w:r w:rsidRPr="0018689D">
              <w:t>2</w:t>
            </w:r>
          </w:p>
        </w:tc>
      </w:tr>
      <w:tr w:rsidR="00DC6ABF" w:rsidRPr="0018689D" w14:paraId="1813BCB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287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45E0"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D87F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95F5"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5E23F"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E569AC" w14:textId="77777777" w:rsidR="00DC6ABF" w:rsidRPr="0018689D" w:rsidRDefault="00DC6ABF" w:rsidP="00CA7270">
            <w:pPr>
              <w:pStyle w:val="TAC"/>
            </w:pPr>
            <w:r w:rsidRPr="0018689D">
              <w:t>FD-CDM2</w:t>
            </w:r>
          </w:p>
        </w:tc>
      </w:tr>
      <w:tr w:rsidR="00DC6ABF" w:rsidRPr="0018689D" w14:paraId="29E94C0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41B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09E"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D9E6E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C0D0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0C889A"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E16B96" w14:textId="77777777" w:rsidR="00DC6ABF" w:rsidRPr="0018689D" w:rsidRDefault="00DC6ABF" w:rsidP="00CA7270">
            <w:pPr>
              <w:pStyle w:val="TAC"/>
            </w:pPr>
            <w:r w:rsidRPr="0018689D">
              <w:t>1</w:t>
            </w:r>
          </w:p>
        </w:tc>
      </w:tr>
      <w:tr w:rsidR="00DC6ABF" w:rsidRPr="0018689D" w14:paraId="45B2472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AAF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5FB6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8A71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05A10"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BFD31"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9D116D" w14:textId="77777777" w:rsidR="00DC6ABF" w:rsidRPr="0018689D" w:rsidRDefault="00DC6ABF" w:rsidP="00CA7270">
            <w:pPr>
              <w:pStyle w:val="TAC"/>
            </w:pPr>
            <w:r w:rsidRPr="0018689D">
              <w:t>Row 3 (6)</w:t>
            </w:r>
          </w:p>
        </w:tc>
      </w:tr>
      <w:tr w:rsidR="00DC6ABF" w:rsidRPr="0018689D" w14:paraId="7EB47C6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AB1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57D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287903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3E957"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B8F43"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3E352" w14:textId="77777777" w:rsidR="00DC6ABF" w:rsidRPr="0018689D" w:rsidRDefault="00DC6ABF" w:rsidP="00CA7270">
            <w:pPr>
              <w:pStyle w:val="TAC"/>
            </w:pPr>
            <w:r w:rsidRPr="0018689D">
              <w:t>13</w:t>
            </w:r>
          </w:p>
        </w:tc>
      </w:tr>
      <w:tr w:rsidR="00DC6ABF" w:rsidRPr="0018689D" w14:paraId="1894881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47"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11206D" w14:textId="77777777" w:rsidR="00DC6ABF" w:rsidRPr="0018689D" w:rsidRDefault="00DC6ABF" w:rsidP="00CA7270">
            <w:pPr>
              <w:pStyle w:val="TAL"/>
            </w:pPr>
            <w:r w:rsidRPr="0018689D">
              <w:t>NZP CSI-RS-timeConfig</w:t>
            </w:r>
          </w:p>
          <w:p w14:paraId="3615A6F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933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2BEDB"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009B5F"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4DC0" w14:textId="77777777" w:rsidR="00DC6ABF" w:rsidRPr="0018689D" w:rsidRDefault="00DC6ABF" w:rsidP="00CA7270">
            <w:pPr>
              <w:pStyle w:val="TAC"/>
            </w:pPr>
            <w:r w:rsidRPr="0018689D">
              <w:t>Not configured</w:t>
            </w:r>
          </w:p>
        </w:tc>
      </w:tr>
      <w:tr w:rsidR="00DC6ABF" w:rsidRPr="0018689D" w14:paraId="2085199A"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646FB"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E4DD67C"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2A41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308DC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C9D75"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15CE2" w14:textId="77777777" w:rsidR="00DC6ABF" w:rsidRPr="0018689D" w:rsidRDefault="00DC6ABF" w:rsidP="00CA7270">
            <w:pPr>
              <w:pStyle w:val="TAC"/>
              <w:rPr>
                <w:lang w:eastAsia="zh-CN"/>
              </w:rPr>
            </w:pPr>
            <w:r w:rsidRPr="0018689D">
              <w:rPr>
                <w:lang w:eastAsia="zh-CN"/>
              </w:rPr>
              <w:t>Periodic</w:t>
            </w:r>
          </w:p>
        </w:tc>
      </w:tr>
      <w:tr w:rsidR="00DC6ABF" w:rsidRPr="0018689D" w14:paraId="360047C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F81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C09D2F"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15AFB5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688488"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B12607"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0CC577" w14:textId="77777777" w:rsidR="00DC6ABF" w:rsidRPr="0018689D" w:rsidRDefault="00DC6ABF" w:rsidP="00CA7270">
            <w:pPr>
              <w:pStyle w:val="TAC"/>
            </w:pPr>
            <w:r w:rsidRPr="0018689D">
              <w:t>Pattern 1</w:t>
            </w:r>
          </w:p>
        </w:tc>
      </w:tr>
      <w:tr w:rsidR="00DC6ABF" w:rsidRPr="0018689D" w14:paraId="62858C4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D6E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16BFBE" w14:textId="77777777" w:rsidR="00DC6ABF" w:rsidRPr="0018689D" w:rsidRDefault="00DC6ABF" w:rsidP="00CA7270">
            <w:pPr>
              <w:pStyle w:val="TAL"/>
            </w:pPr>
            <w:r w:rsidRPr="0018689D">
              <w:t>CSI-IM Resource Mapping</w:t>
            </w:r>
          </w:p>
          <w:p w14:paraId="10C6D0D7"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646827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848E7"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E1A3CE"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55E029" w14:textId="77777777" w:rsidR="00DC6ABF" w:rsidRPr="0018689D" w:rsidRDefault="00DC6ABF" w:rsidP="00CA7270">
            <w:pPr>
              <w:pStyle w:val="TAC"/>
            </w:pPr>
            <w:r w:rsidRPr="0018689D">
              <w:t>(8,13)</w:t>
            </w:r>
          </w:p>
        </w:tc>
      </w:tr>
      <w:tr w:rsidR="00DC6ABF" w:rsidRPr="0018689D" w14:paraId="46E76AA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D56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8FF17E0" w14:textId="77777777" w:rsidR="00DC6ABF" w:rsidRPr="0018689D" w:rsidRDefault="00DC6ABF" w:rsidP="00CA7270">
            <w:pPr>
              <w:pStyle w:val="TAL"/>
            </w:pPr>
            <w:r w:rsidRPr="0018689D">
              <w:t>CSI-IM timeConfig</w:t>
            </w:r>
          </w:p>
          <w:p w14:paraId="1D43DA72"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1AB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E778A"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2CA96C"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C683A" w14:textId="77777777" w:rsidR="00DC6ABF" w:rsidRPr="0018689D" w:rsidRDefault="00DC6ABF" w:rsidP="00CA7270">
            <w:pPr>
              <w:pStyle w:val="TAC"/>
            </w:pPr>
            <w:r w:rsidRPr="0018689D">
              <w:t>Not configured</w:t>
            </w:r>
          </w:p>
        </w:tc>
      </w:tr>
      <w:tr w:rsidR="00DC6ABF" w:rsidRPr="0018689D" w14:paraId="3386620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BD52"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B2CA2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2326D"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556DE4"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65AC0F" w14:textId="77777777" w:rsidR="00DC6ABF" w:rsidRPr="0018689D" w:rsidRDefault="00DC6ABF" w:rsidP="00CA7270">
            <w:pPr>
              <w:pStyle w:val="TAC"/>
            </w:pPr>
            <w:r w:rsidRPr="0018689D">
              <w:t>Aperiodic</w:t>
            </w:r>
          </w:p>
        </w:tc>
      </w:tr>
      <w:tr w:rsidR="00DC6ABF" w:rsidRPr="0018689D" w14:paraId="394452D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BE203"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6CA78C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87AB5B"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585B8"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7BE82" w14:textId="77777777" w:rsidR="00DC6ABF" w:rsidRPr="0018689D" w:rsidRDefault="00DC6ABF" w:rsidP="00CA7270">
            <w:pPr>
              <w:pStyle w:val="TAC"/>
            </w:pPr>
            <w:r w:rsidRPr="0018689D">
              <w:t>Table 2</w:t>
            </w:r>
          </w:p>
        </w:tc>
      </w:tr>
      <w:tr w:rsidR="00DC6ABF" w:rsidRPr="0018689D" w14:paraId="46682B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A3B14"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291A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0D4A1"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49F3FE"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20009" w14:textId="77777777" w:rsidR="00DC6ABF" w:rsidRPr="0018689D" w:rsidRDefault="00DC6ABF" w:rsidP="00CA7270">
            <w:pPr>
              <w:pStyle w:val="TAC"/>
            </w:pPr>
            <w:r w:rsidRPr="0018689D">
              <w:t>cri-RI-PMI-CQI</w:t>
            </w:r>
          </w:p>
        </w:tc>
      </w:tr>
      <w:tr w:rsidR="00DC6ABF" w:rsidRPr="0018689D" w14:paraId="6B4AB72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99743"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EDCA45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9A07AE"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25892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0ABEE9" w14:textId="77777777" w:rsidR="00DC6ABF" w:rsidRPr="0018689D" w:rsidRDefault="00DC6ABF" w:rsidP="00CA7270">
            <w:pPr>
              <w:pStyle w:val="TAC"/>
            </w:pPr>
            <w:r w:rsidRPr="0018689D">
              <w:t>not configured</w:t>
            </w:r>
          </w:p>
        </w:tc>
      </w:tr>
      <w:tr w:rsidR="00DC6ABF" w:rsidRPr="0018689D" w14:paraId="6227E6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12A16"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985C7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1F3BB5"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274B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850BF1" w14:textId="77777777" w:rsidR="00DC6ABF" w:rsidRPr="0018689D" w:rsidRDefault="00DC6ABF" w:rsidP="00CA7270">
            <w:pPr>
              <w:pStyle w:val="TAC"/>
            </w:pPr>
            <w:r w:rsidRPr="0018689D">
              <w:t>not configured</w:t>
            </w:r>
          </w:p>
        </w:tc>
      </w:tr>
      <w:tr w:rsidR="00DC6ABF" w:rsidRPr="0018689D" w14:paraId="7EB04E44"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2C76B"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E6924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CC092"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4581D"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95176B" w14:textId="77777777" w:rsidR="00DC6ABF" w:rsidRPr="0018689D" w:rsidRDefault="00DC6ABF" w:rsidP="00CA7270">
            <w:pPr>
              <w:pStyle w:val="TAC"/>
            </w:pPr>
            <w:r w:rsidRPr="0018689D">
              <w:t>Wideband</w:t>
            </w:r>
          </w:p>
        </w:tc>
      </w:tr>
      <w:tr w:rsidR="00DC6ABF" w:rsidRPr="0018689D" w14:paraId="1C45A88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78435" w14:textId="0307F36D"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757C8A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BABCD6"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B40B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D106" w14:textId="77777777" w:rsidR="00DC6ABF" w:rsidRPr="0018689D" w:rsidRDefault="00DC6ABF" w:rsidP="00CA7270">
            <w:pPr>
              <w:pStyle w:val="TAC"/>
            </w:pPr>
            <w:r w:rsidRPr="0018689D">
              <w:t>Wideband</w:t>
            </w:r>
          </w:p>
        </w:tc>
      </w:tr>
      <w:tr w:rsidR="00DC6ABF" w:rsidRPr="0018689D" w14:paraId="11F0F4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EF240" w14:textId="77777777" w:rsidR="00DC6ABF" w:rsidRPr="0018689D" w:rsidRDefault="00DC6ABF"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455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B888"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118A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5B2040" w14:textId="77777777" w:rsidR="00DC6ABF" w:rsidRPr="0018689D" w:rsidRDefault="00DC6ABF" w:rsidP="00CA7270">
            <w:pPr>
              <w:pStyle w:val="TAC"/>
            </w:pPr>
            <w:r w:rsidRPr="0018689D">
              <w:t>8</w:t>
            </w:r>
          </w:p>
        </w:tc>
      </w:tr>
      <w:tr w:rsidR="00DC6ABF" w:rsidRPr="0018689D" w14:paraId="563CA87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F626E"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BCFF0B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51DB98"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622485"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FD509" w14:textId="77777777" w:rsidR="00DC6ABF" w:rsidRPr="0018689D" w:rsidRDefault="00DC6ABF" w:rsidP="00CA7270">
            <w:pPr>
              <w:pStyle w:val="TAC"/>
            </w:pPr>
            <w:r w:rsidRPr="0018689D">
              <w:t>111111111</w:t>
            </w:r>
          </w:p>
        </w:tc>
      </w:tr>
      <w:tr w:rsidR="00DC6ABF" w:rsidRPr="0018689D" w14:paraId="15F1B6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8A4BD"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E4F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1A157"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761F2"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154480" w14:textId="77777777" w:rsidR="00DC6ABF" w:rsidRPr="0018689D" w:rsidRDefault="00DC6ABF" w:rsidP="00CA7270">
            <w:pPr>
              <w:pStyle w:val="TAC"/>
            </w:pPr>
            <w:r w:rsidRPr="0018689D">
              <w:t>Not configured</w:t>
            </w:r>
          </w:p>
        </w:tc>
      </w:tr>
      <w:tr w:rsidR="00DC6ABF" w:rsidRPr="0018689D" w14:paraId="6B954A2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4E771E1"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E08BD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04D30BF"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C53F66B"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110FC" w14:textId="77777777" w:rsidR="00DC6ABF" w:rsidRPr="0018689D" w:rsidRDefault="00DC6ABF" w:rsidP="00CA7270">
            <w:pPr>
              <w:pStyle w:val="TAC"/>
            </w:pPr>
            <w:r w:rsidRPr="0018689D">
              <w:rPr>
                <w:lang w:eastAsia="zh-CN"/>
              </w:rPr>
              <w:t>7</w:t>
            </w:r>
          </w:p>
        </w:tc>
      </w:tr>
      <w:tr w:rsidR="00DC6ABF" w:rsidRPr="0018689D" w14:paraId="56A43E3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B3D6B"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6801DF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B773B"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A0A19"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17B4"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6D3567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2A38E"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87982E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9FF617"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0BB47"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0D745A" w14:textId="77777777" w:rsidR="00DC6ABF" w:rsidRPr="0018689D" w:rsidRDefault="00DC6ABF" w:rsidP="00CA7270">
            <w:pPr>
              <w:pStyle w:val="TAC"/>
              <w:rPr>
                <w:lang w:eastAsia="zh-CN"/>
              </w:rPr>
            </w:pPr>
            <w:r w:rsidRPr="0018689D">
              <w:rPr>
                <w:lang w:eastAsia="zh-CN"/>
              </w:rPr>
              <w:t>1</w:t>
            </w:r>
          </w:p>
        </w:tc>
      </w:tr>
      <w:tr w:rsidR="00DC6ABF" w:rsidRPr="0018689D" w14:paraId="4A1B6E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50CCF"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6892F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F5D3F6" w14:textId="77777777" w:rsidR="00DC6ABF" w:rsidRPr="0018689D" w:rsidRDefault="00DC6ABF" w:rsidP="00CA7270">
            <w:pPr>
              <w:pStyle w:val="TAC"/>
              <w:rPr>
                <w:lang w:eastAsia="zh-CN"/>
              </w:rPr>
            </w:pPr>
            <w:r w:rsidRPr="0018689D">
              <w:rPr>
                <w:lang w:eastAsia="zh-CN"/>
              </w:rPr>
              <w:t>One State with one Associated Report Configuration</w:t>
            </w:r>
          </w:p>
          <w:p w14:paraId="0CD16A59"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993F9" w14:textId="77777777" w:rsidR="00DC6ABF" w:rsidRPr="0018689D" w:rsidRDefault="00DC6ABF" w:rsidP="00CA7270">
            <w:pPr>
              <w:pStyle w:val="TAC"/>
              <w:rPr>
                <w:lang w:eastAsia="zh-CN"/>
              </w:rPr>
            </w:pPr>
            <w:r w:rsidRPr="0018689D">
              <w:rPr>
                <w:lang w:eastAsia="zh-CN"/>
              </w:rPr>
              <w:t>One State with one Associated Report Configuration</w:t>
            </w:r>
          </w:p>
          <w:p w14:paraId="13DEA7C7"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D73B7B" w14:textId="77777777" w:rsidR="00DC6ABF" w:rsidRPr="0018689D" w:rsidRDefault="00DC6ABF" w:rsidP="00CA7270">
            <w:pPr>
              <w:pStyle w:val="TAC"/>
              <w:rPr>
                <w:lang w:eastAsia="zh-CN"/>
              </w:rPr>
            </w:pPr>
            <w:r w:rsidRPr="0018689D">
              <w:rPr>
                <w:lang w:eastAsia="zh-CN"/>
              </w:rPr>
              <w:t>One State with one Associated Report Configuration</w:t>
            </w:r>
          </w:p>
          <w:p w14:paraId="5F11D4BE"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502734CC"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E472"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9AB04D"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B6A270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73192"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59091"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8057C" w14:textId="77777777" w:rsidR="00DC6ABF" w:rsidRPr="0018689D" w:rsidRDefault="00DC6ABF" w:rsidP="00CA7270">
            <w:pPr>
              <w:pStyle w:val="TAC"/>
            </w:pPr>
            <w:r w:rsidRPr="0018689D">
              <w:t>typeI-SinglePanel</w:t>
            </w:r>
          </w:p>
        </w:tc>
      </w:tr>
      <w:tr w:rsidR="00DC6ABF" w:rsidRPr="0018689D" w14:paraId="5F95E94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4C4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78154A"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4D575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F7496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C82015"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837E6D" w14:textId="77777777" w:rsidR="00DC6ABF" w:rsidRPr="0018689D" w:rsidRDefault="00DC6ABF" w:rsidP="00CA7270">
            <w:pPr>
              <w:pStyle w:val="TAC"/>
            </w:pPr>
            <w:r w:rsidRPr="0018689D">
              <w:t>1</w:t>
            </w:r>
          </w:p>
        </w:tc>
      </w:tr>
      <w:tr w:rsidR="00DC6ABF" w:rsidRPr="0018689D" w14:paraId="200F72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F05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C6EF87"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0DFC5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B9755C"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D816D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F16729" w14:textId="77777777" w:rsidR="00DC6ABF" w:rsidRPr="0018689D" w:rsidRDefault="00DC6ABF" w:rsidP="00CA7270">
            <w:pPr>
              <w:pStyle w:val="TAC"/>
            </w:pPr>
            <w:r w:rsidRPr="0018689D">
              <w:t>N/A</w:t>
            </w:r>
          </w:p>
        </w:tc>
      </w:tr>
      <w:tr w:rsidR="00DC6ABF" w:rsidRPr="0018689D" w14:paraId="0DB0853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147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110B13D"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86C42F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527E83"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2D9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FD2CE7" w14:textId="77777777" w:rsidR="00DC6ABF" w:rsidRPr="0018689D" w:rsidRDefault="00DC6ABF" w:rsidP="00CA7270">
            <w:pPr>
              <w:pStyle w:val="TAC"/>
            </w:pPr>
            <w:r w:rsidRPr="0018689D">
              <w:t>Not configured</w:t>
            </w:r>
          </w:p>
        </w:tc>
      </w:tr>
      <w:tr w:rsidR="00DC6ABF" w:rsidRPr="0018689D" w14:paraId="3166ED8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6D0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AA0AB8"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66A0DA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9E30E"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87CCE"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C8DA2E" w14:textId="77777777" w:rsidR="00DC6ABF" w:rsidRPr="0018689D" w:rsidRDefault="00DC6ABF" w:rsidP="00CA7270">
            <w:pPr>
              <w:pStyle w:val="TAC"/>
            </w:pPr>
            <w:r w:rsidRPr="0018689D">
              <w:t>N/A</w:t>
            </w:r>
          </w:p>
        </w:tc>
      </w:tr>
      <w:tr w:rsidR="00DC6ABF" w:rsidRPr="0018689D" w14:paraId="3C560FD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4B42811"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71F8F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88E3F"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5C60D"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BBF49" w14:textId="77777777" w:rsidR="00DC6ABF" w:rsidRPr="0018689D" w:rsidRDefault="00DC6ABF" w:rsidP="00CA7270">
            <w:pPr>
              <w:pStyle w:val="TAC"/>
            </w:pPr>
            <w:r w:rsidRPr="0018689D">
              <w:t>PUSCH</w:t>
            </w:r>
          </w:p>
        </w:tc>
      </w:tr>
      <w:tr w:rsidR="00DC6ABF" w:rsidRPr="0018689D" w14:paraId="07F7594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70C"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1D3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AC8E81"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3E36C"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988A1D" w14:textId="77777777" w:rsidR="00DC6ABF" w:rsidRPr="0018689D" w:rsidRDefault="00DC6ABF" w:rsidP="00CA7270">
            <w:pPr>
              <w:pStyle w:val="TAC"/>
            </w:pPr>
            <w:r w:rsidRPr="0018689D">
              <w:t>1.375</w:t>
            </w:r>
          </w:p>
        </w:tc>
      </w:tr>
      <w:tr w:rsidR="00DC6ABF" w:rsidRPr="0018689D" w14:paraId="7DAD0FA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79024"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3D18F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6D3EA8"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098010"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828ECC" w14:textId="77777777" w:rsidR="00DC6ABF" w:rsidRPr="0018689D" w:rsidRDefault="00DC6ABF" w:rsidP="00CA7270">
            <w:pPr>
              <w:pStyle w:val="TAC"/>
            </w:pPr>
            <w:r w:rsidRPr="0018689D">
              <w:t>1</w:t>
            </w:r>
          </w:p>
        </w:tc>
      </w:tr>
      <w:tr w:rsidR="00DC6ABF" w:rsidRPr="0018689D" w14:paraId="081789C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EA16E"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4C3ED79"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B7A262E" w14:textId="0D85A6E1"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5EA08ADA"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A0D73AF"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411BB2A0"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4FFBA828" w14:textId="77777777" w:rsidR="00DC6ABF" w:rsidRPr="00DB610F" w:rsidRDefault="00DC6ABF" w:rsidP="00DC6ABF"/>
    <w:p w14:paraId="046EF401" w14:textId="77777777" w:rsidR="00DC6ABF" w:rsidRPr="00DB610F" w:rsidRDefault="00DC6ABF" w:rsidP="00CA7270">
      <w:pPr>
        <w:pStyle w:val="H6"/>
      </w:pPr>
      <w:bookmarkStart w:id="2248" w:name="_Toc92100029"/>
      <w:bookmarkStart w:id="2249" w:name="_Toc99980559"/>
      <w:r w:rsidRPr="00DB610F">
        <w:t>A.10.1.</w:t>
      </w:r>
      <w:r w:rsidRPr="00DB610F">
        <w:rPr>
          <w:lang w:eastAsia="x-none"/>
        </w:rPr>
        <w:t>2.1.</w:t>
      </w:r>
      <w:r w:rsidRPr="00DB610F">
        <w:t>4</w:t>
      </w:r>
      <w:r w:rsidRPr="00DB610F">
        <w:tab/>
        <w:t>Test Description</w:t>
      </w:r>
      <w:bookmarkEnd w:id="2248"/>
      <w:bookmarkEnd w:id="2249"/>
    </w:p>
    <w:p w14:paraId="264E3C12" w14:textId="77777777" w:rsidR="00262A66" w:rsidRPr="00DB610F" w:rsidRDefault="00DC6ABF" w:rsidP="00CA7270">
      <w:pPr>
        <w:pStyle w:val="H6"/>
      </w:pPr>
      <w:bookmarkStart w:id="2250" w:name="_Toc92100030"/>
      <w:bookmarkStart w:id="2251" w:name="_Toc99980560"/>
      <w:r w:rsidRPr="00DB610F">
        <w:t>A.10.1.2.</w:t>
      </w:r>
      <w:r w:rsidRPr="00DB610F">
        <w:rPr>
          <w:lang w:eastAsia="x-none"/>
        </w:rPr>
        <w:t>1.</w:t>
      </w:r>
      <w:r w:rsidRPr="00DB610F">
        <w:t>4.1</w:t>
      </w:r>
      <w:r w:rsidRPr="00DB610F">
        <w:tab/>
        <w:t>Initial Conditions</w:t>
      </w:r>
      <w:bookmarkEnd w:id="2250"/>
      <w:bookmarkEnd w:id="2251"/>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5D10395A"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r w:rsidR="00842B5A" w:rsidRPr="00842B5A">
        <w:t xml:space="preserve"> with the exceptions defined in Annex H</w:t>
      </w:r>
      <w:r w:rsidRPr="00DB610F">
        <w:t>.</w:t>
      </w:r>
    </w:p>
    <w:p w14:paraId="32D98855" w14:textId="77777777" w:rsidR="00262A66" w:rsidRPr="00DB610F" w:rsidRDefault="00DC6ABF" w:rsidP="00CA7270">
      <w:pPr>
        <w:pStyle w:val="H6"/>
      </w:pPr>
      <w:bookmarkStart w:id="2252" w:name="_Toc92100031"/>
      <w:bookmarkStart w:id="2253" w:name="_Toc99980561"/>
      <w:r w:rsidRPr="00DB610F">
        <w:t>A.10.1.2.1.4.2</w:t>
      </w:r>
      <w:r w:rsidRPr="00DB610F">
        <w:tab/>
        <w:t>Test Procedure</w:t>
      </w:r>
      <w:bookmarkEnd w:id="2252"/>
      <w:bookmarkEnd w:id="2253"/>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254" w:name="_Toc46155881"/>
      <w:bookmarkStart w:id="2255" w:name="_Toc46238434"/>
      <w:bookmarkStart w:id="2256" w:name="_Toc46239320"/>
      <w:bookmarkStart w:id="2257" w:name="_Toc46384330"/>
      <w:bookmarkStart w:id="2258" w:name="_Toc46480407"/>
      <w:bookmarkStart w:id="2259" w:name="_Toc51833745"/>
      <w:bookmarkStart w:id="2260" w:name="_Toc58504849"/>
      <w:bookmarkStart w:id="2261" w:name="_Toc68540596"/>
      <w:bookmarkStart w:id="2262" w:name="_Toc75464133"/>
      <w:bookmarkStart w:id="2263" w:name="_Toc83680455"/>
      <w:bookmarkStart w:id="2264" w:name="_Toc92100032"/>
      <w:bookmarkStart w:id="2265" w:name="_Toc99980562"/>
      <w:bookmarkStart w:id="2266" w:name="_Toc138970212"/>
      <w:r w:rsidRPr="00DB610F">
        <w:t>A.10.1.2.2</w:t>
      </w:r>
      <w:r w:rsidRPr="00DB610F">
        <w:tab/>
        <w:t>5G NR /TCP Downlink Throughput /Conducted/Fading/VRC/4Rx TDD/FR1 PDSCH mapping Type A performance - for SA and NSA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1B321B2C" w14:textId="77777777" w:rsidR="00DC6ABF" w:rsidRPr="00DB610F" w:rsidRDefault="00DC6ABF" w:rsidP="00CA7270">
      <w:pPr>
        <w:pStyle w:val="H6"/>
      </w:pPr>
      <w:bookmarkStart w:id="2267" w:name="_Toc92100033"/>
      <w:bookmarkStart w:id="2268" w:name="_Toc99980563"/>
      <w:r w:rsidRPr="00DB610F">
        <w:t>A.10.1.2</w:t>
      </w:r>
      <w:r w:rsidRPr="00DB610F">
        <w:rPr>
          <w:lang w:eastAsia="x-none"/>
        </w:rPr>
        <w:t>.2.1</w:t>
      </w:r>
      <w:r w:rsidRPr="00DB610F">
        <w:tab/>
        <w:t>Definition</w:t>
      </w:r>
      <w:bookmarkEnd w:id="2267"/>
      <w:bookmarkEnd w:id="2268"/>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269" w:name="_Toc92100034"/>
      <w:bookmarkStart w:id="2270"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269"/>
      <w:bookmarkEnd w:id="2270"/>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271" w:name="_Toc92100035"/>
      <w:bookmarkStart w:id="2272" w:name="_Toc99980565"/>
      <w:r w:rsidRPr="00DB610F">
        <w:t>A.10.1.</w:t>
      </w:r>
      <w:r w:rsidRPr="00DB610F">
        <w:rPr>
          <w:lang w:eastAsia="x-none"/>
        </w:rPr>
        <w:t>2.2.</w:t>
      </w:r>
      <w:r w:rsidRPr="00DB610F">
        <w:t>3</w:t>
      </w:r>
      <w:r w:rsidRPr="00DB610F">
        <w:tab/>
        <w:t>Test Parameters</w:t>
      </w:r>
      <w:bookmarkEnd w:id="2271"/>
      <w:bookmarkEnd w:id="2272"/>
    </w:p>
    <w:p w14:paraId="458874FE" w14:textId="5D00D564" w:rsidR="00DC6ABF" w:rsidRPr="00DB610F" w:rsidRDefault="00DC6ABF" w:rsidP="00045762">
      <w:pPr>
        <w:rPr>
          <w:lang w:eastAsia="en-US"/>
        </w:rPr>
      </w:pPr>
      <w:r w:rsidRPr="00DB610F">
        <w:rPr>
          <w:rFonts w:eastAsia="SimSun"/>
        </w:rPr>
        <w:t>The test parameters are specified in Table A.10.1.2.2.3-1</w:t>
      </w:r>
      <w:r w:rsidRPr="00DB610F">
        <w:rPr>
          <w:lang w:eastAsia="zh-CN"/>
        </w:rPr>
        <w:t>. Test2 is to be selected as test point.</w:t>
      </w:r>
    </w:p>
    <w:p w14:paraId="1EFD1FCC" w14:textId="77777777" w:rsidR="00DC6ABF" w:rsidRPr="00DB610F" w:rsidRDefault="00DC6ABF" w:rsidP="00045762">
      <w:pPr>
        <w:pStyle w:val="TH"/>
        <w:rPr>
          <w:lang w:eastAsia="zh-CN"/>
        </w:rPr>
      </w:pPr>
      <w:r w:rsidRPr="00DB610F">
        <w:rPr>
          <w:lang w:eastAsia="zh-CN"/>
        </w:rPr>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397F6DB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9A1AF"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CA8D7"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61A19"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03EA53"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169AB" w14:textId="77777777" w:rsidR="00DC6ABF" w:rsidRPr="0018689D" w:rsidRDefault="00DC6ABF" w:rsidP="00CA7270">
            <w:pPr>
              <w:pStyle w:val="TAH"/>
            </w:pPr>
            <w:r w:rsidRPr="0018689D">
              <w:t>Test 3</w:t>
            </w:r>
          </w:p>
        </w:tc>
      </w:tr>
      <w:tr w:rsidR="00DC6ABF" w:rsidRPr="0018689D" w14:paraId="37FE48C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8A01"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3837D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C3B130"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71561A"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011138" w14:textId="77777777" w:rsidR="00DC6ABF" w:rsidRPr="0018689D" w:rsidRDefault="00DC6ABF" w:rsidP="00CA7270">
            <w:pPr>
              <w:pStyle w:val="TAC"/>
            </w:pPr>
            <w:r w:rsidRPr="0018689D">
              <w:t>FR2</w:t>
            </w:r>
          </w:p>
        </w:tc>
      </w:tr>
      <w:tr w:rsidR="00DC6ABF" w:rsidRPr="0018689D" w14:paraId="4FF828F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B571C"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8BF6"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B3E73"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2792B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3BD77" w14:textId="77777777" w:rsidR="00DC6ABF" w:rsidRPr="0018689D" w:rsidRDefault="00DC6ABF" w:rsidP="00CA7270">
            <w:pPr>
              <w:pStyle w:val="TAC"/>
            </w:pPr>
            <w:r w:rsidRPr="0018689D">
              <w:t>100</w:t>
            </w:r>
          </w:p>
        </w:tc>
      </w:tr>
      <w:tr w:rsidR="00DC6ABF" w:rsidRPr="0018689D" w14:paraId="720020D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476D8E"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FC8"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F469"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92484B"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EC5184" w14:textId="77777777" w:rsidR="00DC6ABF" w:rsidRPr="0018689D" w:rsidRDefault="00DC6ABF" w:rsidP="00CA7270">
            <w:pPr>
              <w:pStyle w:val="TAC"/>
              <w:rPr>
                <w:lang w:eastAsia="zh-CN"/>
              </w:rPr>
            </w:pPr>
            <w:r w:rsidRPr="0018689D">
              <w:rPr>
                <w:lang w:eastAsia="zh-CN"/>
              </w:rPr>
              <w:t>120</w:t>
            </w:r>
          </w:p>
        </w:tc>
      </w:tr>
      <w:tr w:rsidR="00DC6ABF" w:rsidRPr="0018689D" w14:paraId="327D068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F91441"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38AB8F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E77E4D"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53940"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D207AB" w14:textId="77777777" w:rsidR="00DC6ABF" w:rsidRPr="0018689D" w:rsidRDefault="00DC6ABF" w:rsidP="00CA7270">
            <w:pPr>
              <w:pStyle w:val="TAC"/>
            </w:pPr>
            <w:r w:rsidRPr="0018689D">
              <w:t>TDD</w:t>
            </w:r>
          </w:p>
        </w:tc>
      </w:tr>
      <w:tr w:rsidR="00DC6ABF" w:rsidRPr="0018689D" w14:paraId="242004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08054"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F7BF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318AA"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60BBF" w14:textId="77777777" w:rsidR="00DC6ABF" w:rsidRPr="0018689D" w:rsidRDefault="00DC6ABF" w:rsidP="00CA7270">
            <w:pPr>
              <w:pStyle w:val="TAC"/>
              <w:rPr>
                <w:lang w:eastAsia="zh-CN"/>
              </w:rPr>
            </w:pPr>
            <w:r w:rsidRPr="0018689D">
              <w:rPr>
                <w:lang w:eastAsia="zh-CN"/>
              </w:rPr>
              <w:t>7D1S2U</w:t>
            </w:r>
          </w:p>
          <w:p w14:paraId="320D7DFF"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A770C9" w14:textId="77777777" w:rsidR="00DC6ABF" w:rsidRPr="0018689D" w:rsidRDefault="00DC6ABF" w:rsidP="00CA7270">
            <w:pPr>
              <w:pStyle w:val="TAC"/>
              <w:rPr>
                <w:lang w:eastAsia="zh-CN"/>
              </w:rPr>
            </w:pPr>
            <w:r w:rsidRPr="0018689D">
              <w:rPr>
                <w:lang w:eastAsia="zh-CN"/>
              </w:rPr>
              <w:t>DDSU</w:t>
            </w:r>
          </w:p>
          <w:p w14:paraId="149E9DFF" w14:textId="77777777" w:rsidR="00DC6ABF" w:rsidRPr="0018689D" w:rsidRDefault="00DC6ABF" w:rsidP="00CA7270">
            <w:pPr>
              <w:pStyle w:val="TAC"/>
              <w:rPr>
                <w:lang w:eastAsia="zh-CN"/>
              </w:rPr>
            </w:pPr>
            <w:r w:rsidRPr="0018689D">
              <w:rPr>
                <w:lang w:eastAsia="zh-CN"/>
              </w:rPr>
              <w:t>S:11D+3G+0U</w:t>
            </w:r>
          </w:p>
        </w:tc>
      </w:tr>
      <w:tr w:rsidR="00DC6ABF" w:rsidRPr="0018689D" w14:paraId="2A7B49C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39375"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FA7F"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2B1E1"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DED31E"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55D939" w14:textId="77777777" w:rsidR="00DC6ABF" w:rsidRPr="0018689D" w:rsidRDefault="00DC6ABF" w:rsidP="00CA7270">
            <w:pPr>
              <w:pStyle w:val="TAC"/>
            </w:pPr>
            <w:r w:rsidRPr="0018689D">
              <w:t>16</w:t>
            </w:r>
          </w:p>
        </w:tc>
      </w:tr>
      <w:tr w:rsidR="00DC6ABF" w:rsidRPr="0018689D" w14:paraId="3AF048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B4577"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34DA1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99EB756"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18EC2D12"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789C250" w14:textId="77777777" w:rsidR="00DC6ABF" w:rsidRPr="0018689D" w:rsidRDefault="00DC6ABF" w:rsidP="00CA7270">
            <w:pPr>
              <w:pStyle w:val="TAC"/>
            </w:pPr>
            <w:r w:rsidRPr="0018689D">
              <w:t>TDLA30-35</w:t>
            </w:r>
          </w:p>
        </w:tc>
      </w:tr>
      <w:tr w:rsidR="00DC6ABF" w:rsidRPr="0018689D" w14:paraId="76E0CD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7AE34"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82DF9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C8E133"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743B98"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1EF66F" w14:textId="77777777" w:rsidR="00DC6ABF" w:rsidRPr="0018689D" w:rsidRDefault="00DC6ABF" w:rsidP="00CA7270">
            <w:pPr>
              <w:pStyle w:val="TAC"/>
            </w:pPr>
            <w:r w:rsidRPr="0018689D">
              <w:t>ULA Low 2x2</w:t>
            </w:r>
          </w:p>
        </w:tc>
      </w:tr>
      <w:tr w:rsidR="00DC6ABF" w:rsidRPr="0018689D" w14:paraId="18A0F34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C50C"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BBE1E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A99B9E"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3DEC7"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466517" w14:textId="77777777" w:rsidR="00DC6ABF" w:rsidRPr="0018689D" w:rsidRDefault="00DC6ABF" w:rsidP="00CA7270">
            <w:pPr>
              <w:pStyle w:val="TAC"/>
            </w:pPr>
            <w:r w:rsidRPr="0018689D">
              <w:t>As defined in Annex B.4.1 in TS 38.101-4</w:t>
            </w:r>
          </w:p>
        </w:tc>
      </w:tr>
      <w:tr w:rsidR="00DC6ABF" w:rsidRPr="0018689D" w14:paraId="50D79DF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2C9E7"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D28A9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FDE2E2"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F5F5AF"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FE89" w14:textId="77777777" w:rsidR="00DC6ABF" w:rsidRPr="0018689D" w:rsidRDefault="00DC6ABF" w:rsidP="00CA7270">
            <w:pPr>
              <w:pStyle w:val="TAC"/>
              <w:rPr>
                <w:lang w:eastAsia="zh-CN"/>
              </w:rPr>
            </w:pPr>
            <w:r w:rsidRPr="0018689D">
              <w:rPr>
                <w:lang w:eastAsia="zh-CN"/>
              </w:rPr>
              <w:t>MMSE-IRC</w:t>
            </w:r>
          </w:p>
        </w:tc>
      </w:tr>
      <w:tr w:rsidR="00DC6ABF" w:rsidRPr="0018689D" w14:paraId="7F76CDFD"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30E0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DF677"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74F77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476274"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F97F"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852A2" w14:textId="77777777" w:rsidR="00DC6ABF" w:rsidRPr="0018689D" w:rsidRDefault="00DC6ABF" w:rsidP="00CA7270">
            <w:pPr>
              <w:pStyle w:val="TAC"/>
              <w:rPr>
                <w:lang w:eastAsia="zh-CN"/>
              </w:rPr>
            </w:pPr>
            <w:r w:rsidRPr="0018689D">
              <w:rPr>
                <w:lang w:eastAsia="zh-CN"/>
              </w:rPr>
              <w:t>Type A</w:t>
            </w:r>
          </w:p>
        </w:tc>
      </w:tr>
      <w:tr w:rsidR="00DC6ABF" w:rsidRPr="0018689D" w14:paraId="2E909A49"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6B82"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E12CC"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93FB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B53C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696DE7"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AA1FBF" w14:textId="77777777" w:rsidR="00DC6ABF" w:rsidRPr="0018689D" w:rsidRDefault="00DC6ABF" w:rsidP="00CA7270">
            <w:pPr>
              <w:pStyle w:val="TAC"/>
              <w:rPr>
                <w:lang w:eastAsia="zh-CN"/>
              </w:rPr>
            </w:pPr>
            <w:r w:rsidRPr="0018689D">
              <w:rPr>
                <w:lang w:eastAsia="zh-CN"/>
              </w:rPr>
              <w:t>2</w:t>
            </w:r>
          </w:p>
        </w:tc>
      </w:tr>
      <w:tr w:rsidR="00DC6ABF" w:rsidRPr="0018689D" w14:paraId="6A2885F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95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C7F2"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7D24CE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C35E5"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C6A15"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4E83F2" w14:textId="77777777" w:rsidR="00DC6ABF" w:rsidRPr="0018689D" w:rsidRDefault="00DC6ABF" w:rsidP="00CA7270">
            <w:pPr>
              <w:pStyle w:val="TAC"/>
              <w:rPr>
                <w:lang w:eastAsia="zh-CN"/>
              </w:rPr>
            </w:pPr>
            <w:r w:rsidRPr="0018689D">
              <w:rPr>
                <w:lang w:eastAsia="zh-CN"/>
              </w:rPr>
              <w:t>12</w:t>
            </w:r>
          </w:p>
        </w:tc>
      </w:tr>
      <w:tr w:rsidR="00DC6ABF" w:rsidRPr="0018689D" w14:paraId="7259104B"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727C"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9D9A3"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33F0CD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C910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B3F20F"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5A1EB6" w14:textId="77777777" w:rsidR="00DC6ABF" w:rsidRPr="0018689D" w:rsidRDefault="00DC6ABF" w:rsidP="00CA7270">
            <w:pPr>
              <w:pStyle w:val="TAC"/>
              <w:rPr>
                <w:lang w:eastAsia="zh-CN"/>
              </w:rPr>
            </w:pPr>
            <w:r w:rsidRPr="0018689D">
              <w:rPr>
                <w:lang w:eastAsia="zh-CN"/>
              </w:rPr>
              <w:t>2</w:t>
            </w:r>
          </w:p>
        </w:tc>
      </w:tr>
      <w:tr w:rsidR="00DC6ABF" w:rsidRPr="0018689D" w14:paraId="62077CE4"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07D4"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03027"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A3FD5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3BD7A4"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CC75E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4427C" w14:textId="77777777" w:rsidR="00DC6ABF" w:rsidRPr="0018689D" w:rsidRDefault="00DC6ABF" w:rsidP="00CA7270">
            <w:pPr>
              <w:pStyle w:val="TAC"/>
              <w:rPr>
                <w:lang w:eastAsia="zh-CN"/>
              </w:rPr>
            </w:pPr>
            <w:r w:rsidRPr="0018689D">
              <w:rPr>
                <w:lang w:eastAsia="zh-CN"/>
              </w:rPr>
              <w:t>Static</w:t>
            </w:r>
          </w:p>
        </w:tc>
      </w:tr>
      <w:tr w:rsidR="00DC6ABF" w:rsidRPr="0018689D" w14:paraId="470F7FC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1B9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EEE8"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1F4462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4E49E"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336B0B"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898B" w14:textId="77777777" w:rsidR="00DC6ABF" w:rsidRPr="0018689D" w:rsidRDefault="00DC6ABF" w:rsidP="00CA7270">
            <w:pPr>
              <w:pStyle w:val="TAC"/>
              <w:rPr>
                <w:lang w:eastAsia="zh-CN"/>
              </w:rPr>
            </w:pPr>
            <w:r w:rsidRPr="0018689D">
              <w:rPr>
                <w:lang w:eastAsia="zh-CN"/>
              </w:rPr>
              <w:t>Non-interleaved</w:t>
            </w:r>
          </w:p>
        </w:tc>
      </w:tr>
      <w:tr w:rsidR="00DC6ABF" w:rsidRPr="0018689D" w14:paraId="6797E2A1"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A686"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231E"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53A17D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B1095D"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C11D9C"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99C7EF" w14:textId="77777777" w:rsidR="00DC6ABF" w:rsidRPr="0018689D" w:rsidRDefault="00DC6ABF" w:rsidP="00CA7270">
            <w:pPr>
              <w:pStyle w:val="TAC"/>
              <w:rPr>
                <w:lang w:eastAsia="zh-CN"/>
              </w:rPr>
            </w:pPr>
            <w:r w:rsidRPr="0018689D">
              <w:t>Type 1</w:t>
            </w:r>
          </w:p>
        </w:tc>
      </w:tr>
      <w:tr w:rsidR="00DC6ABF" w:rsidRPr="0018689D" w14:paraId="53A937E2"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2D47"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BE120"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178446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E594C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8D927"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FF7E9E" w14:textId="77777777" w:rsidR="00DC6ABF" w:rsidRPr="0018689D" w:rsidRDefault="00DC6ABF" w:rsidP="00CA7270">
            <w:pPr>
              <w:pStyle w:val="TAC"/>
              <w:rPr>
                <w:lang w:eastAsia="zh-CN"/>
              </w:rPr>
            </w:pPr>
            <w:r w:rsidRPr="0018689D">
              <w:t>1</w:t>
            </w:r>
          </w:p>
        </w:tc>
      </w:tr>
      <w:tr w:rsidR="00DC6ABF" w:rsidRPr="0018689D" w14:paraId="48B5D353"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B3B1"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757EF"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251C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B02456"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C625"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4372F" w14:textId="77777777" w:rsidR="00DC6ABF" w:rsidRPr="0018689D" w:rsidRDefault="00DC6ABF" w:rsidP="00CA7270">
            <w:pPr>
              <w:pStyle w:val="TAC"/>
              <w:rPr>
                <w:lang w:eastAsia="zh-CN"/>
              </w:rPr>
            </w:pPr>
            <w:r w:rsidRPr="0018689D">
              <w:t>1</w:t>
            </w:r>
          </w:p>
        </w:tc>
      </w:tr>
      <w:tr w:rsidR="00DC6ABF" w:rsidRPr="0018689D" w14:paraId="467702E5"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8FB69"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6519FF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2C91C" w14:textId="77777777" w:rsidR="00DC6ABF" w:rsidRPr="0018689D" w:rsidRDefault="00DC6ABF" w:rsidP="00CA7270">
            <w:pPr>
              <w:pStyle w:val="TAC"/>
            </w:pPr>
            <w:r w:rsidRPr="0018689D">
              <w:t>As specified in Table A.4-2 of TS 38.101-4:</w:t>
            </w:r>
          </w:p>
          <w:p w14:paraId="329A03D3" w14:textId="77777777" w:rsidR="00DC6ABF" w:rsidRPr="0018689D" w:rsidRDefault="00DC6ABF" w:rsidP="00CA7270">
            <w:pPr>
              <w:pStyle w:val="TAC"/>
            </w:pPr>
            <w:r w:rsidRPr="0018689D">
              <w:t>Rank 1: TBS.2-1</w:t>
            </w:r>
          </w:p>
          <w:p w14:paraId="59918886"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F5279" w14:textId="77777777" w:rsidR="00DC6ABF" w:rsidRPr="0018689D" w:rsidRDefault="00DC6ABF" w:rsidP="00CA7270">
            <w:pPr>
              <w:pStyle w:val="TAC"/>
            </w:pPr>
            <w:r w:rsidRPr="0018689D">
              <w:t>As specified in Table A.4-2 of TS 38.101-4:</w:t>
            </w:r>
          </w:p>
          <w:p w14:paraId="157BC4FA" w14:textId="77777777" w:rsidR="00DC6ABF" w:rsidRPr="0018689D" w:rsidRDefault="00DC6ABF" w:rsidP="00CA7270">
            <w:pPr>
              <w:pStyle w:val="TAC"/>
            </w:pPr>
            <w:r w:rsidRPr="0018689D">
              <w:t>Rank 1: TBS.2-3</w:t>
            </w:r>
          </w:p>
          <w:p w14:paraId="48405634"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37E93F" w14:textId="77777777" w:rsidR="00DC6ABF" w:rsidRPr="0018689D" w:rsidRDefault="00DC6ABF" w:rsidP="00CA7270">
            <w:pPr>
              <w:pStyle w:val="TAC"/>
            </w:pPr>
            <w:r w:rsidRPr="0018689D">
              <w:t>As specified in Table A.4-1 of TS 38.101-4:</w:t>
            </w:r>
          </w:p>
          <w:p w14:paraId="66FC065A" w14:textId="77777777" w:rsidR="00DC6ABF" w:rsidRPr="0018689D" w:rsidRDefault="00DC6ABF" w:rsidP="00CA7270">
            <w:pPr>
              <w:pStyle w:val="TAC"/>
            </w:pPr>
            <w:r w:rsidRPr="0018689D">
              <w:t>Rank 1: TBS.1-1</w:t>
            </w:r>
          </w:p>
          <w:p w14:paraId="6D8C9D2F" w14:textId="77777777" w:rsidR="00DC6ABF" w:rsidRPr="0018689D" w:rsidRDefault="00DC6ABF" w:rsidP="00CA7270">
            <w:pPr>
              <w:pStyle w:val="TAC"/>
            </w:pPr>
            <w:r w:rsidRPr="0018689D">
              <w:t>Rank 2: TBS.1-2</w:t>
            </w:r>
          </w:p>
        </w:tc>
      </w:tr>
      <w:tr w:rsidR="00DC6ABF" w:rsidRPr="0018689D" w14:paraId="5856CA39"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6D78B"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CCDC"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9FAD3D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9D9042"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413CF"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68D241" w14:textId="77777777" w:rsidR="00DC6ABF" w:rsidRPr="0018689D" w:rsidRDefault="00DC6ABF" w:rsidP="00CA7270">
            <w:pPr>
              <w:pStyle w:val="TAC"/>
            </w:pPr>
            <w:r w:rsidRPr="0018689D">
              <w:t>Periodic</w:t>
            </w:r>
          </w:p>
        </w:tc>
      </w:tr>
      <w:tr w:rsidR="00DC6ABF" w:rsidRPr="0018689D" w14:paraId="51A811D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D8E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FAD9"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43524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B33E02"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5ED865"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9CB1" w14:textId="77777777" w:rsidR="00DC6ABF" w:rsidRPr="0018689D" w:rsidRDefault="00DC6ABF" w:rsidP="00CA7270">
            <w:pPr>
              <w:pStyle w:val="TAC"/>
            </w:pPr>
            <w:r w:rsidRPr="0018689D">
              <w:t>4</w:t>
            </w:r>
          </w:p>
        </w:tc>
      </w:tr>
      <w:tr w:rsidR="00DC6ABF" w:rsidRPr="0018689D" w14:paraId="071F9E8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08E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018D5"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644567B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A8A422"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D7F39"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F68380" w14:textId="77777777" w:rsidR="00DC6ABF" w:rsidRPr="0018689D" w:rsidRDefault="00DC6ABF" w:rsidP="00CA7270">
            <w:pPr>
              <w:pStyle w:val="TAC"/>
            </w:pPr>
            <w:r w:rsidRPr="0018689D">
              <w:t>FD-CDM2</w:t>
            </w:r>
          </w:p>
        </w:tc>
      </w:tr>
      <w:tr w:rsidR="00DC6ABF" w:rsidRPr="0018689D" w14:paraId="1287AA8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FB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E566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2B4DE1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824AB"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637C93"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AF060A" w14:textId="77777777" w:rsidR="00DC6ABF" w:rsidRPr="0018689D" w:rsidRDefault="00DC6ABF" w:rsidP="00CA7270">
            <w:pPr>
              <w:pStyle w:val="TAC"/>
            </w:pPr>
            <w:r w:rsidRPr="0018689D">
              <w:t>1</w:t>
            </w:r>
          </w:p>
        </w:tc>
      </w:tr>
      <w:tr w:rsidR="00DC6ABF" w:rsidRPr="0018689D" w14:paraId="003852D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421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D4B4"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0E707E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28301E"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CAD614"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37550" w14:textId="77777777" w:rsidR="00DC6ABF" w:rsidRPr="0018689D" w:rsidRDefault="00DC6ABF" w:rsidP="00CA7270">
            <w:pPr>
              <w:pStyle w:val="TAC"/>
            </w:pPr>
            <w:r w:rsidRPr="0018689D">
              <w:t>Row 5, (8)</w:t>
            </w:r>
          </w:p>
        </w:tc>
      </w:tr>
      <w:tr w:rsidR="00DC6ABF" w:rsidRPr="0018689D" w14:paraId="6A968B6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936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FBA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32BB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595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E0B"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77880" w14:textId="77777777" w:rsidR="00DC6ABF" w:rsidRPr="0018689D" w:rsidRDefault="00DC6ABF" w:rsidP="00CA7270">
            <w:pPr>
              <w:pStyle w:val="TAC"/>
            </w:pPr>
            <w:r w:rsidRPr="0018689D">
              <w:t>13</w:t>
            </w:r>
          </w:p>
        </w:tc>
      </w:tr>
      <w:tr w:rsidR="00DC6ABF" w:rsidRPr="0018689D" w14:paraId="480F919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FF5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FA444B0" w14:textId="77777777" w:rsidR="00DC6ABF" w:rsidRPr="0018689D" w:rsidRDefault="00DC6ABF" w:rsidP="00CA7270">
            <w:pPr>
              <w:pStyle w:val="TAL"/>
            </w:pPr>
            <w:r w:rsidRPr="0018689D">
              <w:t>CSI-RS</w:t>
            </w:r>
          </w:p>
          <w:p w14:paraId="3BEBECB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57EC6"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D5EA6"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4F5A5"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30B7FF" w14:textId="77777777" w:rsidR="00DC6ABF" w:rsidRPr="0018689D" w:rsidRDefault="00DC6ABF" w:rsidP="00CA7270">
            <w:pPr>
              <w:pStyle w:val="TAC"/>
            </w:pPr>
            <w:r w:rsidRPr="0018689D">
              <w:t>8/1</w:t>
            </w:r>
          </w:p>
        </w:tc>
      </w:tr>
      <w:tr w:rsidR="00DC6ABF" w:rsidRPr="0018689D" w14:paraId="6146A82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4E64"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0CB3"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F71F59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83F8E"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DB1B4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B253D3"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1866CE9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8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A7F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2DD8A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BDD4F"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620F3"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2AF0DA" w14:textId="77777777" w:rsidR="00DC6ABF" w:rsidRPr="0018689D" w:rsidRDefault="00DC6ABF" w:rsidP="00CA7270">
            <w:pPr>
              <w:pStyle w:val="TAC"/>
            </w:pPr>
            <w:r w:rsidRPr="0018689D">
              <w:t>2</w:t>
            </w:r>
          </w:p>
        </w:tc>
      </w:tr>
      <w:tr w:rsidR="00DC6ABF" w:rsidRPr="0018689D" w14:paraId="00E875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1FD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262A7"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4AFA1E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E39AF3"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BC294E"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964B0" w14:textId="77777777" w:rsidR="00DC6ABF" w:rsidRPr="0018689D" w:rsidRDefault="00DC6ABF" w:rsidP="00CA7270">
            <w:pPr>
              <w:pStyle w:val="TAC"/>
            </w:pPr>
            <w:r w:rsidRPr="0018689D">
              <w:t>FD-CDM2</w:t>
            </w:r>
          </w:p>
        </w:tc>
      </w:tr>
      <w:tr w:rsidR="00DC6ABF" w:rsidRPr="0018689D" w14:paraId="78E08AD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278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2B318"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B6D715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A102D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7112E"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5ADD17" w14:textId="77777777" w:rsidR="00DC6ABF" w:rsidRPr="0018689D" w:rsidRDefault="00DC6ABF" w:rsidP="00CA7270">
            <w:pPr>
              <w:pStyle w:val="TAC"/>
            </w:pPr>
            <w:r w:rsidRPr="0018689D">
              <w:t>1</w:t>
            </w:r>
          </w:p>
        </w:tc>
      </w:tr>
      <w:tr w:rsidR="00DC6ABF" w:rsidRPr="0018689D" w14:paraId="36F3A11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C2AF"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863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031F99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41219A"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2BB34"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4A4CF" w14:textId="77777777" w:rsidR="00DC6ABF" w:rsidRPr="0018689D" w:rsidRDefault="00DC6ABF" w:rsidP="00CA7270">
            <w:pPr>
              <w:pStyle w:val="TAC"/>
            </w:pPr>
            <w:r w:rsidRPr="0018689D">
              <w:t>Row 3 (6)</w:t>
            </w:r>
          </w:p>
        </w:tc>
      </w:tr>
      <w:tr w:rsidR="00DC6ABF" w:rsidRPr="0018689D" w14:paraId="643A9F3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8E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64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CEDCB4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9C4433"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13776"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98906" w14:textId="77777777" w:rsidR="00DC6ABF" w:rsidRPr="0018689D" w:rsidRDefault="00DC6ABF" w:rsidP="00CA7270">
            <w:pPr>
              <w:pStyle w:val="TAC"/>
            </w:pPr>
            <w:r w:rsidRPr="0018689D">
              <w:t>13</w:t>
            </w:r>
          </w:p>
        </w:tc>
      </w:tr>
      <w:tr w:rsidR="00DC6ABF" w:rsidRPr="0018689D" w14:paraId="7FD3D1C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F5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B7488" w14:textId="77777777" w:rsidR="00DC6ABF" w:rsidRPr="0018689D" w:rsidRDefault="00DC6ABF" w:rsidP="00CA7270">
            <w:pPr>
              <w:pStyle w:val="TAL"/>
            </w:pPr>
            <w:r w:rsidRPr="0018689D">
              <w:t>NZP CSI-RS-timeConfig</w:t>
            </w:r>
          </w:p>
          <w:p w14:paraId="64B263A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5DEE"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6E3FE3"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5CBCB"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80CE8" w14:textId="77777777" w:rsidR="00DC6ABF" w:rsidRPr="0018689D" w:rsidRDefault="00DC6ABF" w:rsidP="00CA7270">
            <w:pPr>
              <w:pStyle w:val="TAC"/>
            </w:pPr>
            <w:r w:rsidRPr="0018689D">
              <w:t>Not configured</w:t>
            </w:r>
          </w:p>
        </w:tc>
      </w:tr>
      <w:tr w:rsidR="00DC6ABF" w:rsidRPr="0018689D" w14:paraId="0EB2B1B1"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CE82"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B13490A"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E5C93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643E5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B915EF"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8B2260" w14:textId="77777777" w:rsidR="00DC6ABF" w:rsidRPr="0018689D" w:rsidRDefault="00DC6ABF" w:rsidP="00CA7270">
            <w:pPr>
              <w:pStyle w:val="TAC"/>
              <w:rPr>
                <w:lang w:eastAsia="zh-CN"/>
              </w:rPr>
            </w:pPr>
            <w:r w:rsidRPr="0018689D">
              <w:rPr>
                <w:lang w:eastAsia="zh-CN"/>
              </w:rPr>
              <w:t>Periodic</w:t>
            </w:r>
          </w:p>
        </w:tc>
      </w:tr>
      <w:tr w:rsidR="00DC6ABF" w:rsidRPr="0018689D" w14:paraId="6A45071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8D9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1DFE632"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58EEE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56B7D0"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D660A2"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5F7EC" w14:textId="77777777" w:rsidR="00DC6ABF" w:rsidRPr="0018689D" w:rsidRDefault="00DC6ABF" w:rsidP="00CA7270">
            <w:pPr>
              <w:pStyle w:val="TAC"/>
            </w:pPr>
            <w:r w:rsidRPr="0018689D">
              <w:t>Pattern 1</w:t>
            </w:r>
          </w:p>
        </w:tc>
      </w:tr>
      <w:tr w:rsidR="00DC6ABF" w:rsidRPr="0018689D" w14:paraId="70ABFC6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5FB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1ABF35" w14:textId="77777777" w:rsidR="00DC6ABF" w:rsidRPr="0018689D" w:rsidRDefault="00DC6ABF" w:rsidP="00CA7270">
            <w:pPr>
              <w:pStyle w:val="TAL"/>
            </w:pPr>
            <w:r w:rsidRPr="0018689D">
              <w:t>CSI-IM Resource Mapping</w:t>
            </w:r>
          </w:p>
          <w:p w14:paraId="102611EC"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8A51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2EED5"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115D4"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F458C" w14:textId="77777777" w:rsidR="00DC6ABF" w:rsidRPr="0018689D" w:rsidRDefault="00DC6ABF" w:rsidP="00CA7270">
            <w:pPr>
              <w:pStyle w:val="TAC"/>
            </w:pPr>
            <w:r w:rsidRPr="0018689D">
              <w:t>(8,13)</w:t>
            </w:r>
          </w:p>
        </w:tc>
      </w:tr>
      <w:tr w:rsidR="00DC6ABF" w:rsidRPr="0018689D" w14:paraId="435858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CE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4B221B" w14:textId="77777777" w:rsidR="00DC6ABF" w:rsidRPr="0018689D" w:rsidRDefault="00DC6ABF" w:rsidP="00CA7270">
            <w:pPr>
              <w:pStyle w:val="TAL"/>
            </w:pPr>
            <w:r w:rsidRPr="0018689D">
              <w:t>CSI-IM timeConfig</w:t>
            </w:r>
          </w:p>
          <w:p w14:paraId="4F683130"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CDEF"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03F50"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9B2B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89B101" w14:textId="77777777" w:rsidR="00DC6ABF" w:rsidRPr="0018689D" w:rsidRDefault="00DC6ABF" w:rsidP="00CA7270">
            <w:pPr>
              <w:pStyle w:val="TAC"/>
            </w:pPr>
            <w:r w:rsidRPr="0018689D">
              <w:t>Not configured</w:t>
            </w:r>
          </w:p>
        </w:tc>
      </w:tr>
      <w:tr w:rsidR="00DC6ABF" w:rsidRPr="0018689D" w14:paraId="14AC6A1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41A6"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B5041D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FB9CD8"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D0FA"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9DDBD" w14:textId="77777777" w:rsidR="00DC6ABF" w:rsidRPr="0018689D" w:rsidRDefault="00DC6ABF" w:rsidP="00CA7270">
            <w:pPr>
              <w:pStyle w:val="TAC"/>
            </w:pPr>
            <w:r w:rsidRPr="0018689D">
              <w:t>Aperiodic</w:t>
            </w:r>
          </w:p>
        </w:tc>
      </w:tr>
      <w:tr w:rsidR="00DC6ABF" w:rsidRPr="0018689D" w14:paraId="47506A4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F94D5"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14AD6EF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7E847"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E6DC1C"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702BB" w14:textId="77777777" w:rsidR="00DC6ABF" w:rsidRPr="0018689D" w:rsidRDefault="00DC6ABF" w:rsidP="00CA7270">
            <w:pPr>
              <w:pStyle w:val="TAC"/>
            </w:pPr>
            <w:r w:rsidRPr="0018689D">
              <w:t>Table 2</w:t>
            </w:r>
          </w:p>
        </w:tc>
      </w:tr>
      <w:tr w:rsidR="00DC6ABF" w:rsidRPr="0018689D" w14:paraId="7D695AD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A497"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3FC38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164BFE"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0347"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07083" w14:textId="77777777" w:rsidR="00DC6ABF" w:rsidRPr="0018689D" w:rsidRDefault="00DC6ABF" w:rsidP="00CA7270">
            <w:pPr>
              <w:pStyle w:val="TAC"/>
            </w:pPr>
            <w:r w:rsidRPr="0018689D">
              <w:t>cri-RI-PMI-CQI</w:t>
            </w:r>
          </w:p>
        </w:tc>
      </w:tr>
      <w:tr w:rsidR="00DC6ABF" w:rsidRPr="0018689D" w14:paraId="73779F2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F7AC5"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BA5B11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34F9"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4F7F8"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89B1D2" w14:textId="77777777" w:rsidR="00DC6ABF" w:rsidRPr="0018689D" w:rsidRDefault="00DC6ABF" w:rsidP="00CA7270">
            <w:pPr>
              <w:pStyle w:val="TAC"/>
            </w:pPr>
            <w:r w:rsidRPr="0018689D">
              <w:t>not configured</w:t>
            </w:r>
          </w:p>
        </w:tc>
      </w:tr>
      <w:tr w:rsidR="00DC6ABF" w:rsidRPr="0018689D" w14:paraId="2933113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86A9"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DADAE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DDEFD"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053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FD22F6" w14:textId="77777777" w:rsidR="00DC6ABF" w:rsidRPr="0018689D" w:rsidRDefault="00DC6ABF" w:rsidP="00CA7270">
            <w:pPr>
              <w:pStyle w:val="TAC"/>
            </w:pPr>
            <w:r w:rsidRPr="0018689D">
              <w:t>not configured</w:t>
            </w:r>
          </w:p>
        </w:tc>
      </w:tr>
      <w:tr w:rsidR="00DC6ABF" w:rsidRPr="0018689D" w14:paraId="5C53C66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EFED"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22C307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CF9A3"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1ADF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4BCF13" w14:textId="77777777" w:rsidR="00DC6ABF" w:rsidRPr="0018689D" w:rsidRDefault="00DC6ABF" w:rsidP="00CA7270">
            <w:pPr>
              <w:pStyle w:val="TAC"/>
            </w:pPr>
            <w:r w:rsidRPr="0018689D">
              <w:t>Wideband</w:t>
            </w:r>
          </w:p>
        </w:tc>
      </w:tr>
      <w:tr w:rsidR="00DC6ABF" w:rsidRPr="0018689D" w14:paraId="2683173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FF1C2" w14:textId="64C8ACFF"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41A4EC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4C338F"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62A893"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9EF03" w14:textId="77777777" w:rsidR="00DC6ABF" w:rsidRPr="0018689D" w:rsidRDefault="00DC6ABF" w:rsidP="00CA7270">
            <w:pPr>
              <w:pStyle w:val="TAC"/>
            </w:pPr>
            <w:r w:rsidRPr="0018689D">
              <w:t>Wideband</w:t>
            </w:r>
          </w:p>
        </w:tc>
      </w:tr>
      <w:tr w:rsidR="00DC6ABF" w:rsidRPr="0018689D" w14:paraId="71D18B9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F4E23" w14:textId="77777777" w:rsidR="00DC6ABF" w:rsidRPr="0018689D" w:rsidRDefault="00DC6ABF"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596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473BB"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188B3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A0FB33" w14:textId="77777777" w:rsidR="00DC6ABF" w:rsidRPr="0018689D" w:rsidRDefault="00DC6ABF" w:rsidP="00CA7270">
            <w:pPr>
              <w:pStyle w:val="TAC"/>
            </w:pPr>
            <w:r w:rsidRPr="0018689D">
              <w:t>8</w:t>
            </w:r>
          </w:p>
        </w:tc>
      </w:tr>
      <w:tr w:rsidR="00DC6ABF" w:rsidRPr="0018689D" w14:paraId="5111A82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45B26"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98985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C2A2DC"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EA8EA"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D2EE6D" w14:textId="77777777" w:rsidR="00DC6ABF" w:rsidRPr="0018689D" w:rsidRDefault="00DC6ABF" w:rsidP="00CA7270">
            <w:pPr>
              <w:pStyle w:val="TAC"/>
            </w:pPr>
            <w:r w:rsidRPr="0018689D">
              <w:t>111111111</w:t>
            </w:r>
          </w:p>
        </w:tc>
      </w:tr>
      <w:tr w:rsidR="00DC6ABF" w:rsidRPr="0018689D" w14:paraId="6F1235BE"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06B4"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A05E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D03E16"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EAB8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1C652" w14:textId="77777777" w:rsidR="00DC6ABF" w:rsidRPr="0018689D" w:rsidRDefault="00DC6ABF" w:rsidP="00CA7270">
            <w:pPr>
              <w:pStyle w:val="TAC"/>
            </w:pPr>
            <w:r w:rsidRPr="0018689D">
              <w:t>Not configured</w:t>
            </w:r>
          </w:p>
        </w:tc>
      </w:tr>
      <w:tr w:rsidR="00DC6ABF" w:rsidRPr="0018689D" w14:paraId="33A775B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8A4A0E7"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EBD808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6F8A73D"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34B417"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EDA388" w14:textId="77777777" w:rsidR="00DC6ABF" w:rsidRPr="0018689D" w:rsidRDefault="00DC6ABF" w:rsidP="00CA7270">
            <w:pPr>
              <w:pStyle w:val="TAC"/>
            </w:pPr>
            <w:r w:rsidRPr="0018689D">
              <w:rPr>
                <w:lang w:eastAsia="zh-CN"/>
              </w:rPr>
              <w:t>7</w:t>
            </w:r>
          </w:p>
        </w:tc>
      </w:tr>
      <w:tr w:rsidR="00DC6ABF" w:rsidRPr="0018689D" w14:paraId="7075E78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AE69C"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C4DCA4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571828"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46A01B"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790306"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5C4BA28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1009"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C5710E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0031F"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4A5B0"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51A38" w14:textId="77777777" w:rsidR="00DC6ABF" w:rsidRPr="0018689D" w:rsidRDefault="00DC6ABF" w:rsidP="00CA7270">
            <w:pPr>
              <w:pStyle w:val="TAC"/>
              <w:rPr>
                <w:lang w:eastAsia="zh-CN"/>
              </w:rPr>
            </w:pPr>
            <w:r w:rsidRPr="0018689D">
              <w:rPr>
                <w:lang w:eastAsia="zh-CN"/>
              </w:rPr>
              <w:t>1</w:t>
            </w:r>
          </w:p>
        </w:tc>
      </w:tr>
      <w:tr w:rsidR="00DC6ABF" w:rsidRPr="0018689D" w14:paraId="5DB0E51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7A448"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6564C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C85F9D" w14:textId="77777777" w:rsidR="00DC6ABF" w:rsidRPr="0018689D" w:rsidRDefault="00DC6ABF" w:rsidP="00CA7270">
            <w:pPr>
              <w:pStyle w:val="TAC"/>
              <w:rPr>
                <w:lang w:eastAsia="zh-CN"/>
              </w:rPr>
            </w:pPr>
            <w:r w:rsidRPr="0018689D">
              <w:rPr>
                <w:lang w:eastAsia="zh-CN"/>
              </w:rPr>
              <w:t>One State with one Associated Report Configuration</w:t>
            </w:r>
          </w:p>
          <w:p w14:paraId="3D08F0EA"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0F038C" w14:textId="77777777" w:rsidR="00DC6ABF" w:rsidRPr="0018689D" w:rsidRDefault="00DC6ABF" w:rsidP="00CA7270">
            <w:pPr>
              <w:pStyle w:val="TAC"/>
              <w:rPr>
                <w:lang w:eastAsia="zh-CN"/>
              </w:rPr>
            </w:pPr>
            <w:r w:rsidRPr="0018689D">
              <w:rPr>
                <w:lang w:eastAsia="zh-CN"/>
              </w:rPr>
              <w:t>One State with one Associated Report Configuration</w:t>
            </w:r>
          </w:p>
          <w:p w14:paraId="2A07D0BA"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DF3243" w14:textId="77777777" w:rsidR="00DC6ABF" w:rsidRPr="0018689D" w:rsidRDefault="00DC6ABF" w:rsidP="00CA7270">
            <w:pPr>
              <w:pStyle w:val="TAC"/>
              <w:rPr>
                <w:lang w:eastAsia="zh-CN"/>
              </w:rPr>
            </w:pPr>
            <w:r w:rsidRPr="0018689D">
              <w:rPr>
                <w:lang w:eastAsia="zh-CN"/>
              </w:rPr>
              <w:t>One State with one Associated Report Configuration</w:t>
            </w:r>
          </w:p>
          <w:p w14:paraId="7597DAC6"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68FD063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1E3FE"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EA48766"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EB451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C793D9"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FC0A6"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0E91D3" w14:textId="77777777" w:rsidR="00DC6ABF" w:rsidRPr="0018689D" w:rsidRDefault="00DC6ABF" w:rsidP="00CA7270">
            <w:pPr>
              <w:pStyle w:val="TAC"/>
            </w:pPr>
            <w:r w:rsidRPr="0018689D">
              <w:t>typeI-SinglePanel</w:t>
            </w:r>
          </w:p>
        </w:tc>
      </w:tr>
      <w:tr w:rsidR="00DC6ABF" w:rsidRPr="0018689D" w14:paraId="4109C603"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A6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948665"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F4C2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D6CBC5"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4168B"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17B08" w14:textId="77777777" w:rsidR="00DC6ABF" w:rsidRPr="0018689D" w:rsidRDefault="00DC6ABF" w:rsidP="00CA7270">
            <w:pPr>
              <w:pStyle w:val="TAC"/>
            </w:pPr>
            <w:r w:rsidRPr="0018689D">
              <w:t>1</w:t>
            </w:r>
          </w:p>
        </w:tc>
      </w:tr>
      <w:tr w:rsidR="00DC6ABF" w:rsidRPr="0018689D" w14:paraId="6AD38F5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56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BB9FC06"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906706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42EB5"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0D48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F64C23" w14:textId="77777777" w:rsidR="00DC6ABF" w:rsidRPr="0018689D" w:rsidRDefault="00DC6ABF" w:rsidP="00CA7270">
            <w:pPr>
              <w:pStyle w:val="TAC"/>
            </w:pPr>
            <w:r w:rsidRPr="0018689D">
              <w:t>N/A</w:t>
            </w:r>
          </w:p>
        </w:tc>
      </w:tr>
      <w:tr w:rsidR="00DC6ABF" w:rsidRPr="0018689D" w14:paraId="05FD5B42"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DD8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79892C7"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343DD7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942421"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3AD02A"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50D4B8" w14:textId="77777777" w:rsidR="00DC6ABF" w:rsidRPr="0018689D" w:rsidRDefault="00DC6ABF" w:rsidP="00CA7270">
            <w:pPr>
              <w:pStyle w:val="TAC"/>
            </w:pPr>
            <w:r w:rsidRPr="0018689D">
              <w:t>Not configured</w:t>
            </w:r>
          </w:p>
        </w:tc>
      </w:tr>
      <w:tr w:rsidR="00DC6ABF" w:rsidRPr="0018689D" w14:paraId="1715DD2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A03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E9EC8B"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48D0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431B2F"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76CB84"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6A60F2" w14:textId="77777777" w:rsidR="00DC6ABF" w:rsidRPr="0018689D" w:rsidRDefault="00DC6ABF" w:rsidP="00CA7270">
            <w:pPr>
              <w:pStyle w:val="TAC"/>
            </w:pPr>
            <w:r w:rsidRPr="0018689D">
              <w:t>N/A</w:t>
            </w:r>
          </w:p>
        </w:tc>
      </w:tr>
      <w:tr w:rsidR="00DC6ABF" w:rsidRPr="0018689D" w14:paraId="48281CE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23F0B"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C957F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0B02B"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32AC0"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7BEC61" w14:textId="77777777" w:rsidR="00DC6ABF" w:rsidRPr="0018689D" w:rsidRDefault="00DC6ABF" w:rsidP="00CA7270">
            <w:pPr>
              <w:pStyle w:val="TAC"/>
            </w:pPr>
            <w:r w:rsidRPr="0018689D">
              <w:t>PUSCH</w:t>
            </w:r>
          </w:p>
        </w:tc>
      </w:tr>
      <w:tr w:rsidR="00DC6ABF" w:rsidRPr="0018689D" w14:paraId="75088CB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E9B7B0"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B8C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14611C"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DE5453"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55D63C" w14:textId="77777777" w:rsidR="00DC6ABF" w:rsidRPr="0018689D" w:rsidRDefault="00DC6ABF" w:rsidP="00CA7270">
            <w:pPr>
              <w:pStyle w:val="TAC"/>
            </w:pPr>
            <w:r w:rsidRPr="0018689D">
              <w:t>1.375</w:t>
            </w:r>
          </w:p>
        </w:tc>
      </w:tr>
      <w:tr w:rsidR="00DC6ABF" w:rsidRPr="0018689D" w14:paraId="04E89A2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B4F46"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ED27F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22178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ED5AC1"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BF673D" w14:textId="77777777" w:rsidR="00DC6ABF" w:rsidRPr="0018689D" w:rsidRDefault="00DC6ABF" w:rsidP="00CA7270">
            <w:pPr>
              <w:pStyle w:val="TAC"/>
            </w:pPr>
            <w:r w:rsidRPr="0018689D">
              <w:t>1</w:t>
            </w:r>
          </w:p>
        </w:tc>
      </w:tr>
      <w:tr w:rsidR="00DC6ABF" w:rsidRPr="0018689D" w14:paraId="43C539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6EA1E8"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463605"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D933781" w14:textId="01FDA19A"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4CA7A81E"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04D7401"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667F17A"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2B25E83" w14:textId="77777777" w:rsidR="00DC6ABF" w:rsidRPr="00DB610F" w:rsidRDefault="00DC6ABF" w:rsidP="00DC6ABF"/>
    <w:p w14:paraId="1FE0A75A" w14:textId="77777777" w:rsidR="00DC6ABF" w:rsidRPr="00DB610F" w:rsidRDefault="00DC6ABF" w:rsidP="00CA7270">
      <w:pPr>
        <w:pStyle w:val="H6"/>
      </w:pPr>
      <w:bookmarkStart w:id="2273" w:name="_Toc92100036"/>
      <w:bookmarkStart w:id="2274" w:name="_Toc99980566"/>
      <w:r w:rsidRPr="00DB610F">
        <w:t>A.10.1.</w:t>
      </w:r>
      <w:r w:rsidRPr="00DB610F">
        <w:rPr>
          <w:lang w:eastAsia="x-none"/>
        </w:rPr>
        <w:t>2.2.</w:t>
      </w:r>
      <w:r w:rsidRPr="00DB610F">
        <w:t>4</w:t>
      </w:r>
      <w:r w:rsidRPr="00DB610F">
        <w:tab/>
        <w:t>Test Description</w:t>
      </w:r>
      <w:bookmarkEnd w:id="2273"/>
      <w:bookmarkEnd w:id="2274"/>
    </w:p>
    <w:p w14:paraId="3304D472" w14:textId="77777777" w:rsidR="00262A66" w:rsidRPr="00DB610F" w:rsidRDefault="00DC6ABF" w:rsidP="00CA7270">
      <w:pPr>
        <w:pStyle w:val="H6"/>
      </w:pPr>
      <w:bookmarkStart w:id="2275" w:name="_Toc92100037"/>
      <w:bookmarkStart w:id="2276" w:name="_Toc99980567"/>
      <w:r w:rsidRPr="00DB610F">
        <w:t>A.10.1.2.</w:t>
      </w:r>
      <w:r w:rsidRPr="00DB610F">
        <w:rPr>
          <w:lang w:eastAsia="x-none"/>
        </w:rPr>
        <w:t>2.</w:t>
      </w:r>
      <w:r w:rsidRPr="00DB610F">
        <w:t>4.1</w:t>
      </w:r>
      <w:r w:rsidRPr="00DB610F">
        <w:tab/>
        <w:t>Initial Conditions</w:t>
      </w:r>
      <w:bookmarkEnd w:id="2275"/>
      <w:bookmarkEnd w:id="2276"/>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3D400F08"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r w:rsidR="00842B5A" w:rsidRPr="00842B5A">
        <w:t xml:space="preserve"> with the exceptions defined in Annex H</w:t>
      </w:r>
      <w:r w:rsidRPr="00DB610F">
        <w:t>.</w:t>
      </w:r>
    </w:p>
    <w:p w14:paraId="47F26C9F" w14:textId="77777777" w:rsidR="00262A66" w:rsidRPr="00DB610F" w:rsidRDefault="00DC6ABF" w:rsidP="00CA7270">
      <w:pPr>
        <w:pStyle w:val="H6"/>
      </w:pPr>
      <w:bookmarkStart w:id="2277" w:name="_Toc92100038"/>
      <w:bookmarkStart w:id="2278" w:name="_Toc99980568"/>
      <w:r w:rsidRPr="00DB610F">
        <w:t>A.10.1.2.2.4.2</w:t>
      </w:r>
      <w:r w:rsidRPr="00DB610F">
        <w:tab/>
        <w:t>Test Procedure</w:t>
      </w:r>
      <w:bookmarkEnd w:id="2277"/>
      <w:bookmarkEnd w:id="2278"/>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C07924">
      <w:pPr>
        <w:pStyle w:val="B10"/>
        <w:rPr>
          <w:lang w:eastAsia="en-US"/>
        </w:rPr>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79" w:name="_Toc46155883"/>
      <w:bookmarkStart w:id="2280" w:name="_Toc46238436"/>
      <w:bookmarkStart w:id="2281" w:name="_Toc46239322"/>
      <w:bookmarkStart w:id="2282" w:name="_Toc46384332"/>
      <w:bookmarkStart w:id="2283" w:name="_Toc46480408"/>
      <w:bookmarkStart w:id="2284" w:name="_Toc51833746"/>
      <w:bookmarkStart w:id="2285" w:name="_Toc58504850"/>
      <w:bookmarkStart w:id="2286" w:name="_Toc68540597"/>
      <w:bookmarkStart w:id="2287" w:name="_Toc75464134"/>
      <w:bookmarkStart w:id="2288" w:name="_Toc83680456"/>
      <w:bookmarkStart w:id="2289" w:name="_Toc92100039"/>
      <w:bookmarkStart w:id="2290" w:name="_Toc99980569"/>
      <w:bookmarkStart w:id="2291" w:name="_Toc138970213"/>
      <w:r w:rsidRPr="00DB610F">
        <w:t>A.11</w:t>
      </w:r>
      <w:r w:rsidRPr="00DB610F">
        <w:tab/>
        <w:t>5G NR /UDP Downlink Throughput /Conducted for Variable Reference Channel (VRC) Scenarios for SA and NSA</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043844D" w14:textId="77777777" w:rsidR="00166FEA" w:rsidRPr="00DB610F" w:rsidRDefault="00166FEA" w:rsidP="008D5A45">
      <w:pPr>
        <w:pStyle w:val="Heading2"/>
      </w:pPr>
      <w:bookmarkStart w:id="2292" w:name="_Toc46155884"/>
      <w:bookmarkStart w:id="2293" w:name="_Toc46238437"/>
      <w:bookmarkStart w:id="2294" w:name="_Toc46239323"/>
      <w:bookmarkStart w:id="2295" w:name="_Toc46384333"/>
      <w:bookmarkStart w:id="2296" w:name="_Toc46480409"/>
      <w:bookmarkStart w:id="2297" w:name="_Toc51833747"/>
      <w:bookmarkStart w:id="2298" w:name="_Toc58504851"/>
      <w:bookmarkStart w:id="2299" w:name="_Toc68540598"/>
      <w:bookmarkStart w:id="2300" w:name="_Toc75464135"/>
      <w:bookmarkStart w:id="2301" w:name="_Toc83680457"/>
      <w:bookmarkStart w:id="2302" w:name="_Toc92100040"/>
      <w:bookmarkStart w:id="2303" w:name="_Toc99980570"/>
      <w:bookmarkStart w:id="2304" w:name="_Toc138970214"/>
      <w:r w:rsidRPr="00DB610F">
        <w:t>A.11.1</w:t>
      </w:r>
      <w:r w:rsidRPr="00DB610F">
        <w:tab/>
        <w:t>5G NR /UDP Downlink Throughput /Conducted/Fading/VRC</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49376BBE" w14:textId="77777777" w:rsidR="00166FEA" w:rsidRPr="00DB610F" w:rsidRDefault="00166FEA" w:rsidP="008D5A45">
      <w:pPr>
        <w:pStyle w:val="Heading3"/>
      </w:pPr>
      <w:bookmarkStart w:id="2305" w:name="_Toc46155885"/>
      <w:bookmarkStart w:id="2306" w:name="_Toc46238438"/>
      <w:bookmarkStart w:id="2307" w:name="_Toc46239324"/>
      <w:bookmarkStart w:id="2308" w:name="_Toc46384334"/>
      <w:bookmarkStart w:id="2309" w:name="_Toc46480410"/>
      <w:bookmarkStart w:id="2310" w:name="_Toc51833748"/>
      <w:bookmarkStart w:id="2311" w:name="_Toc58504852"/>
      <w:bookmarkStart w:id="2312" w:name="_Toc68540599"/>
      <w:bookmarkStart w:id="2313" w:name="_Toc75464136"/>
      <w:bookmarkStart w:id="2314" w:name="_Toc83680458"/>
      <w:bookmarkStart w:id="2315" w:name="_Toc92100041"/>
      <w:bookmarkStart w:id="2316" w:name="_Toc99980571"/>
      <w:bookmarkStart w:id="2317" w:name="_Toc138970215"/>
      <w:r w:rsidRPr="00DB610F">
        <w:t>A.11.1.1</w:t>
      </w:r>
      <w:r w:rsidRPr="00DB610F">
        <w:tab/>
        <w:t>5G NR /UDP Downlink Throughput /Conducted/Fading/VRC/2Rx</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6E2D35D5" w14:textId="77777777" w:rsidR="00166FEA" w:rsidRPr="00DB610F" w:rsidRDefault="00166FEA" w:rsidP="008D5A45">
      <w:pPr>
        <w:pStyle w:val="Heading4"/>
      </w:pPr>
      <w:bookmarkStart w:id="2318" w:name="_Toc46155886"/>
      <w:bookmarkStart w:id="2319" w:name="_Toc46238439"/>
      <w:bookmarkStart w:id="2320" w:name="_Toc46239325"/>
      <w:bookmarkStart w:id="2321" w:name="_Toc46384335"/>
      <w:bookmarkStart w:id="2322" w:name="_Toc46480411"/>
      <w:bookmarkStart w:id="2323" w:name="_Toc51833749"/>
      <w:bookmarkStart w:id="2324" w:name="_Toc58504853"/>
      <w:bookmarkStart w:id="2325" w:name="_Toc68540600"/>
      <w:bookmarkStart w:id="2326" w:name="_Toc75464137"/>
      <w:bookmarkStart w:id="2327" w:name="_Toc83680459"/>
      <w:bookmarkStart w:id="2328" w:name="_Toc92100042"/>
      <w:bookmarkStart w:id="2329" w:name="_Toc99980572"/>
      <w:bookmarkStart w:id="2330" w:name="_Toc138970216"/>
      <w:r w:rsidRPr="00DB610F">
        <w:t>A.11.1.1.1</w:t>
      </w:r>
      <w:r w:rsidRPr="00DB610F">
        <w:tab/>
        <w:t>5G NR /UDP Downlink Throughput /Conducted/Fading/VRC/2Rx FDD/FR1 PDSCH mapping Type A performance - for SA and NSA</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3CF4DF1A" w14:textId="77777777" w:rsidR="005914F5" w:rsidRPr="00DB610F" w:rsidRDefault="005914F5" w:rsidP="00CA7270">
      <w:pPr>
        <w:pStyle w:val="H6"/>
      </w:pPr>
      <w:bookmarkStart w:id="2331" w:name="_Toc83680460"/>
      <w:bookmarkStart w:id="2332" w:name="_Toc92100043"/>
      <w:bookmarkStart w:id="2333" w:name="_Toc99980573"/>
      <w:r w:rsidRPr="00DB610F">
        <w:t>A.11.1.1</w:t>
      </w:r>
      <w:r w:rsidRPr="00DB610F">
        <w:rPr>
          <w:lang w:eastAsia="x-none"/>
        </w:rPr>
        <w:t>.1.1</w:t>
      </w:r>
      <w:r w:rsidRPr="00DB610F">
        <w:tab/>
        <w:t>Definition</w:t>
      </w:r>
      <w:bookmarkEnd w:id="2331"/>
      <w:bookmarkEnd w:id="2332"/>
      <w:bookmarkEnd w:id="2333"/>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334" w:name="_Toc83680461"/>
      <w:bookmarkStart w:id="2335" w:name="_Toc92100044"/>
      <w:bookmarkStart w:id="2336"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334"/>
      <w:bookmarkEnd w:id="2335"/>
      <w:bookmarkEnd w:id="2336"/>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337" w:name="_Toc83680462"/>
      <w:bookmarkStart w:id="2338" w:name="_Toc92100045"/>
      <w:bookmarkStart w:id="2339" w:name="_Toc99980575"/>
      <w:r w:rsidRPr="00DB610F">
        <w:t>A.11.1.</w:t>
      </w:r>
      <w:r w:rsidRPr="00DB610F">
        <w:rPr>
          <w:lang w:eastAsia="x-none"/>
        </w:rPr>
        <w:t>1.1.</w:t>
      </w:r>
      <w:r w:rsidRPr="00DB610F">
        <w:t>3</w:t>
      </w:r>
      <w:r w:rsidRPr="00DB610F">
        <w:tab/>
        <w:t>Test Parameters</w:t>
      </w:r>
      <w:bookmarkEnd w:id="2337"/>
      <w:bookmarkEnd w:id="2338"/>
      <w:bookmarkEnd w:id="2339"/>
    </w:p>
    <w:p w14:paraId="1FB6FCD2" w14:textId="47748B7E" w:rsidR="005914F5" w:rsidRPr="00DB610F" w:rsidRDefault="00F82B1D" w:rsidP="005914F5">
      <w:r w:rsidRPr="00DB610F">
        <w:t>Same test parameters as in clause A.10.1.1.1.3</w:t>
      </w:r>
    </w:p>
    <w:p w14:paraId="0B5B2B5C" w14:textId="6818F4D5" w:rsidR="005914F5" w:rsidRPr="00DB610F" w:rsidRDefault="005914F5" w:rsidP="00CA7270">
      <w:pPr>
        <w:pStyle w:val="H6"/>
      </w:pPr>
      <w:bookmarkStart w:id="2340" w:name="_Toc83680463"/>
      <w:bookmarkStart w:id="2341" w:name="_Toc92100046"/>
      <w:bookmarkStart w:id="2342" w:name="_Toc99980576"/>
      <w:r w:rsidRPr="00DB610F">
        <w:t>A.11.1.</w:t>
      </w:r>
      <w:r w:rsidRPr="00DB610F">
        <w:rPr>
          <w:lang w:eastAsia="x-none"/>
        </w:rPr>
        <w:t>1.1.</w:t>
      </w:r>
      <w:r w:rsidRPr="00DB610F">
        <w:t>4</w:t>
      </w:r>
      <w:r w:rsidRPr="00DB610F">
        <w:tab/>
        <w:t>Test Description</w:t>
      </w:r>
      <w:bookmarkEnd w:id="2340"/>
      <w:bookmarkEnd w:id="2341"/>
      <w:bookmarkEnd w:id="2342"/>
    </w:p>
    <w:p w14:paraId="2A524439" w14:textId="77777777" w:rsidR="00262A66" w:rsidRPr="00DB610F" w:rsidRDefault="005914F5" w:rsidP="00CA7270">
      <w:pPr>
        <w:pStyle w:val="H6"/>
      </w:pPr>
      <w:bookmarkStart w:id="2343" w:name="_Toc83680464"/>
      <w:bookmarkStart w:id="2344" w:name="_Toc92100047"/>
      <w:bookmarkStart w:id="2345" w:name="_Toc99980577"/>
      <w:r w:rsidRPr="00DB610F">
        <w:t>A.11.1.1.</w:t>
      </w:r>
      <w:r w:rsidRPr="00DB610F">
        <w:rPr>
          <w:lang w:eastAsia="x-none"/>
        </w:rPr>
        <w:t>1.</w:t>
      </w:r>
      <w:r w:rsidRPr="00DB610F">
        <w:t>4.1</w:t>
      </w:r>
      <w:r w:rsidRPr="00DB610F">
        <w:tab/>
        <w:t>Initial Conditions</w:t>
      </w:r>
      <w:bookmarkEnd w:id="2343"/>
      <w:bookmarkEnd w:id="2344"/>
      <w:bookmarkEnd w:id="2345"/>
    </w:p>
    <w:p w14:paraId="6F7A8F30" w14:textId="55F7734D" w:rsidR="005914F5" w:rsidRPr="00DB610F" w:rsidRDefault="00262A66" w:rsidP="00DB610F">
      <w:bookmarkStart w:id="2346" w:name="_Toc99980578"/>
      <w:r w:rsidRPr="00DB610F">
        <w:t>Same initial conditions as in clause A.10.1.1.1.4.1.</w:t>
      </w:r>
      <w:bookmarkEnd w:id="2346"/>
    </w:p>
    <w:p w14:paraId="69476F2A" w14:textId="77777777" w:rsidR="00262A66" w:rsidRPr="00DB610F" w:rsidRDefault="005914F5" w:rsidP="00CA7270">
      <w:pPr>
        <w:pStyle w:val="H6"/>
      </w:pPr>
      <w:bookmarkStart w:id="2347" w:name="_Toc83680465"/>
      <w:bookmarkStart w:id="2348" w:name="_Toc92100048"/>
      <w:bookmarkStart w:id="2349" w:name="_Toc99980579"/>
      <w:r w:rsidRPr="00DB610F">
        <w:t>A.11.1.1.1.4.2</w:t>
      </w:r>
      <w:r w:rsidRPr="00DB610F">
        <w:tab/>
        <w:t>Test Procedure</w:t>
      </w:r>
      <w:bookmarkEnd w:id="2347"/>
      <w:bookmarkEnd w:id="2348"/>
      <w:bookmarkEnd w:id="2349"/>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350" w:name="_Toc46155887"/>
      <w:bookmarkStart w:id="2351" w:name="_Toc46238440"/>
      <w:bookmarkStart w:id="2352" w:name="_Toc46239326"/>
      <w:bookmarkStart w:id="2353" w:name="_Toc46384336"/>
      <w:bookmarkStart w:id="2354" w:name="_Toc46480412"/>
      <w:bookmarkStart w:id="2355" w:name="_Toc51833750"/>
      <w:bookmarkStart w:id="2356" w:name="_Toc58504854"/>
      <w:bookmarkStart w:id="2357" w:name="_Toc68540601"/>
      <w:bookmarkStart w:id="2358" w:name="_Toc75464138"/>
      <w:bookmarkStart w:id="2359" w:name="_Toc83680466"/>
      <w:bookmarkStart w:id="2360" w:name="_Toc92100049"/>
      <w:bookmarkStart w:id="2361" w:name="_Toc99980580"/>
      <w:bookmarkStart w:id="2362" w:name="_Toc138970217"/>
      <w:r w:rsidRPr="00DB610F">
        <w:t>A.11.1.1.2</w:t>
      </w:r>
      <w:r w:rsidRPr="00DB610F">
        <w:tab/>
        <w:t>5G NR /UDP Downlink Throughput /Conducted/Fading/VRC/2Rx TDD/FR1 PDSCH mapping Type A performance - for SA and NSA</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5B56D085" w14:textId="77777777" w:rsidR="00F82B1D" w:rsidRPr="00DB610F" w:rsidRDefault="00F82B1D" w:rsidP="00CA7270">
      <w:pPr>
        <w:pStyle w:val="H6"/>
      </w:pPr>
      <w:bookmarkStart w:id="2363" w:name="_Toc92100050"/>
      <w:bookmarkStart w:id="2364" w:name="_Toc99980581"/>
      <w:r w:rsidRPr="00DB610F">
        <w:t>A.11.1.1</w:t>
      </w:r>
      <w:r w:rsidRPr="00DB610F">
        <w:rPr>
          <w:lang w:eastAsia="x-none"/>
        </w:rPr>
        <w:t>.2.1</w:t>
      </w:r>
      <w:r w:rsidRPr="00DB610F">
        <w:tab/>
        <w:t>Definition</w:t>
      </w:r>
      <w:bookmarkEnd w:id="2363"/>
      <w:bookmarkEnd w:id="2364"/>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2365" w:name="_Toc92100051"/>
      <w:bookmarkStart w:id="2366"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365"/>
      <w:bookmarkEnd w:id="2366"/>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2367" w:name="_Toc92100052"/>
      <w:bookmarkStart w:id="2368" w:name="_Toc99980583"/>
      <w:r w:rsidRPr="00DB610F">
        <w:t>A.11.1.</w:t>
      </w:r>
      <w:r w:rsidRPr="00DB610F">
        <w:rPr>
          <w:lang w:eastAsia="x-none"/>
        </w:rPr>
        <w:t>1.2.</w:t>
      </w:r>
      <w:r w:rsidRPr="00DB610F">
        <w:t>3</w:t>
      </w:r>
      <w:r w:rsidRPr="00DB610F">
        <w:tab/>
        <w:t>Test Parameters</w:t>
      </w:r>
      <w:bookmarkEnd w:id="2367"/>
      <w:bookmarkEnd w:id="2368"/>
    </w:p>
    <w:p w14:paraId="3E578C78" w14:textId="77777777" w:rsidR="00F82B1D" w:rsidRPr="00DB610F" w:rsidRDefault="00F82B1D" w:rsidP="00F82B1D">
      <w:r w:rsidRPr="00DB610F">
        <w:t>Same test parameters as in clause A.10.1.1.2.3</w:t>
      </w:r>
    </w:p>
    <w:p w14:paraId="3FB4A61E" w14:textId="77777777" w:rsidR="00F82B1D" w:rsidRPr="00DB610F" w:rsidRDefault="00F82B1D" w:rsidP="00CA7270">
      <w:pPr>
        <w:pStyle w:val="H6"/>
      </w:pPr>
      <w:bookmarkStart w:id="2369" w:name="_Toc92100053"/>
      <w:bookmarkStart w:id="2370" w:name="_Toc99980584"/>
      <w:r w:rsidRPr="00DB610F">
        <w:t>A.11.1.</w:t>
      </w:r>
      <w:r w:rsidRPr="00DB610F">
        <w:rPr>
          <w:lang w:eastAsia="x-none"/>
        </w:rPr>
        <w:t>1.2.</w:t>
      </w:r>
      <w:r w:rsidRPr="00DB610F">
        <w:t>4</w:t>
      </w:r>
      <w:r w:rsidRPr="00DB610F">
        <w:tab/>
        <w:t>Test Description</w:t>
      </w:r>
      <w:bookmarkEnd w:id="2369"/>
      <w:bookmarkEnd w:id="2370"/>
    </w:p>
    <w:p w14:paraId="7C67F501" w14:textId="77777777" w:rsidR="00262A66" w:rsidRPr="00DB610F" w:rsidRDefault="00F82B1D" w:rsidP="00CA7270">
      <w:pPr>
        <w:pStyle w:val="H6"/>
      </w:pPr>
      <w:bookmarkStart w:id="2371" w:name="_Toc92100054"/>
      <w:bookmarkStart w:id="2372" w:name="_Toc99980585"/>
      <w:r w:rsidRPr="00DB610F">
        <w:t>A.11.1.1.</w:t>
      </w:r>
      <w:r w:rsidRPr="00DB610F">
        <w:rPr>
          <w:lang w:eastAsia="x-none"/>
        </w:rPr>
        <w:t>2.</w:t>
      </w:r>
      <w:r w:rsidRPr="00DB610F">
        <w:t>4.1</w:t>
      </w:r>
      <w:r w:rsidRPr="00DB610F">
        <w:tab/>
        <w:t>Initial Conditions</w:t>
      </w:r>
      <w:bookmarkEnd w:id="2371"/>
      <w:bookmarkEnd w:id="2372"/>
    </w:p>
    <w:p w14:paraId="42FB5A89" w14:textId="566A706D" w:rsidR="00F82B1D" w:rsidRPr="00DB610F" w:rsidRDefault="00262A66" w:rsidP="00DB610F">
      <w:pPr>
        <w:rPr>
          <w:lang w:eastAsia="en-US"/>
        </w:rPr>
      </w:pPr>
      <w:bookmarkStart w:id="2373" w:name="_Toc99980586"/>
      <w:r w:rsidRPr="00DB610F">
        <w:t>Same initial conditions as in clause A.10.1.1.2.4.1.</w:t>
      </w:r>
      <w:bookmarkEnd w:id="2373"/>
    </w:p>
    <w:p w14:paraId="04F4C120" w14:textId="77777777" w:rsidR="00262A66" w:rsidRPr="00DB610F" w:rsidRDefault="00F82B1D" w:rsidP="00CA7270">
      <w:pPr>
        <w:pStyle w:val="H6"/>
      </w:pPr>
      <w:bookmarkStart w:id="2374" w:name="_Toc92100055"/>
      <w:bookmarkStart w:id="2375" w:name="_Toc99980587"/>
      <w:r w:rsidRPr="00DB610F">
        <w:t>A.11.1.1.2.4.2</w:t>
      </w:r>
      <w:r w:rsidRPr="00DB610F">
        <w:tab/>
        <w:t>Test Procedure</w:t>
      </w:r>
      <w:bookmarkEnd w:id="2374"/>
      <w:bookmarkEnd w:id="2375"/>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376" w:name="_Toc46155888"/>
      <w:bookmarkStart w:id="2377" w:name="_Toc46238441"/>
      <w:bookmarkStart w:id="2378" w:name="_Toc46239327"/>
      <w:bookmarkStart w:id="2379" w:name="_Toc46384337"/>
      <w:bookmarkStart w:id="2380" w:name="_Toc46480413"/>
      <w:bookmarkStart w:id="2381" w:name="_Toc51833751"/>
      <w:bookmarkStart w:id="2382" w:name="_Toc58504855"/>
      <w:bookmarkStart w:id="2383" w:name="_Toc68540602"/>
      <w:bookmarkStart w:id="2384" w:name="_Toc75464139"/>
      <w:bookmarkStart w:id="2385" w:name="_Toc83680467"/>
      <w:bookmarkStart w:id="2386" w:name="_Toc92100056"/>
      <w:bookmarkStart w:id="2387" w:name="_Toc99980588"/>
      <w:bookmarkStart w:id="2388" w:name="_Toc138970218"/>
      <w:r w:rsidRPr="00DB610F">
        <w:t>A.11.1.2</w:t>
      </w:r>
      <w:r w:rsidRPr="00DB610F">
        <w:tab/>
        <w:t>5G NR /UDP Downlink Throughput /Conducted/Fading/VRC/4Rx</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F7F94ED" w14:textId="77777777" w:rsidR="00166FEA" w:rsidRPr="00DB610F" w:rsidRDefault="00166FEA" w:rsidP="008D5A45">
      <w:pPr>
        <w:pStyle w:val="Heading4"/>
      </w:pPr>
      <w:bookmarkStart w:id="2389" w:name="_Toc46155889"/>
      <w:bookmarkStart w:id="2390" w:name="_Toc46238442"/>
      <w:bookmarkStart w:id="2391" w:name="_Toc46239328"/>
      <w:bookmarkStart w:id="2392" w:name="_Toc46384338"/>
      <w:bookmarkStart w:id="2393" w:name="_Toc46480414"/>
      <w:bookmarkStart w:id="2394" w:name="_Toc51833752"/>
      <w:bookmarkStart w:id="2395" w:name="_Toc58504856"/>
      <w:bookmarkStart w:id="2396" w:name="_Toc68540603"/>
      <w:bookmarkStart w:id="2397" w:name="_Toc75464140"/>
      <w:bookmarkStart w:id="2398" w:name="_Toc83680468"/>
      <w:bookmarkStart w:id="2399" w:name="_Toc92100057"/>
      <w:bookmarkStart w:id="2400" w:name="_Toc99980589"/>
      <w:bookmarkStart w:id="2401" w:name="_Toc13897021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A22BD2B" w14:textId="77777777" w:rsidR="00DC6ABF" w:rsidRPr="00DB610F" w:rsidRDefault="00DC6ABF" w:rsidP="00CA7270">
      <w:pPr>
        <w:pStyle w:val="H6"/>
      </w:pPr>
      <w:bookmarkStart w:id="2402" w:name="_Toc92100058"/>
      <w:bookmarkStart w:id="2403" w:name="_Toc99980590"/>
      <w:r w:rsidRPr="00DB610F">
        <w:t>A.11.1.2</w:t>
      </w:r>
      <w:r w:rsidRPr="00DB610F">
        <w:rPr>
          <w:lang w:eastAsia="x-none"/>
        </w:rPr>
        <w:t>.1.1</w:t>
      </w:r>
      <w:r w:rsidRPr="00DB610F">
        <w:tab/>
        <w:t>Definition</w:t>
      </w:r>
      <w:bookmarkEnd w:id="2402"/>
      <w:bookmarkEnd w:id="2403"/>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2404" w:name="_Toc92100059"/>
      <w:bookmarkStart w:id="2405"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404"/>
      <w:bookmarkEnd w:id="2405"/>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2406" w:name="_Toc92100060"/>
      <w:bookmarkStart w:id="2407" w:name="_Toc99980592"/>
      <w:r w:rsidRPr="00DB610F">
        <w:t>A.11.1.</w:t>
      </w:r>
      <w:r w:rsidRPr="00DB610F">
        <w:rPr>
          <w:lang w:eastAsia="x-none"/>
        </w:rPr>
        <w:t>2.1.</w:t>
      </w:r>
      <w:r w:rsidRPr="00DB610F">
        <w:t>3</w:t>
      </w:r>
      <w:r w:rsidRPr="00DB610F">
        <w:tab/>
        <w:t>Test Parameters</w:t>
      </w:r>
      <w:bookmarkEnd w:id="2406"/>
      <w:bookmarkEnd w:id="2407"/>
    </w:p>
    <w:p w14:paraId="072CD82A" w14:textId="77777777" w:rsidR="00DC6ABF" w:rsidRPr="00DB610F" w:rsidRDefault="00DC6ABF" w:rsidP="00DC6ABF">
      <w:r w:rsidRPr="00DB610F">
        <w:t>Same test parameters as in clause A.10.1.2.1.3</w:t>
      </w:r>
    </w:p>
    <w:p w14:paraId="5E6D7921" w14:textId="77777777" w:rsidR="00DC6ABF" w:rsidRPr="00DB610F" w:rsidRDefault="00DC6ABF" w:rsidP="00CA7270">
      <w:pPr>
        <w:pStyle w:val="H6"/>
      </w:pPr>
      <w:bookmarkStart w:id="2408" w:name="_Toc92100061"/>
      <w:bookmarkStart w:id="2409" w:name="_Toc99980593"/>
      <w:r w:rsidRPr="00DB610F">
        <w:t>A.11.1.</w:t>
      </w:r>
      <w:r w:rsidRPr="00DB610F">
        <w:rPr>
          <w:lang w:eastAsia="x-none"/>
        </w:rPr>
        <w:t>2.1.</w:t>
      </w:r>
      <w:r w:rsidRPr="00DB610F">
        <w:t>4</w:t>
      </w:r>
      <w:r w:rsidRPr="00DB610F">
        <w:tab/>
        <w:t>Test Description</w:t>
      </w:r>
      <w:bookmarkEnd w:id="2408"/>
      <w:bookmarkEnd w:id="2409"/>
    </w:p>
    <w:p w14:paraId="703B9B25" w14:textId="77777777" w:rsidR="00262A66" w:rsidRPr="00DB610F" w:rsidRDefault="00DC6ABF" w:rsidP="00CA7270">
      <w:pPr>
        <w:pStyle w:val="H6"/>
      </w:pPr>
      <w:bookmarkStart w:id="2410" w:name="_Toc92100062"/>
      <w:bookmarkStart w:id="2411" w:name="_Toc99980594"/>
      <w:r w:rsidRPr="00DB610F">
        <w:t>A.11.1.2.</w:t>
      </w:r>
      <w:r w:rsidRPr="00DB610F">
        <w:rPr>
          <w:lang w:eastAsia="x-none"/>
        </w:rPr>
        <w:t>1.</w:t>
      </w:r>
      <w:r w:rsidRPr="00DB610F">
        <w:t>4.1</w:t>
      </w:r>
      <w:r w:rsidRPr="00DB610F">
        <w:tab/>
        <w:t>Initial Conditions</w:t>
      </w:r>
      <w:bookmarkEnd w:id="2410"/>
      <w:bookmarkEnd w:id="2411"/>
    </w:p>
    <w:p w14:paraId="5580CEFC" w14:textId="5949EB93" w:rsidR="00DC6ABF" w:rsidRPr="00DB610F" w:rsidRDefault="00262A66" w:rsidP="00DB610F">
      <w:pPr>
        <w:rPr>
          <w:lang w:eastAsia="en-US"/>
        </w:rPr>
      </w:pPr>
      <w:bookmarkStart w:id="2412" w:name="_Toc99980595"/>
      <w:r w:rsidRPr="00DB610F">
        <w:t>Same initial conditions as in clause A.10.1.2.1.4.1.</w:t>
      </w:r>
      <w:bookmarkEnd w:id="2412"/>
    </w:p>
    <w:p w14:paraId="6733CAE4" w14:textId="77777777" w:rsidR="00262A66" w:rsidRPr="00DB610F" w:rsidRDefault="00DC6ABF" w:rsidP="00CA7270">
      <w:pPr>
        <w:pStyle w:val="H6"/>
      </w:pPr>
      <w:bookmarkStart w:id="2413" w:name="_Toc92100063"/>
      <w:bookmarkStart w:id="2414" w:name="_Toc99980596"/>
      <w:r w:rsidRPr="00DB610F">
        <w:t>A.11.1.2.1.4.2</w:t>
      </w:r>
      <w:r w:rsidRPr="00DB610F">
        <w:tab/>
        <w:t>Test Procedure</w:t>
      </w:r>
      <w:bookmarkEnd w:id="2413"/>
      <w:bookmarkEnd w:id="2414"/>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415" w:name="_Toc46155890"/>
      <w:bookmarkStart w:id="2416" w:name="_Toc46238443"/>
      <w:bookmarkStart w:id="2417" w:name="_Toc46239329"/>
      <w:bookmarkStart w:id="2418" w:name="_Toc46384339"/>
      <w:bookmarkStart w:id="2419" w:name="_Toc46480415"/>
      <w:bookmarkStart w:id="2420" w:name="_Toc51833753"/>
      <w:bookmarkStart w:id="2421" w:name="_Toc58504857"/>
      <w:bookmarkStart w:id="2422" w:name="_Toc68540604"/>
      <w:bookmarkStart w:id="2423" w:name="_Toc75464141"/>
      <w:bookmarkStart w:id="2424" w:name="_Toc83680469"/>
      <w:bookmarkStart w:id="2425" w:name="_Toc92100064"/>
      <w:bookmarkStart w:id="2426" w:name="_Toc99980597"/>
      <w:bookmarkStart w:id="2427" w:name="_Toc138970220"/>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130291BD" w14:textId="77777777" w:rsidR="00DC6ABF" w:rsidRPr="00DB610F" w:rsidRDefault="00DC6ABF" w:rsidP="00DC6ABF">
      <w:pPr>
        <w:keepNext/>
        <w:keepLines/>
        <w:spacing w:before="120"/>
        <w:ind w:left="1418" w:hanging="1418"/>
        <w:outlineLvl w:val="3"/>
        <w:rPr>
          <w:rFonts w:ascii="Arial" w:hAnsi="Arial"/>
          <w:sz w:val="24"/>
        </w:rPr>
      </w:pPr>
      <w:r w:rsidRPr="00DB610F">
        <w:rPr>
          <w:rFonts w:ascii="Arial" w:hAnsi="Arial"/>
          <w:sz w:val="24"/>
        </w:rPr>
        <w:t>A.11.1.2</w:t>
      </w:r>
      <w:r w:rsidRPr="00DB610F">
        <w:rPr>
          <w:rFonts w:ascii="Arial" w:hAnsi="Arial"/>
          <w:sz w:val="24"/>
          <w:lang w:eastAsia="x-none"/>
        </w:rPr>
        <w:t>.2.1</w:t>
      </w:r>
      <w:r w:rsidRPr="00DB610F">
        <w:rPr>
          <w:rFonts w:ascii="Arial" w:hAnsi="Arial"/>
          <w:sz w:val="24"/>
        </w:rPr>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2428" w:name="_Toc92100065"/>
      <w:bookmarkStart w:id="2429"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428"/>
      <w:bookmarkEnd w:id="2429"/>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2430" w:name="_Toc92100066"/>
      <w:bookmarkStart w:id="2431" w:name="_Toc99980599"/>
      <w:r w:rsidRPr="00DB610F">
        <w:t>A.11.1.</w:t>
      </w:r>
      <w:r w:rsidRPr="00DB610F">
        <w:rPr>
          <w:lang w:eastAsia="x-none"/>
        </w:rPr>
        <w:t>2.2.</w:t>
      </w:r>
      <w:r w:rsidRPr="00DB610F">
        <w:t>3</w:t>
      </w:r>
      <w:r w:rsidRPr="00DB610F">
        <w:tab/>
        <w:t>Test Parameters</w:t>
      </w:r>
      <w:bookmarkEnd w:id="2430"/>
      <w:bookmarkEnd w:id="2431"/>
    </w:p>
    <w:p w14:paraId="11B86DF0" w14:textId="77777777" w:rsidR="00DC6ABF" w:rsidRPr="00DB610F" w:rsidRDefault="00DC6ABF" w:rsidP="00DC6ABF">
      <w:r w:rsidRPr="00DB610F">
        <w:t>Same test parameters as in clause A.10.1.2.2.3</w:t>
      </w:r>
    </w:p>
    <w:p w14:paraId="6B5E43A9" w14:textId="77777777" w:rsidR="00DC6ABF" w:rsidRPr="00DB610F" w:rsidRDefault="00DC6ABF" w:rsidP="00CA7270">
      <w:pPr>
        <w:pStyle w:val="H6"/>
      </w:pPr>
      <w:bookmarkStart w:id="2432" w:name="_Toc92100067"/>
      <w:bookmarkStart w:id="2433" w:name="_Toc99980600"/>
      <w:r w:rsidRPr="00DB610F">
        <w:t>A.11.1.</w:t>
      </w:r>
      <w:r w:rsidRPr="00DB610F">
        <w:rPr>
          <w:lang w:eastAsia="x-none"/>
        </w:rPr>
        <w:t>2.2.</w:t>
      </w:r>
      <w:r w:rsidRPr="00DB610F">
        <w:t>4</w:t>
      </w:r>
      <w:r w:rsidRPr="00DB610F">
        <w:tab/>
        <w:t>Test Description</w:t>
      </w:r>
      <w:bookmarkEnd w:id="2432"/>
      <w:bookmarkEnd w:id="2433"/>
    </w:p>
    <w:p w14:paraId="5EB5B8B7" w14:textId="77777777" w:rsidR="00262A66" w:rsidRPr="00DB610F" w:rsidRDefault="00DC6ABF" w:rsidP="00CA7270">
      <w:pPr>
        <w:pStyle w:val="H6"/>
      </w:pPr>
      <w:bookmarkStart w:id="2434" w:name="_Toc92100068"/>
      <w:bookmarkStart w:id="2435" w:name="_Toc99980601"/>
      <w:r w:rsidRPr="00DB610F">
        <w:t>A.11.1.2.</w:t>
      </w:r>
      <w:r w:rsidRPr="00DB610F">
        <w:rPr>
          <w:lang w:eastAsia="x-none"/>
        </w:rPr>
        <w:t>2.</w:t>
      </w:r>
      <w:r w:rsidRPr="00DB610F">
        <w:t>4.1</w:t>
      </w:r>
      <w:r w:rsidRPr="00DB610F">
        <w:tab/>
        <w:t>Initial Conditions</w:t>
      </w:r>
      <w:bookmarkEnd w:id="2434"/>
      <w:bookmarkEnd w:id="2435"/>
    </w:p>
    <w:p w14:paraId="08A22F81" w14:textId="240592C5" w:rsidR="00DC6ABF" w:rsidRPr="00DB610F" w:rsidRDefault="00262A66" w:rsidP="00DB610F">
      <w:pPr>
        <w:rPr>
          <w:lang w:eastAsia="en-US"/>
        </w:rPr>
      </w:pPr>
      <w:bookmarkStart w:id="2436" w:name="_Toc99980602"/>
      <w:r w:rsidRPr="00DB610F">
        <w:t>Same initial conditions as in clause A.10.1.2.2.4.1.</w:t>
      </w:r>
      <w:bookmarkEnd w:id="2436"/>
    </w:p>
    <w:p w14:paraId="136D4E2E" w14:textId="77777777" w:rsidR="00262A66" w:rsidRPr="00DB610F" w:rsidRDefault="00DC6ABF" w:rsidP="00CA7270">
      <w:pPr>
        <w:pStyle w:val="H6"/>
      </w:pPr>
      <w:bookmarkStart w:id="2437" w:name="_Toc92100069"/>
      <w:bookmarkStart w:id="2438" w:name="_Toc99980603"/>
      <w:r w:rsidRPr="00DB610F">
        <w:t>A.11.1.2.2.4.2</w:t>
      </w:r>
      <w:r w:rsidRPr="00DB610F">
        <w:tab/>
        <w:t>Test Procedure</w:t>
      </w:r>
      <w:bookmarkEnd w:id="2437"/>
      <w:bookmarkEnd w:id="2438"/>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439" w:name="_Toc46155892"/>
      <w:bookmarkStart w:id="2440" w:name="_Toc46238445"/>
      <w:bookmarkStart w:id="2441" w:name="_Toc46239331"/>
      <w:bookmarkStart w:id="2442" w:name="_Toc46384341"/>
      <w:bookmarkStart w:id="2443" w:name="_Toc46480416"/>
      <w:bookmarkStart w:id="2444" w:name="_Toc51833754"/>
      <w:bookmarkStart w:id="2445" w:name="_Toc58504858"/>
      <w:bookmarkStart w:id="2446" w:name="_Toc68540605"/>
      <w:bookmarkStart w:id="2447" w:name="_Toc75464142"/>
      <w:bookmarkStart w:id="2448" w:name="_Toc83680470"/>
      <w:bookmarkStart w:id="2449" w:name="_Toc92100070"/>
      <w:bookmarkStart w:id="2450" w:name="_Toc99980604"/>
      <w:bookmarkStart w:id="2451" w:name="_Toc138970221"/>
      <w:r w:rsidRPr="00DB610F">
        <w:t>A.12</w:t>
      </w:r>
      <w:r w:rsidRPr="00DB610F">
        <w:tab/>
        <w:t>5G NR /TCP Downlink Throughput /Radiated for Variable Reference Channel Scenarios (VRC) with Fading</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4E7E4462" w14:textId="77777777" w:rsidR="00166FEA" w:rsidRPr="00DB610F" w:rsidRDefault="00166FEA" w:rsidP="008D5A45">
      <w:pPr>
        <w:pStyle w:val="Heading2"/>
      </w:pPr>
      <w:bookmarkStart w:id="2452" w:name="_Toc46155893"/>
      <w:bookmarkStart w:id="2453" w:name="_Toc46238446"/>
      <w:bookmarkStart w:id="2454" w:name="_Toc46239332"/>
      <w:bookmarkStart w:id="2455" w:name="_Toc46384342"/>
      <w:bookmarkStart w:id="2456" w:name="_Toc46480417"/>
      <w:bookmarkStart w:id="2457" w:name="_Toc51833755"/>
      <w:bookmarkStart w:id="2458" w:name="_Toc58504859"/>
      <w:bookmarkStart w:id="2459" w:name="_Toc68540606"/>
      <w:bookmarkStart w:id="2460" w:name="_Toc75464143"/>
      <w:bookmarkStart w:id="2461" w:name="_Toc83680471"/>
      <w:bookmarkStart w:id="2462" w:name="_Toc92100071"/>
      <w:bookmarkStart w:id="2463" w:name="_Toc99980605"/>
      <w:bookmarkStart w:id="2464" w:name="_Toc138970222"/>
      <w:r w:rsidRPr="00DB610F">
        <w:t>A.12.1</w:t>
      </w:r>
      <w:r w:rsidRPr="00DB610F">
        <w:tab/>
        <w:t>5G NR /TCP Downlink Throughput /Radiated/Fading/VRC</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D125292" w14:textId="77777777" w:rsidR="00166FEA" w:rsidRPr="00DB610F" w:rsidRDefault="00166FEA" w:rsidP="008D5A45">
      <w:pPr>
        <w:pStyle w:val="Heading3"/>
      </w:pPr>
      <w:bookmarkStart w:id="2465" w:name="_Toc46155894"/>
      <w:bookmarkStart w:id="2466" w:name="_Toc46238447"/>
      <w:bookmarkStart w:id="2467" w:name="_Toc46239333"/>
      <w:bookmarkStart w:id="2468" w:name="_Toc46384343"/>
      <w:bookmarkStart w:id="2469" w:name="_Toc46480418"/>
      <w:bookmarkStart w:id="2470" w:name="_Toc51833756"/>
      <w:bookmarkStart w:id="2471" w:name="_Toc58504860"/>
      <w:bookmarkStart w:id="2472" w:name="_Toc68540607"/>
      <w:bookmarkStart w:id="2473" w:name="_Toc75464144"/>
      <w:bookmarkStart w:id="2474" w:name="_Toc83680472"/>
      <w:bookmarkStart w:id="2475" w:name="_Toc92100072"/>
      <w:bookmarkStart w:id="2476" w:name="_Toc99980606"/>
      <w:bookmarkStart w:id="2477" w:name="_Toc138970223"/>
      <w:r w:rsidRPr="00DB610F">
        <w:t>A.12.1.1</w:t>
      </w:r>
      <w:r w:rsidRPr="00DB610F">
        <w:tab/>
        <w:t>5G NR /TCP Downlink Throughput /Radiated/Fading/VRC/2Rx</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29FB2460" w14:textId="77777777" w:rsidR="005914F5" w:rsidRPr="00DB610F" w:rsidRDefault="005914F5" w:rsidP="00CA7270">
      <w:pPr>
        <w:pStyle w:val="H6"/>
      </w:pPr>
      <w:bookmarkStart w:id="2478" w:name="_Toc83680473"/>
      <w:bookmarkStart w:id="2479" w:name="_Toc92100073"/>
      <w:bookmarkStart w:id="2480" w:name="_Toc99980607"/>
      <w:r w:rsidRPr="00DB610F">
        <w:t>A.12.1.1</w:t>
      </w:r>
      <w:r w:rsidRPr="00DB610F">
        <w:rPr>
          <w:lang w:eastAsia="x-none"/>
        </w:rPr>
        <w:t>.1</w:t>
      </w:r>
      <w:r w:rsidRPr="00DB610F">
        <w:tab/>
        <w:t>Definition</w:t>
      </w:r>
      <w:bookmarkEnd w:id="2478"/>
      <w:bookmarkEnd w:id="2479"/>
      <w:bookmarkEnd w:id="2480"/>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CA7270">
      <w:pPr>
        <w:pStyle w:val="H6"/>
      </w:pPr>
      <w:bookmarkStart w:id="2481" w:name="_Toc83680474"/>
      <w:bookmarkStart w:id="2482" w:name="_Toc92100074"/>
      <w:bookmarkStart w:id="2483"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481"/>
      <w:bookmarkEnd w:id="2482"/>
      <w:bookmarkEnd w:id="2483"/>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CA7270">
      <w:pPr>
        <w:pStyle w:val="H6"/>
      </w:pPr>
      <w:bookmarkStart w:id="2484" w:name="_Toc83680475"/>
      <w:bookmarkStart w:id="2485" w:name="_Toc92100075"/>
      <w:bookmarkStart w:id="2486" w:name="_Toc99980609"/>
      <w:r w:rsidRPr="00DB610F">
        <w:t>A.12.1.</w:t>
      </w:r>
      <w:r w:rsidRPr="00DB610F">
        <w:rPr>
          <w:lang w:eastAsia="x-none"/>
        </w:rPr>
        <w:t>1.</w:t>
      </w:r>
      <w:r w:rsidRPr="00DB610F">
        <w:t>3</w:t>
      </w:r>
      <w:r w:rsidRPr="00DB610F">
        <w:tab/>
        <w:t>Test Parameters</w:t>
      </w:r>
      <w:bookmarkEnd w:id="2484"/>
      <w:bookmarkEnd w:id="2485"/>
      <w:bookmarkEnd w:id="2486"/>
    </w:p>
    <w:p w14:paraId="3A5C217A" w14:textId="77777777" w:rsidR="00FF34DC" w:rsidRPr="00DB610F" w:rsidRDefault="00FF34DC" w:rsidP="00FF34DC">
      <w:r w:rsidRPr="00DB610F">
        <w:rPr>
          <w:rFonts w:eastAsia="SimSun"/>
        </w:rPr>
        <w:t>The test parameters are specified in Table A.12.1.1.3-1</w:t>
      </w:r>
      <w:r w:rsidRPr="00DB610F">
        <w:rPr>
          <w:lang w:eastAsia="zh-CN"/>
        </w:rPr>
        <w:t>. Test3 is to be selected as test point.</w:t>
      </w:r>
    </w:p>
    <w:p w14:paraId="087D8C74" w14:textId="1452E08D" w:rsidR="00FF34DC" w:rsidRPr="00DB610F" w:rsidRDefault="00FF34DC" w:rsidP="00045762">
      <w:pPr>
        <w:pStyle w:val="TH"/>
        <w:rPr>
          <w:lang w:eastAsia="zh-CN"/>
        </w:rPr>
      </w:pPr>
      <w:r w:rsidRPr="00DB610F">
        <w:rPr>
          <w:lang w:eastAsia="zh-CN"/>
        </w:rPr>
        <w:br w:type="page"/>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F34DC" w:rsidRPr="0018689D" w14:paraId="6E60C3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1E507" w14:textId="77777777" w:rsidR="00FF34DC" w:rsidRPr="0018689D" w:rsidRDefault="00FF34DC"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21CC" w14:textId="77777777" w:rsidR="00FF34DC" w:rsidRPr="0018689D" w:rsidRDefault="00FF34DC"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E96A4C" w14:textId="77777777" w:rsidR="00FF34DC" w:rsidRPr="0018689D" w:rsidRDefault="00FF34DC"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FC19F" w14:textId="77777777" w:rsidR="00FF34DC" w:rsidRPr="0018689D" w:rsidRDefault="00FF34DC"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FF34DC" w:rsidRPr="0018689D" w:rsidRDefault="00FF34DC" w:rsidP="00CA7270">
            <w:pPr>
              <w:pStyle w:val="TAH"/>
            </w:pPr>
            <w:r w:rsidRPr="0018689D">
              <w:t>Test 3</w:t>
            </w:r>
          </w:p>
        </w:tc>
      </w:tr>
      <w:tr w:rsidR="00FF34DC" w:rsidRPr="0018689D" w14:paraId="202D134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4BE6BB" w14:textId="77777777" w:rsidR="00FF34DC" w:rsidRPr="0018689D" w:rsidRDefault="00FF34DC"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7DF465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B1AA1" w14:textId="77777777" w:rsidR="00FF34DC" w:rsidRPr="0018689D" w:rsidRDefault="00FF34DC"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5958D9" w14:textId="77777777" w:rsidR="00FF34DC" w:rsidRPr="0018689D" w:rsidRDefault="00FF34DC"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B245D0" w14:textId="77777777" w:rsidR="00FF34DC" w:rsidRPr="0018689D" w:rsidRDefault="00FF34DC" w:rsidP="00CA7270">
            <w:pPr>
              <w:pStyle w:val="TAC"/>
            </w:pPr>
            <w:r w:rsidRPr="0018689D">
              <w:t>FR2</w:t>
            </w:r>
          </w:p>
        </w:tc>
      </w:tr>
      <w:tr w:rsidR="00FF34DC" w:rsidRPr="0018689D" w14:paraId="7BDB71C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88485" w14:textId="77777777" w:rsidR="00FF34DC" w:rsidRPr="0018689D" w:rsidRDefault="00FF34DC"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0CF57" w14:textId="77777777" w:rsidR="00FF34DC" w:rsidRPr="0018689D" w:rsidRDefault="00FF34DC"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EEFB2B" w14:textId="77777777" w:rsidR="00FF34DC" w:rsidRPr="0018689D" w:rsidRDefault="00FF34DC"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26942A" w14:textId="77777777" w:rsidR="00FF34DC" w:rsidRPr="0018689D" w:rsidRDefault="00FF34DC"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0EC655" w14:textId="77777777" w:rsidR="00FF34DC" w:rsidRPr="0018689D" w:rsidRDefault="00FF34DC" w:rsidP="00CA7270">
            <w:pPr>
              <w:pStyle w:val="TAC"/>
            </w:pPr>
            <w:r w:rsidRPr="0018689D">
              <w:t>100</w:t>
            </w:r>
          </w:p>
        </w:tc>
      </w:tr>
      <w:tr w:rsidR="00FF34DC" w:rsidRPr="0018689D" w14:paraId="16CF858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8193D" w14:textId="77777777" w:rsidR="00FF34DC" w:rsidRPr="0018689D" w:rsidRDefault="00FF34DC"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CF314" w14:textId="77777777" w:rsidR="00FF34DC" w:rsidRPr="0018689D" w:rsidRDefault="00FF34DC"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662FC5" w14:textId="77777777" w:rsidR="00FF34DC" w:rsidRPr="0018689D" w:rsidRDefault="00FF34DC"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34274" w14:textId="77777777" w:rsidR="00FF34DC" w:rsidRPr="0018689D" w:rsidRDefault="00FF34DC"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9243A" w14:textId="77777777" w:rsidR="00FF34DC" w:rsidRPr="0018689D" w:rsidRDefault="00FF34DC" w:rsidP="00CA7270">
            <w:pPr>
              <w:pStyle w:val="TAC"/>
              <w:rPr>
                <w:lang w:eastAsia="zh-CN"/>
              </w:rPr>
            </w:pPr>
            <w:r w:rsidRPr="0018689D">
              <w:rPr>
                <w:lang w:eastAsia="zh-CN"/>
              </w:rPr>
              <w:t>120</w:t>
            </w:r>
          </w:p>
        </w:tc>
      </w:tr>
      <w:tr w:rsidR="00FF34DC" w:rsidRPr="0018689D" w14:paraId="55C968A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1AE29" w14:textId="77777777" w:rsidR="00FF34DC" w:rsidRPr="0018689D" w:rsidRDefault="00FF34DC"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C31DE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5E296B" w14:textId="77777777" w:rsidR="00FF34DC" w:rsidRPr="0018689D" w:rsidRDefault="00FF34DC"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6797D5" w14:textId="77777777" w:rsidR="00FF34DC" w:rsidRPr="0018689D" w:rsidRDefault="00FF34DC"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8956E" w14:textId="77777777" w:rsidR="00FF34DC" w:rsidRPr="0018689D" w:rsidRDefault="00FF34DC" w:rsidP="00CA7270">
            <w:pPr>
              <w:pStyle w:val="TAC"/>
            </w:pPr>
            <w:r w:rsidRPr="0018689D">
              <w:t>TDD</w:t>
            </w:r>
          </w:p>
        </w:tc>
      </w:tr>
      <w:tr w:rsidR="00FF34DC" w:rsidRPr="0018689D" w14:paraId="08436C0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02097" w14:textId="77777777" w:rsidR="00FF34DC" w:rsidRPr="0018689D" w:rsidRDefault="00FF34DC"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7AEFF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C7F47" w14:textId="77777777" w:rsidR="00FF34DC" w:rsidRPr="0018689D" w:rsidRDefault="00FF34DC"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BC652" w14:textId="77777777" w:rsidR="00FF34DC" w:rsidRPr="0018689D" w:rsidRDefault="00FF34DC" w:rsidP="00CA7270">
            <w:pPr>
              <w:pStyle w:val="TAC"/>
              <w:rPr>
                <w:lang w:eastAsia="zh-CN"/>
              </w:rPr>
            </w:pPr>
            <w:r w:rsidRPr="0018689D">
              <w:rPr>
                <w:lang w:eastAsia="zh-CN"/>
              </w:rPr>
              <w:t>7D1S2U</w:t>
            </w:r>
          </w:p>
          <w:p w14:paraId="14F417A0" w14:textId="77777777" w:rsidR="00FF34DC" w:rsidRPr="0018689D" w:rsidRDefault="00FF34DC"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3B14D0" w14:textId="77777777" w:rsidR="00FF34DC" w:rsidRPr="0018689D" w:rsidRDefault="00FF34DC" w:rsidP="00CA7270">
            <w:pPr>
              <w:pStyle w:val="TAC"/>
              <w:rPr>
                <w:lang w:eastAsia="zh-CN"/>
              </w:rPr>
            </w:pPr>
            <w:r w:rsidRPr="0018689D">
              <w:rPr>
                <w:lang w:eastAsia="zh-CN"/>
              </w:rPr>
              <w:t>DDSU</w:t>
            </w:r>
          </w:p>
          <w:p w14:paraId="3C9A588A" w14:textId="77777777" w:rsidR="00FF34DC" w:rsidRPr="0018689D" w:rsidRDefault="00FF34DC" w:rsidP="00CA7270">
            <w:pPr>
              <w:pStyle w:val="TAC"/>
              <w:rPr>
                <w:lang w:eastAsia="zh-CN"/>
              </w:rPr>
            </w:pPr>
            <w:r w:rsidRPr="0018689D">
              <w:rPr>
                <w:lang w:eastAsia="zh-CN"/>
              </w:rPr>
              <w:t>S:11D+3G+0U</w:t>
            </w:r>
          </w:p>
        </w:tc>
      </w:tr>
      <w:tr w:rsidR="00FF34DC" w:rsidRPr="0018689D" w14:paraId="33C1E23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94A788" w14:textId="77777777" w:rsidR="00FF34DC" w:rsidRPr="00DB610F" w:rsidRDefault="00FF34DC"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D576" w14:textId="77777777" w:rsidR="00FF34DC" w:rsidRPr="0018689D" w:rsidRDefault="00FF34DC"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8ED86" w14:textId="77777777" w:rsidR="00FF34DC" w:rsidRPr="0018689D" w:rsidRDefault="00FF34DC"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6D2FFA" w14:textId="77777777" w:rsidR="00FF34DC" w:rsidRPr="0018689D" w:rsidRDefault="00FF34DC"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6853B" w14:textId="77777777" w:rsidR="00FF34DC" w:rsidRPr="0018689D" w:rsidRDefault="00FF34DC" w:rsidP="00CA7270">
            <w:pPr>
              <w:pStyle w:val="TAC"/>
            </w:pPr>
            <w:r w:rsidRPr="0018689D">
              <w:t>16</w:t>
            </w:r>
          </w:p>
        </w:tc>
      </w:tr>
      <w:tr w:rsidR="00FF34DC" w:rsidRPr="0018689D" w14:paraId="0B4ADEF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074" w14:textId="77777777" w:rsidR="00FF34DC" w:rsidRPr="0018689D" w:rsidRDefault="00FF34DC"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756FA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ED9E030" w14:textId="77777777" w:rsidR="00FF34DC" w:rsidRPr="0018689D" w:rsidRDefault="00FF34DC"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77A41EA" w14:textId="77777777" w:rsidR="00FF34DC" w:rsidRPr="0018689D" w:rsidRDefault="00FF34DC"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83F9BDB" w14:textId="77777777" w:rsidR="00FF34DC" w:rsidRPr="0018689D" w:rsidRDefault="00FF34DC" w:rsidP="00CA7270">
            <w:pPr>
              <w:pStyle w:val="TAC"/>
            </w:pPr>
            <w:r w:rsidRPr="0018689D">
              <w:t>TDLA30-35</w:t>
            </w:r>
          </w:p>
        </w:tc>
      </w:tr>
      <w:tr w:rsidR="00FF34DC" w:rsidRPr="0018689D" w14:paraId="5E20A47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8DC0F" w14:textId="77777777" w:rsidR="00FF34DC" w:rsidRPr="0018689D" w:rsidRDefault="00FF34DC"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FF10F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5DCEC" w14:textId="4402D691" w:rsidR="00FF34DC" w:rsidRPr="0018689D" w:rsidRDefault="00FF34DC"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BA3AE" w14:textId="2FDDF5B1" w:rsidR="00FF34DC" w:rsidRPr="0018689D" w:rsidRDefault="00FF34DC"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2F7FF" w14:textId="77777777" w:rsidR="00FF34DC" w:rsidRPr="0018689D" w:rsidRDefault="00FF34DC" w:rsidP="00CA7270">
            <w:pPr>
              <w:pStyle w:val="TAC"/>
            </w:pPr>
            <w:r w:rsidRPr="0018689D">
              <w:t>ULA Low 2x2</w:t>
            </w:r>
          </w:p>
        </w:tc>
      </w:tr>
      <w:tr w:rsidR="00FF34DC" w:rsidRPr="0018689D" w14:paraId="73810DB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3C5F" w14:textId="77777777" w:rsidR="00FF34DC" w:rsidRPr="0018689D" w:rsidRDefault="00FF34DC"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885E0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74B58" w14:textId="77777777" w:rsidR="00FF34DC" w:rsidRPr="0018689D" w:rsidRDefault="00FF34DC"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2340D" w14:textId="77777777" w:rsidR="00FF34DC" w:rsidRPr="0018689D" w:rsidRDefault="00FF34DC"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F3C2B3" w14:textId="77777777" w:rsidR="00FF34DC" w:rsidRPr="0018689D" w:rsidRDefault="00FF34DC" w:rsidP="00CA7270">
            <w:pPr>
              <w:pStyle w:val="TAC"/>
            </w:pPr>
            <w:r w:rsidRPr="0018689D">
              <w:t>As defined in Annex B.4.1 in TS 38.101-4</w:t>
            </w:r>
          </w:p>
        </w:tc>
      </w:tr>
      <w:tr w:rsidR="00FF34DC" w:rsidRPr="0018689D" w14:paraId="5AEC828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70FC6" w14:textId="77777777" w:rsidR="00FF34DC" w:rsidRPr="0018689D" w:rsidRDefault="00FF34DC"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924FC1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E6E98D" w14:textId="77777777" w:rsidR="00FF34DC" w:rsidRPr="0018689D" w:rsidRDefault="00FF34DC"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9A83E4" w14:textId="77777777" w:rsidR="00FF34DC" w:rsidRPr="0018689D" w:rsidRDefault="00FF34DC"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2881C" w14:textId="77777777" w:rsidR="00FF34DC" w:rsidRPr="0018689D" w:rsidRDefault="00FF34DC" w:rsidP="00CA7270">
            <w:pPr>
              <w:pStyle w:val="TAC"/>
              <w:rPr>
                <w:lang w:eastAsia="zh-CN"/>
              </w:rPr>
            </w:pPr>
            <w:r w:rsidRPr="0018689D">
              <w:rPr>
                <w:lang w:eastAsia="zh-CN"/>
              </w:rPr>
              <w:t>MMSE-IRC</w:t>
            </w:r>
          </w:p>
        </w:tc>
      </w:tr>
      <w:tr w:rsidR="00FF34DC" w:rsidRPr="0018689D" w14:paraId="23E4BA18" w14:textId="77777777" w:rsidTr="00FF34DC">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90FBF" w14:textId="77777777" w:rsidR="00FF34DC" w:rsidRPr="0018689D" w:rsidRDefault="00FF34DC"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F8E3" w14:textId="77777777" w:rsidR="00FF34DC" w:rsidRPr="0018689D" w:rsidRDefault="00FF34DC"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80208E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1BC002" w14:textId="77777777" w:rsidR="00FF34DC" w:rsidRPr="0018689D" w:rsidRDefault="00FF34DC"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A1FADF" w14:textId="77777777" w:rsidR="00FF34DC" w:rsidRPr="0018689D" w:rsidRDefault="00FF34DC"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2174D" w14:textId="77777777" w:rsidR="00FF34DC" w:rsidRPr="0018689D" w:rsidRDefault="00FF34DC" w:rsidP="00CA7270">
            <w:pPr>
              <w:pStyle w:val="TAC"/>
              <w:rPr>
                <w:lang w:eastAsia="zh-CN"/>
              </w:rPr>
            </w:pPr>
            <w:r w:rsidRPr="0018689D">
              <w:rPr>
                <w:lang w:eastAsia="zh-CN"/>
              </w:rPr>
              <w:t>Type A</w:t>
            </w:r>
          </w:p>
        </w:tc>
      </w:tr>
      <w:tr w:rsidR="00FF34DC" w:rsidRPr="0018689D" w14:paraId="21BA7651"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EB6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9DF13" w14:textId="77777777" w:rsidR="00FF34DC" w:rsidRPr="0018689D" w:rsidRDefault="00FF34DC"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45FB8E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44C644"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6E476"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2760D4" w14:textId="77777777" w:rsidR="00FF34DC" w:rsidRPr="0018689D" w:rsidRDefault="00FF34DC" w:rsidP="00CA7270">
            <w:pPr>
              <w:pStyle w:val="TAC"/>
              <w:rPr>
                <w:lang w:eastAsia="zh-CN"/>
              </w:rPr>
            </w:pPr>
            <w:r w:rsidRPr="0018689D">
              <w:rPr>
                <w:lang w:eastAsia="zh-CN"/>
              </w:rPr>
              <w:t>2</w:t>
            </w:r>
          </w:p>
        </w:tc>
      </w:tr>
      <w:tr w:rsidR="00FF34DC" w:rsidRPr="0018689D" w14:paraId="3EE72923"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9B7FA"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AE49" w14:textId="77777777" w:rsidR="00FF34DC" w:rsidRPr="0018689D" w:rsidRDefault="00FF34DC"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0C7216C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E0146E" w14:textId="77777777" w:rsidR="00FF34DC" w:rsidRPr="0018689D" w:rsidRDefault="00FF34DC"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7C6E6B" w14:textId="77777777" w:rsidR="00FF34DC" w:rsidRPr="0018689D" w:rsidRDefault="00FF34DC"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A4CA07" w14:textId="77777777" w:rsidR="00FF34DC" w:rsidRPr="0018689D" w:rsidRDefault="00FF34DC" w:rsidP="00CA7270">
            <w:pPr>
              <w:pStyle w:val="TAC"/>
              <w:rPr>
                <w:lang w:eastAsia="zh-CN"/>
              </w:rPr>
            </w:pPr>
            <w:r w:rsidRPr="0018689D">
              <w:rPr>
                <w:lang w:eastAsia="zh-CN"/>
              </w:rPr>
              <w:t>12</w:t>
            </w:r>
          </w:p>
        </w:tc>
      </w:tr>
      <w:tr w:rsidR="00FF34DC" w:rsidRPr="0018689D" w14:paraId="00B6AE84"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FF3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83F6A" w14:textId="77777777" w:rsidR="00FF34DC" w:rsidRPr="0018689D" w:rsidRDefault="00FF34DC"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B590F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8703D6"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AAF3C0"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5B968" w14:textId="77777777" w:rsidR="00FF34DC" w:rsidRPr="0018689D" w:rsidRDefault="00FF34DC" w:rsidP="00CA7270">
            <w:pPr>
              <w:pStyle w:val="TAC"/>
              <w:rPr>
                <w:lang w:eastAsia="zh-CN"/>
              </w:rPr>
            </w:pPr>
            <w:r w:rsidRPr="0018689D">
              <w:rPr>
                <w:lang w:eastAsia="zh-CN"/>
              </w:rPr>
              <w:t>2</w:t>
            </w:r>
          </w:p>
        </w:tc>
      </w:tr>
      <w:tr w:rsidR="00FF34DC" w:rsidRPr="0018689D" w14:paraId="3827182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A86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AA28" w14:textId="77777777" w:rsidR="00FF34DC" w:rsidRPr="0018689D" w:rsidRDefault="00FF34DC"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F077A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02B67F" w14:textId="77777777" w:rsidR="00FF34DC" w:rsidRPr="0018689D" w:rsidRDefault="00FF34DC"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02A63" w14:textId="77777777" w:rsidR="00FF34DC" w:rsidRPr="0018689D" w:rsidRDefault="00FF34DC"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06E25F" w14:textId="77777777" w:rsidR="00FF34DC" w:rsidRPr="0018689D" w:rsidRDefault="00FF34DC" w:rsidP="00CA7270">
            <w:pPr>
              <w:pStyle w:val="TAC"/>
              <w:rPr>
                <w:lang w:eastAsia="zh-CN"/>
              </w:rPr>
            </w:pPr>
            <w:r w:rsidRPr="0018689D">
              <w:rPr>
                <w:lang w:eastAsia="zh-CN"/>
              </w:rPr>
              <w:t>Static</w:t>
            </w:r>
          </w:p>
        </w:tc>
      </w:tr>
      <w:tr w:rsidR="00FF34DC" w:rsidRPr="0018689D" w14:paraId="6F4BBCC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482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A5ADB" w14:textId="77777777" w:rsidR="00FF34DC" w:rsidRPr="0018689D" w:rsidRDefault="00FF34DC"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9C4BD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1741FE" w14:textId="77777777" w:rsidR="00FF34DC" w:rsidRPr="0018689D" w:rsidRDefault="00FF34DC"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4B658B" w14:textId="77777777" w:rsidR="00FF34DC" w:rsidRPr="0018689D" w:rsidRDefault="00FF34DC"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836F26" w14:textId="77777777" w:rsidR="00FF34DC" w:rsidRPr="0018689D" w:rsidRDefault="00FF34DC" w:rsidP="00CA7270">
            <w:pPr>
              <w:pStyle w:val="TAC"/>
              <w:rPr>
                <w:lang w:eastAsia="zh-CN"/>
              </w:rPr>
            </w:pPr>
            <w:r w:rsidRPr="0018689D">
              <w:rPr>
                <w:lang w:eastAsia="zh-CN"/>
              </w:rPr>
              <w:t>Non-interleaved</w:t>
            </w:r>
          </w:p>
        </w:tc>
      </w:tr>
      <w:tr w:rsidR="00FF34DC" w:rsidRPr="0018689D" w14:paraId="2D7D9083" w14:textId="77777777" w:rsidTr="00FF34DC">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5EC12" w14:textId="77777777" w:rsidR="00FF34DC" w:rsidRPr="0018689D" w:rsidRDefault="00FF34DC"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36FE" w14:textId="77777777" w:rsidR="00FF34DC" w:rsidRPr="0018689D" w:rsidRDefault="00FF34DC"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3E0A0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A0766" w14:textId="77777777" w:rsidR="00FF34DC" w:rsidRPr="0018689D" w:rsidRDefault="00FF34DC"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ABE75" w14:textId="77777777" w:rsidR="00FF34DC" w:rsidRPr="0018689D" w:rsidRDefault="00FF34DC"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793F49" w14:textId="77777777" w:rsidR="00FF34DC" w:rsidRPr="0018689D" w:rsidRDefault="00FF34DC" w:rsidP="00CA7270">
            <w:pPr>
              <w:pStyle w:val="TAC"/>
              <w:rPr>
                <w:lang w:eastAsia="zh-CN"/>
              </w:rPr>
            </w:pPr>
            <w:r w:rsidRPr="0018689D">
              <w:t>Type 1</w:t>
            </w:r>
          </w:p>
        </w:tc>
      </w:tr>
      <w:tr w:rsidR="00FF34DC" w:rsidRPr="0018689D" w14:paraId="652BBA8E"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5E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D5634" w14:textId="77777777" w:rsidR="00FF34DC" w:rsidRPr="0018689D" w:rsidRDefault="00FF34DC"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620E05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4AF5BE"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26433"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8ABAC5" w14:textId="77777777" w:rsidR="00FF34DC" w:rsidRPr="0018689D" w:rsidRDefault="00FF34DC" w:rsidP="00CA7270">
            <w:pPr>
              <w:pStyle w:val="TAC"/>
              <w:rPr>
                <w:lang w:eastAsia="zh-CN"/>
              </w:rPr>
            </w:pPr>
            <w:r w:rsidRPr="0018689D">
              <w:t>1</w:t>
            </w:r>
          </w:p>
        </w:tc>
      </w:tr>
      <w:tr w:rsidR="00FF34DC" w:rsidRPr="0018689D" w14:paraId="36587BC8"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31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2308" w14:textId="77777777" w:rsidR="00FF34DC" w:rsidRPr="0018689D" w:rsidRDefault="00FF34DC"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0DCAA6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82B3C4"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3771CC"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1561E0" w14:textId="77777777" w:rsidR="00FF34DC" w:rsidRPr="0018689D" w:rsidRDefault="00FF34DC" w:rsidP="00CA7270">
            <w:pPr>
              <w:pStyle w:val="TAC"/>
              <w:rPr>
                <w:lang w:eastAsia="zh-CN"/>
              </w:rPr>
            </w:pPr>
            <w:r w:rsidRPr="0018689D">
              <w:t>1</w:t>
            </w:r>
          </w:p>
        </w:tc>
      </w:tr>
      <w:tr w:rsidR="00FF34DC" w:rsidRPr="0018689D" w14:paraId="7D3899C2" w14:textId="77777777" w:rsidTr="00FF34DC">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18457" w14:textId="77777777" w:rsidR="00FF34DC" w:rsidRPr="0018689D" w:rsidRDefault="00FF34DC"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88EF1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2B46F" w14:textId="77777777" w:rsidR="00FF34DC" w:rsidRPr="0018689D" w:rsidRDefault="00FF34DC" w:rsidP="00CA7270">
            <w:pPr>
              <w:pStyle w:val="TAC"/>
            </w:pPr>
            <w:r w:rsidRPr="0018689D">
              <w:t>As specified in Table A.4-2 of TS 38.101-4:</w:t>
            </w:r>
          </w:p>
          <w:p w14:paraId="1A30E2CA" w14:textId="77777777" w:rsidR="00FF34DC" w:rsidRPr="0018689D" w:rsidRDefault="00FF34DC" w:rsidP="00CA7270">
            <w:pPr>
              <w:pStyle w:val="TAC"/>
            </w:pPr>
            <w:r w:rsidRPr="0018689D">
              <w:t>Rank 1: TBS.2-1</w:t>
            </w:r>
          </w:p>
          <w:p w14:paraId="60791867" w14:textId="77777777" w:rsidR="00FF34DC" w:rsidRPr="0018689D" w:rsidRDefault="00FF34DC"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A0A07" w14:textId="77777777" w:rsidR="00FF34DC" w:rsidRPr="0018689D" w:rsidRDefault="00FF34DC" w:rsidP="00CA7270">
            <w:pPr>
              <w:pStyle w:val="TAC"/>
            </w:pPr>
            <w:r w:rsidRPr="0018689D">
              <w:t>As specified in Table A.4-2 of TS 38.101-4:</w:t>
            </w:r>
          </w:p>
          <w:p w14:paraId="364F6385" w14:textId="77777777" w:rsidR="00FF34DC" w:rsidRPr="0018689D" w:rsidRDefault="00FF34DC" w:rsidP="00CA7270">
            <w:pPr>
              <w:pStyle w:val="TAC"/>
            </w:pPr>
            <w:r w:rsidRPr="0018689D">
              <w:t>Rank 1: TBS.2-3</w:t>
            </w:r>
          </w:p>
          <w:p w14:paraId="1EA9A8E7" w14:textId="77777777" w:rsidR="00FF34DC" w:rsidRPr="0018689D" w:rsidRDefault="00FF34DC"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1799C" w14:textId="77777777" w:rsidR="00FF34DC" w:rsidRPr="0018689D" w:rsidRDefault="00FF34DC" w:rsidP="00CA7270">
            <w:pPr>
              <w:pStyle w:val="TAC"/>
            </w:pPr>
            <w:r w:rsidRPr="0018689D">
              <w:t>As specified in Table A.4-1 of TS 38.101-4:</w:t>
            </w:r>
          </w:p>
          <w:p w14:paraId="326351C1" w14:textId="77777777" w:rsidR="00FF34DC" w:rsidRPr="0018689D" w:rsidRDefault="00FF34DC" w:rsidP="00CA7270">
            <w:pPr>
              <w:pStyle w:val="TAC"/>
            </w:pPr>
            <w:r w:rsidRPr="0018689D">
              <w:t>Rank 1: TBS.1-1</w:t>
            </w:r>
          </w:p>
          <w:p w14:paraId="27442B29" w14:textId="77777777" w:rsidR="00FF34DC" w:rsidRPr="0018689D" w:rsidRDefault="00FF34DC" w:rsidP="00CA7270">
            <w:pPr>
              <w:pStyle w:val="TAC"/>
            </w:pPr>
            <w:r w:rsidRPr="0018689D">
              <w:t>Rank 2: TBS.1-2</w:t>
            </w:r>
          </w:p>
        </w:tc>
      </w:tr>
      <w:tr w:rsidR="00FF34DC" w:rsidRPr="0018689D" w14:paraId="5A56BF61"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ADD2" w14:textId="77777777" w:rsidR="00FF34DC" w:rsidRPr="0018689D" w:rsidRDefault="00FF34DC"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455A"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6AD757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6C76" w14:textId="77777777" w:rsidR="00FF34DC" w:rsidRPr="0018689D" w:rsidRDefault="00FF34DC"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DCBF9" w14:textId="77777777" w:rsidR="00FF34DC" w:rsidRPr="0018689D" w:rsidRDefault="00FF34DC"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6F8E2" w14:textId="77777777" w:rsidR="00FF34DC" w:rsidRPr="0018689D" w:rsidRDefault="00FF34DC" w:rsidP="00CA7270">
            <w:pPr>
              <w:pStyle w:val="TAC"/>
            </w:pPr>
            <w:r w:rsidRPr="0018689D">
              <w:t>Periodic</w:t>
            </w:r>
          </w:p>
        </w:tc>
      </w:tr>
      <w:tr w:rsidR="00FF34DC" w:rsidRPr="0018689D" w14:paraId="10A34F9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DECE"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85444"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556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41CE8" w14:textId="77777777" w:rsidR="00FF34DC" w:rsidRPr="0018689D" w:rsidRDefault="00FF34DC"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5C7CC" w14:textId="77777777" w:rsidR="00FF34DC" w:rsidRPr="0018689D" w:rsidRDefault="00FF34DC"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FEBCF1" w14:textId="77777777" w:rsidR="00FF34DC" w:rsidRPr="0018689D" w:rsidRDefault="00FF34DC" w:rsidP="00CA7270">
            <w:pPr>
              <w:pStyle w:val="TAC"/>
            </w:pPr>
            <w:r w:rsidRPr="0018689D">
              <w:t>4</w:t>
            </w:r>
          </w:p>
        </w:tc>
      </w:tr>
      <w:tr w:rsidR="00FF34DC" w:rsidRPr="0018689D" w14:paraId="1A1BAB14"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AFE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6B691"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B06BD9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A4B07D"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13625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B03631" w14:textId="77777777" w:rsidR="00FF34DC" w:rsidRPr="0018689D" w:rsidRDefault="00FF34DC" w:rsidP="00CA7270">
            <w:pPr>
              <w:pStyle w:val="TAC"/>
            </w:pPr>
            <w:r w:rsidRPr="0018689D">
              <w:t>FD-CDM2</w:t>
            </w:r>
          </w:p>
        </w:tc>
      </w:tr>
      <w:tr w:rsidR="00FF34DC" w:rsidRPr="0018689D" w14:paraId="136A2F6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D75D"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CDFF"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DA386D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794385"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20157E"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543E3" w14:textId="77777777" w:rsidR="00FF34DC" w:rsidRPr="0018689D" w:rsidRDefault="00FF34DC" w:rsidP="00CA7270">
            <w:pPr>
              <w:pStyle w:val="TAC"/>
            </w:pPr>
            <w:r w:rsidRPr="0018689D">
              <w:t>1</w:t>
            </w:r>
          </w:p>
        </w:tc>
      </w:tr>
      <w:tr w:rsidR="00FF34DC" w:rsidRPr="0018689D" w14:paraId="4084F09E"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AD3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A4FC1"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A2764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F7EF8" w14:textId="0BD83582" w:rsidR="00FF34DC" w:rsidRPr="0018689D" w:rsidRDefault="00FF34DC" w:rsidP="00CA7270">
            <w:pPr>
              <w:pStyle w:val="TAC"/>
            </w:pPr>
            <w:r w:rsidRPr="0018689D">
              <w:t xml:space="preserve">Row </w:t>
            </w:r>
            <w:r w:rsidR="0096764B" w:rsidRPr="0096764B">
              <w:t>4</w:t>
            </w:r>
            <w:r w:rsidRPr="0018689D">
              <w:t>, (</w:t>
            </w:r>
            <w:r w:rsidR="0096764B" w:rsidRPr="0096764B">
              <w:t>8</w:t>
            </w:r>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D6C463" w14:textId="33B75C41" w:rsidR="00FF34DC" w:rsidRPr="0018689D" w:rsidRDefault="00FF34DC" w:rsidP="00CA7270">
            <w:pPr>
              <w:pStyle w:val="TAC"/>
            </w:pPr>
            <w:r w:rsidRPr="0018689D">
              <w:t xml:space="preserve">Row </w:t>
            </w:r>
            <w:r w:rsidR="0096764B" w:rsidRPr="0096764B">
              <w:t>4</w:t>
            </w:r>
            <w:r w:rsidRPr="0018689D">
              <w:t>, (</w:t>
            </w:r>
            <w:r w:rsidR="0096764B" w:rsidRPr="0096764B">
              <w:t>8</w:t>
            </w:r>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38F111" w14:textId="1C5AEFAD" w:rsidR="00FF34DC" w:rsidRPr="0018689D" w:rsidRDefault="00FF34DC" w:rsidP="00CA7270">
            <w:pPr>
              <w:pStyle w:val="TAC"/>
            </w:pPr>
            <w:r w:rsidRPr="0018689D">
              <w:t xml:space="preserve">Row </w:t>
            </w:r>
            <w:r w:rsidR="0096764B" w:rsidRPr="0096764B">
              <w:t>4</w:t>
            </w:r>
            <w:r w:rsidRPr="0018689D">
              <w:t>, (8)</w:t>
            </w:r>
          </w:p>
        </w:tc>
      </w:tr>
      <w:tr w:rsidR="00FF34DC" w:rsidRPr="0018689D" w14:paraId="6FE0BB3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B64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1283"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6314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A6528" w14:textId="67A97874" w:rsidR="00FF34DC" w:rsidRPr="0018689D" w:rsidRDefault="0096764B" w:rsidP="00CA7270">
            <w:pPr>
              <w:pStyle w:val="TAC"/>
            </w:pPr>
            <w:r w:rsidRPr="0096764B">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782B3" w14:textId="6B7EEFF7" w:rsidR="00FF34DC" w:rsidRPr="0018689D" w:rsidRDefault="0096764B" w:rsidP="00CA7270">
            <w:pPr>
              <w:pStyle w:val="TAC"/>
            </w:pPr>
            <w:r w:rsidRPr="0096764B">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BDFEB2" w14:textId="77777777" w:rsidR="00FF34DC" w:rsidRPr="0018689D" w:rsidRDefault="00FF34DC" w:rsidP="00CA7270">
            <w:pPr>
              <w:pStyle w:val="TAC"/>
            </w:pPr>
            <w:r w:rsidRPr="0018689D">
              <w:t>13</w:t>
            </w:r>
          </w:p>
        </w:tc>
      </w:tr>
      <w:tr w:rsidR="00FF34DC" w:rsidRPr="0018689D" w14:paraId="2E157E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406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05CE7E" w14:textId="77777777" w:rsidR="00FF34DC" w:rsidRPr="0018689D" w:rsidRDefault="00FF34DC" w:rsidP="00CA7270">
            <w:pPr>
              <w:pStyle w:val="TAL"/>
            </w:pPr>
            <w:r w:rsidRPr="0018689D">
              <w:t>CSI-RS</w:t>
            </w:r>
          </w:p>
          <w:p w14:paraId="45CF8327"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EAB"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BF53E" w14:textId="7FC8B596" w:rsidR="00FF34DC" w:rsidRPr="0018689D" w:rsidRDefault="0096764B" w:rsidP="00CA7270">
            <w:pPr>
              <w:pStyle w:val="TAC"/>
            </w:pPr>
            <w:r w:rsidRPr="0096764B">
              <w:t>8</w:t>
            </w:r>
            <w:r w:rsidR="00FF34DC" w:rsidRPr="0018689D">
              <w:t xml:space="preserve">/1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C4488" w14:textId="51EB3A32" w:rsidR="00FF34DC" w:rsidRPr="0018689D" w:rsidRDefault="0096764B" w:rsidP="00CA7270">
            <w:pPr>
              <w:pStyle w:val="TAC"/>
            </w:pPr>
            <w:r w:rsidRPr="0096764B">
              <w:t>8</w:t>
            </w:r>
            <w:r w:rsidR="00FF34DC"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DFCBB" w14:textId="77777777" w:rsidR="00FF34DC" w:rsidRPr="0018689D" w:rsidRDefault="00FF34DC" w:rsidP="00CA7270">
            <w:pPr>
              <w:pStyle w:val="TAC"/>
            </w:pPr>
            <w:r w:rsidRPr="0018689D">
              <w:t>8/1</w:t>
            </w:r>
          </w:p>
        </w:tc>
      </w:tr>
      <w:tr w:rsidR="00FF34DC" w:rsidRPr="0018689D" w14:paraId="0184F318"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5CA9" w14:textId="77777777" w:rsidR="00FF34DC" w:rsidRPr="0018689D" w:rsidRDefault="00FF34DC"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8455"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E688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1DC17E" w14:textId="48246FFF" w:rsidR="00FF34DC" w:rsidRPr="0018689D" w:rsidRDefault="0096764B" w:rsidP="00CA7270">
            <w:pPr>
              <w:pStyle w:val="TAC"/>
            </w:pPr>
            <w:r w:rsidRPr="0096764B">
              <w:t>Ap</w:t>
            </w:r>
            <w:r w:rsidR="00FF34DC" w:rsidRPr="0018689D">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94C835" w14:textId="38E96FB1" w:rsidR="00FF34DC" w:rsidRPr="0018689D" w:rsidRDefault="0096764B" w:rsidP="00CA7270">
            <w:pPr>
              <w:pStyle w:val="TAC"/>
            </w:pPr>
            <w:r w:rsidRPr="0096764B">
              <w:t>Ap</w:t>
            </w:r>
            <w:r w:rsidR="00FF34DC" w:rsidRPr="0018689D">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14D08" w14:textId="77777777" w:rsidR="00FF34DC" w:rsidRPr="0018689D" w:rsidRDefault="00FF34DC" w:rsidP="00CA7270">
            <w:pPr>
              <w:pStyle w:val="TAC"/>
            </w:pPr>
            <w:r w:rsidRPr="0018689D">
              <w:t>A</w:t>
            </w:r>
            <w:r w:rsidRPr="0018689D">
              <w:rPr>
                <w:lang w:eastAsia="zh-CN"/>
              </w:rPr>
              <w:t>p</w:t>
            </w:r>
            <w:r w:rsidRPr="0018689D">
              <w:t>eriodic</w:t>
            </w:r>
          </w:p>
        </w:tc>
      </w:tr>
      <w:tr w:rsidR="00FF34DC" w:rsidRPr="0018689D" w14:paraId="7106DC6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8242"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81410"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576994E"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429F6" w14:textId="77777777" w:rsidR="00FF34DC" w:rsidRPr="0018689D" w:rsidRDefault="00FF34DC"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C065" w14:textId="77777777" w:rsidR="00FF34DC" w:rsidRPr="0018689D" w:rsidRDefault="00FF34DC"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23D09C" w14:textId="77777777" w:rsidR="00FF34DC" w:rsidRPr="0018689D" w:rsidRDefault="00FF34DC" w:rsidP="00CA7270">
            <w:pPr>
              <w:pStyle w:val="TAC"/>
            </w:pPr>
            <w:r w:rsidRPr="0018689D">
              <w:t>2</w:t>
            </w:r>
          </w:p>
        </w:tc>
      </w:tr>
      <w:tr w:rsidR="00FF34DC" w:rsidRPr="0018689D" w14:paraId="3ECC549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D65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620AD"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C0487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9D3BB"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C6B3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195B32" w14:textId="77777777" w:rsidR="00FF34DC" w:rsidRPr="0018689D" w:rsidRDefault="00FF34DC" w:rsidP="00CA7270">
            <w:pPr>
              <w:pStyle w:val="TAC"/>
            </w:pPr>
            <w:r w:rsidRPr="0018689D">
              <w:t>FD-CDM2</w:t>
            </w:r>
          </w:p>
        </w:tc>
      </w:tr>
      <w:tr w:rsidR="00FF34DC" w:rsidRPr="0018689D" w14:paraId="7316827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513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A4FB9"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F15FB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F2FFD3"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4D0889"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4D432B" w14:textId="77777777" w:rsidR="00FF34DC" w:rsidRPr="0018689D" w:rsidRDefault="00FF34DC" w:rsidP="00CA7270">
            <w:pPr>
              <w:pStyle w:val="TAC"/>
            </w:pPr>
            <w:r w:rsidRPr="0018689D">
              <w:t>1</w:t>
            </w:r>
          </w:p>
        </w:tc>
      </w:tr>
      <w:tr w:rsidR="00FF34DC" w:rsidRPr="0018689D" w14:paraId="03C7603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1C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9A48"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385B1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B9A84" w14:textId="77777777" w:rsidR="00FF34DC" w:rsidRPr="0018689D" w:rsidRDefault="00FF34DC"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937B24" w14:textId="77777777" w:rsidR="00FF34DC" w:rsidRPr="0018689D" w:rsidRDefault="00FF34DC"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E7EEF7" w14:textId="77777777" w:rsidR="00FF34DC" w:rsidRPr="0018689D" w:rsidRDefault="00FF34DC" w:rsidP="00CA7270">
            <w:pPr>
              <w:pStyle w:val="TAC"/>
            </w:pPr>
            <w:r w:rsidRPr="0018689D">
              <w:t>Row 3 (6)</w:t>
            </w:r>
          </w:p>
        </w:tc>
      </w:tr>
      <w:tr w:rsidR="00FF34DC" w:rsidRPr="0018689D" w14:paraId="67B98E96"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3D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1DC07"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12DFB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1D7454" w14:textId="77777777" w:rsidR="00FF34DC" w:rsidRPr="0018689D" w:rsidRDefault="00FF34DC"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04963A" w14:textId="77777777" w:rsidR="00FF34DC" w:rsidRPr="0018689D" w:rsidRDefault="00FF34DC"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157F" w14:textId="77777777" w:rsidR="00FF34DC" w:rsidRPr="0018689D" w:rsidRDefault="00FF34DC" w:rsidP="00CA7270">
            <w:pPr>
              <w:pStyle w:val="TAC"/>
            </w:pPr>
            <w:r w:rsidRPr="0018689D">
              <w:t>13</w:t>
            </w:r>
          </w:p>
        </w:tc>
      </w:tr>
      <w:tr w:rsidR="00FF34DC" w:rsidRPr="0018689D" w14:paraId="5581902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0E9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5CD1F6" w14:textId="77777777" w:rsidR="00FF34DC" w:rsidRPr="0018689D" w:rsidRDefault="00FF34DC" w:rsidP="00CA7270">
            <w:pPr>
              <w:pStyle w:val="TAL"/>
            </w:pPr>
            <w:r w:rsidRPr="0018689D">
              <w:t>NZP CSI-RS-timeConfig</w:t>
            </w:r>
          </w:p>
          <w:p w14:paraId="52EF7DB1"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5D966"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61FFB1" w14:textId="6E6E9BE9" w:rsidR="00FF34DC" w:rsidRPr="0018689D" w:rsidRDefault="0096764B" w:rsidP="00CA7270">
            <w:pPr>
              <w:pStyle w:val="TAC"/>
            </w:pPr>
            <w:r w:rsidRPr="0096764B">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9AD069" w14:textId="246025D8" w:rsidR="00FF34DC" w:rsidRPr="0018689D" w:rsidRDefault="0096764B" w:rsidP="00CA7270">
            <w:pPr>
              <w:pStyle w:val="TAC"/>
            </w:pPr>
            <w:r w:rsidRPr="0096764B">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3A454F" w14:textId="77777777" w:rsidR="00FF34DC" w:rsidRPr="0018689D" w:rsidRDefault="00FF34DC" w:rsidP="00CA7270">
            <w:pPr>
              <w:pStyle w:val="TAC"/>
            </w:pPr>
            <w:r w:rsidRPr="0018689D">
              <w:t>Not configured</w:t>
            </w:r>
          </w:p>
        </w:tc>
      </w:tr>
      <w:tr w:rsidR="00FF34DC" w:rsidRPr="0018689D" w14:paraId="1140CF9B"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5207" w14:textId="77777777" w:rsidR="00FF34DC" w:rsidRPr="0018689D" w:rsidRDefault="00FF34DC"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D4BCE46" w14:textId="77777777" w:rsidR="00FF34DC" w:rsidRPr="0018689D" w:rsidRDefault="00FF34DC"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355DA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576E44" w14:textId="17988E09" w:rsidR="00FF34DC" w:rsidRPr="0018689D" w:rsidRDefault="0096764B" w:rsidP="00CA7270">
            <w:pPr>
              <w:pStyle w:val="TAC"/>
            </w:pPr>
            <w:r w:rsidRPr="0096764B">
              <w:rPr>
                <w:lang w:eastAsia="zh-CN"/>
              </w:rPr>
              <w:t>Ap</w:t>
            </w:r>
            <w:r w:rsidR="00FF34DC" w:rsidRPr="0018689D">
              <w:rPr>
                <w:lang w:eastAsia="zh-CN"/>
              </w:rPr>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E1E4B" w14:textId="528DBC72" w:rsidR="00FF34DC" w:rsidRPr="0018689D" w:rsidRDefault="0096764B" w:rsidP="00CA7270">
            <w:pPr>
              <w:pStyle w:val="TAC"/>
              <w:rPr>
                <w:lang w:eastAsia="zh-CN"/>
              </w:rPr>
            </w:pPr>
            <w:r w:rsidRPr="0096764B">
              <w:rPr>
                <w:lang w:eastAsia="zh-CN"/>
              </w:rPr>
              <w:t>Ap</w:t>
            </w:r>
            <w:r w:rsidR="00FF34DC" w:rsidRPr="0018689D">
              <w:rPr>
                <w:lang w:eastAsia="zh-CN"/>
              </w:rPr>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4CD2D4" w14:textId="22833EB4" w:rsidR="00FF34DC" w:rsidRPr="0018689D" w:rsidRDefault="0096764B" w:rsidP="00CA7270">
            <w:pPr>
              <w:pStyle w:val="TAC"/>
              <w:rPr>
                <w:lang w:eastAsia="zh-CN"/>
              </w:rPr>
            </w:pPr>
            <w:r w:rsidRPr="0096764B">
              <w:rPr>
                <w:lang w:eastAsia="zh-CN"/>
              </w:rPr>
              <w:t>Ap</w:t>
            </w:r>
            <w:r w:rsidR="00FF34DC" w:rsidRPr="0018689D">
              <w:rPr>
                <w:lang w:eastAsia="zh-CN"/>
              </w:rPr>
              <w:t>eriodic</w:t>
            </w:r>
          </w:p>
        </w:tc>
      </w:tr>
      <w:tr w:rsidR="00FF34DC" w:rsidRPr="0018689D" w14:paraId="7CFC39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36CF"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68AAAC" w14:textId="77777777" w:rsidR="00FF34DC" w:rsidRPr="0018689D" w:rsidRDefault="00FF34DC"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B684B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270324" w14:textId="20093857" w:rsidR="00FF34DC" w:rsidRPr="0018689D" w:rsidRDefault="00FF34DC" w:rsidP="00CA7270">
            <w:pPr>
              <w:pStyle w:val="TAC"/>
            </w:pPr>
            <w:r w:rsidRPr="0018689D">
              <w:t xml:space="preserve">Pattern </w:t>
            </w:r>
            <w:r w:rsidR="0096764B" w:rsidRPr="0096764B">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04849" w14:textId="1CC316E2" w:rsidR="00FF34DC" w:rsidRPr="0018689D" w:rsidRDefault="00FF34DC" w:rsidP="00CA7270">
            <w:pPr>
              <w:pStyle w:val="TAC"/>
            </w:pPr>
            <w:r w:rsidRPr="0018689D">
              <w:t xml:space="preserve">Pattern </w:t>
            </w:r>
            <w:r w:rsidR="0096764B" w:rsidRPr="0096764B">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1C195" w14:textId="77777777" w:rsidR="00FF34DC" w:rsidRPr="0018689D" w:rsidRDefault="00FF34DC" w:rsidP="00CA7270">
            <w:pPr>
              <w:pStyle w:val="TAC"/>
            </w:pPr>
            <w:r w:rsidRPr="0018689D">
              <w:t>Pattern 1</w:t>
            </w:r>
          </w:p>
        </w:tc>
      </w:tr>
      <w:tr w:rsidR="00FF34DC" w:rsidRPr="0018689D" w14:paraId="491B1552"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7C4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962E38B" w14:textId="77777777" w:rsidR="00FF34DC" w:rsidRPr="0018689D" w:rsidRDefault="00FF34DC" w:rsidP="00CA7270">
            <w:pPr>
              <w:pStyle w:val="TAL"/>
            </w:pPr>
            <w:r w:rsidRPr="0018689D">
              <w:t>CSI-IM Resource Mapping</w:t>
            </w:r>
          </w:p>
          <w:p w14:paraId="41C04268" w14:textId="77777777" w:rsidR="00FF34DC" w:rsidRPr="0018689D" w:rsidRDefault="00FF34DC"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C073B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4D8F9" w14:textId="6BD588BC" w:rsidR="00FF34DC" w:rsidRPr="0018689D" w:rsidRDefault="00FF34DC" w:rsidP="00CA7270">
            <w:pPr>
              <w:pStyle w:val="TAC"/>
            </w:pPr>
            <w:r w:rsidRPr="0018689D">
              <w:t>(</w:t>
            </w:r>
            <w:r w:rsidR="0096764B" w:rsidRPr="0096764B">
              <w:t>8</w:t>
            </w:r>
            <w:r w:rsidRPr="0018689D">
              <w:t>,</w:t>
            </w:r>
            <w:r w:rsidR="0096764B" w:rsidRPr="0096764B">
              <w:t>13</w:t>
            </w:r>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A4B4F5" w14:textId="5D483FC6" w:rsidR="00FF34DC" w:rsidRPr="0018689D" w:rsidRDefault="00FF34DC" w:rsidP="00CA7270">
            <w:pPr>
              <w:pStyle w:val="TAC"/>
            </w:pPr>
            <w:r w:rsidRPr="0018689D">
              <w:t>(</w:t>
            </w:r>
            <w:r w:rsidR="0096764B">
              <w:t>8</w:t>
            </w:r>
            <w:r w:rsidRPr="0018689D">
              <w:t>,</w:t>
            </w:r>
            <w:r w:rsidR="0096764B" w:rsidRPr="0096764B">
              <w:t>13</w:t>
            </w:r>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BECF15" w14:textId="77777777" w:rsidR="00FF34DC" w:rsidRPr="0018689D" w:rsidRDefault="00FF34DC" w:rsidP="00CA7270">
            <w:pPr>
              <w:pStyle w:val="TAC"/>
            </w:pPr>
            <w:r w:rsidRPr="0018689D">
              <w:t>(8,13)</w:t>
            </w:r>
          </w:p>
        </w:tc>
      </w:tr>
      <w:tr w:rsidR="00FF34DC" w:rsidRPr="0018689D" w14:paraId="578FFC6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FADDA0" w14:textId="77777777" w:rsidR="00FF34DC" w:rsidRPr="0018689D" w:rsidRDefault="00FF34DC" w:rsidP="00CA7270">
            <w:pPr>
              <w:pStyle w:val="TAL"/>
            </w:pPr>
            <w:r w:rsidRPr="0018689D">
              <w:t>CSI-IM timeConfig</w:t>
            </w:r>
          </w:p>
          <w:p w14:paraId="39151912"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882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6237E" w14:textId="37C38372" w:rsidR="00FF34DC" w:rsidRPr="0018689D" w:rsidRDefault="0096764B" w:rsidP="00CA7270">
            <w:pPr>
              <w:pStyle w:val="TAC"/>
            </w:pPr>
            <w:r w:rsidRPr="0096764B">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4C79F5" w14:textId="62967132" w:rsidR="00FF34DC" w:rsidRPr="0018689D" w:rsidRDefault="0096764B" w:rsidP="00CA7270">
            <w:pPr>
              <w:pStyle w:val="TAC"/>
            </w:pPr>
            <w:r w:rsidRPr="0096764B">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EF7609" w14:textId="77777777" w:rsidR="00FF34DC" w:rsidRPr="0018689D" w:rsidRDefault="00FF34DC" w:rsidP="00CA7270">
            <w:pPr>
              <w:pStyle w:val="TAC"/>
            </w:pPr>
            <w:r w:rsidRPr="0018689D">
              <w:t>Not configured</w:t>
            </w:r>
          </w:p>
        </w:tc>
      </w:tr>
      <w:tr w:rsidR="00FF34DC" w:rsidRPr="0018689D" w14:paraId="47FB2938"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D3D48A" w14:textId="77777777" w:rsidR="00FF34DC" w:rsidRPr="0018689D" w:rsidRDefault="00FF34DC"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E8D7E0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8F92E" w14:textId="77777777" w:rsidR="00FF34DC" w:rsidRPr="0018689D" w:rsidRDefault="00FF34DC"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C58B7" w14:textId="77777777" w:rsidR="00FF34DC" w:rsidRPr="0018689D" w:rsidRDefault="00FF34DC"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439D2" w14:textId="77777777" w:rsidR="00FF34DC" w:rsidRPr="0018689D" w:rsidRDefault="00FF34DC" w:rsidP="00CA7270">
            <w:pPr>
              <w:pStyle w:val="TAC"/>
            </w:pPr>
            <w:r w:rsidRPr="0018689D">
              <w:t>Aperiodic</w:t>
            </w:r>
          </w:p>
        </w:tc>
      </w:tr>
      <w:tr w:rsidR="00FF34DC" w:rsidRPr="0018689D" w14:paraId="6B2810B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33D2" w14:textId="77777777" w:rsidR="00FF34DC" w:rsidRPr="0018689D" w:rsidRDefault="00FF34DC"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F5B70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7BB381" w14:textId="408181A0" w:rsidR="00FF34DC" w:rsidRPr="0018689D" w:rsidRDefault="00FF34DC" w:rsidP="00CA7270">
            <w:pPr>
              <w:pStyle w:val="TAC"/>
            </w:pPr>
            <w:r w:rsidRPr="0018689D">
              <w:t xml:space="preserve">Table </w:t>
            </w:r>
            <w:r w:rsidR="0096764B" w:rsidRPr="0096764B">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23088" w14:textId="4356B7A2" w:rsidR="00FF34DC" w:rsidRPr="0018689D" w:rsidRDefault="00FF34DC" w:rsidP="00CA7270">
            <w:pPr>
              <w:pStyle w:val="TAC"/>
            </w:pPr>
            <w:r w:rsidRPr="0018689D">
              <w:t xml:space="preserve">Table </w:t>
            </w:r>
            <w:r w:rsidR="0096764B" w:rsidRPr="0096764B">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CB4FC" w14:textId="70CF99E4" w:rsidR="00FF34DC" w:rsidRPr="0018689D" w:rsidRDefault="00FF34DC" w:rsidP="00CA7270">
            <w:pPr>
              <w:pStyle w:val="TAC"/>
            </w:pPr>
            <w:r w:rsidRPr="0018689D">
              <w:t xml:space="preserve">Table </w:t>
            </w:r>
            <w:r w:rsidR="0096764B" w:rsidRPr="0096764B">
              <w:t>1</w:t>
            </w:r>
          </w:p>
        </w:tc>
      </w:tr>
      <w:tr w:rsidR="00FF34DC" w:rsidRPr="0018689D" w14:paraId="59D5A226"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74A1F" w14:textId="77777777" w:rsidR="00FF34DC" w:rsidRPr="0018689D" w:rsidRDefault="00FF34DC"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783864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C2B40D" w14:textId="77777777" w:rsidR="00FF34DC" w:rsidRPr="0018689D" w:rsidRDefault="00FF34DC"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8205EE" w14:textId="77777777" w:rsidR="00FF34DC" w:rsidRPr="0018689D" w:rsidRDefault="00FF34DC"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A3F91" w14:textId="77777777" w:rsidR="00FF34DC" w:rsidRPr="0018689D" w:rsidRDefault="00FF34DC" w:rsidP="00CA7270">
            <w:pPr>
              <w:pStyle w:val="TAC"/>
            </w:pPr>
            <w:r w:rsidRPr="0018689D">
              <w:t>cri-RI-PMI-CQI</w:t>
            </w:r>
          </w:p>
        </w:tc>
      </w:tr>
      <w:tr w:rsidR="00FF34DC" w:rsidRPr="0018689D" w14:paraId="4212AC6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A6B09" w14:textId="77777777" w:rsidR="00FF34DC" w:rsidRPr="0018689D" w:rsidRDefault="00FF34DC"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1A9334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1F4B3" w14:textId="77777777" w:rsidR="00FF34DC" w:rsidRPr="0018689D" w:rsidRDefault="00FF34DC"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56E2A"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5013C1" w14:textId="77777777" w:rsidR="00FF34DC" w:rsidRPr="0018689D" w:rsidRDefault="00FF34DC" w:rsidP="00CA7270">
            <w:pPr>
              <w:pStyle w:val="TAC"/>
            </w:pPr>
            <w:r w:rsidRPr="0018689D">
              <w:t>not configured</w:t>
            </w:r>
          </w:p>
        </w:tc>
      </w:tr>
      <w:tr w:rsidR="00FF34DC" w:rsidRPr="0018689D" w14:paraId="395EEA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F37" w14:textId="77777777" w:rsidR="00FF34DC" w:rsidRPr="0018689D" w:rsidRDefault="00FF34DC"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4A4D9738"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F0AF3" w14:textId="77777777" w:rsidR="00FF34DC" w:rsidRPr="0018689D" w:rsidRDefault="00FF34DC"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3CA51"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B56E8D" w14:textId="77777777" w:rsidR="00FF34DC" w:rsidRPr="0018689D" w:rsidRDefault="00FF34DC" w:rsidP="00CA7270">
            <w:pPr>
              <w:pStyle w:val="TAC"/>
            </w:pPr>
            <w:r w:rsidRPr="0018689D">
              <w:t>not configured</w:t>
            </w:r>
          </w:p>
        </w:tc>
      </w:tr>
      <w:tr w:rsidR="00FF34DC" w:rsidRPr="0018689D" w14:paraId="75B4C64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EF7" w14:textId="77777777" w:rsidR="00FF34DC" w:rsidRPr="0018689D" w:rsidRDefault="00FF34DC"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01214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67107E"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067DF"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DB566" w14:textId="77777777" w:rsidR="00FF34DC" w:rsidRPr="0018689D" w:rsidRDefault="00FF34DC" w:rsidP="00CA7270">
            <w:pPr>
              <w:pStyle w:val="TAC"/>
            </w:pPr>
            <w:r w:rsidRPr="0018689D">
              <w:t>Wideband</w:t>
            </w:r>
          </w:p>
        </w:tc>
      </w:tr>
      <w:tr w:rsidR="00FF34DC" w:rsidRPr="0018689D" w14:paraId="233F93D7"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82CF3" w14:textId="77777777" w:rsidR="00FF34DC" w:rsidRPr="0018689D" w:rsidRDefault="00FF34DC" w:rsidP="00CA7270">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5129F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C2B6D9"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D9ACB"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8303F" w14:textId="77777777" w:rsidR="00FF34DC" w:rsidRPr="0018689D" w:rsidRDefault="00FF34DC" w:rsidP="00CA7270">
            <w:pPr>
              <w:pStyle w:val="TAC"/>
            </w:pPr>
            <w:r w:rsidRPr="0018689D">
              <w:t>Wideband</w:t>
            </w:r>
          </w:p>
        </w:tc>
      </w:tr>
      <w:tr w:rsidR="00FF34DC" w:rsidRPr="0018689D" w14:paraId="069A3E2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665C" w14:textId="77777777" w:rsidR="00FF34DC" w:rsidRPr="0018689D" w:rsidRDefault="00FF34DC"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DA8" w14:textId="77777777" w:rsidR="00FF34DC" w:rsidRPr="0018689D" w:rsidRDefault="00FF34DC"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497FF" w14:textId="77777777" w:rsidR="00FF34DC" w:rsidRPr="0018689D" w:rsidRDefault="00FF34DC"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F61E" w14:textId="674FAA13" w:rsidR="00FF34DC" w:rsidRPr="0018689D" w:rsidRDefault="0096764B" w:rsidP="00CA7270">
            <w:pPr>
              <w:pStyle w:val="TAC"/>
            </w:pPr>
            <w:r w:rsidRPr="0096764B">
              <w:t>8</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99A6A1" w14:textId="77777777" w:rsidR="00FF34DC" w:rsidRPr="0018689D" w:rsidRDefault="00FF34DC" w:rsidP="00CA7270">
            <w:pPr>
              <w:pStyle w:val="TAC"/>
            </w:pPr>
            <w:r w:rsidRPr="0018689D">
              <w:t>8</w:t>
            </w:r>
          </w:p>
        </w:tc>
      </w:tr>
      <w:tr w:rsidR="00FF34DC" w:rsidRPr="0018689D" w14:paraId="4C46437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EA1C6" w14:textId="77777777" w:rsidR="00FF34DC" w:rsidRPr="0018689D" w:rsidRDefault="00FF34DC"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A119B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3A9AA" w14:textId="77777777" w:rsidR="00FF34DC" w:rsidRPr="0018689D" w:rsidRDefault="00FF34DC"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0BD18" w14:textId="77777777" w:rsidR="00FF34DC" w:rsidRPr="0018689D" w:rsidRDefault="00FF34DC"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130F7E" w14:textId="77777777" w:rsidR="00FF34DC" w:rsidRPr="0018689D" w:rsidRDefault="00FF34DC" w:rsidP="00CA7270">
            <w:pPr>
              <w:pStyle w:val="TAC"/>
            </w:pPr>
            <w:r w:rsidRPr="0018689D">
              <w:t>111111111</w:t>
            </w:r>
          </w:p>
        </w:tc>
      </w:tr>
      <w:tr w:rsidR="00FF34DC" w:rsidRPr="0018689D" w14:paraId="20A6D085"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62AC1" w14:textId="77777777" w:rsidR="00FF34DC" w:rsidRPr="0018689D" w:rsidRDefault="00FF34DC"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0CC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3CE50A"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B6875"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31058" w14:textId="77777777" w:rsidR="00FF34DC" w:rsidRPr="0018689D" w:rsidRDefault="00FF34DC" w:rsidP="00CA7270">
            <w:pPr>
              <w:pStyle w:val="TAC"/>
            </w:pPr>
            <w:r w:rsidRPr="0018689D">
              <w:t>Not configured</w:t>
            </w:r>
          </w:p>
        </w:tc>
      </w:tr>
      <w:tr w:rsidR="00FF34DC" w:rsidRPr="0018689D" w14:paraId="6B974A2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9A3BE8" w14:textId="77777777" w:rsidR="00FF34DC" w:rsidRPr="0018689D" w:rsidRDefault="00FF34DC"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9F91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43F5B7F" w14:textId="77777777" w:rsidR="00FF34DC" w:rsidRPr="0018689D" w:rsidRDefault="00FF34DC"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DA617F0" w14:textId="77777777" w:rsidR="00FF34DC" w:rsidRPr="0018689D" w:rsidRDefault="00FF34DC"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13552" w14:textId="77777777" w:rsidR="00FF34DC" w:rsidRPr="0018689D" w:rsidRDefault="00FF34DC" w:rsidP="00CA7270">
            <w:pPr>
              <w:pStyle w:val="TAC"/>
            </w:pPr>
            <w:r w:rsidRPr="0018689D">
              <w:rPr>
                <w:lang w:eastAsia="zh-CN"/>
              </w:rPr>
              <w:t>7</w:t>
            </w:r>
          </w:p>
        </w:tc>
      </w:tr>
      <w:tr w:rsidR="00FF34DC" w:rsidRPr="0018689D" w14:paraId="12078CD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593D0" w14:textId="77777777" w:rsidR="00FF34DC" w:rsidRPr="0018689D" w:rsidRDefault="00FF34DC"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F046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3B430A" w14:textId="77777777" w:rsidR="00FF34DC" w:rsidRPr="0018689D" w:rsidRDefault="00FF34DC"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87ADC7" w14:textId="77777777" w:rsidR="00FF34DC" w:rsidRPr="0018689D" w:rsidRDefault="00FF34DC"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22684A" w14:textId="77777777" w:rsidR="00FF34DC" w:rsidRPr="0018689D" w:rsidRDefault="00FF34DC" w:rsidP="00CA7270">
            <w:pPr>
              <w:pStyle w:val="TAC"/>
              <w:rPr>
                <w:lang w:eastAsia="zh-CN"/>
              </w:rPr>
            </w:pPr>
            <w:r w:rsidRPr="0018689D">
              <w:rPr>
                <w:lang w:eastAsia="zh-CN"/>
              </w:rPr>
              <w:t>1 in slots i, where mod(i, 8) = 1, otherwise it is equal to 0</w:t>
            </w:r>
          </w:p>
        </w:tc>
      </w:tr>
      <w:tr w:rsidR="00FF34DC" w:rsidRPr="0018689D" w14:paraId="5B4787C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B1EEAA" w14:textId="77777777" w:rsidR="00FF34DC" w:rsidRPr="0018689D" w:rsidRDefault="00FF34DC"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31DC73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FC865" w14:textId="77777777" w:rsidR="00FF34DC" w:rsidRPr="0018689D" w:rsidRDefault="00FF34DC"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78E81" w14:textId="77777777" w:rsidR="00FF34DC" w:rsidRPr="0018689D" w:rsidRDefault="00FF34DC"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D2AD1B" w14:textId="77777777" w:rsidR="00FF34DC" w:rsidRPr="0018689D" w:rsidRDefault="00FF34DC" w:rsidP="00CA7270">
            <w:pPr>
              <w:pStyle w:val="TAC"/>
              <w:rPr>
                <w:lang w:eastAsia="zh-CN"/>
              </w:rPr>
            </w:pPr>
            <w:r w:rsidRPr="0018689D">
              <w:rPr>
                <w:lang w:eastAsia="zh-CN"/>
              </w:rPr>
              <w:t>1</w:t>
            </w:r>
          </w:p>
        </w:tc>
      </w:tr>
      <w:tr w:rsidR="00FF34DC" w:rsidRPr="0018689D" w14:paraId="747E4FB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196A4" w14:textId="77777777" w:rsidR="00FF34DC" w:rsidRPr="0018689D" w:rsidRDefault="00FF34DC"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36D033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2506B" w14:textId="77777777" w:rsidR="00FF34DC" w:rsidRPr="0018689D" w:rsidRDefault="00FF34DC" w:rsidP="00CA7270">
            <w:pPr>
              <w:pStyle w:val="TAC"/>
              <w:rPr>
                <w:lang w:eastAsia="zh-CN"/>
              </w:rPr>
            </w:pPr>
            <w:r w:rsidRPr="0018689D">
              <w:rPr>
                <w:lang w:eastAsia="zh-CN"/>
              </w:rPr>
              <w:t>One State with one Associated Report Configuration</w:t>
            </w:r>
          </w:p>
          <w:p w14:paraId="4773EC1E" w14:textId="77777777" w:rsidR="00FF34DC" w:rsidRPr="0018689D" w:rsidRDefault="00FF34DC"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360D2B" w14:textId="77777777" w:rsidR="00FF34DC" w:rsidRPr="0018689D" w:rsidRDefault="00FF34DC" w:rsidP="00CA7270">
            <w:pPr>
              <w:pStyle w:val="TAC"/>
              <w:rPr>
                <w:lang w:eastAsia="zh-CN"/>
              </w:rPr>
            </w:pPr>
            <w:r w:rsidRPr="0018689D">
              <w:rPr>
                <w:lang w:eastAsia="zh-CN"/>
              </w:rPr>
              <w:t>One State with one Associated Report Configuration</w:t>
            </w:r>
          </w:p>
          <w:p w14:paraId="45A41565"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59750" w14:textId="77777777" w:rsidR="00FF34DC" w:rsidRPr="0018689D" w:rsidRDefault="00FF34DC" w:rsidP="00CA7270">
            <w:pPr>
              <w:pStyle w:val="TAC"/>
              <w:rPr>
                <w:lang w:eastAsia="zh-CN"/>
              </w:rPr>
            </w:pPr>
            <w:r w:rsidRPr="0018689D">
              <w:rPr>
                <w:lang w:eastAsia="zh-CN"/>
              </w:rPr>
              <w:t>One State with one Associated Report Configuration</w:t>
            </w:r>
          </w:p>
          <w:p w14:paraId="171AA6D1"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r>
      <w:tr w:rsidR="00FF34DC" w:rsidRPr="0018689D" w14:paraId="00F00326"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8E6E" w14:textId="77777777" w:rsidR="00FF34DC" w:rsidRPr="0018689D" w:rsidRDefault="00FF34DC"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1F5CF2E" w14:textId="77777777" w:rsidR="00FF34DC" w:rsidRPr="0018689D" w:rsidRDefault="00FF34DC"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E19DA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E2079A" w14:textId="77777777" w:rsidR="00FF34DC" w:rsidRPr="0018689D" w:rsidRDefault="00FF34DC"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A5125" w14:textId="77777777" w:rsidR="00FF34DC" w:rsidRPr="0018689D" w:rsidRDefault="00FF34DC"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7ED1C" w14:textId="77777777" w:rsidR="00FF34DC" w:rsidRPr="0018689D" w:rsidRDefault="00FF34DC" w:rsidP="00CA7270">
            <w:pPr>
              <w:pStyle w:val="TAC"/>
            </w:pPr>
            <w:r w:rsidRPr="0018689D">
              <w:t>typeI-SinglePanel</w:t>
            </w:r>
          </w:p>
        </w:tc>
      </w:tr>
      <w:tr w:rsidR="00FF34DC" w:rsidRPr="0018689D" w14:paraId="35ACCD7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703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EDCA6" w14:textId="77777777" w:rsidR="00FF34DC" w:rsidRPr="0018689D" w:rsidRDefault="00FF34DC"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A83BC8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3B479"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F595A"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63B1E8" w14:textId="77777777" w:rsidR="00FF34DC" w:rsidRPr="0018689D" w:rsidRDefault="00FF34DC" w:rsidP="00CA7270">
            <w:pPr>
              <w:pStyle w:val="TAC"/>
            </w:pPr>
            <w:r w:rsidRPr="0018689D">
              <w:t>1</w:t>
            </w:r>
          </w:p>
        </w:tc>
      </w:tr>
      <w:tr w:rsidR="00FF34DC" w:rsidRPr="0018689D" w14:paraId="07EE8A6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926"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643E84" w14:textId="77777777" w:rsidR="00FF34DC" w:rsidRPr="0018689D" w:rsidRDefault="00FF34DC"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EBEFA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C95E3"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EE5C1"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C0F11B" w14:textId="77777777" w:rsidR="00FF34DC" w:rsidRPr="0018689D" w:rsidRDefault="00FF34DC" w:rsidP="00CA7270">
            <w:pPr>
              <w:pStyle w:val="TAC"/>
            </w:pPr>
            <w:r w:rsidRPr="0018689D">
              <w:t>N/A</w:t>
            </w:r>
          </w:p>
        </w:tc>
      </w:tr>
      <w:tr w:rsidR="00FF34DC" w:rsidRPr="0018689D" w14:paraId="74963FD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52FA"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BC3E8C" w14:textId="77777777" w:rsidR="00FF34DC" w:rsidRPr="0018689D" w:rsidRDefault="00FF34DC"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B8791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0B6244"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5B9E6"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79754F" w14:textId="77777777" w:rsidR="00FF34DC" w:rsidRPr="0018689D" w:rsidRDefault="00FF34DC" w:rsidP="00CA7270">
            <w:pPr>
              <w:pStyle w:val="TAC"/>
            </w:pPr>
            <w:r w:rsidRPr="0018689D">
              <w:t>Not configured</w:t>
            </w:r>
          </w:p>
        </w:tc>
      </w:tr>
      <w:tr w:rsidR="00FF34DC" w:rsidRPr="0018689D" w14:paraId="6BA41AF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541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0D3556B" w14:textId="77777777" w:rsidR="00FF34DC" w:rsidRPr="0018689D" w:rsidRDefault="00FF34DC"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80B9E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85FBC"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D6518"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8C3398" w14:textId="77777777" w:rsidR="00FF34DC" w:rsidRPr="0018689D" w:rsidRDefault="00FF34DC" w:rsidP="00CA7270">
            <w:pPr>
              <w:pStyle w:val="TAC"/>
            </w:pPr>
            <w:r w:rsidRPr="0018689D">
              <w:t>N/A</w:t>
            </w:r>
          </w:p>
        </w:tc>
      </w:tr>
      <w:tr w:rsidR="00FF34DC" w:rsidRPr="0018689D" w14:paraId="36A39E0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1AA8FC2" w14:textId="77777777" w:rsidR="00FF34DC" w:rsidRPr="0018689D" w:rsidRDefault="00FF34DC"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759B0D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2C848" w14:textId="77777777" w:rsidR="00FF34DC" w:rsidRPr="0018689D" w:rsidRDefault="00FF34DC"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2A3C42" w14:textId="77777777" w:rsidR="00FF34DC" w:rsidRPr="0018689D" w:rsidRDefault="00FF34DC"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6A278" w14:textId="77777777" w:rsidR="00FF34DC" w:rsidRPr="0018689D" w:rsidRDefault="00FF34DC" w:rsidP="00CA7270">
            <w:pPr>
              <w:pStyle w:val="TAC"/>
            </w:pPr>
            <w:r w:rsidRPr="0018689D">
              <w:t>PUSCH</w:t>
            </w:r>
          </w:p>
        </w:tc>
      </w:tr>
      <w:tr w:rsidR="00FF34DC" w:rsidRPr="0018689D" w14:paraId="0E36364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32500" w14:textId="77777777" w:rsidR="00FF34DC" w:rsidRPr="0018689D" w:rsidRDefault="00FF34DC"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4765" w14:textId="77777777" w:rsidR="00FF34DC" w:rsidRPr="0018689D" w:rsidRDefault="00FF34DC"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C2B1BB" w14:textId="763C8A9E" w:rsidR="00FF34DC" w:rsidRPr="0018689D" w:rsidRDefault="0096764B" w:rsidP="00CA7270">
            <w:pPr>
              <w:pStyle w:val="TAC"/>
              <w:rPr>
                <w:lang w:eastAsia="zh-CN"/>
              </w:rPr>
            </w:pPr>
            <w:r w:rsidRPr="0096764B">
              <w:t>1.375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2903B7" w14:textId="0B9EC8F0" w:rsidR="00FF34DC" w:rsidRPr="0018689D" w:rsidRDefault="0096764B" w:rsidP="00CA7270">
            <w:pPr>
              <w:pStyle w:val="TAC"/>
            </w:pPr>
            <w:r w:rsidRPr="0096764B">
              <w:t>1.375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04078" w14:textId="77777777" w:rsidR="00FF34DC" w:rsidRPr="0018689D" w:rsidRDefault="00FF34DC" w:rsidP="00CA7270">
            <w:pPr>
              <w:pStyle w:val="TAC"/>
            </w:pPr>
            <w:r w:rsidRPr="0018689D">
              <w:t>1.375</w:t>
            </w:r>
          </w:p>
        </w:tc>
      </w:tr>
      <w:tr w:rsidR="00FF34DC" w:rsidRPr="0018689D" w14:paraId="751756A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C1C6D" w14:textId="77777777" w:rsidR="00FF34DC" w:rsidRPr="0018689D" w:rsidRDefault="00FF34DC"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16B600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F0178"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F84325"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34A128" w14:textId="77777777" w:rsidR="00FF34DC" w:rsidRPr="0018689D" w:rsidRDefault="00FF34DC" w:rsidP="00CA7270">
            <w:pPr>
              <w:pStyle w:val="TAC"/>
            </w:pPr>
            <w:r w:rsidRPr="0018689D">
              <w:t>1</w:t>
            </w:r>
          </w:p>
        </w:tc>
      </w:tr>
      <w:tr w:rsidR="00FF34DC" w:rsidRPr="0018689D" w14:paraId="3E0EF16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3CCFD" w14:textId="77777777" w:rsidR="00FF34DC" w:rsidRPr="0018689D" w:rsidRDefault="00FF34DC"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EBBBFAE" w14:textId="77777777" w:rsidR="00FF34DC" w:rsidRPr="0018689D" w:rsidRDefault="00FF34DC"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3B551C5" w14:textId="77777777" w:rsidR="00FF34DC" w:rsidRPr="0018689D" w:rsidRDefault="00FF34DC" w:rsidP="00CA7270">
            <w:pPr>
              <w:pStyle w:val="TAC"/>
              <w:rPr>
                <w:lang w:eastAsia="zh-CN"/>
              </w:rPr>
            </w:pPr>
            <w:r w:rsidRPr="0018689D">
              <w:rPr>
                <w:lang w:eastAsia="zh-CN"/>
              </w:rPr>
              <w:t>T% of max throughput at target SNR.</w:t>
            </w:r>
          </w:p>
        </w:tc>
      </w:tr>
      <w:tr w:rsidR="00FF34DC" w:rsidRPr="0018689D" w14:paraId="53233DCC" w14:textId="77777777" w:rsidTr="00FF34DC">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E508391" w14:textId="77777777" w:rsidR="00FF34DC" w:rsidRPr="00DB610F" w:rsidRDefault="00FF34DC"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1D42884" w14:textId="77777777" w:rsidR="00FF34DC" w:rsidRPr="00DB610F" w:rsidRDefault="00FF34DC"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12BB33AC" w14:textId="0E72A28E" w:rsidR="005914F5" w:rsidRPr="00DB610F" w:rsidRDefault="005914F5" w:rsidP="005914F5"/>
    <w:p w14:paraId="249B70DA" w14:textId="0F519557" w:rsidR="005914F5" w:rsidRPr="00DB610F" w:rsidRDefault="005914F5" w:rsidP="00CA7270">
      <w:pPr>
        <w:pStyle w:val="H6"/>
      </w:pPr>
      <w:bookmarkStart w:id="2487" w:name="_Toc83680476"/>
      <w:bookmarkStart w:id="2488" w:name="_Toc92100076"/>
      <w:bookmarkStart w:id="2489" w:name="_Toc99980610"/>
      <w:r w:rsidRPr="00DB610F">
        <w:t>A.12.1.</w:t>
      </w:r>
      <w:r w:rsidRPr="00DB610F">
        <w:rPr>
          <w:lang w:eastAsia="x-none"/>
        </w:rPr>
        <w:t>1.</w:t>
      </w:r>
      <w:r w:rsidRPr="00DB610F">
        <w:t>4</w:t>
      </w:r>
      <w:r w:rsidRPr="00DB610F">
        <w:tab/>
        <w:t>Test Description</w:t>
      </w:r>
      <w:bookmarkEnd w:id="2487"/>
      <w:bookmarkEnd w:id="2488"/>
      <w:bookmarkEnd w:id="2489"/>
    </w:p>
    <w:p w14:paraId="7A45218D" w14:textId="77777777" w:rsidR="005914F5" w:rsidRPr="00DB610F" w:rsidRDefault="005914F5" w:rsidP="00CA7270">
      <w:pPr>
        <w:pStyle w:val="H6"/>
      </w:pPr>
      <w:bookmarkStart w:id="2490" w:name="_Toc83680477"/>
      <w:bookmarkStart w:id="2491" w:name="_Toc92100077"/>
      <w:bookmarkStart w:id="2492" w:name="_Toc99980611"/>
      <w:r w:rsidRPr="00DB610F">
        <w:t>A.12.1.1.4.1</w:t>
      </w:r>
      <w:r w:rsidRPr="00DB610F">
        <w:tab/>
        <w:t>Initial Conditions</w:t>
      </w:r>
      <w:bookmarkEnd w:id="2490"/>
      <w:bookmarkEnd w:id="2491"/>
      <w:bookmarkEnd w:id="2492"/>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794ED6BC"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9FD51E3" w14:textId="2E725ECF" w:rsidR="005914F5" w:rsidRPr="00DB610F" w:rsidRDefault="005914F5" w:rsidP="00CA7270">
      <w:pPr>
        <w:pStyle w:val="H6"/>
      </w:pPr>
      <w:bookmarkStart w:id="2493" w:name="_Toc83680478"/>
      <w:bookmarkStart w:id="2494" w:name="_Toc92100078"/>
      <w:bookmarkStart w:id="2495" w:name="_Toc99980612"/>
      <w:r w:rsidRPr="00DB610F">
        <w:t>A.12.1.1.4.2</w:t>
      </w:r>
      <w:r w:rsidRPr="00DB610F">
        <w:tab/>
        <w:t>Test Procedure</w:t>
      </w:r>
      <w:bookmarkEnd w:id="2493"/>
      <w:bookmarkEnd w:id="2494"/>
      <w:bookmarkEnd w:id="2495"/>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496" w:name="_Toc46155897"/>
      <w:bookmarkStart w:id="2497" w:name="_Toc46238450"/>
      <w:bookmarkStart w:id="2498" w:name="_Toc46239336"/>
      <w:bookmarkStart w:id="2499" w:name="_Toc46384346"/>
      <w:bookmarkStart w:id="2500" w:name="_Toc46480420"/>
      <w:bookmarkStart w:id="2501" w:name="_Toc51833758"/>
      <w:bookmarkStart w:id="2502" w:name="_Toc58504862"/>
      <w:bookmarkStart w:id="2503" w:name="_Toc68540609"/>
      <w:bookmarkStart w:id="2504" w:name="_Toc75464146"/>
      <w:bookmarkStart w:id="2505" w:name="_Toc83680479"/>
      <w:bookmarkStart w:id="2506" w:name="_Toc92100079"/>
      <w:bookmarkStart w:id="2507" w:name="_Toc99980613"/>
      <w:bookmarkStart w:id="2508" w:name="_Toc138970224"/>
      <w:r w:rsidRPr="00DB610F">
        <w:t>A.13</w:t>
      </w:r>
      <w:r w:rsidRPr="00DB610F">
        <w:tab/>
        <w:t>5G NR /UDP Downlink Throughput /Radiated for Variable Reference Channel (VRC) Scenarios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11A63B6" w14:textId="77777777" w:rsidR="00166FEA" w:rsidRPr="00DB610F" w:rsidRDefault="00166FEA" w:rsidP="008D5A45">
      <w:pPr>
        <w:pStyle w:val="Heading2"/>
      </w:pPr>
      <w:bookmarkStart w:id="2509" w:name="_Toc46155898"/>
      <w:bookmarkStart w:id="2510" w:name="_Toc46238451"/>
      <w:bookmarkStart w:id="2511" w:name="_Toc46239337"/>
      <w:bookmarkStart w:id="2512" w:name="_Toc46384347"/>
      <w:bookmarkStart w:id="2513" w:name="_Toc46480421"/>
      <w:bookmarkStart w:id="2514" w:name="_Toc51833759"/>
      <w:bookmarkStart w:id="2515" w:name="_Toc58504863"/>
      <w:bookmarkStart w:id="2516" w:name="_Toc68540610"/>
      <w:bookmarkStart w:id="2517" w:name="_Toc75464147"/>
      <w:bookmarkStart w:id="2518" w:name="_Toc83680480"/>
      <w:bookmarkStart w:id="2519" w:name="_Toc92100080"/>
      <w:bookmarkStart w:id="2520" w:name="_Toc99980614"/>
      <w:bookmarkStart w:id="2521" w:name="_Toc138970225"/>
      <w:r w:rsidRPr="00DB610F">
        <w:t>A.13.1</w:t>
      </w:r>
      <w:r w:rsidRPr="00DB610F">
        <w:tab/>
        <w:t>5G NR /UDP Downlink Throughput /Radiated/Fading/VRC</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C6FFCE2" w14:textId="77777777" w:rsidR="00166FEA" w:rsidRPr="00DB610F" w:rsidRDefault="00166FEA" w:rsidP="008D5A45">
      <w:pPr>
        <w:pStyle w:val="Heading3"/>
      </w:pPr>
      <w:bookmarkStart w:id="2522" w:name="_Toc46155899"/>
      <w:bookmarkStart w:id="2523" w:name="_Toc46238452"/>
      <w:bookmarkStart w:id="2524" w:name="_Toc46239338"/>
      <w:bookmarkStart w:id="2525" w:name="_Toc46384348"/>
      <w:bookmarkStart w:id="2526" w:name="_Toc46480422"/>
      <w:bookmarkStart w:id="2527" w:name="_Toc51833760"/>
      <w:bookmarkStart w:id="2528" w:name="_Toc58504864"/>
      <w:bookmarkStart w:id="2529" w:name="_Toc68540611"/>
      <w:bookmarkStart w:id="2530" w:name="_Toc75464148"/>
      <w:bookmarkStart w:id="2531" w:name="_Toc83680481"/>
      <w:bookmarkStart w:id="2532" w:name="_Toc92100081"/>
      <w:bookmarkStart w:id="2533" w:name="_Toc99980615"/>
      <w:bookmarkStart w:id="2534" w:name="_Toc138970226"/>
      <w:r w:rsidRPr="00DB610F">
        <w:t>A.13.1.1</w:t>
      </w:r>
      <w:r w:rsidRPr="00DB610F">
        <w:tab/>
        <w:t>5G NR /UDP Downlink Throughput /Radiated/Fading/VRC/2Rx</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A20F502" w14:textId="77777777" w:rsidR="005914F5" w:rsidRPr="00DB610F" w:rsidRDefault="005914F5" w:rsidP="00CA7270">
      <w:pPr>
        <w:pStyle w:val="H6"/>
      </w:pPr>
      <w:bookmarkStart w:id="2535" w:name="_Toc83680482"/>
      <w:bookmarkStart w:id="2536" w:name="_Toc92100082"/>
      <w:bookmarkStart w:id="2537" w:name="_Toc99980616"/>
      <w:r w:rsidRPr="00DB610F">
        <w:t>A.13.1.1</w:t>
      </w:r>
      <w:r w:rsidRPr="00DB610F">
        <w:rPr>
          <w:lang w:eastAsia="x-none"/>
        </w:rPr>
        <w:t>.1</w:t>
      </w:r>
      <w:r w:rsidRPr="00DB610F">
        <w:tab/>
        <w:t>Definition</w:t>
      </w:r>
      <w:bookmarkEnd w:id="2535"/>
      <w:bookmarkEnd w:id="2536"/>
      <w:bookmarkEnd w:id="2537"/>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CA7270">
      <w:pPr>
        <w:pStyle w:val="H6"/>
      </w:pPr>
      <w:bookmarkStart w:id="2538" w:name="_Toc83680483"/>
      <w:bookmarkStart w:id="2539" w:name="_Toc92100083"/>
      <w:bookmarkStart w:id="2540"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538"/>
      <w:bookmarkEnd w:id="2539"/>
      <w:bookmarkEnd w:id="2540"/>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CA7270">
      <w:pPr>
        <w:pStyle w:val="H6"/>
      </w:pPr>
      <w:bookmarkStart w:id="2541" w:name="_Toc83680484"/>
      <w:bookmarkStart w:id="2542" w:name="_Toc92100084"/>
      <w:bookmarkStart w:id="2543" w:name="_Toc99980618"/>
      <w:r w:rsidRPr="00DB610F">
        <w:t>A.13.1.</w:t>
      </w:r>
      <w:r w:rsidRPr="00DB610F">
        <w:rPr>
          <w:lang w:eastAsia="x-none"/>
        </w:rPr>
        <w:t>1.</w:t>
      </w:r>
      <w:r w:rsidRPr="00DB610F">
        <w:t>3</w:t>
      </w:r>
      <w:r w:rsidRPr="00DB610F">
        <w:tab/>
        <w:t>Test Parameters</w:t>
      </w:r>
      <w:bookmarkEnd w:id="2541"/>
      <w:bookmarkEnd w:id="2542"/>
      <w:bookmarkEnd w:id="2543"/>
    </w:p>
    <w:p w14:paraId="0EB725AE" w14:textId="454576CB" w:rsidR="005914F5" w:rsidRPr="00DB610F" w:rsidRDefault="00FF34DC" w:rsidP="005914F5">
      <w:r w:rsidRPr="00DB610F">
        <w:t>Same test parameters as in clause A.12.1.1.3</w:t>
      </w:r>
    </w:p>
    <w:p w14:paraId="19C3C0D8" w14:textId="5A1558EF" w:rsidR="005914F5" w:rsidRPr="00DB610F" w:rsidRDefault="005914F5" w:rsidP="00CA7270">
      <w:pPr>
        <w:pStyle w:val="H6"/>
      </w:pPr>
      <w:bookmarkStart w:id="2544" w:name="_Toc83680485"/>
      <w:bookmarkStart w:id="2545" w:name="_Toc92100085"/>
      <w:bookmarkStart w:id="2546" w:name="_Toc99980619"/>
      <w:r w:rsidRPr="00DB610F">
        <w:t>A.13.1.</w:t>
      </w:r>
      <w:r w:rsidRPr="00DB610F">
        <w:rPr>
          <w:lang w:eastAsia="x-none"/>
        </w:rPr>
        <w:t>1.</w:t>
      </w:r>
      <w:r w:rsidRPr="00DB610F">
        <w:t>4</w:t>
      </w:r>
      <w:r w:rsidRPr="00DB610F">
        <w:tab/>
        <w:t>Test Description</w:t>
      </w:r>
      <w:bookmarkEnd w:id="2544"/>
      <w:bookmarkEnd w:id="2545"/>
      <w:bookmarkEnd w:id="2546"/>
    </w:p>
    <w:p w14:paraId="05C9DA1E" w14:textId="77777777" w:rsidR="005914F5" w:rsidRPr="00DB610F" w:rsidRDefault="005914F5" w:rsidP="00CA7270">
      <w:pPr>
        <w:pStyle w:val="H6"/>
      </w:pPr>
      <w:bookmarkStart w:id="2547" w:name="_Toc83680486"/>
      <w:bookmarkStart w:id="2548" w:name="_Toc92100086"/>
      <w:bookmarkStart w:id="2549" w:name="_Toc99980620"/>
      <w:r w:rsidRPr="00DB610F">
        <w:t>A.13.1.1.4.1</w:t>
      </w:r>
      <w:r w:rsidRPr="00DB610F">
        <w:tab/>
        <w:t>Initial Conditions</w:t>
      </w:r>
      <w:bookmarkEnd w:id="2547"/>
      <w:bookmarkEnd w:id="2548"/>
      <w:bookmarkEnd w:id="2549"/>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CA7270">
      <w:pPr>
        <w:pStyle w:val="H6"/>
      </w:pPr>
      <w:bookmarkStart w:id="2550" w:name="_Toc83680487"/>
      <w:bookmarkStart w:id="2551" w:name="_Toc92100087"/>
      <w:bookmarkStart w:id="2552" w:name="_Toc99980621"/>
      <w:r w:rsidRPr="00DB610F">
        <w:t>A.13.1.1.4.2</w:t>
      </w:r>
      <w:r w:rsidRPr="00DB610F">
        <w:tab/>
        <w:t>Test Procedure</w:t>
      </w:r>
      <w:bookmarkEnd w:id="2550"/>
      <w:bookmarkEnd w:id="2551"/>
      <w:bookmarkEnd w:id="2552"/>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553" w:name="_Toc46155901"/>
      <w:bookmarkStart w:id="2554" w:name="_Toc46238454"/>
      <w:r w:rsidRPr="00DB610F">
        <w:br w:type="page"/>
      </w:r>
      <w:bookmarkStart w:id="2555" w:name="_Toc46239340"/>
      <w:bookmarkStart w:id="2556" w:name="_Toc46384350"/>
      <w:bookmarkStart w:id="2557" w:name="_Toc46480424"/>
      <w:bookmarkStart w:id="2558" w:name="_Toc51833762"/>
      <w:bookmarkStart w:id="2559" w:name="_Toc58504866"/>
      <w:bookmarkStart w:id="2560" w:name="_Toc68540613"/>
      <w:bookmarkStart w:id="2561" w:name="_Toc75464150"/>
      <w:bookmarkStart w:id="2562" w:name="_Toc83680488"/>
      <w:bookmarkStart w:id="2563" w:name="_Toc92100088"/>
      <w:bookmarkStart w:id="2564" w:name="_Toc99980622"/>
      <w:bookmarkStart w:id="2565" w:name="_Toc138970227"/>
      <w:r w:rsidR="005E3ED9" w:rsidRPr="00DB610F">
        <w:t>Annex B:</w:t>
      </w:r>
      <w:r w:rsidR="00962D8B" w:rsidRPr="00DB610F">
        <w:t xml:space="preserve"> </w:t>
      </w:r>
      <w:r w:rsidR="005E3ED9" w:rsidRPr="00DB610F">
        <w:t>Specific Test Conditions and Environment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783531AC" w14:textId="2EFCECE9" w:rsidR="00262A66" w:rsidRPr="00DB610F" w:rsidRDefault="00262A66" w:rsidP="00262A66">
      <w:pPr>
        <w:pStyle w:val="Heading1"/>
      </w:pPr>
      <w:bookmarkStart w:id="2566" w:name="_Toc99980623"/>
      <w:bookmarkStart w:id="2567" w:name="_Toc138970228"/>
      <w:r w:rsidRPr="00DB610F">
        <w:t>B.1</w:t>
      </w:r>
      <w:r w:rsidRPr="00DB610F">
        <w:tab/>
        <w:t>Upper Layer configurations</w:t>
      </w:r>
      <w:bookmarkEnd w:id="2566"/>
      <w:bookmarkEnd w:id="2567"/>
    </w:p>
    <w:p w14:paraId="2BBF89B9" w14:textId="3F39EE90" w:rsidR="00262A66" w:rsidRPr="00DB610F" w:rsidRDefault="00262A66" w:rsidP="00262A66">
      <w:pPr>
        <w:pStyle w:val="Heading2"/>
      </w:pPr>
      <w:bookmarkStart w:id="2568" w:name="_Toc99980624"/>
      <w:bookmarkStart w:id="2569" w:name="_Toc138970229"/>
      <w:r w:rsidRPr="00DB610F">
        <w:t>B1.1</w:t>
      </w:r>
      <w:r w:rsidRPr="00DB610F">
        <w:tab/>
        <w:t>MAC Configurations</w:t>
      </w:r>
      <w:bookmarkEnd w:id="2568"/>
      <w:bookmarkEnd w:id="2569"/>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570" w:name="_Toc99980625"/>
      <w:bookmarkStart w:id="2571" w:name="_Toc138970230"/>
      <w:r w:rsidRPr="00DB610F">
        <w:t>B.1.2</w:t>
      </w:r>
      <w:r w:rsidRPr="00DB610F">
        <w:tab/>
        <w:t>RLC Configuration</w:t>
      </w:r>
      <w:bookmarkEnd w:id="2570"/>
      <w:bookmarkEnd w:id="2571"/>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572" w:name="_Toc99980626"/>
      <w:bookmarkStart w:id="2573" w:name="_Toc138970231"/>
      <w:r w:rsidRPr="00DB610F">
        <w:t>B.1.3</w:t>
      </w:r>
      <w:r w:rsidRPr="00DB610F">
        <w:tab/>
        <w:t>PDCP Configuration</w:t>
      </w:r>
      <w:bookmarkEnd w:id="2572"/>
      <w:bookmarkEnd w:id="2573"/>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574" w:name="_Toc99980627"/>
      <w:bookmarkStart w:id="2575" w:name="_Toc138970232"/>
      <w:r w:rsidRPr="00DB610F">
        <w:t>B.2</w:t>
      </w:r>
      <w:r w:rsidRPr="00DB610F">
        <w:tab/>
        <w:t>UL RMC</w:t>
      </w:r>
      <w:bookmarkEnd w:id="2574"/>
      <w:bookmarkEnd w:id="2575"/>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18689D"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18689D" w:rsidRDefault="00262A66" w:rsidP="00DB610F">
            <w:pPr>
              <w:pStyle w:val="TAH"/>
            </w:pPr>
            <w:r w:rsidRPr="0018689D">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18689D" w:rsidRDefault="00262A66" w:rsidP="00DB610F">
            <w:pPr>
              <w:pStyle w:val="TAH"/>
            </w:pPr>
            <w:r w:rsidRPr="0018689D">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18689D" w:rsidRDefault="00262A66" w:rsidP="00DB610F">
            <w:pPr>
              <w:pStyle w:val="TAH"/>
            </w:pPr>
            <w:r w:rsidRPr="0018689D">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18689D" w:rsidRDefault="00262A66" w:rsidP="00DB610F">
            <w:pPr>
              <w:pStyle w:val="TAH"/>
            </w:pPr>
            <w:r w:rsidRPr="0018689D">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18689D" w:rsidRDefault="00262A66" w:rsidP="00DB610F">
            <w:pPr>
              <w:pStyle w:val="TAH"/>
            </w:pPr>
            <w:r w:rsidRPr="0018689D">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18689D" w:rsidRDefault="00262A66" w:rsidP="00DB610F">
            <w:pPr>
              <w:pStyle w:val="TAH"/>
            </w:pPr>
            <w:r w:rsidRPr="0018689D">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18689D" w:rsidRDefault="00262A66" w:rsidP="00DB610F">
            <w:pPr>
              <w:pStyle w:val="TAH"/>
            </w:pPr>
            <w:r w:rsidRPr="0018689D">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18689D" w:rsidRDefault="00262A66" w:rsidP="00DB610F">
            <w:pPr>
              <w:pStyle w:val="TAH"/>
            </w:pPr>
            <w:r w:rsidRPr="0018689D">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18689D" w:rsidRDefault="00262A66" w:rsidP="00DB610F">
            <w:pPr>
              <w:pStyle w:val="TAH"/>
            </w:pPr>
            <w:r w:rsidRPr="0018689D">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18689D" w:rsidRDefault="00262A66" w:rsidP="00DB610F">
            <w:pPr>
              <w:pStyle w:val="TAH"/>
            </w:pPr>
            <w:r w:rsidRPr="0018689D">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18689D" w:rsidRDefault="00262A66" w:rsidP="00DB610F">
            <w:pPr>
              <w:pStyle w:val="TAH"/>
            </w:pPr>
            <w:r w:rsidRPr="0018689D">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18689D" w:rsidRDefault="00262A66" w:rsidP="00DB610F">
            <w:pPr>
              <w:pStyle w:val="TAH"/>
            </w:pPr>
            <w:r w:rsidRPr="0018689D">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18689D" w:rsidRDefault="00262A66" w:rsidP="00DB610F">
            <w:pPr>
              <w:pStyle w:val="TAH"/>
            </w:pPr>
            <w:r w:rsidRPr="0018689D">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18689D" w:rsidRDefault="00262A66" w:rsidP="00DB610F">
            <w:pPr>
              <w:pStyle w:val="TAH"/>
            </w:pPr>
            <w:r w:rsidRPr="0018689D">
              <w:t>Total modulated symbols per slot for slots 8, 9, 18 and 19</w:t>
            </w:r>
          </w:p>
        </w:tc>
      </w:tr>
      <w:tr w:rsidR="00262A66" w:rsidRPr="0018689D"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18689D" w:rsidRDefault="00262A66" w:rsidP="00DB610F">
            <w:pPr>
              <w:pStyle w:val="TAH"/>
            </w:pPr>
            <w:r w:rsidRPr="0018689D">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18689D" w:rsidRDefault="00262A66" w:rsidP="00DB610F">
            <w:pPr>
              <w:pStyle w:val="TAH"/>
            </w:pPr>
            <w:r w:rsidRPr="0018689D">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18689D" w:rsidRDefault="00262A66" w:rsidP="00DB610F">
            <w:pPr>
              <w:pStyle w:val="TAH"/>
            </w:pPr>
            <w:r w:rsidRPr="0018689D">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18689D"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18689D"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18689D"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18689D"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18689D"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18689D" w:rsidRDefault="00262A66" w:rsidP="00DB610F">
            <w:pPr>
              <w:pStyle w:val="TAH"/>
            </w:pPr>
            <w:r w:rsidRPr="0018689D">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18689D" w:rsidRDefault="00262A66" w:rsidP="00DB610F">
            <w:pPr>
              <w:pStyle w:val="TAH"/>
            </w:pPr>
            <w:r w:rsidRPr="0018689D">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18689D"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18689D"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18689D" w:rsidRDefault="00262A66" w:rsidP="00DB610F">
            <w:pPr>
              <w:pStyle w:val="TAH"/>
            </w:pPr>
            <w:r w:rsidRPr="0018689D">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18689D" w:rsidRDefault="00262A66" w:rsidP="00DB610F">
            <w:pPr>
              <w:pStyle w:val="TAH"/>
            </w:pPr>
          </w:p>
        </w:tc>
      </w:tr>
      <w:tr w:rsidR="00DB610F" w:rsidRPr="0018689D"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18689D" w:rsidRDefault="00262A66" w:rsidP="00DB610F">
            <w:pPr>
              <w:pStyle w:val="TAC"/>
            </w:pPr>
            <w:r w:rsidRPr="0018689D">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18689D" w:rsidRDefault="00262A66" w:rsidP="00DB610F">
            <w:pPr>
              <w:pStyle w:val="TAC"/>
            </w:pPr>
            <w:r w:rsidRPr="0018689D">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18689D" w:rsidRDefault="00262A66" w:rsidP="00DB610F">
            <w:pPr>
              <w:pStyle w:val="TAC"/>
            </w:pPr>
            <w:r w:rsidRPr="0018689D">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18689D" w:rsidRDefault="00262A66" w:rsidP="00DB610F">
            <w:pPr>
              <w:pStyle w:val="TAC"/>
            </w:pPr>
            <w:r w:rsidRPr="0018689D">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18689D" w:rsidRDefault="00262A66" w:rsidP="00DB610F">
            <w:pPr>
              <w:pStyle w:val="TAC"/>
            </w:pPr>
            <w:r w:rsidRPr="0018689D">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18689D" w:rsidRDefault="00262A66" w:rsidP="00DB610F">
            <w:pPr>
              <w:pStyle w:val="TAC"/>
            </w:pPr>
            <w:r w:rsidRPr="0018689D">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18689D" w:rsidRDefault="00262A66" w:rsidP="00DB610F">
            <w:pPr>
              <w:pStyle w:val="TAC"/>
            </w:pPr>
            <w:r w:rsidRPr="0018689D">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18689D" w:rsidRDefault="00262A66" w:rsidP="00DB610F">
            <w:pPr>
              <w:pStyle w:val="TAC"/>
            </w:pPr>
            <w:r w:rsidRPr="0018689D">
              <w:rPr>
                <w:color w:val="000000"/>
              </w:rPr>
              <w:t>132</w:t>
            </w:r>
          </w:p>
        </w:tc>
      </w:tr>
      <w:tr w:rsidR="00262A66" w:rsidRPr="0018689D"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18689D" w:rsidRDefault="00262A66" w:rsidP="00DB610F">
            <w:pPr>
              <w:pStyle w:val="TAC"/>
            </w:pPr>
            <w:r w:rsidRPr="0018689D">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18689D" w:rsidRDefault="00262A66" w:rsidP="00DB610F">
            <w:pPr>
              <w:pStyle w:val="TAC"/>
            </w:pPr>
            <w:r w:rsidRPr="0018689D">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18689D" w:rsidRDefault="00262A66" w:rsidP="00DB610F">
            <w:pPr>
              <w:pStyle w:val="TAC"/>
            </w:pPr>
            <w:r w:rsidRPr="0018689D">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18689D" w:rsidRDefault="00262A66" w:rsidP="00DB610F">
            <w:pPr>
              <w:pStyle w:val="TAC"/>
            </w:pPr>
            <w:r w:rsidRPr="0018689D">
              <w:t>792</w:t>
            </w:r>
          </w:p>
        </w:tc>
      </w:tr>
      <w:tr w:rsidR="00262A66" w:rsidRPr="0018689D"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18689D" w:rsidRDefault="00262A66" w:rsidP="00DB610F">
            <w:pPr>
              <w:pStyle w:val="TAC"/>
            </w:pPr>
            <w:r w:rsidRPr="0018689D">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18689D" w:rsidRDefault="00262A66" w:rsidP="00DB610F">
            <w:pPr>
              <w:pStyle w:val="TAC"/>
            </w:pPr>
            <w:r w:rsidRPr="0018689D">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18689D" w:rsidRDefault="00262A66" w:rsidP="00DB610F">
            <w:pPr>
              <w:pStyle w:val="TAC"/>
            </w:pPr>
            <w:r w:rsidRPr="0018689D">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18689D" w:rsidRDefault="00262A66" w:rsidP="00DB610F">
            <w:pPr>
              <w:pStyle w:val="TAC"/>
            </w:pPr>
            <w:r w:rsidRPr="0018689D">
              <w:t>1452</w:t>
            </w:r>
          </w:p>
        </w:tc>
      </w:tr>
      <w:tr w:rsidR="00262A66" w:rsidRPr="0018689D"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18689D" w:rsidRDefault="00262A66" w:rsidP="00DB610F">
            <w:pPr>
              <w:pStyle w:val="TAC"/>
            </w:pPr>
            <w:r w:rsidRPr="0018689D">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18689D" w:rsidRDefault="00262A66" w:rsidP="00DB610F">
            <w:pPr>
              <w:pStyle w:val="TAC"/>
            </w:pPr>
            <w:r w:rsidRPr="0018689D">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18689D" w:rsidRDefault="00262A66" w:rsidP="00DB610F">
            <w:pPr>
              <w:pStyle w:val="TAC"/>
            </w:pPr>
            <w:r w:rsidRPr="0018689D">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18689D" w:rsidRDefault="00262A66" w:rsidP="00DB610F">
            <w:pPr>
              <w:pStyle w:val="TAC"/>
            </w:pPr>
            <w:r w:rsidRPr="0018689D">
              <w:t>1584</w:t>
            </w:r>
          </w:p>
        </w:tc>
      </w:tr>
      <w:tr w:rsidR="00262A66" w:rsidRPr="0018689D"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18689D" w:rsidRDefault="00262A66" w:rsidP="00DB610F">
            <w:pPr>
              <w:pStyle w:val="TAC"/>
            </w:pPr>
            <w:r w:rsidRPr="0018689D">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18689D" w:rsidRDefault="00262A66" w:rsidP="00DB610F">
            <w:pPr>
              <w:pStyle w:val="TAC"/>
            </w:pPr>
            <w:r w:rsidRPr="0018689D">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18689D" w:rsidRDefault="00262A66" w:rsidP="00DB610F">
            <w:pPr>
              <w:pStyle w:val="TAC"/>
            </w:pPr>
            <w:r w:rsidRPr="0018689D">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18689D" w:rsidRDefault="00262A66" w:rsidP="00DB610F">
            <w:pPr>
              <w:pStyle w:val="TAC"/>
            </w:pPr>
            <w:r w:rsidRPr="0018689D">
              <w:t>3168</w:t>
            </w:r>
          </w:p>
        </w:tc>
      </w:tr>
      <w:tr w:rsidR="00262A66" w:rsidRPr="0018689D"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18689D" w:rsidRDefault="00262A66" w:rsidP="00DB610F">
            <w:pPr>
              <w:pStyle w:val="TAC"/>
            </w:pPr>
            <w:r w:rsidRPr="0018689D">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18689D" w:rsidRDefault="00262A66" w:rsidP="00DB610F">
            <w:pPr>
              <w:pStyle w:val="TAC"/>
            </w:pPr>
            <w:r w:rsidRPr="0018689D">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18689D" w:rsidRDefault="00262A66" w:rsidP="00DB610F">
            <w:pPr>
              <w:pStyle w:val="TAC"/>
            </w:pPr>
            <w:r w:rsidRPr="0018689D">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18689D" w:rsidRDefault="00262A66" w:rsidP="00DB610F">
            <w:pPr>
              <w:pStyle w:val="TAC"/>
            </w:pPr>
            <w:r w:rsidRPr="0018689D">
              <w:t>2508</w:t>
            </w:r>
          </w:p>
        </w:tc>
      </w:tr>
      <w:tr w:rsidR="00262A66" w:rsidRPr="0018689D"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18689D" w:rsidRDefault="00262A66" w:rsidP="00DB610F">
            <w:pPr>
              <w:pStyle w:val="TAC"/>
            </w:pPr>
            <w:r w:rsidRPr="0018689D">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18689D" w:rsidRDefault="00262A66" w:rsidP="00DB610F">
            <w:pPr>
              <w:pStyle w:val="TAC"/>
            </w:pPr>
            <w:r w:rsidRPr="0018689D">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18689D" w:rsidRDefault="00262A66" w:rsidP="00DB610F">
            <w:pPr>
              <w:pStyle w:val="TAC"/>
            </w:pPr>
            <w:r w:rsidRPr="0018689D">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18689D" w:rsidRDefault="00262A66" w:rsidP="00DB610F">
            <w:pPr>
              <w:pStyle w:val="TAC"/>
            </w:pPr>
            <w:r w:rsidRPr="0018689D">
              <w:t>5016</w:t>
            </w:r>
          </w:p>
        </w:tc>
      </w:tr>
      <w:tr w:rsidR="00262A66" w:rsidRPr="0018689D"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18689D" w:rsidRDefault="00262A66" w:rsidP="00DB610F">
            <w:pPr>
              <w:pStyle w:val="TAC"/>
            </w:pPr>
            <w:r w:rsidRPr="0018689D">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18689D" w:rsidRDefault="00262A66" w:rsidP="00DB610F">
            <w:pPr>
              <w:pStyle w:val="TAC"/>
            </w:pPr>
            <w:r w:rsidRPr="0018689D">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18689D" w:rsidRDefault="00262A66" w:rsidP="00DB610F">
            <w:pPr>
              <w:pStyle w:val="TAC"/>
            </w:pPr>
            <w:r w:rsidRPr="0018689D">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18689D" w:rsidRDefault="00262A66" w:rsidP="00DB610F">
            <w:pPr>
              <w:pStyle w:val="TAC"/>
            </w:pPr>
            <w:r w:rsidRPr="0018689D">
              <w:t>3432</w:t>
            </w:r>
          </w:p>
        </w:tc>
      </w:tr>
      <w:tr w:rsidR="00262A66" w:rsidRPr="0018689D"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18689D" w:rsidRDefault="00262A66" w:rsidP="00DB610F">
            <w:pPr>
              <w:pStyle w:val="TAC"/>
            </w:pPr>
            <w:r w:rsidRPr="0018689D">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18689D" w:rsidRDefault="00262A66" w:rsidP="00DB610F">
            <w:pPr>
              <w:pStyle w:val="TAC"/>
            </w:pPr>
            <w:r w:rsidRPr="0018689D">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18689D" w:rsidRDefault="00262A66" w:rsidP="00DB610F">
            <w:pPr>
              <w:pStyle w:val="TAC"/>
            </w:pPr>
            <w:r w:rsidRPr="0018689D">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18689D" w:rsidRDefault="00262A66" w:rsidP="00DB610F">
            <w:pPr>
              <w:pStyle w:val="TAC"/>
            </w:pPr>
            <w:r w:rsidRPr="0018689D">
              <w:t>6732</w:t>
            </w:r>
          </w:p>
        </w:tc>
      </w:tr>
      <w:tr w:rsidR="00262A66" w:rsidRPr="0018689D"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18689D" w:rsidRDefault="00262A66" w:rsidP="00DB610F">
            <w:pPr>
              <w:pStyle w:val="TAC"/>
            </w:pPr>
            <w:r w:rsidRPr="0018689D">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18689D" w:rsidRDefault="00262A66" w:rsidP="00DB610F">
            <w:pPr>
              <w:pStyle w:val="TAC"/>
            </w:pPr>
            <w:r w:rsidRPr="0018689D">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18689D" w:rsidRDefault="00262A66" w:rsidP="00DB610F">
            <w:pPr>
              <w:pStyle w:val="TAC"/>
            </w:pPr>
            <w:r w:rsidRPr="0018689D">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18689D" w:rsidRDefault="00262A66" w:rsidP="00DB610F">
            <w:pPr>
              <w:pStyle w:val="TAC"/>
            </w:pPr>
            <w:r w:rsidRPr="0018689D">
              <w:t>4356</w:t>
            </w:r>
          </w:p>
        </w:tc>
      </w:tr>
      <w:tr w:rsidR="00262A66" w:rsidRPr="0018689D"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18689D" w:rsidRDefault="00262A66" w:rsidP="00DB610F">
            <w:pPr>
              <w:pStyle w:val="TAC"/>
            </w:pPr>
            <w:r w:rsidRPr="0018689D">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18689D" w:rsidRDefault="00262A66" w:rsidP="00DB610F">
            <w:pPr>
              <w:pStyle w:val="TAC"/>
            </w:pPr>
            <w:r w:rsidRPr="0018689D">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18689D" w:rsidRDefault="00262A66" w:rsidP="00DB610F">
            <w:pPr>
              <w:pStyle w:val="TAC"/>
            </w:pPr>
            <w:r w:rsidRPr="0018689D">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18689D" w:rsidRDefault="00262A66" w:rsidP="00DB610F">
            <w:pPr>
              <w:pStyle w:val="TAC"/>
            </w:pPr>
            <w:r w:rsidRPr="0018689D">
              <w:t>8580</w:t>
            </w:r>
          </w:p>
        </w:tc>
      </w:tr>
      <w:tr w:rsidR="00262A66" w:rsidRPr="0018689D"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18689D" w:rsidRDefault="00262A66" w:rsidP="00DB610F">
            <w:pPr>
              <w:pStyle w:val="TAC"/>
            </w:pPr>
            <w:r w:rsidRPr="0018689D">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18689D" w:rsidRDefault="00262A66" w:rsidP="00DB610F">
            <w:pPr>
              <w:pStyle w:val="TAC"/>
            </w:pPr>
            <w:r w:rsidRPr="0018689D">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18689D" w:rsidRDefault="00262A66" w:rsidP="00DB610F">
            <w:pPr>
              <w:pStyle w:val="TAC"/>
            </w:pPr>
            <w:r w:rsidRPr="0018689D">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18689D" w:rsidRDefault="00262A66" w:rsidP="00DB610F">
            <w:pPr>
              <w:pStyle w:val="TAC"/>
            </w:pPr>
            <w:r w:rsidRPr="0018689D">
              <w:t>5148</w:t>
            </w:r>
          </w:p>
        </w:tc>
      </w:tr>
      <w:tr w:rsidR="00262A66" w:rsidRPr="0018689D"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18689D" w:rsidRDefault="00262A66" w:rsidP="00DB610F">
            <w:pPr>
              <w:pStyle w:val="TAC"/>
            </w:pPr>
            <w:r w:rsidRPr="0018689D">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18689D" w:rsidRDefault="00262A66" w:rsidP="00DB610F">
            <w:pPr>
              <w:pStyle w:val="TAC"/>
            </w:pPr>
            <w:r w:rsidRPr="0018689D">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18689D" w:rsidRDefault="00262A66" w:rsidP="00DB610F">
            <w:pPr>
              <w:pStyle w:val="TAC"/>
            </w:pPr>
            <w:r w:rsidRPr="0018689D">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18689D" w:rsidRDefault="00262A66" w:rsidP="00DB610F">
            <w:pPr>
              <w:pStyle w:val="TAC"/>
            </w:pPr>
            <w:r w:rsidRPr="0018689D">
              <w:t>10296</w:t>
            </w:r>
          </w:p>
        </w:tc>
      </w:tr>
      <w:tr w:rsidR="00DB610F" w:rsidRPr="0018689D"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18689D" w:rsidRDefault="00262A66" w:rsidP="00DB610F">
            <w:pPr>
              <w:pStyle w:val="TAC"/>
            </w:pPr>
            <w:r w:rsidRPr="0018689D">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18689D" w:rsidRDefault="00262A66" w:rsidP="00DB610F">
            <w:pPr>
              <w:pStyle w:val="TAC"/>
            </w:pPr>
            <w:r w:rsidRPr="0018689D">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18689D" w:rsidRDefault="00262A66" w:rsidP="00DB610F">
            <w:pPr>
              <w:pStyle w:val="TAC"/>
            </w:pPr>
            <w:r w:rsidRPr="0018689D">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18689D" w:rsidRDefault="00262A66" w:rsidP="00DB610F">
            <w:pPr>
              <w:pStyle w:val="TAC"/>
            </w:pPr>
            <w:r w:rsidRPr="0018689D">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18689D" w:rsidRDefault="00262A66" w:rsidP="00DB610F">
            <w:pPr>
              <w:pStyle w:val="TAC"/>
            </w:pPr>
            <w:r w:rsidRPr="0018689D">
              <w:rPr>
                <w:color w:val="000000"/>
              </w:rPr>
              <w:t>6996</w:t>
            </w:r>
          </w:p>
        </w:tc>
      </w:tr>
      <w:tr w:rsidR="00DB610F" w:rsidRPr="0018689D"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18689D" w:rsidRDefault="00262A66" w:rsidP="00DB610F">
            <w:pPr>
              <w:pStyle w:val="TAC"/>
            </w:pPr>
            <w:r w:rsidRPr="0018689D">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18689D" w:rsidRDefault="00262A66" w:rsidP="00DB610F">
            <w:pPr>
              <w:pStyle w:val="TAC"/>
            </w:pPr>
            <w:r w:rsidRPr="0018689D">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18689D" w:rsidRDefault="00262A66" w:rsidP="00DB610F">
            <w:pPr>
              <w:pStyle w:val="TAC"/>
            </w:pPr>
            <w:r w:rsidRPr="0018689D">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18689D" w:rsidRDefault="00262A66" w:rsidP="00DB610F">
            <w:pPr>
              <w:pStyle w:val="TAC"/>
            </w:pPr>
            <w:r w:rsidRPr="0018689D">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18689D" w:rsidRDefault="00262A66" w:rsidP="00DB610F">
            <w:pPr>
              <w:pStyle w:val="TAC"/>
            </w:pPr>
            <w:r w:rsidRPr="0018689D">
              <w:rPr>
                <w:color w:val="000000"/>
              </w:rPr>
              <w:t>13992</w:t>
            </w:r>
          </w:p>
        </w:tc>
      </w:tr>
      <w:tr w:rsidR="00262A66" w:rsidRPr="0018689D"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18689D" w:rsidRDefault="00262A66" w:rsidP="00DB610F">
            <w:pPr>
              <w:pStyle w:val="TAC"/>
            </w:pPr>
            <w:r w:rsidRPr="0018689D">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18689D" w:rsidRDefault="00262A66" w:rsidP="00DB610F">
            <w:pPr>
              <w:pStyle w:val="TAC"/>
            </w:pPr>
            <w:r w:rsidRPr="0018689D">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18689D" w:rsidRDefault="00262A66" w:rsidP="00DB610F">
            <w:pPr>
              <w:pStyle w:val="TAC"/>
            </w:pPr>
            <w:r w:rsidRPr="0018689D">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18689D" w:rsidRDefault="00262A66" w:rsidP="00DB610F">
            <w:pPr>
              <w:pStyle w:val="TAC"/>
            </w:pPr>
            <w:r w:rsidRPr="0018689D">
              <w:t>8844</w:t>
            </w:r>
          </w:p>
        </w:tc>
      </w:tr>
      <w:tr w:rsidR="00262A66" w:rsidRPr="0018689D"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18689D" w:rsidRDefault="00262A66" w:rsidP="00DB610F">
            <w:pPr>
              <w:pStyle w:val="TAC"/>
            </w:pPr>
            <w:r w:rsidRPr="0018689D">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18689D" w:rsidRDefault="00262A66" w:rsidP="00DB610F">
            <w:pPr>
              <w:pStyle w:val="TAC"/>
            </w:pPr>
            <w:r w:rsidRPr="0018689D">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18689D" w:rsidRDefault="00262A66" w:rsidP="00DB610F">
            <w:pPr>
              <w:pStyle w:val="TAC"/>
            </w:pPr>
            <w:r w:rsidRPr="0018689D">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18689D" w:rsidRDefault="00262A66" w:rsidP="00DB610F">
            <w:pPr>
              <w:pStyle w:val="TAC"/>
            </w:pPr>
            <w:r w:rsidRPr="0018689D">
              <w:t>17556</w:t>
            </w:r>
          </w:p>
        </w:tc>
      </w:tr>
      <w:tr w:rsidR="00262A66" w:rsidRPr="0018689D"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18689D" w:rsidRDefault="00262A66" w:rsidP="00DB610F">
            <w:pPr>
              <w:pStyle w:val="TAC"/>
            </w:pPr>
            <w:r w:rsidRPr="0018689D">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18689D" w:rsidRDefault="00262A66" w:rsidP="00DB610F">
            <w:pPr>
              <w:pStyle w:val="TAC"/>
            </w:pPr>
            <w:r w:rsidRPr="0018689D">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18689D" w:rsidRDefault="00262A66" w:rsidP="00DB610F">
            <w:pPr>
              <w:pStyle w:val="TAC"/>
            </w:pPr>
            <w:r w:rsidRPr="0018689D">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18689D" w:rsidRDefault="00262A66" w:rsidP="00DB610F">
            <w:pPr>
              <w:pStyle w:val="TAC"/>
            </w:pPr>
            <w:r w:rsidRPr="0018689D">
              <w:t>10692</w:t>
            </w:r>
          </w:p>
        </w:tc>
      </w:tr>
      <w:tr w:rsidR="00262A66" w:rsidRPr="0018689D"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18689D" w:rsidRDefault="00262A66" w:rsidP="00DB610F">
            <w:pPr>
              <w:pStyle w:val="TAC"/>
            </w:pPr>
            <w:r w:rsidRPr="0018689D">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18689D" w:rsidRDefault="00262A66" w:rsidP="00DB610F">
            <w:pPr>
              <w:pStyle w:val="TAC"/>
            </w:pPr>
            <w:r w:rsidRPr="0018689D">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18689D" w:rsidRDefault="00262A66" w:rsidP="00DB610F">
            <w:pPr>
              <w:pStyle w:val="TAC"/>
            </w:pPr>
            <w:r w:rsidRPr="0018689D">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18689D" w:rsidRDefault="00262A66" w:rsidP="00DB610F">
            <w:pPr>
              <w:pStyle w:val="TAC"/>
            </w:pPr>
            <w:r w:rsidRPr="0018689D">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18689D" w:rsidRDefault="00262A66" w:rsidP="00DB610F">
            <w:pPr>
              <w:pStyle w:val="TAC"/>
            </w:pPr>
            <w:r w:rsidRPr="0018689D">
              <w:t>21384</w:t>
            </w:r>
          </w:p>
        </w:tc>
      </w:tr>
      <w:tr w:rsidR="00262A66" w:rsidRPr="0018689D"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18689D" w:rsidRDefault="00262A66" w:rsidP="00DB610F">
            <w:pPr>
              <w:pStyle w:val="TAC"/>
            </w:pPr>
            <w:r w:rsidRPr="0018689D">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18689D" w:rsidRDefault="00262A66" w:rsidP="00DB610F">
            <w:pPr>
              <w:pStyle w:val="TAC"/>
            </w:pPr>
            <w:r w:rsidRPr="0018689D">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18689D" w:rsidRDefault="00262A66" w:rsidP="00DB610F">
            <w:pPr>
              <w:pStyle w:val="TAC"/>
            </w:pPr>
            <w:r w:rsidRPr="0018689D">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18689D" w:rsidRDefault="00262A66" w:rsidP="00DB610F">
            <w:pPr>
              <w:pStyle w:val="TAC"/>
            </w:pPr>
            <w:r w:rsidRPr="0018689D">
              <w:t>14388</w:t>
            </w:r>
          </w:p>
        </w:tc>
      </w:tr>
      <w:tr w:rsidR="00262A66" w:rsidRPr="0018689D"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18689D" w:rsidRDefault="00262A66" w:rsidP="00DB610F">
            <w:pPr>
              <w:pStyle w:val="TAC"/>
            </w:pPr>
            <w:r w:rsidRPr="0018689D">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18689D" w:rsidRDefault="00262A66" w:rsidP="00DB610F">
            <w:pPr>
              <w:pStyle w:val="TAC"/>
            </w:pPr>
            <w:r w:rsidRPr="0018689D">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18689D" w:rsidRDefault="00262A66" w:rsidP="00DB610F">
            <w:pPr>
              <w:pStyle w:val="TAC"/>
            </w:pPr>
            <w:r w:rsidRPr="0018689D">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18689D" w:rsidRDefault="00262A66" w:rsidP="00DB610F">
            <w:pPr>
              <w:pStyle w:val="TAC"/>
            </w:pPr>
            <w:r w:rsidRPr="0018689D">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18689D" w:rsidRDefault="00262A66" w:rsidP="00DB610F">
            <w:pPr>
              <w:pStyle w:val="TAC"/>
            </w:pPr>
            <w:r w:rsidRPr="0018689D">
              <w:t>28644</w:t>
            </w:r>
          </w:p>
        </w:tc>
      </w:tr>
      <w:tr w:rsidR="00262A66" w:rsidRPr="0018689D"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18689D" w:rsidRDefault="00262A66" w:rsidP="00DB610F">
            <w:pPr>
              <w:pStyle w:val="TAC"/>
            </w:pPr>
            <w:r w:rsidRPr="0018689D">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18689D" w:rsidRDefault="00262A66" w:rsidP="00DB610F">
            <w:pPr>
              <w:pStyle w:val="TAC"/>
            </w:pPr>
            <w:r w:rsidRPr="0018689D">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18689D" w:rsidRDefault="00262A66" w:rsidP="00DB610F">
            <w:pPr>
              <w:pStyle w:val="TAC"/>
            </w:pPr>
            <w:r w:rsidRPr="0018689D">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18689D" w:rsidRDefault="00262A66" w:rsidP="00DB610F">
            <w:pPr>
              <w:pStyle w:val="TAC"/>
            </w:pPr>
            <w:r w:rsidRPr="0018689D">
              <w:t>16236</w:t>
            </w:r>
          </w:p>
        </w:tc>
      </w:tr>
      <w:tr w:rsidR="00262A66" w:rsidRPr="0018689D"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18689D" w:rsidRDefault="00262A66" w:rsidP="00DB610F">
            <w:pPr>
              <w:pStyle w:val="TAC"/>
            </w:pPr>
            <w:r w:rsidRPr="0018689D">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18689D" w:rsidRDefault="00262A66" w:rsidP="00DB610F">
            <w:pPr>
              <w:pStyle w:val="TAC"/>
            </w:pPr>
            <w:r w:rsidRPr="0018689D">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18689D" w:rsidRDefault="00262A66" w:rsidP="00DB610F">
            <w:pPr>
              <w:pStyle w:val="TAC"/>
            </w:pPr>
            <w:r w:rsidRPr="0018689D">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18689D" w:rsidRDefault="00262A66" w:rsidP="00DB610F">
            <w:pPr>
              <w:pStyle w:val="TAC"/>
            </w:pPr>
            <w:r w:rsidRPr="0018689D">
              <w:t>32340</w:t>
            </w:r>
          </w:p>
        </w:tc>
      </w:tr>
      <w:tr w:rsidR="00262A66" w:rsidRPr="0018689D"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18689D" w:rsidRDefault="00262A66" w:rsidP="00DB610F">
            <w:pPr>
              <w:pStyle w:val="TAC"/>
            </w:pPr>
            <w:r w:rsidRPr="0018689D">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18689D" w:rsidRDefault="00262A66" w:rsidP="00DB610F">
            <w:pPr>
              <w:pStyle w:val="TAC"/>
            </w:pPr>
            <w:r w:rsidRPr="0018689D">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18689D" w:rsidRDefault="00262A66" w:rsidP="00DB610F">
            <w:pPr>
              <w:pStyle w:val="TAC"/>
            </w:pPr>
            <w:r w:rsidRPr="0018689D">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18689D" w:rsidRDefault="00262A66" w:rsidP="00DB610F">
            <w:pPr>
              <w:pStyle w:val="TAC"/>
            </w:pPr>
            <w:r w:rsidRPr="0018689D">
              <w:t>18084</w:t>
            </w:r>
          </w:p>
        </w:tc>
      </w:tr>
      <w:tr w:rsidR="00262A66" w:rsidRPr="0018689D"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18689D" w:rsidRDefault="00262A66" w:rsidP="00DB610F">
            <w:pPr>
              <w:pStyle w:val="TAC"/>
            </w:pPr>
            <w:r w:rsidRPr="0018689D">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18689D" w:rsidRDefault="00262A66" w:rsidP="00DB610F">
            <w:pPr>
              <w:pStyle w:val="TAC"/>
            </w:pPr>
            <w:r w:rsidRPr="0018689D">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18689D" w:rsidRDefault="00262A66" w:rsidP="00DB610F">
            <w:pPr>
              <w:pStyle w:val="TAC"/>
            </w:pPr>
            <w:r w:rsidRPr="0018689D">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18689D" w:rsidRDefault="00262A66" w:rsidP="00DB610F">
            <w:pPr>
              <w:pStyle w:val="TAC"/>
            </w:pPr>
            <w:r w:rsidRPr="0018689D">
              <w:t>36036</w:t>
            </w:r>
          </w:p>
        </w:tc>
      </w:tr>
      <w:tr w:rsidR="00262A66" w:rsidRPr="0018689D"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6C665193" w:rsidR="00262A66" w:rsidRPr="0018689D" w:rsidRDefault="00262A66" w:rsidP="00DB610F">
            <w:pPr>
              <w:pStyle w:val="TAN"/>
            </w:pPr>
            <w:r w:rsidRPr="0018689D">
              <w:t>Note 1</w:t>
            </w:r>
            <w:r w:rsidR="000A5F1E" w:rsidRPr="0018689D">
              <w:t>:</w:t>
            </w:r>
            <w:r w:rsidR="000A5F1E" w:rsidRPr="0018689D">
              <w:tab/>
            </w:r>
            <w:r w:rsidRPr="0018689D">
              <w:t>PUSCH mapping Type-A and single-symbol DM-RS configuration Type-1 with 2 additional DM-RS symbols, such that the DM-RS positions are set to symbols 2, 7, 11. DMRS is [TDM’ed] with PUSCH data</w:t>
            </w:r>
          </w:p>
          <w:p w14:paraId="2AE113BD" w14:textId="2C547162" w:rsidR="00262A66" w:rsidRPr="0018689D" w:rsidRDefault="00262A66" w:rsidP="00DB610F">
            <w:pPr>
              <w:pStyle w:val="TAN"/>
            </w:pPr>
            <w:r w:rsidRPr="0018689D">
              <w:t>Note 2</w:t>
            </w:r>
            <w:r w:rsidR="000A5F1E" w:rsidRPr="0018689D">
              <w:t>:</w:t>
            </w:r>
            <w:r w:rsidR="000A5F1E" w:rsidRPr="0018689D">
              <w:tab/>
            </w:r>
            <w:r w:rsidRPr="0018689D">
              <w:t>MCS Index is based on MCS table 5.1.3.1-1 defined in TS 38.214 [1</w:t>
            </w:r>
            <w:r w:rsidR="008F0B74" w:rsidRPr="0018689D">
              <w:t>7</w:t>
            </w:r>
            <w:r w:rsidRPr="0018689D">
              <w:t>]</w:t>
            </w:r>
          </w:p>
          <w:p w14:paraId="17BF0258" w14:textId="3E8E958B" w:rsidR="00262A66" w:rsidRPr="0018689D" w:rsidRDefault="00262A66" w:rsidP="000A5F1E">
            <w:pPr>
              <w:pStyle w:val="TAN"/>
            </w:pPr>
            <w:r w:rsidRPr="0018689D">
              <w:t>Note 3</w:t>
            </w:r>
            <w:r w:rsidR="000A5F1E" w:rsidRPr="0018689D">
              <w:t>:</w:t>
            </w:r>
            <w:r w:rsidR="000A5F1E" w:rsidRPr="0018689D">
              <w:tab/>
            </w:r>
            <w:r w:rsidRPr="0018689D">
              <w:t>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576" w:name="_Toc46155902"/>
      <w:bookmarkStart w:id="2577" w:name="_Toc46238455"/>
      <w:bookmarkStart w:id="2578" w:name="_Toc46239341"/>
      <w:bookmarkStart w:id="2579" w:name="_Toc46384351"/>
      <w:bookmarkStart w:id="2580" w:name="_Toc46480425"/>
      <w:bookmarkStart w:id="2581" w:name="_Toc51833763"/>
      <w:bookmarkStart w:id="2582" w:name="_Toc58504867"/>
      <w:bookmarkStart w:id="2583" w:name="_Toc68540614"/>
      <w:bookmarkStart w:id="2584" w:name="_Toc75464151"/>
      <w:bookmarkStart w:id="2585" w:name="_Toc83680489"/>
      <w:bookmarkStart w:id="2586" w:name="_Toc92100089"/>
      <w:bookmarkStart w:id="2587" w:name="_Toc99980628"/>
      <w:bookmarkStart w:id="2588" w:name="_Toc138970233"/>
      <w:r w:rsidR="00962D8B" w:rsidRPr="00DB610F">
        <w:t>Annex C: Specific Connection Diagrams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24689944" w14:textId="77777777" w:rsidR="00BD0E39" w:rsidRPr="00DB610F" w:rsidRDefault="00BD0E39" w:rsidP="00BD1630">
      <w:pPr>
        <w:pStyle w:val="TH"/>
      </w:pPr>
      <w:r w:rsidRPr="00DB610F">
        <w:object w:dxaOrig="14312" w:dyaOrig="6316" w14:anchorId="71495CDE">
          <v:shape id="_x0000_i1030" type="#_x0000_t75" style="width:481.5pt;height:212pt" o:ole="">
            <v:imagedata r:id="rId16" o:title=""/>
          </v:shape>
          <o:OLEObject Type="Embed" ProgID="Visio.Drawing.15" ShapeID="_x0000_i1030" DrawAspect="Content" ObjectID="_1756886326"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5pt;height:197pt" o:ole="">
            <v:imagedata r:id="rId18" o:title=""/>
          </v:shape>
          <o:OLEObject Type="Embed" ProgID="Visio.Drawing.15" ShapeID="_x0000_i1031" DrawAspect="Content" ObjectID="_1756886327"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589" w:name="_Toc46155903"/>
      <w:r w:rsidRPr="00DB610F">
        <w:br w:type="page"/>
      </w:r>
      <w:bookmarkStart w:id="2590" w:name="_Toc46238456"/>
      <w:bookmarkStart w:id="2591" w:name="_Toc46239342"/>
      <w:bookmarkStart w:id="2592" w:name="_Toc46384352"/>
      <w:bookmarkStart w:id="2593" w:name="_Toc46480426"/>
      <w:bookmarkStart w:id="2594" w:name="_Toc51833764"/>
      <w:bookmarkStart w:id="2595" w:name="_Toc58504868"/>
      <w:bookmarkStart w:id="2596" w:name="_Toc68540615"/>
      <w:bookmarkStart w:id="2597" w:name="_Toc75464152"/>
      <w:bookmarkStart w:id="2598" w:name="_Toc83680490"/>
      <w:bookmarkStart w:id="2599" w:name="_Toc92100090"/>
      <w:bookmarkStart w:id="2600" w:name="_Toc99980629"/>
      <w:bookmarkStart w:id="2601" w:name="_Toc138970234"/>
      <w:r w:rsidR="00385EA2" w:rsidRPr="00DB610F">
        <w:t>Annex D: Reference Test Points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594A420F" w14:textId="77777777" w:rsidR="00385EA2" w:rsidRPr="00DB610F" w:rsidRDefault="00385EA2" w:rsidP="00CA5CD8">
      <w:pPr>
        <w:pStyle w:val="Heading1"/>
      </w:pPr>
      <w:bookmarkStart w:id="2602" w:name="_Toc46155904"/>
      <w:bookmarkStart w:id="2603" w:name="_Toc46238457"/>
      <w:bookmarkStart w:id="2604" w:name="_Toc46239343"/>
      <w:bookmarkStart w:id="2605" w:name="_Toc46384353"/>
      <w:bookmarkStart w:id="2606" w:name="_Toc46480427"/>
      <w:bookmarkStart w:id="2607" w:name="_Toc51833765"/>
      <w:bookmarkStart w:id="2608" w:name="_Toc58504869"/>
      <w:bookmarkStart w:id="2609" w:name="_Toc68540616"/>
      <w:bookmarkStart w:id="2610" w:name="_Toc75464153"/>
      <w:bookmarkStart w:id="2611" w:name="_Toc83680491"/>
      <w:bookmarkStart w:id="2612" w:name="_Toc92100091"/>
      <w:bookmarkStart w:id="2613" w:name="_Toc99980630"/>
      <w:bookmarkStart w:id="2614" w:name="_Toc138970235"/>
      <w:r w:rsidRPr="00DB610F">
        <w:t>D.1</w:t>
      </w:r>
      <w:r w:rsidR="008D5A45" w:rsidRPr="00DB610F">
        <w:tab/>
      </w:r>
      <w:r w:rsidRPr="00DB610F">
        <w:t>FR1 Reference Test Points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18689D" w14:paraId="46295FF3" w14:textId="77777777" w:rsidTr="00826DD0">
        <w:trPr>
          <w:jc w:val="center"/>
        </w:trPr>
        <w:tc>
          <w:tcPr>
            <w:tcW w:w="0" w:type="auto"/>
            <w:vMerge w:val="restart"/>
            <w:shd w:val="clear" w:color="auto" w:fill="FFFFFF"/>
          </w:tcPr>
          <w:p w14:paraId="5DDB1B4E" w14:textId="77777777" w:rsidR="00385EA2" w:rsidRPr="0018689D" w:rsidRDefault="008D7CE9" w:rsidP="00CA7270">
            <w:pPr>
              <w:pStyle w:val="TAH"/>
            </w:pPr>
            <w:r w:rsidRPr="0018689D">
              <w:t>TS 38.521-4</w:t>
            </w:r>
            <w:r w:rsidR="00385EA2" w:rsidRPr="0018689D">
              <w:t xml:space="preserve"> Reference</w:t>
            </w:r>
          </w:p>
        </w:tc>
        <w:tc>
          <w:tcPr>
            <w:tcW w:w="0" w:type="auto"/>
            <w:vMerge w:val="restart"/>
            <w:shd w:val="clear" w:color="auto" w:fill="FFFFFF"/>
            <w:vAlign w:val="center"/>
          </w:tcPr>
          <w:p w14:paraId="39B36FCE" w14:textId="77777777" w:rsidR="00385EA2" w:rsidRPr="0018689D" w:rsidRDefault="00385EA2" w:rsidP="00CA7270">
            <w:pPr>
              <w:pStyle w:val="TAH"/>
            </w:pPr>
            <w:r w:rsidRPr="0018689D">
              <w:t>Test num.</w:t>
            </w:r>
          </w:p>
        </w:tc>
        <w:tc>
          <w:tcPr>
            <w:tcW w:w="0" w:type="auto"/>
            <w:vMerge w:val="restart"/>
            <w:shd w:val="clear" w:color="auto" w:fill="FFFFFF"/>
            <w:vAlign w:val="center"/>
          </w:tcPr>
          <w:p w14:paraId="33D4FDF7" w14:textId="77777777" w:rsidR="00385EA2" w:rsidRPr="0018689D" w:rsidRDefault="00385EA2" w:rsidP="00CA7270">
            <w:pPr>
              <w:pStyle w:val="TAH"/>
            </w:pPr>
            <w:r w:rsidRPr="0018689D">
              <w:t>Reference channel</w:t>
            </w:r>
          </w:p>
        </w:tc>
        <w:tc>
          <w:tcPr>
            <w:tcW w:w="0" w:type="auto"/>
            <w:vMerge w:val="restart"/>
            <w:shd w:val="clear" w:color="auto" w:fill="FFFFFF"/>
            <w:vAlign w:val="center"/>
          </w:tcPr>
          <w:p w14:paraId="0D1FB531" w14:textId="77777777" w:rsidR="00385EA2" w:rsidRPr="0018689D" w:rsidRDefault="00385EA2" w:rsidP="00CA7270">
            <w:pPr>
              <w:pStyle w:val="TAH"/>
            </w:pPr>
            <w:r w:rsidRPr="0018689D">
              <w:t>Modulation format</w:t>
            </w:r>
          </w:p>
        </w:tc>
        <w:tc>
          <w:tcPr>
            <w:tcW w:w="0" w:type="auto"/>
            <w:vMerge w:val="restart"/>
            <w:shd w:val="clear" w:color="auto" w:fill="FFFFFF"/>
            <w:vAlign w:val="center"/>
          </w:tcPr>
          <w:p w14:paraId="1476BEB8" w14:textId="77777777" w:rsidR="00385EA2" w:rsidRPr="0018689D" w:rsidRDefault="00385EA2" w:rsidP="00CA7270">
            <w:pPr>
              <w:pStyle w:val="TAH"/>
            </w:pPr>
            <w:r w:rsidRPr="0018689D">
              <w:t>Propagation condition</w:t>
            </w:r>
          </w:p>
        </w:tc>
        <w:tc>
          <w:tcPr>
            <w:tcW w:w="0" w:type="auto"/>
            <w:vMerge w:val="restart"/>
            <w:shd w:val="clear" w:color="auto" w:fill="FFFFFF"/>
            <w:vAlign w:val="center"/>
          </w:tcPr>
          <w:p w14:paraId="2A7F48E0" w14:textId="77777777" w:rsidR="00385EA2" w:rsidRPr="0018689D" w:rsidRDefault="00385EA2" w:rsidP="00CA7270">
            <w:pPr>
              <w:pStyle w:val="TAH"/>
            </w:pPr>
            <w:r w:rsidRPr="0018689D">
              <w:t>Correlation matrix and antenna configuration</w:t>
            </w:r>
          </w:p>
        </w:tc>
        <w:tc>
          <w:tcPr>
            <w:tcW w:w="0" w:type="auto"/>
            <w:gridSpan w:val="2"/>
            <w:shd w:val="clear" w:color="auto" w:fill="FFFFFF"/>
            <w:vAlign w:val="center"/>
          </w:tcPr>
          <w:p w14:paraId="701B7D68" w14:textId="77777777" w:rsidR="00385EA2" w:rsidRPr="0018689D" w:rsidRDefault="00385EA2" w:rsidP="00CA7270">
            <w:pPr>
              <w:pStyle w:val="TAH"/>
            </w:pPr>
            <w:r w:rsidRPr="0018689D">
              <w:t>Reference value</w:t>
            </w:r>
          </w:p>
        </w:tc>
        <w:tc>
          <w:tcPr>
            <w:tcW w:w="0" w:type="auto"/>
            <w:vMerge w:val="restart"/>
            <w:shd w:val="clear" w:color="auto" w:fill="FFFFFF"/>
          </w:tcPr>
          <w:p w14:paraId="69A6FC49" w14:textId="77777777" w:rsidR="00385EA2" w:rsidRPr="0018689D" w:rsidRDefault="00385EA2" w:rsidP="00CA7270">
            <w:pPr>
              <w:pStyle w:val="TAH"/>
            </w:pPr>
            <w:r w:rsidRPr="0018689D">
              <w:t>Comment</w:t>
            </w:r>
          </w:p>
        </w:tc>
      </w:tr>
      <w:tr w:rsidR="00385EA2" w:rsidRPr="0018689D" w14:paraId="156B8A4D" w14:textId="77777777" w:rsidTr="00826DD0">
        <w:trPr>
          <w:jc w:val="center"/>
        </w:trPr>
        <w:tc>
          <w:tcPr>
            <w:tcW w:w="0" w:type="auto"/>
            <w:vMerge/>
            <w:shd w:val="clear" w:color="auto" w:fill="FFFFFF"/>
          </w:tcPr>
          <w:p w14:paraId="3C52C88A" w14:textId="77777777" w:rsidR="00385EA2" w:rsidRPr="0018689D" w:rsidRDefault="00385EA2" w:rsidP="00826DD0">
            <w:pPr>
              <w:pStyle w:val="TAH"/>
              <w:rPr>
                <w:b w:val="0"/>
              </w:rPr>
            </w:pPr>
          </w:p>
        </w:tc>
        <w:tc>
          <w:tcPr>
            <w:tcW w:w="0" w:type="auto"/>
            <w:vMerge/>
            <w:shd w:val="clear" w:color="auto" w:fill="FFFFFF"/>
            <w:vAlign w:val="center"/>
          </w:tcPr>
          <w:p w14:paraId="4EE4391D" w14:textId="77777777" w:rsidR="00385EA2" w:rsidRPr="0018689D" w:rsidRDefault="00385EA2" w:rsidP="00826DD0">
            <w:pPr>
              <w:pStyle w:val="TAH"/>
              <w:rPr>
                <w:b w:val="0"/>
              </w:rPr>
            </w:pPr>
          </w:p>
        </w:tc>
        <w:tc>
          <w:tcPr>
            <w:tcW w:w="0" w:type="auto"/>
            <w:vMerge/>
            <w:shd w:val="clear" w:color="auto" w:fill="FFFFFF"/>
            <w:vAlign w:val="center"/>
          </w:tcPr>
          <w:p w14:paraId="246FE55A" w14:textId="77777777" w:rsidR="00385EA2" w:rsidRPr="0018689D" w:rsidRDefault="00385EA2" w:rsidP="00826DD0">
            <w:pPr>
              <w:pStyle w:val="TAH"/>
              <w:rPr>
                <w:b w:val="0"/>
              </w:rPr>
            </w:pPr>
          </w:p>
        </w:tc>
        <w:tc>
          <w:tcPr>
            <w:tcW w:w="0" w:type="auto"/>
            <w:vMerge/>
            <w:shd w:val="clear" w:color="auto" w:fill="FFFFFF"/>
          </w:tcPr>
          <w:p w14:paraId="73BE8309" w14:textId="77777777" w:rsidR="00385EA2" w:rsidRPr="0018689D" w:rsidRDefault="00385EA2" w:rsidP="00826DD0">
            <w:pPr>
              <w:pStyle w:val="TAH"/>
              <w:rPr>
                <w:b w:val="0"/>
              </w:rPr>
            </w:pPr>
          </w:p>
        </w:tc>
        <w:tc>
          <w:tcPr>
            <w:tcW w:w="0" w:type="auto"/>
            <w:vMerge/>
            <w:shd w:val="clear" w:color="auto" w:fill="FFFFFF"/>
            <w:vAlign w:val="center"/>
          </w:tcPr>
          <w:p w14:paraId="6EB5EC33" w14:textId="77777777" w:rsidR="00385EA2" w:rsidRPr="0018689D" w:rsidRDefault="00385EA2" w:rsidP="00826DD0">
            <w:pPr>
              <w:pStyle w:val="TAH"/>
              <w:rPr>
                <w:b w:val="0"/>
              </w:rPr>
            </w:pPr>
          </w:p>
        </w:tc>
        <w:tc>
          <w:tcPr>
            <w:tcW w:w="0" w:type="auto"/>
            <w:vMerge/>
            <w:shd w:val="clear" w:color="auto" w:fill="FFFFFF"/>
            <w:vAlign w:val="center"/>
          </w:tcPr>
          <w:p w14:paraId="54334B26" w14:textId="77777777" w:rsidR="00385EA2" w:rsidRPr="0018689D" w:rsidRDefault="00385EA2" w:rsidP="00826DD0">
            <w:pPr>
              <w:pStyle w:val="TAH"/>
              <w:rPr>
                <w:b w:val="0"/>
              </w:rPr>
            </w:pPr>
          </w:p>
        </w:tc>
        <w:tc>
          <w:tcPr>
            <w:tcW w:w="0" w:type="auto"/>
            <w:shd w:val="clear" w:color="auto" w:fill="FFFFFF"/>
            <w:vAlign w:val="center"/>
          </w:tcPr>
          <w:p w14:paraId="4ED6DCE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23E64E0F" w14:textId="77777777" w:rsidR="00385EA2" w:rsidRPr="0018689D" w:rsidRDefault="00385EA2" w:rsidP="00CA7270">
            <w:pPr>
              <w:pStyle w:val="TAH"/>
            </w:pPr>
            <w:r w:rsidRPr="0018689D">
              <w:t>SNR (dB)</w:t>
            </w:r>
          </w:p>
        </w:tc>
        <w:tc>
          <w:tcPr>
            <w:tcW w:w="0" w:type="auto"/>
            <w:vMerge/>
            <w:shd w:val="clear" w:color="auto" w:fill="FFFFFF"/>
          </w:tcPr>
          <w:p w14:paraId="554D66BF" w14:textId="77777777" w:rsidR="00385EA2" w:rsidRPr="0018689D" w:rsidRDefault="00385EA2" w:rsidP="00826DD0">
            <w:pPr>
              <w:pStyle w:val="TAH"/>
              <w:rPr>
                <w:b w:val="0"/>
              </w:rPr>
            </w:pPr>
          </w:p>
        </w:tc>
      </w:tr>
      <w:tr w:rsidR="00385EA2" w:rsidRPr="0018689D" w14:paraId="3EC310E1" w14:textId="77777777" w:rsidTr="00826DD0">
        <w:trPr>
          <w:jc w:val="center"/>
        </w:trPr>
        <w:tc>
          <w:tcPr>
            <w:tcW w:w="0" w:type="auto"/>
            <w:shd w:val="clear" w:color="auto" w:fill="FFFFFF"/>
          </w:tcPr>
          <w:p w14:paraId="59A56870" w14:textId="65EAC169"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39A480EE" w14:textId="77777777" w:rsidR="00385EA2" w:rsidRPr="0018689D" w:rsidRDefault="00385EA2">
            <w:pPr>
              <w:pStyle w:val="TAC"/>
            </w:pPr>
            <w:r w:rsidRPr="0018689D">
              <w:t>1-3</w:t>
            </w:r>
          </w:p>
        </w:tc>
        <w:tc>
          <w:tcPr>
            <w:tcW w:w="0" w:type="auto"/>
            <w:shd w:val="clear" w:color="auto" w:fill="FFFFFF"/>
            <w:vAlign w:val="center"/>
          </w:tcPr>
          <w:p w14:paraId="76F3080B" w14:textId="77777777" w:rsidR="00385EA2" w:rsidRPr="0018689D" w:rsidRDefault="00385EA2">
            <w:pPr>
              <w:pStyle w:val="TAC"/>
            </w:pPr>
            <w:r w:rsidRPr="0018689D">
              <w:t>R.PDSCH.1-4.1 FDD</w:t>
            </w:r>
          </w:p>
        </w:tc>
        <w:tc>
          <w:tcPr>
            <w:tcW w:w="0" w:type="auto"/>
            <w:shd w:val="clear" w:color="auto" w:fill="FFFFFF"/>
            <w:vAlign w:val="center"/>
          </w:tcPr>
          <w:p w14:paraId="6488892D" w14:textId="77777777" w:rsidR="00385EA2" w:rsidRPr="0018689D" w:rsidRDefault="00385EA2">
            <w:pPr>
              <w:pStyle w:val="TAC"/>
            </w:pPr>
            <w:r w:rsidRPr="0018689D">
              <w:t>256AM, 0.82</w:t>
            </w:r>
          </w:p>
        </w:tc>
        <w:tc>
          <w:tcPr>
            <w:tcW w:w="0" w:type="auto"/>
            <w:shd w:val="clear" w:color="auto" w:fill="FFFFFF"/>
            <w:vAlign w:val="center"/>
          </w:tcPr>
          <w:p w14:paraId="650374DD" w14:textId="77777777" w:rsidR="00385EA2" w:rsidRPr="0018689D" w:rsidRDefault="00385EA2">
            <w:pPr>
              <w:pStyle w:val="TAC"/>
            </w:pPr>
            <w:r w:rsidRPr="0018689D">
              <w:t>TDLA30-10</w:t>
            </w:r>
          </w:p>
        </w:tc>
        <w:tc>
          <w:tcPr>
            <w:tcW w:w="0" w:type="auto"/>
            <w:shd w:val="clear" w:color="auto" w:fill="FFFFFF"/>
            <w:vAlign w:val="center"/>
          </w:tcPr>
          <w:p w14:paraId="50A7233E" w14:textId="77777777" w:rsidR="00385EA2" w:rsidRPr="0018689D" w:rsidRDefault="00385EA2">
            <w:pPr>
              <w:pStyle w:val="TAC"/>
            </w:pPr>
            <w:r w:rsidRPr="0018689D">
              <w:t>2x2, ULA Low</w:t>
            </w:r>
          </w:p>
        </w:tc>
        <w:tc>
          <w:tcPr>
            <w:tcW w:w="0" w:type="auto"/>
            <w:shd w:val="clear" w:color="auto" w:fill="FFFFFF"/>
            <w:vAlign w:val="center"/>
          </w:tcPr>
          <w:p w14:paraId="36FFDD03" w14:textId="77777777" w:rsidR="00385EA2" w:rsidRPr="0018689D" w:rsidRDefault="00385EA2">
            <w:pPr>
              <w:pStyle w:val="TAC"/>
            </w:pPr>
            <w:r w:rsidRPr="0018689D">
              <w:t>70</w:t>
            </w:r>
          </w:p>
        </w:tc>
        <w:tc>
          <w:tcPr>
            <w:tcW w:w="0" w:type="auto"/>
            <w:shd w:val="clear" w:color="auto" w:fill="FFFFFF"/>
            <w:vAlign w:val="center"/>
          </w:tcPr>
          <w:p w14:paraId="10CE8D9D" w14:textId="77777777" w:rsidR="00385EA2" w:rsidRPr="0018689D" w:rsidRDefault="00385EA2">
            <w:pPr>
              <w:pStyle w:val="TAC"/>
            </w:pPr>
            <w:r w:rsidRPr="0018689D">
              <w:t>25.6</w:t>
            </w:r>
          </w:p>
        </w:tc>
        <w:tc>
          <w:tcPr>
            <w:tcW w:w="0" w:type="auto"/>
            <w:shd w:val="clear" w:color="auto" w:fill="FFFFFF"/>
          </w:tcPr>
          <w:p w14:paraId="5F1B8B7D" w14:textId="77777777" w:rsidR="00385EA2" w:rsidRPr="0018689D" w:rsidRDefault="00385EA2">
            <w:pPr>
              <w:pStyle w:val="TAC"/>
            </w:pPr>
            <w:r w:rsidRPr="0018689D">
              <w:t>Large TBS</w:t>
            </w:r>
          </w:p>
        </w:tc>
      </w:tr>
      <w:tr w:rsidR="00385EA2" w:rsidRPr="0018689D" w14:paraId="28D8B3D0" w14:textId="77777777" w:rsidTr="00826DD0">
        <w:trPr>
          <w:jc w:val="center"/>
        </w:trPr>
        <w:tc>
          <w:tcPr>
            <w:tcW w:w="0" w:type="auto"/>
            <w:shd w:val="clear" w:color="auto" w:fill="FFFFFF"/>
          </w:tcPr>
          <w:p w14:paraId="5C6B52BD" w14:textId="6030B47A"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1C52160C" w14:textId="77777777" w:rsidR="00385EA2" w:rsidRPr="0018689D" w:rsidRDefault="00385EA2">
            <w:pPr>
              <w:pStyle w:val="TAC"/>
            </w:pPr>
            <w:r w:rsidRPr="0018689D">
              <w:t>1-4</w:t>
            </w:r>
          </w:p>
        </w:tc>
        <w:tc>
          <w:tcPr>
            <w:tcW w:w="0" w:type="auto"/>
            <w:shd w:val="clear" w:color="auto" w:fill="FFFFFF"/>
            <w:vAlign w:val="center"/>
          </w:tcPr>
          <w:p w14:paraId="142487BB" w14:textId="77777777" w:rsidR="00385EA2" w:rsidRPr="0018689D" w:rsidRDefault="00385EA2">
            <w:pPr>
              <w:pStyle w:val="TAC"/>
            </w:pPr>
            <w:r w:rsidRPr="0018689D">
              <w:t>R.PDSCH.1-2.1 FDD</w:t>
            </w:r>
          </w:p>
        </w:tc>
        <w:tc>
          <w:tcPr>
            <w:tcW w:w="0" w:type="auto"/>
            <w:shd w:val="clear" w:color="auto" w:fill="FFFFFF"/>
            <w:vAlign w:val="center"/>
          </w:tcPr>
          <w:p w14:paraId="5877BB58" w14:textId="77777777" w:rsidR="00385EA2" w:rsidRPr="0018689D" w:rsidRDefault="00385EA2">
            <w:pPr>
              <w:pStyle w:val="TAC"/>
            </w:pPr>
            <w:r w:rsidRPr="0018689D">
              <w:t>16QAM, 0.48</w:t>
            </w:r>
          </w:p>
        </w:tc>
        <w:tc>
          <w:tcPr>
            <w:tcW w:w="0" w:type="auto"/>
            <w:shd w:val="clear" w:color="auto" w:fill="FFFFFF"/>
            <w:vAlign w:val="center"/>
          </w:tcPr>
          <w:p w14:paraId="045AF178" w14:textId="77777777" w:rsidR="00385EA2" w:rsidRPr="0018689D" w:rsidRDefault="00385EA2">
            <w:pPr>
              <w:pStyle w:val="TAC"/>
            </w:pPr>
            <w:r w:rsidRPr="0018689D">
              <w:t>TDLC300-100</w:t>
            </w:r>
          </w:p>
        </w:tc>
        <w:tc>
          <w:tcPr>
            <w:tcW w:w="0" w:type="auto"/>
            <w:shd w:val="clear" w:color="auto" w:fill="FFFFFF"/>
            <w:vAlign w:val="center"/>
          </w:tcPr>
          <w:p w14:paraId="2FEE3B8C" w14:textId="77777777" w:rsidR="00385EA2" w:rsidRPr="0018689D" w:rsidRDefault="00385EA2">
            <w:pPr>
              <w:pStyle w:val="TAC"/>
            </w:pPr>
            <w:r w:rsidRPr="0018689D">
              <w:t>2x2, ULA Low</w:t>
            </w:r>
          </w:p>
        </w:tc>
        <w:tc>
          <w:tcPr>
            <w:tcW w:w="0" w:type="auto"/>
            <w:shd w:val="clear" w:color="auto" w:fill="FFFFFF"/>
            <w:vAlign w:val="center"/>
          </w:tcPr>
          <w:p w14:paraId="616F311D" w14:textId="77777777" w:rsidR="00385EA2" w:rsidRPr="0018689D" w:rsidRDefault="00385EA2">
            <w:pPr>
              <w:pStyle w:val="TAC"/>
            </w:pPr>
            <w:r w:rsidRPr="0018689D">
              <w:t>30</w:t>
            </w:r>
          </w:p>
        </w:tc>
        <w:tc>
          <w:tcPr>
            <w:tcW w:w="0" w:type="auto"/>
            <w:shd w:val="clear" w:color="auto" w:fill="FFFFFF"/>
            <w:vAlign w:val="center"/>
          </w:tcPr>
          <w:p w14:paraId="01BC1BC7" w14:textId="77777777" w:rsidR="00385EA2" w:rsidRPr="0018689D" w:rsidRDefault="00385EA2">
            <w:pPr>
              <w:pStyle w:val="TAC"/>
            </w:pPr>
            <w:r w:rsidRPr="0018689D">
              <w:t>2</w:t>
            </w:r>
          </w:p>
        </w:tc>
        <w:tc>
          <w:tcPr>
            <w:tcW w:w="0" w:type="auto"/>
            <w:shd w:val="clear" w:color="auto" w:fill="FFFFFF"/>
          </w:tcPr>
          <w:p w14:paraId="28824689" w14:textId="77777777" w:rsidR="00385EA2" w:rsidRPr="0018689D" w:rsidRDefault="00385EA2">
            <w:pPr>
              <w:pStyle w:val="TAC"/>
            </w:pPr>
            <w:r w:rsidRPr="0018689D">
              <w:t>High BLER</w:t>
            </w:r>
          </w:p>
        </w:tc>
      </w:tr>
      <w:tr w:rsidR="00385EA2" w:rsidRPr="0018689D"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18689D" w:rsidRDefault="00385EA2">
            <w:pPr>
              <w:pStyle w:val="TAC"/>
            </w:pPr>
            <w:r w:rsidRPr="0018689D">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18689D" w:rsidRDefault="00385EA2">
            <w:pPr>
              <w:pStyle w:val="TAC"/>
            </w:pPr>
            <w:r w:rsidRPr="0018689D">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18689D" w:rsidRDefault="00385EA2">
            <w:pPr>
              <w:pStyle w:val="TAC"/>
            </w:pPr>
            <w:r w:rsidRPr="0018689D">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18689D" w:rsidRDefault="00385EA2">
            <w:pPr>
              <w:pStyle w:val="TAC"/>
            </w:pPr>
            <w:r w:rsidRPr="0018689D">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18689D" w:rsidRDefault="00385EA2">
            <w:pPr>
              <w:pStyle w:val="TAC"/>
            </w:pPr>
            <w:r w:rsidRPr="0018689D">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18689D" w:rsidRDefault="00385EA2">
            <w:pPr>
              <w:pStyle w:val="TAC"/>
            </w:pPr>
            <w:r w:rsidRPr="0018689D">
              <w:t xml:space="preserve">High channel variation </w:t>
            </w:r>
          </w:p>
        </w:tc>
      </w:tr>
      <w:tr w:rsidR="00385EA2" w:rsidRPr="0018689D"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18689D" w:rsidRDefault="00385EA2">
            <w:pPr>
              <w:pStyle w:val="TAC"/>
              <w:rPr>
                <w:lang w:eastAsia="zh-CN"/>
              </w:rPr>
            </w:pPr>
            <w:r w:rsidRPr="0018689D">
              <w:t>2-</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18689D" w:rsidRDefault="00385EA2">
            <w:pPr>
              <w:pStyle w:val="TAC"/>
            </w:pPr>
            <w:r w:rsidRPr="0018689D">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18689D" w:rsidRDefault="00385EA2">
            <w:pPr>
              <w:pStyle w:val="TAC"/>
            </w:pPr>
            <w:r w:rsidRPr="0018689D">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18689D" w:rsidRDefault="00385EA2">
            <w:pPr>
              <w:pStyle w:val="TAC"/>
            </w:pPr>
            <w:r w:rsidRPr="0018689D">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18689D" w:rsidRDefault="00385EA2">
            <w:pPr>
              <w:pStyle w:val="TAC"/>
            </w:pPr>
            <w:r w:rsidRPr="0018689D">
              <w:t>High throughput</w:t>
            </w:r>
            <w:r w:rsidR="00045762" w:rsidRPr="0018689D">
              <w:t xml:space="preserve"> </w:t>
            </w:r>
            <w:r w:rsidRPr="0018689D">
              <w:t>Baseline Rx</w:t>
            </w:r>
          </w:p>
        </w:tc>
      </w:tr>
      <w:tr w:rsidR="00385EA2" w:rsidRPr="0018689D"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18689D" w:rsidRDefault="00385EA2"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18689D" w:rsidRDefault="00385EA2">
            <w:pPr>
              <w:pStyle w:val="TAC"/>
              <w:rPr>
                <w:lang w:eastAsia="zh-CN"/>
              </w:rPr>
            </w:pPr>
            <w:r w:rsidRPr="0018689D">
              <w:rPr>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18689D" w:rsidRDefault="00385EA2">
            <w:pPr>
              <w:pStyle w:val="TAC"/>
            </w:pPr>
            <w:r w:rsidRPr="0018689D">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18689D" w:rsidRDefault="00385EA2">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18689D" w:rsidRDefault="00385EA2">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18689D" w:rsidRDefault="00385EA2">
            <w:pPr>
              <w:pStyle w:val="TAC"/>
            </w:pPr>
            <w:r w:rsidRPr="0018689D">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18689D" w:rsidRDefault="00385EA2">
            <w:pPr>
              <w:pStyle w:val="TAC"/>
            </w:pPr>
            <w:r w:rsidRPr="0018689D">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48FE3BF1" w14:textId="77777777" w:rsidR="00385EA2" w:rsidRPr="0018689D" w:rsidRDefault="00385EA2" w:rsidP="00CA7270">
            <w:pPr>
              <w:pStyle w:val="TAH"/>
            </w:pPr>
            <w:r w:rsidRPr="0018689D">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538210DE" w14:textId="77777777" w:rsidTr="00826DD0">
        <w:trPr>
          <w:trHeight w:val="210"/>
          <w:jc w:val="center"/>
        </w:trPr>
        <w:tc>
          <w:tcPr>
            <w:tcW w:w="0" w:type="auto"/>
            <w:shd w:val="clear" w:color="auto" w:fill="FFFFFF"/>
          </w:tcPr>
          <w:p w14:paraId="75F64B37" w14:textId="77777777" w:rsidR="00385EA2" w:rsidRPr="0018689D" w:rsidRDefault="00385EA2" w:rsidP="00D837D0">
            <w:pPr>
              <w:pStyle w:val="TAC"/>
            </w:pPr>
            <w:r w:rsidRPr="0018689D">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18689D" w:rsidRDefault="00385EA2" w:rsidP="00EB0C65">
            <w:pPr>
              <w:pStyle w:val="TAC"/>
            </w:pPr>
            <w:r w:rsidRPr="0018689D">
              <w:t>Large TBS</w:t>
            </w:r>
          </w:p>
        </w:tc>
      </w:tr>
      <w:tr w:rsidR="00385EA2" w:rsidRPr="0018689D" w14:paraId="3B10E410" w14:textId="77777777" w:rsidTr="00826DD0">
        <w:trPr>
          <w:trHeight w:val="210"/>
          <w:jc w:val="center"/>
        </w:trPr>
        <w:tc>
          <w:tcPr>
            <w:tcW w:w="0" w:type="auto"/>
            <w:shd w:val="clear" w:color="auto" w:fill="FFFFFF"/>
          </w:tcPr>
          <w:p w14:paraId="3FCDEB1E" w14:textId="77777777" w:rsidR="00385EA2" w:rsidRPr="0018689D" w:rsidRDefault="00385EA2" w:rsidP="00D837D0">
            <w:pPr>
              <w:pStyle w:val="TAC"/>
            </w:pPr>
            <w:r w:rsidRPr="0018689D">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18689D" w:rsidRDefault="00385EA2" w:rsidP="00EB0C65">
            <w:pPr>
              <w:pStyle w:val="TAC"/>
            </w:pPr>
            <w:r w:rsidRPr="0018689D">
              <w:t>High BLER</w:t>
            </w:r>
          </w:p>
        </w:tc>
      </w:tr>
      <w:tr w:rsidR="00385EA2" w:rsidRPr="0018689D" w14:paraId="7198F892" w14:textId="77777777" w:rsidTr="00826DD0">
        <w:trPr>
          <w:trHeight w:val="178"/>
          <w:jc w:val="center"/>
        </w:trPr>
        <w:tc>
          <w:tcPr>
            <w:tcW w:w="0" w:type="auto"/>
            <w:shd w:val="clear" w:color="auto" w:fill="FFFFFF"/>
          </w:tcPr>
          <w:p w14:paraId="120A19A6" w14:textId="77777777" w:rsidR="00385EA2" w:rsidRPr="0018689D" w:rsidRDefault="00385EA2" w:rsidP="00D837D0">
            <w:pPr>
              <w:pStyle w:val="TAC"/>
            </w:pPr>
            <w:r w:rsidRPr="0018689D">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18689D" w:rsidRDefault="00385EA2" w:rsidP="00EB0C65">
            <w:pPr>
              <w:pStyle w:val="TAC"/>
            </w:pPr>
            <w:r w:rsidRPr="0018689D">
              <w:t>High channel variation</w:t>
            </w:r>
          </w:p>
        </w:tc>
      </w:tr>
      <w:tr w:rsidR="00385EA2" w:rsidRPr="0018689D" w14:paraId="5C01BD21" w14:textId="77777777" w:rsidTr="00826DD0">
        <w:trPr>
          <w:trHeight w:val="178"/>
          <w:jc w:val="center"/>
        </w:trPr>
        <w:tc>
          <w:tcPr>
            <w:tcW w:w="0" w:type="auto"/>
            <w:shd w:val="clear" w:color="auto" w:fill="FFFFFF"/>
          </w:tcPr>
          <w:p w14:paraId="1484E77D" w14:textId="77777777" w:rsidR="00385EA2" w:rsidRPr="0018689D" w:rsidRDefault="00385EA2" w:rsidP="00D837D0">
            <w:pPr>
              <w:pStyle w:val="TAC"/>
            </w:pPr>
            <w:r w:rsidRPr="0018689D">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18689D" w:rsidRDefault="00385EA2" w:rsidP="00E273F4">
            <w:pPr>
              <w:pStyle w:val="TAC"/>
            </w:pPr>
            <w:r w:rsidRPr="0018689D">
              <w:t>High throughput</w:t>
            </w:r>
            <w:r w:rsidR="00E273F4" w:rsidRPr="0018689D">
              <w:t xml:space="preserve"> </w:t>
            </w:r>
            <w:r w:rsidRPr="0018689D">
              <w:t>Baseline Rx</w:t>
            </w:r>
          </w:p>
        </w:tc>
      </w:tr>
      <w:tr w:rsidR="00385EA2" w:rsidRPr="0018689D"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18689D" w:rsidRDefault="00385EA2" w:rsidP="00D837D0">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18689D" w:rsidRDefault="00385EA2" w:rsidP="00D837D0">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18689D" w:rsidRDefault="00385EA2" w:rsidP="00D837D0">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18689D" w:rsidRDefault="00385EA2" w:rsidP="00D837D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18689D" w:rsidRDefault="00385EA2" w:rsidP="00D837D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18689D" w:rsidRDefault="00385EA2" w:rsidP="00D837D0">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18689D" w:rsidRDefault="00385EA2" w:rsidP="00D837D0">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18689D" w:rsidRDefault="00385EA2" w:rsidP="00D837D0">
            <w:pPr>
              <w:pStyle w:val="TAC"/>
            </w:pPr>
            <w:r w:rsidRPr="0018689D">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18689D"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18689D" w:rsidRDefault="00385EA2" w:rsidP="00EB0C65">
            <w:pPr>
              <w:pStyle w:val="TAH"/>
            </w:pPr>
            <w:r w:rsidRPr="0018689D">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18689D" w14:paraId="4D408159" w14:textId="77777777" w:rsidTr="00826DD0">
        <w:trPr>
          <w:jc w:val="center"/>
        </w:trPr>
        <w:tc>
          <w:tcPr>
            <w:tcW w:w="0" w:type="auto"/>
            <w:vMerge/>
            <w:shd w:val="clear" w:color="auto" w:fill="FFFFFF"/>
          </w:tcPr>
          <w:p w14:paraId="13DCCFE7" w14:textId="77777777" w:rsidR="00385EA2" w:rsidRPr="0018689D" w:rsidRDefault="00385EA2" w:rsidP="00826DD0">
            <w:pPr>
              <w:pStyle w:val="TAH"/>
              <w:rPr>
                <w:b w:val="0"/>
              </w:rPr>
            </w:pPr>
          </w:p>
        </w:tc>
        <w:tc>
          <w:tcPr>
            <w:tcW w:w="0" w:type="auto"/>
            <w:vMerge/>
            <w:shd w:val="clear" w:color="auto" w:fill="FFFFFF"/>
            <w:vAlign w:val="center"/>
          </w:tcPr>
          <w:p w14:paraId="19209FF8" w14:textId="77777777" w:rsidR="00385EA2" w:rsidRPr="0018689D" w:rsidRDefault="00385EA2" w:rsidP="00826DD0">
            <w:pPr>
              <w:pStyle w:val="TAH"/>
              <w:rPr>
                <w:b w:val="0"/>
              </w:rPr>
            </w:pPr>
          </w:p>
        </w:tc>
        <w:tc>
          <w:tcPr>
            <w:tcW w:w="0" w:type="auto"/>
            <w:vMerge/>
            <w:shd w:val="clear" w:color="auto" w:fill="FFFFFF"/>
          </w:tcPr>
          <w:p w14:paraId="13A5B8C6" w14:textId="77777777" w:rsidR="00385EA2" w:rsidRPr="0018689D" w:rsidRDefault="00385EA2" w:rsidP="00826DD0">
            <w:pPr>
              <w:pStyle w:val="TAH"/>
              <w:rPr>
                <w:b w:val="0"/>
              </w:rPr>
            </w:pPr>
          </w:p>
        </w:tc>
        <w:tc>
          <w:tcPr>
            <w:tcW w:w="0" w:type="auto"/>
            <w:vMerge/>
            <w:shd w:val="clear" w:color="auto" w:fill="FFFFFF"/>
            <w:vAlign w:val="center"/>
          </w:tcPr>
          <w:p w14:paraId="57AE48F0" w14:textId="77777777" w:rsidR="00385EA2" w:rsidRPr="0018689D" w:rsidRDefault="00385EA2" w:rsidP="00826DD0">
            <w:pPr>
              <w:pStyle w:val="TAH"/>
              <w:rPr>
                <w:b w:val="0"/>
              </w:rPr>
            </w:pPr>
          </w:p>
        </w:tc>
        <w:tc>
          <w:tcPr>
            <w:tcW w:w="0" w:type="auto"/>
            <w:vMerge/>
            <w:shd w:val="clear" w:color="auto" w:fill="FFFFFF"/>
          </w:tcPr>
          <w:p w14:paraId="54310431" w14:textId="77777777" w:rsidR="00385EA2" w:rsidRPr="0018689D" w:rsidRDefault="00385EA2" w:rsidP="00826DD0">
            <w:pPr>
              <w:pStyle w:val="TAH"/>
              <w:rPr>
                <w:b w:val="0"/>
              </w:rPr>
            </w:pPr>
          </w:p>
        </w:tc>
        <w:tc>
          <w:tcPr>
            <w:tcW w:w="0" w:type="auto"/>
            <w:vMerge/>
            <w:shd w:val="clear" w:color="auto" w:fill="FFFFFF"/>
            <w:vAlign w:val="center"/>
          </w:tcPr>
          <w:p w14:paraId="777A9FF1" w14:textId="77777777" w:rsidR="00385EA2" w:rsidRPr="0018689D" w:rsidRDefault="00385EA2" w:rsidP="00826DD0">
            <w:pPr>
              <w:pStyle w:val="TAH"/>
              <w:rPr>
                <w:b w:val="0"/>
              </w:rPr>
            </w:pPr>
          </w:p>
        </w:tc>
        <w:tc>
          <w:tcPr>
            <w:tcW w:w="0" w:type="auto"/>
            <w:vMerge/>
            <w:shd w:val="clear" w:color="auto" w:fill="FFFFFF"/>
            <w:vAlign w:val="center"/>
          </w:tcPr>
          <w:p w14:paraId="3656E014" w14:textId="77777777" w:rsidR="00385EA2" w:rsidRPr="0018689D" w:rsidRDefault="00385EA2" w:rsidP="00826DD0">
            <w:pPr>
              <w:pStyle w:val="TAH"/>
              <w:rPr>
                <w:b w:val="0"/>
              </w:rPr>
            </w:pPr>
          </w:p>
        </w:tc>
        <w:tc>
          <w:tcPr>
            <w:tcW w:w="0" w:type="auto"/>
            <w:shd w:val="clear" w:color="auto" w:fill="FFFFFF"/>
            <w:vAlign w:val="center"/>
          </w:tcPr>
          <w:p w14:paraId="3DDF3F19"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38848823" w14:textId="77777777" w:rsidR="00385EA2" w:rsidRPr="0018689D" w:rsidRDefault="00385EA2" w:rsidP="00CA7270">
            <w:pPr>
              <w:pStyle w:val="TAH"/>
            </w:pPr>
            <w:r w:rsidRPr="0018689D">
              <w:t>SNR (dB)</w:t>
            </w:r>
          </w:p>
        </w:tc>
        <w:tc>
          <w:tcPr>
            <w:tcW w:w="0" w:type="auto"/>
            <w:vMerge/>
            <w:shd w:val="clear" w:color="auto" w:fill="FFFFFF"/>
          </w:tcPr>
          <w:p w14:paraId="4F676953" w14:textId="77777777" w:rsidR="00385EA2" w:rsidRPr="0018689D" w:rsidRDefault="00385EA2" w:rsidP="00826DD0">
            <w:pPr>
              <w:pStyle w:val="TAH"/>
              <w:rPr>
                <w:b w:val="0"/>
              </w:rPr>
            </w:pPr>
          </w:p>
        </w:tc>
      </w:tr>
      <w:tr w:rsidR="00385EA2" w:rsidRPr="0018689D" w14:paraId="3C4DE9BC" w14:textId="77777777" w:rsidTr="00826DD0">
        <w:trPr>
          <w:jc w:val="center"/>
        </w:trPr>
        <w:tc>
          <w:tcPr>
            <w:tcW w:w="0" w:type="auto"/>
            <w:shd w:val="clear" w:color="auto" w:fill="FFFFFF"/>
          </w:tcPr>
          <w:p w14:paraId="3EAF1843" w14:textId="77777777" w:rsidR="00385EA2" w:rsidRPr="0018689D" w:rsidRDefault="00385EA2" w:rsidP="00D837D0">
            <w:pPr>
              <w:pStyle w:val="TAC"/>
            </w:pPr>
            <w:r w:rsidRPr="0018689D">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18689D" w:rsidRDefault="00385EA2" w:rsidP="00EB0C65">
            <w:pPr>
              <w:pStyle w:val="TAC"/>
            </w:pPr>
            <w:r w:rsidRPr="0018689D">
              <w:t>Large TBS</w:t>
            </w:r>
          </w:p>
        </w:tc>
      </w:tr>
      <w:tr w:rsidR="00385EA2" w:rsidRPr="0018689D" w14:paraId="212D900F" w14:textId="77777777" w:rsidTr="00826DD0">
        <w:trPr>
          <w:jc w:val="center"/>
        </w:trPr>
        <w:tc>
          <w:tcPr>
            <w:tcW w:w="0" w:type="auto"/>
            <w:shd w:val="clear" w:color="auto" w:fill="FFFFFF"/>
          </w:tcPr>
          <w:p w14:paraId="140C9EDA" w14:textId="77777777" w:rsidR="00385EA2" w:rsidRPr="0018689D" w:rsidRDefault="00385EA2" w:rsidP="00D837D0">
            <w:pPr>
              <w:pStyle w:val="TAC"/>
            </w:pPr>
            <w:r w:rsidRPr="0018689D">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18689D" w:rsidRDefault="00385EA2" w:rsidP="00EB0C65">
            <w:pPr>
              <w:pStyle w:val="TAC"/>
            </w:pPr>
            <w:r w:rsidRPr="0018689D">
              <w:t>High BLER</w:t>
            </w:r>
          </w:p>
        </w:tc>
      </w:tr>
      <w:tr w:rsidR="00385EA2" w:rsidRPr="0018689D"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18689D" w:rsidRDefault="00385EA2" w:rsidP="00EB0C65">
            <w:pPr>
              <w:pStyle w:val="TAC"/>
            </w:pPr>
            <w:r w:rsidRPr="0018689D">
              <w:t>High channel variation</w:t>
            </w:r>
          </w:p>
        </w:tc>
      </w:tr>
      <w:tr w:rsidR="00385EA2" w:rsidRPr="0018689D"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18689D" w:rsidRDefault="00385EA2" w:rsidP="00045762">
            <w:pPr>
              <w:pStyle w:val="TAC"/>
            </w:pPr>
            <w:r w:rsidRPr="0018689D">
              <w:t>High throughput</w:t>
            </w:r>
            <w:r w:rsidR="00045762" w:rsidRPr="0018689D">
              <w:t xml:space="preserve"> </w:t>
            </w:r>
            <w:r w:rsidRPr="0018689D">
              <w:t>Baseline Rx</w:t>
            </w:r>
          </w:p>
        </w:tc>
      </w:tr>
      <w:tr w:rsidR="00385EA2" w:rsidRPr="0018689D"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18689D" w:rsidRDefault="00385EA2" w:rsidP="00D837D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18689D" w:rsidRDefault="00385EA2" w:rsidP="00D837D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18689D" w:rsidRDefault="00385EA2" w:rsidP="00D837D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18689D" w:rsidRDefault="00385EA2" w:rsidP="00D837D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18689D" w:rsidRDefault="00385EA2" w:rsidP="00D837D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18689D" w:rsidRDefault="00385EA2" w:rsidP="00D837D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18689D" w:rsidRDefault="00385EA2" w:rsidP="00EB0C65">
            <w:pPr>
              <w:pStyle w:val="TAC"/>
            </w:pPr>
            <w:r w:rsidRPr="0018689D">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18689D">
              <w:rPr>
                <w:rFonts w:cs="Arial"/>
                <w:szCs w:val="18"/>
              </w:rPr>
              <w:t>TS 38.521-4</w:t>
            </w:r>
            <w:r w:rsidR="00385EA2" w:rsidRPr="0018689D">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18689D"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0021CCDB" w14:textId="77777777" w:rsidR="00385EA2" w:rsidRPr="0018689D" w:rsidRDefault="00385EA2" w:rsidP="00CA7270">
            <w:pPr>
              <w:pStyle w:val="TAH"/>
            </w:pPr>
            <w:r w:rsidRPr="0018689D">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18689D" w14:paraId="0ED9F8C5" w14:textId="77777777" w:rsidTr="00385EA2">
        <w:trPr>
          <w:trHeight w:val="210"/>
          <w:jc w:val="center"/>
        </w:trPr>
        <w:tc>
          <w:tcPr>
            <w:tcW w:w="0" w:type="auto"/>
            <w:shd w:val="clear" w:color="auto" w:fill="FFFFFF"/>
          </w:tcPr>
          <w:p w14:paraId="38E81EE7"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18689D" w14:paraId="72CC20B0" w14:textId="77777777" w:rsidTr="00385EA2">
        <w:trPr>
          <w:trHeight w:val="210"/>
          <w:jc w:val="center"/>
        </w:trPr>
        <w:tc>
          <w:tcPr>
            <w:tcW w:w="0" w:type="auto"/>
            <w:shd w:val="clear" w:color="auto" w:fill="FFFFFF"/>
          </w:tcPr>
          <w:p w14:paraId="5B29484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59C693CC" w14:textId="77777777" w:rsidR="00385EA2" w:rsidRPr="0018689D" w:rsidRDefault="00385EA2" w:rsidP="00D837D0">
            <w:pPr>
              <w:pStyle w:val="TAC"/>
              <w:rPr>
                <w:rFonts w:cs="Arial"/>
                <w:szCs w:val="18"/>
              </w:rPr>
            </w:pPr>
            <w:r w:rsidRPr="0018689D">
              <w:rPr>
                <w:rFonts w:cs="Arial"/>
                <w:szCs w:val="18"/>
              </w:rPr>
              <w:t>1-4</w:t>
            </w:r>
          </w:p>
        </w:tc>
        <w:tc>
          <w:tcPr>
            <w:tcW w:w="0" w:type="auto"/>
            <w:shd w:val="clear" w:color="auto" w:fill="FFFFFF"/>
            <w:vAlign w:val="center"/>
          </w:tcPr>
          <w:p w14:paraId="3220E84E" w14:textId="77777777" w:rsidR="00385EA2" w:rsidRPr="0018689D" w:rsidRDefault="00385EA2" w:rsidP="00D837D0">
            <w:pPr>
              <w:pStyle w:val="TAC"/>
              <w:rPr>
                <w:rFonts w:cs="Arial"/>
                <w:szCs w:val="18"/>
              </w:rPr>
            </w:pPr>
            <w:r w:rsidRPr="0018689D">
              <w:rPr>
                <w:rFonts w:cs="Arial"/>
                <w:szCs w:val="18"/>
              </w:rPr>
              <w:t>R.PDSCH.2-2.1 TDD</w:t>
            </w:r>
          </w:p>
        </w:tc>
        <w:tc>
          <w:tcPr>
            <w:tcW w:w="0" w:type="auto"/>
            <w:shd w:val="clear" w:color="auto" w:fill="FFFFFF"/>
            <w:vAlign w:val="center"/>
          </w:tcPr>
          <w:p w14:paraId="337CC118"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tcPr>
          <w:p w14:paraId="54087781"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63DD7C22"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42F01040" w14:textId="77777777" w:rsidR="00385EA2" w:rsidRPr="0018689D" w:rsidRDefault="00385EA2" w:rsidP="00D837D0">
            <w:pPr>
              <w:pStyle w:val="TAC"/>
              <w:rPr>
                <w:rFonts w:cs="Arial"/>
                <w:szCs w:val="18"/>
              </w:rPr>
            </w:pPr>
            <w:r w:rsidRPr="0018689D">
              <w:rPr>
                <w:rFonts w:cs="Arial"/>
                <w:szCs w:val="18"/>
              </w:rPr>
              <w:t>TDLC300-100</w:t>
            </w:r>
          </w:p>
        </w:tc>
        <w:tc>
          <w:tcPr>
            <w:tcW w:w="0" w:type="auto"/>
            <w:shd w:val="clear" w:color="auto" w:fill="FFFFFF"/>
            <w:vAlign w:val="center"/>
          </w:tcPr>
          <w:p w14:paraId="0EAC304F" w14:textId="77777777" w:rsidR="00385EA2" w:rsidRPr="0018689D" w:rsidRDefault="00385EA2" w:rsidP="00D837D0">
            <w:pPr>
              <w:pStyle w:val="TAC"/>
              <w:rPr>
                <w:rFonts w:cs="Arial"/>
                <w:szCs w:val="18"/>
              </w:rPr>
            </w:pPr>
            <w:r w:rsidRPr="0018689D">
              <w:rPr>
                <w:rFonts w:cs="Arial"/>
                <w:szCs w:val="18"/>
              </w:rPr>
              <w:t>2x4, ULA Low</w:t>
            </w:r>
          </w:p>
        </w:tc>
        <w:tc>
          <w:tcPr>
            <w:tcW w:w="0" w:type="auto"/>
            <w:shd w:val="clear" w:color="auto" w:fill="FFFFFF"/>
            <w:vAlign w:val="center"/>
          </w:tcPr>
          <w:p w14:paraId="7EC5FDFE" w14:textId="77777777" w:rsidR="00385EA2" w:rsidRPr="0018689D" w:rsidRDefault="00385EA2" w:rsidP="00D837D0">
            <w:pPr>
              <w:pStyle w:val="TAC"/>
              <w:rPr>
                <w:rFonts w:cs="Arial"/>
                <w:szCs w:val="18"/>
              </w:rPr>
            </w:pPr>
            <w:r w:rsidRPr="0018689D">
              <w:rPr>
                <w:rFonts w:cs="Arial"/>
                <w:szCs w:val="18"/>
              </w:rPr>
              <w:t>30</w:t>
            </w:r>
          </w:p>
        </w:tc>
        <w:tc>
          <w:tcPr>
            <w:tcW w:w="0" w:type="auto"/>
            <w:shd w:val="clear" w:color="auto" w:fill="FFFFFF"/>
            <w:vAlign w:val="center"/>
          </w:tcPr>
          <w:p w14:paraId="0CADFB6D" w14:textId="77777777" w:rsidR="00385EA2" w:rsidRPr="0018689D" w:rsidRDefault="00385EA2" w:rsidP="00D837D0">
            <w:pPr>
              <w:pStyle w:val="TAC"/>
              <w:rPr>
                <w:rFonts w:cs="Arial"/>
                <w:szCs w:val="18"/>
              </w:rPr>
            </w:pPr>
            <w:r w:rsidRPr="0018689D">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18689D" w14:paraId="1CAB4E75" w14:textId="77777777" w:rsidTr="00385EA2">
        <w:trPr>
          <w:trHeight w:val="178"/>
          <w:jc w:val="center"/>
        </w:trPr>
        <w:tc>
          <w:tcPr>
            <w:tcW w:w="0" w:type="auto"/>
            <w:shd w:val="clear" w:color="auto" w:fill="FFFFFF"/>
          </w:tcPr>
          <w:p w14:paraId="1C0EFA2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18689D">
              <w:rPr>
                <w:rFonts w:cs="Arial"/>
                <w:szCs w:val="18"/>
              </w:rPr>
              <w:t>High channel variation</w:t>
            </w:r>
          </w:p>
        </w:tc>
      </w:tr>
      <w:tr w:rsidR="00385EA2" w:rsidRPr="0018689D" w14:paraId="0132D797" w14:textId="77777777" w:rsidTr="00385EA2">
        <w:trPr>
          <w:trHeight w:val="178"/>
          <w:jc w:val="center"/>
        </w:trPr>
        <w:tc>
          <w:tcPr>
            <w:tcW w:w="0" w:type="auto"/>
            <w:shd w:val="clear" w:color="auto" w:fill="FFFFFF"/>
          </w:tcPr>
          <w:p w14:paraId="72ED99B2"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202E2E8A" w14:textId="77777777" w:rsidR="00385EA2" w:rsidRPr="0018689D" w:rsidRDefault="00385EA2" w:rsidP="00D837D0">
            <w:pPr>
              <w:pStyle w:val="TAC"/>
              <w:rPr>
                <w:rFonts w:cs="Arial"/>
                <w:szCs w:val="18"/>
              </w:rPr>
            </w:pPr>
            <w:r w:rsidRPr="0018689D">
              <w:rPr>
                <w:rFonts w:cs="Arial"/>
                <w:szCs w:val="18"/>
              </w:rPr>
              <w:t>4-1</w:t>
            </w:r>
          </w:p>
        </w:tc>
        <w:tc>
          <w:tcPr>
            <w:tcW w:w="0" w:type="auto"/>
            <w:shd w:val="clear" w:color="auto" w:fill="FFFFFF"/>
            <w:vAlign w:val="center"/>
          </w:tcPr>
          <w:p w14:paraId="26BC14C3" w14:textId="77777777" w:rsidR="00385EA2" w:rsidRPr="0018689D" w:rsidRDefault="00385EA2" w:rsidP="00D837D0">
            <w:pPr>
              <w:pStyle w:val="TAC"/>
              <w:rPr>
                <w:rFonts w:cs="Arial"/>
                <w:szCs w:val="18"/>
              </w:rPr>
            </w:pPr>
            <w:r w:rsidRPr="0018689D">
              <w:rPr>
                <w:rFonts w:cs="Arial"/>
                <w:szCs w:val="18"/>
              </w:rPr>
              <w:t>R.PDSCH.2-2.4 TDD</w:t>
            </w:r>
          </w:p>
        </w:tc>
        <w:tc>
          <w:tcPr>
            <w:tcW w:w="0" w:type="auto"/>
            <w:shd w:val="clear" w:color="auto" w:fill="FFFFFF"/>
            <w:vAlign w:val="center"/>
          </w:tcPr>
          <w:p w14:paraId="18755243"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vAlign w:val="center"/>
          </w:tcPr>
          <w:p w14:paraId="67E18A83"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528BA9F1"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53036109" w14:textId="77777777" w:rsidR="00385EA2" w:rsidRPr="0018689D" w:rsidRDefault="00385EA2" w:rsidP="00D837D0">
            <w:pPr>
              <w:pStyle w:val="TAC"/>
              <w:rPr>
                <w:rFonts w:cs="Arial"/>
                <w:szCs w:val="18"/>
              </w:rPr>
            </w:pPr>
            <w:r w:rsidRPr="0018689D">
              <w:rPr>
                <w:rFonts w:cs="Arial"/>
                <w:szCs w:val="18"/>
              </w:rPr>
              <w:t>TDLA30-10</w:t>
            </w:r>
          </w:p>
        </w:tc>
        <w:tc>
          <w:tcPr>
            <w:tcW w:w="0" w:type="auto"/>
            <w:shd w:val="clear" w:color="auto" w:fill="FFFFFF"/>
            <w:vAlign w:val="center"/>
          </w:tcPr>
          <w:p w14:paraId="43AE71FB" w14:textId="77777777" w:rsidR="00385EA2" w:rsidRPr="0018689D" w:rsidRDefault="00385EA2" w:rsidP="00D837D0">
            <w:pPr>
              <w:pStyle w:val="TAC"/>
              <w:rPr>
                <w:rFonts w:cs="Arial"/>
                <w:szCs w:val="18"/>
              </w:rPr>
            </w:pPr>
            <w:r w:rsidRPr="0018689D">
              <w:rPr>
                <w:rFonts w:cs="Arial"/>
                <w:szCs w:val="18"/>
              </w:rPr>
              <w:t>4x4, ULA Low</w:t>
            </w:r>
          </w:p>
        </w:tc>
        <w:tc>
          <w:tcPr>
            <w:tcW w:w="0" w:type="auto"/>
            <w:shd w:val="clear" w:color="auto" w:fill="FFFFFF"/>
            <w:vAlign w:val="center"/>
          </w:tcPr>
          <w:p w14:paraId="1657909D" w14:textId="77777777" w:rsidR="00385EA2" w:rsidRPr="0018689D" w:rsidRDefault="00385EA2" w:rsidP="00D837D0">
            <w:pPr>
              <w:pStyle w:val="TAC"/>
              <w:rPr>
                <w:rFonts w:cs="Arial"/>
                <w:szCs w:val="18"/>
              </w:rPr>
            </w:pPr>
            <w:r w:rsidRPr="0018689D">
              <w:rPr>
                <w:rFonts w:cs="Arial"/>
                <w:szCs w:val="18"/>
              </w:rPr>
              <w:t>70</w:t>
            </w:r>
          </w:p>
        </w:tc>
        <w:tc>
          <w:tcPr>
            <w:tcW w:w="0" w:type="auto"/>
            <w:shd w:val="clear" w:color="auto" w:fill="FFFFFF"/>
            <w:vAlign w:val="center"/>
          </w:tcPr>
          <w:p w14:paraId="38539620" w14:textId="77777777" w:rsidR="00385EA2" w:rsidRPr="0018689D" w:rsidRDefault="00385EA2" w:rsidP="00D837D0">
            <w:pPr>
              <w:pStyle w:val="TAC"/>
              <w:rPr>
                <w:rFonts w:cs="Arial"/>
                <w:szCs w:val="18"/>
              </w:rPr>
            </w:pPr>
            <w:r w:rsidRPr="0018689D">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18689D"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18689D" w:rsidRDefault="00385EA2" w:rsidP="00D837D0">
            <w:pPr>
              <w:pStyle w:val="TAC"/>
              <w:rPr>
                <w:rFonts w:cs="Arial"/>
                <w:szCs w:val="18"/>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18689D" w:rsidRDefault="00385EA2" w:rsidP="00D837D0">
            <w:pPr>
              <w:pStyle w:val="TAC"/>
              <w:rPr>
                <w:rFonts w:cs="Arial"/>
                <w:szCs w:val="18"/>
              </w:rPr>
            </w:pPr>
            <w:r w:rsidRPr="0018689D">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18689D" w:rsidRDefault="00385EA2" w:rsidP="00D837D0">
            <w:pPr>
              <w:pStyle w:val="TAC"/>
              <w:rPr>
                <w:rFonts w:cs="Arial"/>
                <w:szCs w:val="18"/>
              </w:rPr>
            </w:pPr>
            <w:r w:rsidRPr="0018689D">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18689D" w:rsidRDefault="00385EA2" w:rsidP="00D837D0">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18689D" w:rsidRDefault="00385EA2" w:rsidP="00D837D0">
            <w:pPr>
              <w:pStyle w:val="TAC"/>
              <w:rPr>
                <w:rFonts w:cs="Arial"/>
                <w:szCs w:val="18"/>
              </w:rPr>
            </w:pPr>
            <w:r w:rsidRPr="0018689D">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18689D" w:rsidRDefault="00385EA2" w:rsidP="00D837D0">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18689D" w:rsidRDefault="00385EA2" w:rsidP="00D837D0">
            <w:pPr>
              <w:pStyle w:val="TAC"/>
              <w:rPr>
                <w:rFonts w:cs="Arial"/>
                <w:szCs w:val="18"/>
              </w:rPr>
            </w:pPr>
            <w:r w:rsidRPr="0018689D">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18689D" w:rsidRDefault="00385EA2" w:rsidP="00D837D0">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18689D" w:rsidRDefault="00385EA2" w:rsidP="00D837D0">
            <w:pPr>
              <w:pStyle w:val="TAC"/>
              <w:rPr>
                <w:rFonts w:cs="Arial"/>
                <w:szCs w:val="18"/>
              </w:rPr>
            </w:pPr>
            <w:r w:rsidRPr="0018689D">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18689D"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5B847132" w14:textId="77777777" w:rsidR="00385EA2" w:rsidRPr="0018689D" w:rsidRDefault="00385EA2" w:rsidP="00CA7270">
            <w:pPr>
              <w:pStyle w:val="TAH"/>
            </w:pPr>
            <w:r w:rsidRPr="0018689D">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784ACFA5" w14:textId="77777777" w:rsidTr="00CA512C">
        <w:trPr>
          <w:trHeight w:val="210"/>
          <w:jc w:val="center"/>
        </w:trPr>
        <w:tc>
          <w:tcPr>
            <w:tcW w:w="0" w:type="auto"/>
            <w:shd w:val="clear" w:color="auto" w:fill="FFFFFF"/>
          </w:tcPr>
          <w:p w14:paraId="4FABA46E" w14:textId="77777777" w:rsidR="00385EA2" w:rsidRPr="0018689D" w:rsidRDefault="00385EA2" w:rsidP="00CA7270">
            <w:pPr>
              <w:pStyle w:val="TAC"/>
            </w:pPr>
            <w:r w:rsidRPr="0018689D">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18689D">
              <w:t xml:space="preserve">5.5.1.3 and test </w:t>
            </w:r>
            <w:r w:rsidR="00CB017B" w:rsidRPr="0018689D">
              <w:t>parameter</w:t>
            </w:r>
            <w:r w:rsidRPr="0018689D">
              <w:t xml:space="preserve"> selection as per TS </w:t>
            </w:r>
            <w:r w:rsidR="008861B4" w:rsidRPr="0018689D">
              <w:t xml:space="preserve">38.521-4 [3] </w:t>
            </w:r>
            <w:r w:rsidRPr="0018689D">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18689D" w:rsidRDefault="00385EA2" w:rsidP="00CA7270">
            <w:pPr>
              <w:pStyle w:val="TAC"/>
            </w:pPr>
            <w:r w:rsidRPr="0018689D">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615" w:name="_Toc75464154"/>
      <w:bookmarkStart w:id="2616" w:name="_Toc83680492"/>
      <w:bookmarkStart w:id="2617" w:name="_Toc92100092"/>
      <w:bookmarkStart w:id="2618" w:name="_Toc99980631"/>
      <w:bookmarkStart w:id="2619" w:name="_Toc138970236"/>
      <w:bookmarkStart w:id="2620" w:name="_Toc46155905"/>
      <w:bookmarkStart w:id="2621" w:name="_Toc46238458"/>
      <w:bookmarkStart w:id="2622" w:name="_Toc46239344"/>
      <w:bookmarkStart w:id="2623" w:name="_Toc46384354"/>
      <w:bookmarkStart w:id="2624" w:name="_Toc46480428"/>
      <w:bookmarkStart w:id="2625" w:name="_Toc51833766"/>
      <w:bookmarkStart w:id="2626" w:name="_Toc58504870"/>
      <w:bookmarkStart w:id="2627" w:name="_Toc68540617"/>
      <w:r w:rsidR="00106E4B" w:rsidRPr="00DB610F">
        <w:t>D.2</w:t>
      </w:r>
      <w:r w:rsidR="00106E4B" w:rsidRPr="00DB610F">
        <w:tab/>
        <w:t>FR2 Reference Test Points</w:t>
      </w:r>
      <w:bookmarkEnd w:id="2615"/>
      <w:bookmarkEnd w:id="2616"/>
      <w:bookmarkEnd w:id="2617"/>
      <w:bookmarkEnd w:id="2618"/>
      <w:bookmarkEnd w:id="2619"/>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5296DDAF" w14:textId="77777777" w:rsidTr="00106E4B">
        <w:trPr>
          <w:jc w:val="center"/>
        </w:trPr>
        <w:tc>
          <w:tcPr>
            <w:tcW w:w="0" w:type="auto"/>
            <w:vMerge w:val="restart"/>
            <w:shd w:val="clear" w:color="auto" w:fill="FFFFFF"/>
          </w:tcPr>
          <w:p w14:paraId="4688668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79D34F44" w14:textId="77777777" w:rsidR="00106E4B" w:rsidRPr="0018689D" w:rsidRDefault="00106E4B" w:rsidP="00CA7270">
            <w:pPr>
              <w:pStyle w:val="TAH"/>
            </w:pPr>
            <w:r w:rsidRPr="0018689D">
              <w:t>Test num.</w:t>
            </w:r>
          </w:p>
        </w:tc>
        <w:tc>
          <w:tcPr>
            <w:tcW w:w="0" w:type="auto"/>
            <w:vMerge w:val="restart"/>
            <w:shd w:val="clear" w:color="auto" w:fill="FFFFFF"/>
          </w:tcPr>
          <w:p w14:paraId="3A94E34F" w14:textId="77777777" w:rsidR="00106E4B" w:rsidRPr="0018689D" w:rsidRDefault="00106E4B" w:rsidP="001C17C7">
            <w:pPr>
              <w:pStyle w:val="TAH"/>
            </w:pPr>
            <w:r w:rsidRPr="0018689D">
              <w:t>Reference channel</w:t>
            </w:r>
          </w:p>
        </w:tc>
        <w:tc>
          <w:tcPr>
            <w:tcW w:w="0" w:type="auto"/>
            <w:vMerge w:val="restart"/>
            <w:shd w:val="clear" w:color="auto" w:fill="FFFFFF"/>
            <w:vAlign w:val="center"/>
          </w:tcPr>
          <w:p w14:paraId="7CE10E0F" w14:textId="77777777" w:rsidR="00106E4B" w:rsidRPr="0018689D" w:rsidRDefault="00106E4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0E556C6" w14:textId="77777777" w:rsidR="00106E4B" w:rsidRPr="0018689D" w:rsidRDefault="00106E4B" w:rsidP="00CA7270">
            <w:pPr>
              <w:pStyle w:val="TAH"/>
            </w:pPr>
            <w:r w:rsidRPr="0018689D">
              <w:t>Modulation format</w:t>
            </w:r>
          </w:p>
        </w:tc>
        <w:tc>
          <w:tcPr>
            <w:tcW w:w="0" w:type="auto"/>
            <w:vMerge w:val="restart"/>
            <w:shd w:val="clear" w:color="auto" w:fill="FFFFFF"/>
          </w:tcPr>
          <w:p w14:paraId="593ED78C" w14:textId="77777777" w:rsidR="00106E4B" w:rsidRPr="0018689D" w:rsidRDefault="00106E4B" w:rsidP="001C17C7">
            <w:pPr>
              <w:pStyle w:val="TAH"/>
            </w:pPr>
            <w:r w:rsidRPr="0018689D">
              <w:t>TDD UL-DL pattern</w:t>
            </w:r>
          </w:p>
        </w:tc>
        <w:tc>
          <w:tcPr>
            <w:tcW w:w="0" w:type="auto"/>
            <w:vMerge w:val="restart"/>
            <w:shd w:val="clear" w:color="auto" w:fill="FFFFFF"/>
            <w:vAlign w:val="center"/>
          </w:tcPr>
          <w:p w14:paraId="5AE00C18"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603CE6AF"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1B6AABFB" w14:textId="77777777" w:rsidR="00106E4B" w:rsidRPr="0018689D" w:rsidRDefault="00106E4B" w:rsidP="00CA7270">
            <w:pPr>
              <w:pStyle w:val="TAH"/>
            </w:pPr>
            <w:r w:rsidRPr="0018689D">
              <w:t>Reference value</w:t>
            </w:r>
          </w:p>
        </w:tc>
        <w:tc>
          <w:tcPr>
            <w:tcW w:w="0" w:type="auto"/>
            <w:vMerge w:val="restart"/>
            <w:shd w:val="clear" w:color="auto" w:fill="FFFFFF"/>
          </w:tcPr>
          <w:p w14:paraId="66547EF1" w14:textId="77777777" w:rsidR="00106E4B" w:rsidRPr="0018689D" w:rsidRDefault="00106E4B" w:rsidP="00CA7270">
            <w:pPr>
              <w:pStyle w:val="TAH"/>
            </w:pPr>
            <w:r w:rsidRPr="0018689D">
              <w:t>Comment</w:t>
            </w:r>
          </w:p>
        </w:tc>
      </w:tr>
      <w:tr w:rsidR="00106E4B" w:rsidRPr="0018689D" w14:paraId="18762994" w14:textId="77777777" w:rsidTr="00106E4B">
        <w:trPr>
          <w:jc w:val="center"/>
        </w:trPr>
        <w:tc>
          <w:tcPr>
            <w:tcW w:w="0" w:type="auto"/>
            <w:vMerge/>
            <w:shd w:val="clear" w:color="auto" w:fill="FFFFFF"/>
          </w:tcPr>
          <w:p w14:paraId="00C35F44" w14:textId="77777777" w:rsidR="00106E4B" w:rsidRPr="0018689D" w:rsidRDefault="00106E4B" w:rsidP="00BF3493">
            <w:pPr>
              <w:pStyle w:val="TAH"/>
              <w:rPr>
                <w:b w:val="0"/>
              </w:rPr>
            </w:pPr>
          </w:p>
        </w:tc>
        <w:tc>
          <w:tcPr>
            <w:tcW w:w="0" w:type="auto"/>
            <w:vMerge/>
            <w:shd w:val="clear" w:color="auto" w:fill="FFFFFF"/>
            <w:vAlign w:val="center"/>
          </w:tcPr>
          <w:p w14:paraId="622A5B43" w14:textId="77777777" w:rsidR="00106E4B" w:rsidRPr="0018689D" w:rsidRDefault="00106E4B" w:rsidP="00BF3493">
            <w:pPr>
              <w:pStyle w:val="TAH"/>
              <w:rPr>
                <w:b w:val="0"/>
              </w:rPr>
            </w:pPr>
          </w:p>
        </w:tc>
        <w:tc>
          <w:tcPr>
            <w:tcW w:w="0" w:type="auto"/>
            <w:vMerge/>
            <w:shd w:val="clear" w:color="auto" w:fill="FFFFFF"/>
          </w:tcPr>
          <w:p w14:paraId="0DFC15F3" w14:textId="77777777" w:rsidR="00106E4B" w:rsidRPr="0018689D" w:rsidRDefault="00106E4B" w:rsidP="00BF3493">
            <w:pPr>
              <w:pStyle w:val="TAH"/>
              <w:rPr>
                <w:b w:val="0"/>
              </w:rPr>
            </w:pPr>
          </w:p>
        </w:tc>
        <w:tc>
          <w:tcPr>
            <w:tcW w:w="0" w:type="auto"/>
            <w:vMerge/>
            <w:shd w:val="clear" w:color="auto" w:fill="FFFFFF"/>
            <w:vAlign w:val="center"/>
          </w:tcPr>
          <w:p w14:paraId="1AE2CCD8" w14:textId="77777777" w:rsidR="00106E4B" w:rsidRPr="0018689D" w:rsidRDefault="00106E4B" w:rsidP="00BF3493">
            <w:pPr>
              <w:pStyle w:val="TAH"/>
              <w:rPr>
                <w:b w:val="0"/>
              </w:rPr>
            </w:pPr>
          </w:p>
        </w:tc>
        <w:tc>
          <w:tcPr>
            <w:tcW w:w="0" w:type="auto"/>
            <w:vMerge/>
            <w:shd w:val="clear" w:color="auto" w:fill="FFFFFF"/>
          </w:tcPr>
          <w:p w14:paraId="09D92B7A" w14:textId="77777777" w:rsidR="00106E4B" w:rsidRPr="0018689D" w:rsidRDefault="00106E4B" w:rsidP="00BF3493">
            <w:pPr>
              <w:pStyle w:val="TAH"/>
              <w:rPr>
                <w:b w:val="0"/>
              </w:rPr>
            </w:pPr>
          </w:p>
        </w:tc>
        <w:tc>
          <w:tcPr>
            <w:tcW w:w="0" w:type="auto"/>
            <w:vMerge/>
            <w:shd w:val="clear" w:color="auto" w:fill="FFFFFF"/>
            <w:vAlign w:val="center"/>
          </w:tcPr>
          <w:p w14:paraId="6B6592DA" w14:textId="77777777" w:rsidR="00106E4B" w:rsidRPr="0018689D" w:rsidRDefault="00106E4B" w:rsidP="00BF3493">
            <w:pPr>
              <w:pStyle w:val="TAH"/>
              <w:rPr>
                <w:b w:val="0"/>
              </w:rPr>
            </w:pPr>
          </w:p>
        </w:tc>
        <w:tc>
          <w:tcPr>
            <w:tcW w:w="0" w:type="auto"/>
            <w:vMerge/>
            <w:shd w:val="clear" w:color="auto" w:fill="FFFFFF"/>
            <w:vAlign w:val="center"/>
          </w:tcPr>
          <w:p w14:paraId="32BFA37E" w14:textId="77777777" w:rsidR="00106E4B" w:rsidRPr="0018689D" w:rsidRDefault="00106E4B" w:rsidP="00BF3493">
            <w:pPr>
              <w:pStyle w:val="TAH"/>
              <w:rPr>
                <w:b w:val="0"/>
              </w:rPr>
            </w:pPr>
          </w:p>
        </w:tc>
        <w:tc>
          <w:tcPr>
            <w:tcW w:w="0" w:type="auto"/>
            <w:vMerge/>
            <w:shd w:val="clear" w:color="auto" w:fill="FFFFFF"/>
            <w:vAlign w:val="center"/>
          </w:tcPr>
          <w:p w14:paraId="7CEFDAA2" w14:textId="77777777" w:rsidR="00106E4B" w:rsidRPr="0018689D" w:rsidRDefault="00106E4B" w:rsidP="00BF3493">
            <w:pPr>
              <w:pStyle w:val="TAH"/>
              <w:rPr>
                <w:b w:val="0"/>
              </w:rPr>
            </w:pPr>
          </w:p>
        </w:tc>
        <w:tc>
          <w:tcPr>
            <w:tcW w:w="0" w:type="auto"/>
            <w:shd w:val="clear" w:color="auto" w:fill="FFFFFF"/>
            <w:vAlign w:val="center"/>
          </w:tcPr>
          <w:p w14:paraId="18A36C18"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50769648" w14:textId="77777777" w:rsidR="00106E4B" w:rsidRPr="0018689D" w:rsidRDefault="00106E4B" w:rsidP="00CA7270">
            <w:pPr>
              <w:pStyle w:val="TAH"/>
            </w:pPr>
            <w:r w:rsidRPr="0018689D">
              <w:t>SNR (dB)</w:t>
            </w:r>
          </w:p>
        </w:tc>
        <w:tc>
          <w:tcPr>
            <w:tcW w:w="0" w:type="auto"/>
            <w:vMerge/>
            <w:shd w:val="clear" w:color="auto" w:fill="FFFFFF"/>
          </w:tcPr>
          <w:p w14:paraId="70701F85" w14:textId="77777777" w:rsidR="00106E4B" w:rsidRPr="0018689D" w:rsidRDefault="00106E4B" w:rsidP="00BF3493">
            <w:pPr>
              <w:pStyle w:val="TAH"/>
              <w:rPr>
                <w:b w:val="0"/>
              </w:rPr>
            </w:pPr>
          </w:p>
        </w:tc>
      </w:tr>
      <w:tr w:rsidR="00106E4B" w:rsidRPr="0018689D" w14:paraId="0E84BD52" w14:textId="77777777" w:rsidTr="0087139D">
        <w:trPr>
          <w:jc w:val="center"/>
        </w:trPr>
        <w:tc>
          <w:tcPr>
            <w:tcW w:w="0" w:type="auto"/>
            <w:shd w:val="clear" w:color="auto" w:fill="FFFFFF"/>
            <w:vAlign w:val="center"/>
          </w:tcPr>
          <w:p w14:paraId="0825DAC7" w14:textId="77777777" w:rsidR="00106E4B" w:rsidRPr="0018689D" w:rsidRDefault="00106E4B" w:rsidP="00CA7270">
            <w:pPr>
              <w:pStyle w:val="TAC"/>
            </w:pPr>
            <w:r w:rsidRPr="0018689D">
              <w:t>7.2.2.2.1_1</w:t>
            </w:r>
          </w:p>
        </w:tc>
        <w:tc>
          <w:tcPr>
            <w:tcW w:w="0" w:type="auto"/>
            <w:shd w:val="clear" w:color="auto" w:fill="FFFFFF"/>
            <w:vAlign w:val="center"/>
          </w:tcPr>
          <w:p w14:paraId="2F46A6C3" w14:textId="77777777" w:rsidR="00106E4B" w:rsidRPr="0018689D" w:rsidRDefault="00106E4B">
            <w:pPr>
              <w:pStyle w:val="TAC"/>
            </w:pPr>
            <w:r w:rsidRPr="0018689D">
              <w:t>1-2</w:t>
            </w:r>
          </w:p>
        </w:tc>
        <w:tc>
          <w:tcPr>
            <w:tcW w:w="0" w:type="auto"/>
            <w:shd w:val="clear" w:color="auto" w:fill="FFFFFF"/>
            <w:vAlign w:val="center"/>
          </w:tcPr>
          <w:p w14:paraId="44784F98" w14:textId="77777777" w:rsidR="00106E4B" w:rsidRPr="0018689D" w:rsidRDefault="00106E4B">
            <w:pPr>
              <w:pStyle w:val="TAC"/>
            </w:pPr>
            <w:r w:rsidRPr="0018689D">
              <w:t>R.PDSCH.5-2.1 TDD</w:t>
            </w:r>
          </w:p>
        </w:tc>
        <w:tc>
          <w:tcPr>
            <w:tcW w:w="0" w:type="auto"/>
            <w:shd w:val="clear" w:color="auto" w:fill="FFFFFF"/>
            <w:vAlign w:val="center"/>
          </w:tcPr>
          <w:p w14:paraId="5692625E" w14:textId="77777777" w:rsidR="00106E4B" w:rsidRPr="0018689D" w:rsidRDefault="00106E4B">
            <w:pPr>
              <w:pStyle w:val="TAC"/>
            </w:pPr>
            <w:r w:rsidRPr="0018689D">
              <w:t>100/120</w:t>
            </w:r>
          </w:p>
        </w:tc>
        <w:tc>
          <w:tcPr>
            <w:tcW w:w="0" w:type="auto"/>
            <w:shd w:val="clear" w:color="auto" w:fill="FFFFFF"/>
            <w:vAlign w:val="center"/>
          </w:tcPr>
          <w:p w14:paraId="48D49C6B"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F81A0C5" w14:textId="77777777" w:rsidR="00106E4B" w:rsidRPr="0018689D" w:rsidRDefault="00106E4B">
            <w:pPr>
              <w:pStyle w:val="TAC"/>
            </w:pPr>
            <w:r w:rsidRPr="0018689D">
              <w:t>FR2.120-1</w:t>
            </w:r>
          </w:p>
        </w:tc>
        <w:tc>
          <w:tcPr>
            <w:tcW w:w="0" w:type="auto"/>
            <w:shd w:val="clear" w:color="auto" w:fill="FFFFFF"/>
            <w:vAlign w:val="center"/>
          </w:tcPr>
          <w:p w14:paraId="4B016E9F" w14:textId="77777777" w:rsidR="00106E4B" w:rsidRPr="0018689D" w:rsidRDefault="00106E4B">
            <w:pPr>
              <w:pStyle w:val="TAC"/>
            </w:pPr>
            <w:r w:rsidRPr="0018689D">
              <w:t>TDLA30-300</w:t>
            </w:r>
          </w:p>
        </w:tc>
        <w:tc>
          <w:tcPr>
            <w:tcW w:w="0" w:type="auto"/>
            <w:shd w:val="clear" w:color="auto" w:fill="FFFFFF"/>
            <w:vAlign w:val="center"/>
          </w:tcPr>
          <w:p w14:paraId="10FDA76D" w14:textId="77777777" w:rsidR="00106E4B" w:rsidRPr="0018689D" w:rsidRDefault="00106E4B">
            <w:pPr>
              <w:pStyle w:val="TAC"/>
            </w:pPr>
            <w:r w:rsidRPr="0018689D">
              <w:t>2x2 ULA Low</w:t>
            </w:r>
          </w:p>
        </w:tc>
        <w:tc>
          <w:tcPr>
            <w:tcW w:w="0" w:type="auto"/>
            <w:shd w:val="clear" w:color="auto" w:fill="FFFFFF"/>
            <w:vAlign w:val="center"/>
          </w:tcPr>
          <w:p w14:paraId="6E0CB605" w14:textId="77777777" w:rsidR="00106E4B" w:rsidRPr="0018689D" w:rsidRDefault="00106E4B">
            <w:pPr>
              <w:pStyle w:val="TAC"/>
            </w:pPr>
            <w:r w:rsidRPr="0018689D">
              <w:t>30</w:t>
            </w:r>
          </w:p>
        </w:tc>
        <w:tc>
          <w:tcPr>
            <w:tcW w:w="0" w:type="auto"/>
            <w:shd w:val="clear" w:color="auto" w:fill="FFFFFF"/>
            <w:vAlign w:val="center"/>
          </w:tcPr>
          <w:p w14:paraId="78AFCB35" w14:textId="77777777" w:rsidR="00106E4B" w:rsidRPr="0018689D" w:rsidRDefault="00106E4B">
            <w:pPr>
              <w:pStyle w:val="TAC"/>
            </w:pPr>
            <w:r w:rsidRPr="0018689D">
              <w:rPr>
                <w:lang w:eastAsia="zh-CN"/>
              </w:rPr>
              <w:t>1.7</w:t>
            </w:r>
          </w:p>
        </w:tc>
        <w:tc>
          <w:tcPr>
            <w:tcW w:w="0" w:type="auto"/>
            <w:shd w:val="clear" w:color="auto" w:fill="FFFFFF"/>
          </w:tcPr>
          <w:p w14:paraId="0B13B7F4" w14:textId="77777777" w:rsidR="00106E4B" w:rsidRPr="0018689D" w:rsidRDefault="00106E4B">
            <w:pPr>
              <w:pStyle w:val="TAC"/>
            </w:pPr>
            <w:r w:rsidRPr="0018689D">
              <w:rPr>
                <w:lang w:eastAsia="zh-CN"/>
              </w:rPr>
              <w:t>Exercises HARQ Combining</w:t>
            </w:r>
          </w:p>
        </w:tc>
      </w:tr>
      <w:tr w:rsidR="00106E4B" w:rsidRPr="0018689D" w14:paraId="25296454" w14:textId="77777777" w:rsidTr="0087139D">
        <w:trPr>
          <w:jc w:val="center"/>
        </w:trPr>
        <w:tc>
          <w:tcPr>
            <w:tcW w:w="0" w:type="auto"/>
            <w:shd w:val="clear" w:color="auto" w:fill="FFFFFF"/>
            <w:vAlign w:val="center"/>
          </w:tcPr>
          <w:p w14:paraId="155FB6AD" w14:textId="77777777" w:rsidR="00106E4B" w:rsidRPr="0018689D" w:rsidRDefault="00106E4B" w:rsidP="00CA7270">
            <w:pPr>
              <w:pStyle w:val="TAC"/>
            </w:pPr>
            <w:r w:rsidRPr="0018689D">
              <w:t>7.2.2.2.1_1</w:t>
            </w:r>
          </w:p>
        </w:tc>
        <w:tc>
          <w:tcPr>
            <w:tcW w:w="0" w:type="auto"/>
            <w:shd w:val="clear" w:color="auto" w:fill="FFFFFF"/>
            <w:vAlign w:val="center"/>
          </w:tcPr>
          <w:p w14:paraId="13EFD40E" w14:textId="77777777" w:rsidR="00106E4B" w:rsidRPr="0018689D" w:rsidRDefault="00106E4B">
            <w:pPr>
              <w:pStyle w:val="TAC"/>
            </w:pPr>
            <w:r w:rsidRPr="0018689D">
              <w:t>2-2</w:t>
            </w:r>
          </w:p>
        </w:tc>
        <w:tc>
          <w:tcPr>
            <w:tcW w:w="0" w:type="auto"/>
            <w:shd w:val="clear" w:color="auto" w:fill="FFFFFF"/>
            <w:vAlign w:val="center"/>
          </w:tcPr>
          <w:p w14:paraId="72A6E251" w14:textId="77777777" w:rsidR="00106E4B" w:rsidRPr="0018689D" w:rsidRDefault="00106E4B">
            <w:pPr>
              <w:pStyle w:val="TAC"/>
            </w:pPr>
            <w:r w:rsidRPr="0018689D">
              <w:t>R.PDSCH.5-2.2 TDD</w:t>
            </w:r>
          </w:p>
        </w:tc>
        <w:tc>
          <w:tcPr>
            <w:tcW w:w="0" w:type="auto"/>
            <w:shd w:val="clear" w:color="auto" w:fill="FFFFFF"/>
            <w:vAlign w:val="center"/>
          </w:tcPr>
          <w:p w14:paraId="07453757" w14:textId="77777777" w:rsidR="00106E4B" w:rsidRPr="0018689D" w:rsidRDefault="00106E4B">
            <w:pPr>
              <w:pStyle w:val="TAC"/>
            </w:pPr>
            <w:r w:rsidRPr="0018689D">
              <w:t>100/120</w:t>
            </w:r>
          </w:p>
        </w:tc>
        <w:tc>
          <w:tcPr>
            <w:tcW w:w="0" w:type="auto"/>
            <w:shd w:val="clear" w:color="auto" w:fill="FFFFFF"/>
            <w:vAlign w:val="center"/>
          </w:tcPr>
          <w:p w14:paraId="0568A61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AB8EE57" w14:textId="77777777" w:rsidR="00106E4B" w:rsidRPr="0018689D" w:rsidRDefault="00106E4B">
            <w:pPr>
              <w:pStyle w:val="TAC"/>
            </w:pPr>
            <w:r w:rsidRPr="0018689D">
              <w:t>FR2.120-1</w:t>
            </w:r>
          </w:p>
        </w:tc>
        <w:tc>
          <w:tcPr>
            <w:tcW w:w="0" w:type="auto"/>
            <w:shd w:val="clear" w:color="auto" w:fill="FFFFFF"/>
            <w:vAlign w:val="center"/>
          </w:tcPr>
          <w:p w14:paraId="439C509A" w14:textId="77777777" w:rsidR="00106E4B" w:rsidRPr="0018689D" w:rsidRDefault="00106E4B">
            <w:pPr>
              <w:pStyle w:val="TAC"/>
            </w:pPr>
            <w:r w:rsidRPr="0018689D">
              <w:t>TDLA30-300</w:t>
            </w:r>
          </w:p>
        </w:tc>
        <w:tc>
          <w:tcPr>
            <w:tcW w:w="0" w:type="auto"/>
            <w:shd w:val="clear" w:color="auto" w:fill="FFFFFF"/>
            <w:vAlign w:val="center"/>
          </w:tcPr>
          <w:p w14:paraId="5ECD0B58" w14:textId="77777777" w:rsidR="00106E4B" w:rsidRPr="0018689D" w:rsidRDefault="00106E4B">
            <w:pPr>
              <w:pStyle w:val="TAC"/>
            </w:pPr>
            <w:r w:rsidRPr="0018689D">
              <w:t>2x2 ULA Low</w:t>
            </w:r>
          </w:p>
        </w:tc>
        <w:tc>
          <w:tcPr>
            <w:tcW w:w="0" w:type="auto"/>
            <w:shd w:val="clear" w:color="auto" w:fill="FFFFFF"/>
            <w:vAlign w:val="center"/>
          </w:tcPr>
          <w:p w14:paraId="7B392248" w14:textId="77777777" w:rsidR="00106E4B" w:rsidRPr="0018689D" w:rsidRDefault="00106E4B">
            <w:pPr>
              <w:pStyle w:val="TAC"/>
            </w:pPr>
            <w:r w:rsidRPr="0018689D">
              <w:t>70</w:t>
            </w:r>
          </w:p>
        </w:tc>
        <w:tc>
          <w:tcPr>
            <w:tcW w:w="0" w:type="auto"/>
            <w:shd w:val="clear" w:color="auto" w:fill="FFFFFF"/>
            <w:vAlign w:val="center"/>
          </w:tcPr>
          <w:p w14:paraId="59E512E6" w14:textId="77777777" w:rsidR="00106E4B" w:rsidRPr="0018689D" w:rsidRDefault="00106E4B">
            <w:pPr>
              <w:pStyle w:val="TAC"/>
            </w:pPr>
            <w:r w:rsidRPr="0018689D">
              <w:rPr>
                <w:lang w:eastAsia="zh-CN"/>
              </w:rPr>
              <w:t>14.4</w:t>
            </w:r>
          </w:p>
        </w:tc>
        <w:tc>
          <w:tcPr>
            <w:tcW w:w="0" w:type="auto"/>
            <w:shd w:val="clear" w:color="auto" w:fill="FFFFFF"/>
          </w:tcPr>
          <w:p w14:paraId="4412ED60" w14:textId="77777777" w:rsidR="00106E4B" w:rsidRPr="0018689D" w:rsidRDefault="00106E4B">
            <w:pPr>
              <w:pStyle w:val="TAC"/>
            </w:pPr>
            <w:r w:rsidRPr="0018689D">
              <w:t>High doppler</w:t>
            </w:r>
          </w:p>
        </w:tc>
      </w:tr>
      <w:tr w:rsidR="00106E4B" w:rsidRPr="001868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18689D" w:rsidRDefault="00106E4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18689D" w:rsidRDefault="00106E4B">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18689D" w:rsidRDefault="00106E4B">
            <w:pPr>
              <w:pStyle w:val="TAC"/>
            </w:pPr>
            <w:r w:rsidRPr="0018689D">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628" w:name="_Toc75464155"/>
      <w:bookmarkStart w:id="2629" w:name="_Toc83680493"/>
      <w:bookmarkStart w:id="2630" w:name="_Toc92100093"/>
      <w:bookmarkStart w:id="2631" w:name="_Toc99980632"/>
      <w:bookmarkStart w:id="2632" w:name="_Toc138970237"/>
      <w:r w:rsidRPr="00DB610F">
        <w:t>Annex E:</w:t>
      </w:r>
      <w:r w:rsidR="00E273F4" w:rsidRPr="00DB610F">
        <w:t xml:space="preserve"> </w:t>
      </w:r>
      <w:r w:rsidRPr="00DB610F">
        <w:t>E-UTRA Anchor Configuration for NSA testing Diagrams</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1D8A2D0" w14:textId="6090EB53" w:rsidR="00385EA2" w:rsidRPr="00DB610F" w:rsidRDefault="00385EA2" w:rsidP="00D837D0">
      <w:r w:rsidRPr="00DB610F">
        <w:t xml:space="preserve">The clauses within Annex D of TS 38.521-4 [3] define the E-UTRA link setup config for NSA performance tests and shall be used for all E-UTRA anchor for NSA tests defined within Annex A.2, unless otherwise specified within the </w:t>
      </w:r>
      <w:r w:rsidR="009D5728">
        <w:t>test procedures</w:t>
      </w:r>
      <w:r w:rsidRPr="00DB610F">
        <w:t>.</w:t>
      </w:r>
    </w:p>
    <w:p w14:paraId="337543C2" w14:textId="77777777" w:rsidR="00D837D0" w:rsidRPr="00DB610F" w:rsidRDefault="009A7549" w:rsidP="00045762">
      <w:pPr>
        <w:pStyle w:val="Heading8"/>
      </w:pPr>
      <w:bookmarkStart w:id="2633" w:name="_Toc46155906"/>
      <w:r w:rsidRPr="00DB610F">
        <w:br w:type="page"/>
      </w:r>
      <w:bookmarkStart w:id="2634" w:name="_Toc46238459"/>
      <w:bookmarkStart w:id="2635" w:name="_Toc46239345"/>
      <w:bookmarkStart w:id="2636" w:name="_Toc46384355"/>
      <w:bookmarkStart w:id="2637" w:name="_Toc46480429"/>
      <w:bookmarkStart w:id="2638" w:name="_Toc51833767"/>
      <w:bookmarkStart w:id="2639" w:name="_Toc58504871"/>
      <w:bookmarkStart w:id="2640" w:name="_Toc68540618"/>
      <w:bookmarkStart w:id="2641" w:name="_Toc75464156"/>
      <w:bookmarkStart w:id="2642" w:name="_Toc83680494"/>
      <w:bookmarkStart w:id="2643" w:name="_Toc92100094"/>
      <w:bookmarkStart w:id="2644" w:name="_Toc99980633"/>
      <w:bookmarkStart w:id="2645" w:name="_Toc138970238"/>
      <w:r w:rsidR="00D837D0" w:rsidRPr="00DB610F">
        <w:t>Annex F: Embedded Data Client Recommendations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3CCCC562" w14:textId="77777777" w:rsidR="00CA5CD8" w:rsidRPr="00DB610F" w:rsidRDefault="00CA5CD8" w:rsidP="00CA5CD8">
      <w:pPr>
        <w:pStyle w:val="EditorsNote"/>
        <w:rPr>
          <w:i/>
        </w:rPr>
      </w:pPr>
      <w:bookmarkStart w:id="2646" w:name="_Toc46155907"/>
      <w:bookmarkStart w:id="2647" w:name="_Toc46238460"/>
      <w:bookmarkStart w:id="2648" w:name="_Toc46239346"/>
      <w:bookmarkStart w:id="2649" w:name="_Toc46384356"/>
      <w:bookmarkStart w:id="2650" w:name="_Toc46480430"/>
      <w:bookmarkStart w:id="2651" w:name="_Toc51833768"/>
      <w:bookmarkStart w:id="2652" w:name="_Toc58504872"/>
      <w:bookmarkStart w:id="2653" w:name="_Toc68540619"/>
      <w:bookmarkStart w:id="2654" w:name="_Toc75464157"/>
      <w:bookmarkStart w:id="2655"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656" w:name="_Toc92100095"/>
      <w:bookmarkStart w:id="2657" w:name="_Toc99980634"/>
      <w:bookmarkStart w:id="2658" w:name="_Toc138970239"/>
      <w:r w:rsidRPr="00DB610F">
        <w:t>F.1</w:t>
      </w:r>
      <w:r w:rsidRPr="00DB610F">
        <w:tab/>
        <w:t>Purpose of annex</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659" w:name="_Toc46155908"/>
      <w:bookmarkStart w:id="2660" w:name="_Toc46238461"/>
      <w:bookmarkStart w:id="2661" w:name="_Toc46239347"/>
      <w:bookmarkStart w:id="2662" w:name="_Toc46384357"/>
      <w:bookmarkStart w:id="2663" w:name="_Toc46480431"/>
      <w:bookmarkStart w:id="2664" w:name="_Toc51833769"/>
      <w:bookmarkStart w:id="2665" w:name="_Toc58504873"/>
      <w:bookmarkStart w:id="2666" w:name="_Toc68540620"/>
      <w:bookmarkStart w:id="2667" w:name="_Toc75464158"/>
      <w:bookmarkStart w:id="2668" w:name="_Toc83680496"/>
      <w:bookmarkStart w:id="2669" w:name="_Toc92100096"/>
      <w:bookmarkStart w:id="2670" w:name="_Toc99980635"/>
      <w:bookmarkStart w:id="2671" w:name="_Toc138970240"/>
      <w:r w:rsidRPr="00DB610F">
        <w:t>F.2</w:t>
      </w:r>
      <w:r w:rsidRPr="00DB610F">
        <w:tab/>
        <w:t>Embedded Data Client Automation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23C2CA74" w14:textId="77777777" w:rsidR="00385EA2" w:rsidRPr="00DB610F" w:rsidRDefault="00385EA2" w:rsidP="008D5A45">
      <w:pPr>
        <w:pStyle w:val="Heading2"/>
      </w:pPr>
      <w:bookmarkStart w:id="2672" w:name="_Toc46155909"/>
      <w:bookmarkStart w:id="2673" w:name="_Toc46238462"/>
      <w:bookmarkStart w:id="2674" w:name="_Toc46239348"/>
      <w:bookmarkStart w:id="2675" w:name="_Toc46384358"/>
      <w:bookmarkStart w:id="2676" w:name="_Toc46480432"/>
      <w:bookmarkStart w:id="2677" w:name="_Toc51833770"/>
      <w:bookmarkStart w:id="2678" w:name="_Toc58504874"/>
      <w:bookmarkStart w:id="2679" w:name="_Toc68540621"/>
      <w:bookmarkStart w:id="2680" w:name="_Toc75464159"/>
      <w:bookmarkStart w:id="2681" w:name="_Toc83680497"/>
      <w:bookmarkStart w:id="2682" w:name="_Toc92100097"/>
      <w:bookmarkStart w:id="2683" w:name="_Toc99980636"/>
      <w:bookmarkStart w:id="2684" w:name="_Toc138970241"/>
      <w:r w:rsidRPr="00DB610F">
        <w:t>F.2.1</w:t>
      </w:r>
      <w:r w:rsidRPr="00DB610F">
        <w:tab/>
        <w:t>Embedded Data Client Functionality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685" w:name="_Toc46155910"/>
      <w:bookmarkStart w:id="2686" w:name="_Toc46238463"/>
      <w:bookmarkStart w:id="2687" w:name="_Toc46239349"/>
      <w:bookmarkStart w:id="2688" w:name="_Toc46384359"/>
      <w:bookmarkStart w:id="2689" w:name="_Toc46480433"/>
      <w:bookmarkStart w:id="2690" w:name="_Toc51833771"/>
      <w:bookmarkStart w:id="2691" w:name="_Toc58504875"/>
      <w:bookmarkStart w:id="2692" w:name="_Toc68540622"/>
      <w:bookmarkStart w:id="2693" w:name="_Toc75464160"/>
      <w:bookmarkStart w:id="2694" w:name="_Toc83680498"/>
      <w:bookmarkStart w:id="2695" w:name="_Toc92100098"/>
      <w:bookmarkStart w:id="2696" w:name="_Toc99980637"/>
      <w:bookmarkStart w:id="2697" w:name="_Toc138970242"/>
      <w:r w:rsidRPr="00DB610F">
        <w:t>F.2.2</w:t>
      </w:r>
      <w:r w:rsidRPr="00DB610F">
        <w:tab/>
        <w:t>Embedded Data Client Provisioning</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698" w:name="_Toc46155911"/>
      <w:bookmarkStart w:id="2699" w:name="_Toc46238464"/>
      <w:bookmarkStart w:id="2700" w:name="_Toc46239350"/>
      <w:bookmarkStart w:id="2701" w:name="_Toc46384360"/>
      <w:bookmarkStart w:id="2702" w:name="_Toc46480434"/>
      <w:bookmarkStart w:id="2703" w:name="_Toc51833772"/>
      <w:bookmarkStart w:id="2704" w:name="_Toc58504876"/>
      <w:bookmarkStart w:id="2705" w:name="_Toc68540623"/>
      <w:bookmarkStart w:id="2706" w:name="_Toc75464161"/>
      <w:bookmarkStart w:id="2707" w:name="_Toc83680499"/>
      <w:bookmarkStart w:id="2708" w:name="_Toc92100099"/>
      <w:bookmarkStart w:id="2709" w:name="_Toc99980638"/>
      <w:bookmarkStart w:id="2710" w:name="_Toc138970243"/>
      <w:r w:rsidRPr="00DB610F">
        <w:t>F.2.3</w:t>
      </w:r>
      <w:r w:rsidRPr="00DB610F">
        <w:tab/>
        <w:t>Embedded Data Client Command Set and Operation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711" w:name="_Toc46155912"/>
      <w:bookmarkStart w:id="2712" w:name="_Toc46238465"/>
      <w:bookmarkStart w:id="2713" w:name="_Toc46239351"/>
      <w:bookmarkStart w:id="2714" w:name="_Toc46384361"/>
      <w:bookmarkStart w:id="2715" w:name="_Toc46480435"/>
      <w:bookmarkStart w:id="2716" w:name="_Toc51833773"/>
      <w:bookmarkStart w:id="2717" w:name="_Toc58504877"/>
      <w:bookmarkStart w:id="2718" w:name="_Toc68540624"/>
      <w:bookmarkStart w:id="2719" w:name="_Toc75464162"/>
      <w:bookmarkStart w:id="2720" w:name="_Toc83680500"/>
      <w:bookmarkStart w:id="2721" w:name="_Toc92100100"/>
      <w:bookmarkStart w:id="2722" w:name="_Toc99980639"/>
      <w:bookmarkStart w:id="2723" w:name="_Toc138970244"/>
      <w:r w:rsidRPr="00DB610F">
        <w:t>F.2.3.1</w:t>
      </w:r>
      <w:r w:rsidRPr="00DB610F">
        <w:tab/>
        <w:t>Poll for Task Command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724" w:name="_Toc46155913"/>
      <w:bookmarkStart w:id="2725" w:name="_Toc46238466"/>
      <w:bookmarkStart w:id="2726" w:name="_Toc46239352"/>
      <w:bookmarkStart w:id="2727" w:name="_Toc46384362"/>
      <w:bookmarkStart w:id="2728" w:name="_Toc46480436"/>
      <w:bookmarkStart w:id="2729" w:name="_Toc51833774"/>
      <w:bookmarkStart w:id="2730" w:name="_Toc58504878"/>
      <w:bookmarkStart w:id="2731" w:name="_Toc68540625"/>
      <w:bookmarkStart w:id="2732" w:name="_Toc75464163"/>
      <w:bookmarkStart w:id="2733" w:name="_Toc83680501"/>
      <w:bookmarkStart w:id="2734" w:name="_Toc92100101"/>
      <w:bookmarkStart w:id="2735" w:name="_Toc99980640"/>
      <w:bookmarkStart w:id="2736" w:name="_Toc138970245"/>
      <w:r w:rsidRPr="00DB610F">
        <w:t>F.2.3.2</w:t>
      </w:r>
      <w:r w:rsidRPr="00DB610F">
        <w:tab/>
        <w:t>Task List</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737" w:name="_Toc46155914"/>
      <w:bookmarkStart w:id="2738" w:name="_Toc46238467"/>
      <w:bookmarkStart w:id="2739" w:name="_Toc46239353"/>
      <w:bookmarkStart w:id="2740" w:name="_Toc46384363"/>
      <w:bookmarkStart w:id="2741" w:name="_Toc46480437"/>
      <w:bookmarkStart w:id="2742" w:name="_Toc51833775"/>
      <w:bookmarkStart w:id="2743" w:name="_Toc58504879"/>
      <w:bookmarkStart w:id="2744" w:name="_Toc68540626"/>
      <w:bookmarkStart w:id="2745" w:name="_Toc75464164"/>
      <w:bookmarkStart w:id="2746" w:name="_Toc83680502"/>
      <w:bookmarkStart w:id="2747" w:name="_Toc92100102"/>
      <w:bookmarkStart w:id="2748" w:name="_Toc99980641"/>
      <w:bookmarkStart w:id="2749" w:name="_Toc138970246"/>
      <w:r w:rsidRPr="00DB610F">
        <w:t>F.2.3.3</w:t>
      </w:r>
      <w:r w:rsidRPr="00DB610F">
        <w:tab/>
        <w:t>Result Reporting</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750" w:name="_Toc46155915"/>
      <w:r w:rsidRPr="00DB610F">
        <w:br w:type="page"/>
      </w:r>
      <w:bookmarkStart w:id="2751" w:name="_Toc46238468"/>
      <w:bookmarkStart w:id="2752" w:name="_Toc46239354"/>
      <w:bookmarkStart w:id="2753" w:name="_Toc46384364"/>
      <w:bookmarkStart w:id="2754" w:name="_Toc46480438"/>
      <w:bookmarkStart w:id="2755" w:name="_Toc51833776"/>
      <w:bookmarkStart w:id="2756" w:name="_Toc58504880"/>
      <w:bookmarkStart w:id="2757" w:name="_Toc68540627"/>
      <w:bookmarkStart w:id="2758" w:name="_Toc75464165"/>
      <w:bookmarkStart w:id="2759" w:name="_Toc83680503"/>
      <w:bookmarkStart w:id="2760" w:name="_Toc92100103"/>
      <w:bookmarkStart w:id="2761" w:name="_Toc99980642"/>
      <w:bookmarkStart w:id="2762" w:name="_Toc138970247"/>
      <w:r w:rsidR="001547DA" w:rsidRPr="00DB610F">
        <w:t xml:space="preserve">Annex </w:t>
      </w:r>
      <w:r w:rsidR="00B36BB8" w:rsidRPr="00DB610F">
        <w:t>G</w:t>
      </w:r>
      <w:r w:rsidR="001547DA" w:rsidRPr="00DB610F">
        <w:t>: Applicability</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588B05B6" w14:textId="77777777" w:rsidR="00842B5A" w:rsidRDefault="001547DA" w:rsidP="00842B5A">
      <w:pPr>
        <w:rPr>
          <w:lang w:eastAsia="x-none"/>
        </w:rPr>
      </w:pPr>
      <w:r w:rsidRPr="00DB610F">
        <w:rPr>
          <w:lang w:eastAsia="x-none"/>
        </w:rPr>
        <w:t>For Interworking scenarios testing the guidance from TS 38.521-4 [3] clause 9.1.1.1 applies.</w:t>
      </w:r>
    </w:p>
    <w:p w14:paraId="6866F500" w14:textId="77777777" w:rsidR="00842B5A" w:rsidRDefault="00842B5A" w:rsidP="00842B5A">
      <w:pPr>
        <w:pStyle w:val="Heading8"/>
      </w:pPr>
      <w:r w:rsidRPr="00DB610F">
        <w:br w:type="page"/>
      </w:r>
      <w:bookmarkStart w:id="2763" w:name="_Toc138970248"/>
      <w:r w:rsidRPr="00DB610F">
        <w:t xml:space="preserve">Annex H: </w:t>
      </w:r>
      <w:r>
        <w:t>Default message content for Application Layer Data Throughput</w:t>
      </w:r>
      <w:bookmarkEnd w:id="2763"/>
    </w:p>
    <w:p w14:paraId="50D1F1B1" w14:textId="77777777" w:rsidR="00842B5A" w:rsidRDefault="00842B5A" w:rsidP="00842B5A">
      <w:pPr>
        <w:pStyle w:val="Heading1"/>
      </w:pPr>
      <w:bookmarkStart w:id="2764" w:name="_Toc138970249"/>
      <w:r w:rsidRPr="00F21A71">
        <w:t>H.</w:t>
      </w:r>
      <w:r>
        <w:t>1</w:t>
      </w:r>
      <w:r w:rsidRPr="00F21A71">
        <w:tab/>
      </w:r>
      <w:r w:rsidRPr="00EA4F49">
        <w:t>Radio resource control information elements</w:t>
      </w:r>
      <w:bookmarkEnd w:id="2764"/>
    </w:p>
    <w:p w14:paraId="2131F456" w14:textId="77777777" w:rsidR="00842B5A" w:rsidRPr="00AF3DBA" w:rsidRDefault="00842B5A" w:rsidP="00C07924">
      <w:r w:rsidRPr="00EA4F49">
        <w:t xml:space="preserve">As defined in clause </w:t>
      </w:r>
      <w:r>
        <w:t xml:space="preserve">TS 38.521-4 [3] </w:t>
      </w:r>
      <w:r w:rsidRPr="00EA4F49">
        <w:t>with the following exceptions:</w:t>
      </w:r>
    </w:p>
    <w:p w14:paraId="14774356" w14:textId="77777777" w:rsidR="00842B5A" w:rsidRPr="00EA4F49" w:rsidRDefault="00842B5A" w:rsidP="00842B5A">
      <w:pPr>
        <w:pStyle w:val="H6"/>
      </w:pPr>
      <w:r w:rsidRPr="00EA4F49">
        <w:t>PDCCH-config</w:t>
      </w:r>
    </w:p>
    <w:p w14:paraId="3E5F07A5" w14:textId="77777777" w:rsidR="00842B5A" w:rsidRPr="00EA4F49" w:rsidRDefault="00842B5A" w:rsidP="00842B5A">
      <w:pPr>
        <w:pStyle w:val="TH"/>
        <w:rPr>
          <w:i/>
          <w:iCs/>
        </w:rPr>
      </w:pPr>
      <w:r w:rsidRPr="00EA4F49">
        <w:t xml:space="preserve">Table </w:t>
      </w:r>
      <w:r>
        <w:t>H</w:t>
      </w:r>
      <w:r w:rsidRPr="00EA4F49">
        <w:t>.</w:t>
      </w:r>
      <w:r>
        <w:t>1</w:t>
      </w:r>
      <w:r w:rsidRPr="00EA4F49">
        <w:t>-</w:t>
      </w:r>
      <w:r>
        <w:t>1</w:t>
      </w:r>
      <w:r w:rsidRPr="00EA4F49">
        <w:t xml:space="preserve">: PDCCH </w:t>
      </w:r>
      <w:r w:rsidRPr="00EA4F49">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B5A" w:rsidRPr="00EA4F49" w14:paraId="63512883" w14:textId="77777777" w:rsidTr="004C09D6">
        <w:tc>
          <w:tcPr>
            <w:tcW w:w="9747" w:type="dxa"/>
            <w:gridSpan w:val="4"/>
            <w:tcBorders>
              <w:top w:val="single" w:sz="4" w:space="0" w:color="auto"/>
              <w:left w:val="single" w:sz="4" w:space="0" w:color="auto"/>
              <w:bottom w:val="single" w:sz="4" w:space="0" w:color="auto"/>
              <w:right w:val="single" w:sz="4" w:space="0" w:color="auto"/>
            </w:tcBorders>
            <w:hideMark/>
          </w:tcPr>
          <w:p w14:paraId="5EB510C4" w14:textId="77777777" w:rsidR="00842B5A" w:rsidRPr="00EA4F49" w:rsidRDefault="00842B5A" w:rsidP="004C09D6">
            <w:pPr>
              <w:pStyle w:val="TAH"/>
              <w:jc w:val="left"/>
              <w:rPr>
                <w:b w:val="0"/>
              </w:rPr>
            </w:pPr>
            <w:r w:rsidRPr="00EA4F49">
              <w:rPr>
                <w:b w:val="0"/>
              </w:rPr>
              <w:t xml:space="preserve">Derivation Path: </w:t>
            </w:r>
            <w:r>
              <w:rPr>
                <w:b w:val="0"/>
              </w:rPr>
              <w:t xml:space="preserve">TS 38.508-1, </w:t>
            </w:r>
            <w:r w:rsidRPr="00EA4F49">
              <w:rPr>
                <w:b w:val="0"/>
              </w:rPr>
              <w:t xml:space="preserve">Table </w:t>
            </w:r>
            <w:r>
              <w:rPr>
                <w:b w:val="0"/>
              </w:rPr>
              <w:t>5</w:t>
            </w:r>
            <w:r w:rsidRPr="00EA4F49">
              <w:rPr>
                <w:b w:val="0"/>
              </w:rPr>
              <w:t>.</w:t>
            </w:r>
            <w:r>
              <w:rPr>
                <w:b w:val="0"/>
              </w:rPr>
              <w:t>4</w:t>
            </w:r>
            <w:r w:rsidRPr="00EA4F49">
              <w:rPr>
                <w:b w:val="0"/>
              </w:rPr>
              <w:t>.</w:t>
            </w:r>
            <w:r>
              <w:rPr>
                <w:b w:val="0"/>
              </w:rPr>
              <w:t>2.0</w:t>
            </w:r>
            <w:r w:rsidRPr="00EA4F49">
              <w:rPr>
                <w:b w:val="0"/>
              </w:rPr>
              <w:t>-</w:t>
            </w:r>
            <w:r>
              <w:rPr>
                <w:b w:val="0"/>
              </w:rPr>
              <w:t xml:space="preserve">7 </w:t>
            </w:r>
          </w:p>
        </w:tc>
      </w:tr>
      <w:tr w:rsidR="00842B5A" w:rsidRPr="00EA4F49" w14:paraId="0A452CF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B8C065A" w14:textId="77777777" w:rsidR="00842B5A" w:rsidRPr="00EA4F49" w:rsidRDefault="00842B5A" w:rsidP="004C09D6">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C7F98" w14:textId="77777777" w:rsidR="00842B5A" w:rsidRPr="00EA4F49" w:rsidRDefault="00842B5A" w:rsidP="004C09D6">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771795F9" w14:textId="77777777" w:rsidR="00842B5A" w:rsidRPr="00EA4F49" w:rsidRDefault="00842B5A" w:rsidP="004C09D6">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5EE174A8" w14:textId="77777777" w:rsidR="00842B5A" w:rsidRPr="00EA4F49" w:rsidRDefault="00842B5A" w:rsidP="004C09D6">
            <w:pPr>
              <w:pStyle w:val="TAH"/>
            </w:pPr>
            <w:r w:rsidRPr="00EA4F49">
              <w:t>Condition</w:t>
            </w:r>
          </w:p>
        </w:tc>
      </w:tr>
      <w:tr w:rsidR="00842B5A" w:rsidRPr="00EA4F49" w14:paraId="58A1BAD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ADAFB11" w14:textId="77777777" w:rsidR="00842B5A" w:rsidRPr="00EA4F49" w:rsidRDefault="00842B5A" w:rsidP="004C09D6">
            <w:pPr>
              <w:pStyle w:val="TAL"/>
            </w:pPr>
            <w:r w:rsidRPr="00EA4F49">
              <w:t xml:space="preserve">SearchSpace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5DDE6DE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2B0FA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4039617" w14:textId="77777777" w:rsidR="00842B5A" w:rsidRPr="00EA4F49" w:rsidRDefault="00842B5A" w:rsidP="004C09D6">
            <w:pPr>
              <w:pStyle w:val="TAL"/>
            </w:pPr>
          </w:p>
        </w:tc>
      </w:tr>
      <w:tr w:rsidR="00842B5A" w:rsidRPr="00EA4F49" w14:paraId="61B9497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F896C59" w14:textId="77777777" w:rsidR="00842B5A" w:rsidRPr="00EA4F49" w:rsidRDefault="00842B5A" w:rsidP="004C09D6">
            <w:pPr>
              <w:pStyle w:val="TAL"/>
            </w:pPr>
            <w:r w:rsidRPr="00EA4F49">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60E6C8B"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67050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53808E0" w14:textId="77777777" w:rsidR="00842B5A" w:rsidRPr="00EA4F49" w:rsidRDefault="00842B5A" w:rsidP="004C09D6">
            <w:pPr>
              <w:pStyle w:val="TAL"/>
            </w:pPr>
          </w:p>
        </w:tc>
      </w:tr>
      <w:tr w:rsidR="00842B5A" w:rsidRPr="00EA4F49" w14:paraId="317E691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C448778" w14:textId="77777777" w:rsidR="00842B5A" w:rsidRPr="00EA4F49" w:rsidRDefault="00842B5A" w:rsidP="004C09D6">
            <w:pPr>
              <w:pStyle w:val="TAL"/>
            </w:pPr>
            <w:r w:rsidRPr="00EA4F49">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0C0DB846" w14:textId="77777777" w:rsidR="00842B5A" w:rsidRPr="00EA4F49" w:rsidRDefault="00842B5A" w:rsidP="004C09D6">
            <w:pPr>
              <w:pStyle w:val="TAL"/>
            </w:pPr>
            <w:r w:rsidRPr="00EA4F49">
              <w:t>NULL</w:t>
            </w:r>
          </w:p>
        </w:tc>
        <w:tc>
          <w:tcPr>
            <w:tcW w:w="1700" w:type="dxa"/>
            <w:tcBorders>
              <w:top w:val="single" w:sz="4" w:space="0" w:color="auto"/>
              <w:left w:val="single" w:sz="4" w:space="0" w:color="auto"/>
              <w:bottom w:val="single" w:sz="4" w:space="0" w:color="auto"/>
              <w:right w:val="single" w:sz="4" w:space="0" w:color="auto"/>
            </w:tcBorders>
          </w:tcPr>
          <w:p w14:paraId="0563195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5CF01A1" w14:textId="77777777" w:rsidR="00842B5A" w:rsidRPr="00EA4F49" w:rsidRDefault="00842B5A" w:rsidP="004C09D6">
            <w:pPr>
              <w:pStyle w:val="TAL"/>
            </w:pPr>
          </w:p>
        </w:tc>
      </w:tr>
      <w:tr w:rsidR="00842B5A" w:rsidRPr="00EA4F49" w14:paraId="2D386E9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9924489"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B5C29E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9C0D04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503C8BA" w14:textId="77777777" w:rsidR="00842B5A" w:rsidRPr="00EA4F49" w:rsidRDefault="00842B5A" w:rsidP="004C09D6">
            <w:pPr>
              <w:pStyle w:val="TAL"/>
            </w:pPr>
          </w:p>
        </w:tc>
      </w:tr>
      <w:tr w:rsidR="00842B5A" w:rsidRPr="00EA4F49" w14:paraId="4D642D1E"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8F7B421" w14:textId="77777777" w:rsidR="00842B5A" w:rsidRPr="00EA4F49" w:rsidRDefault="00842B5A" w:rsidP="004C09D6">
            <w:pPr>
              <w:pStyle w:val="TAL"/>
            </w:pPr>
            <w:r w:rsidRPr="00EA4F49">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01C639F2"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2CA9B83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60D7593" w14:textId="77777777" w:rsidR="00842B5A" w:rsidRPr="00EA4F49" w:rsidRDefault="00842B5A" w:rsidP="004C09D6">
            <w:pPr>
              <w:pStyle w:val="TAL"/>
            </w:pPr>
          </w:p>
        </w:tc>
      </w:tr>
      <w:tr w:rsidR="00842B5A" w:rsidRPr="00EA4F49" w14:paraId="3C5D23B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723B1E4" w14:textId="77777777" w:rsidR="00842B5A" w:rsidRPr="00EA4F49" w:rsidRDefault="00842B5A" w:rsidP="004C09D6">
            <w:pPr>
              <w:pStyle w:val="TAL"/>
            </w:pPr>
            <w:r w:rsidRPr="00EA4F49">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F6C311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04A3770E"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E1AFCB3" w14:textId="77777777" w:rsidR="00842B5A" w:rsidRPr="00EA4F49" w:rsidRDefault="00842B5A" w:rsidP="004C09D6">
            <w:pPr>
              <w:pStyle w:val="TAL"/>
            </w:pPr>
          </w:p>
        </w:tc>
      </w:tr>
      <w:tr w:rsidR="00842B5A" w:rsidRPr="00EA4F49" w14:paraId="79AAEEFC"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C30D2CA" w14:textId="77777777" w:rsidR="00842B5A" w:rsidRPr="00EA4F49" w:rsidRDefault="00842B5A" w:rsidP="004C09D6">
            <w:pPr>
              <w:pStyle w:val="TAL"/>
            </w:pPr>
            <w:r w:rsidRPr="00EA4F49">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5813740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7D566EC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7E3CFE1" w14:textId="77777777" w:rsidR="00842B5A" w:rsidRPr="00EA4F49" w:rsidRDefault="00842B5A" w:rsidP="004C09D6">
            <w:pPr>
              <w:pStyle w:val="TAL"/>
            </w:pPr>
          </w:p>
        </w:tc>
      </w:tr>
      <w:tr w:rsidR="00842B5A" w:rsidRPr="00EA4F49" w14:paraId="356DB6A3"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2D9F2A51" w14:textId="77777777" w:rsidR="00842B5A" w:rsidRPr="00EA4F49" w:rsidRDefault="00842B5A" w:rsidP="004C09D6">
            <w:pPr>
              <w:pStyle w:val="TAL"/>
            </w:pPr>
            <w:r w:rsidRPr="00EA4F49">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E272723" w14:textId="77777777" w:rsidR="00842B5A" w:rsidRPr="00EA4F49" w:rsidRDefault="00842B5A" w:rsidP="004C09D6">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4F154F04" w14:textId="77777777" w:rsidR="00842B5A" w:rsidRPr="00EA4F49" w:rsidRDefault="00842B5A" w:rsidP="004C09D6">
            <w:pPr>
              <w:pStyle w:val="TAL"/>
            </w:pPr>
            <w:r>
              <w:t>1 for UL, 1 for DL</w:t>
            </w:r>
          </w:p>
        </w:tc>
        <w:tc>
          <w:tcPr>
            <w:tcW w:w="1245" w:type="dxa"/>
            <w:tcBorders>
              <w:top w:val="single" w:sz="4" w:space="0" w:color="auto"/>
              <w:left w:val="single" w:sz="4" w:space="0" w:color="auto"/>
              <w:bottom w:val="single" w:sz="4" w:space="0" w:color="auto"/>
              <w:right w:val="single" w:sz="4" w:space="0" w:color="auto"/>
            </w:tcBorders>
          </w:tcPr>
          <w:p w14:paraId="7F853C78" w14:textId="77777777" w:rsidR="00842B5A" w:rsidRPr="00EA4F49" w:rsidRDefault="00842B5A" w:rsidP="004C09D6">
            <w:pPr>
              <w:pStyle w:val="TAL"/>
            </w:pPr>
          </w:p>
        </w:tc>
      </w:tr>
      <w:tr w:rsidR="00842B5A" w:rsidRPr="00EA4F49" w14:paraId="55279207"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D046C8C" w14:textId="77777777" w:rsidR="00842B5A" w:rsidRPr="00EA4F49" w:rsidRDefault="00842B5A" w:rsidP="004C09D6">
            <w:pPr>
              <w:pStyle w:val="TAL"/>
            </w:pPr>
            <w:r w:rsidRPr="00EA4F49">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DC50ED3" w14:textId="77777777" w:rsidR="00842B5A" w:rsidRPr="00EA4F49" w:rsidRDefault="00842B5A" w:rsidP="004C09D6">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4BD697EF"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28F7927" w14:textId="77777777" w:rsidR="00842B5A" w:rsidRPr="00EA4F49" w:rsidRDefault="00842B5A" w:rsidP="004C09D6">
            <w:pPr>
              <w:pStyle w:val="TAL"/>
            </w:pPr>
          </w:p>
        </w:tc>
      </w:tr>
      <w:tr w:rsidR="00842B5A" w:rsidRPr="00EA4F49" w14:paraId="1BC0EA2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A19ED9C" w14:textId="77777777" w:rsidR="00842B5A" w:rsidRPr="00EA4F49" w:rsidRDefault="00842B5A" w:rsidP="004C09D6">
            <w:pPr>
              <w:pStyle w:val="TAL"/>
            </w:pPr>
            <w:r w:rsidRPr="00EA4F49">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7FBD6D0F"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210DCE2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29AAE286" w14:textId="77777777" w:rsidR="00842B5A" w:rsidRPr="00EA4F49" w:rsidRDefault="00842B5A" w:rsidP="004C09D6">
            <w:pPr>
              <w:pStyle w:val="TAL"/>
            </w:pPr>
          </w:p>
        </w:tc>
      </w:tr>
      <w:tr w:rsidR="00842B5A" w:rsidRPr="00EA4F49" w14:paraId="56F0AB0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2E47C5D"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283E895"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7E6C14"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2050DD6" w14:textId="77777777" w:rsidR="00842B5A" w:rsidRPr="00EA4F49" w:rsidRDefault="00842B5A" w:rsidP="004C09D6">
            <w:pPr>
              <w:pStyle w:val="TAL"/>
            </w:pPr>
          </w:p>
        </w:tc>
      </w:tr>
      <w:tr w:rsidR="00842B5A" w:rsidRPr="00EA4F49" w14:paraId="17A24FE8"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9DDEEAD" w14:textId="77777777" w:rsidR="00842B5A" w:rsidRPr="00EA4F49" w:rsidRDefault="00842B5A" w:rsidP="004C09D6">
            <w:pPr>
              <w:pStyle w:val="TAL"/>
            </w:pPr>
            <w:r w:rsidRPr="00EA4F49">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21A597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47E6CBF3"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2AF913" w14:textId="77777777" w:rsidR="00842B5A" w:rsidRPr="00EA4F49" w:rsidRDefault="00842B5A" w:rsidP="004C09D6">
            <w:pPr>
              <w:pStyle w:val="TAL"/>
            </w:pPr>
          </w:p>
        </w:tc>
      </w:tr>
      <w:tr w:rsidR="00842B5A" w:rsidRPr="00EA4F49" w14:paraId="318B3520"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8E03074" w14:textId="77777777" w:rsidR="00842B5A" w:rsidRPr="00EA4F49" w:rsidRDefault="00842B5A" w:rsidP="004C09D6">
            <w:pPr>
              <w:pStyle w:val="TAL"/>
            </w:pPr>
            <w:r w:rsidRPr="00EA4F49">
              <w:t xml:space="preserve">    common SEQUENCE {</w:t>
            </w:r>
          </w:p>
        </w:tc>
        <w:tc>
          <w:tcPr>
            <w:tcW w:w="2267" w:type="dxa"/>
            <w:tcBorders>
              <w:top w:val="single" w:sz="4" w:space="0" w:color="auto"/>
              <w:left w:val="single" w:sz="4" w:space="0" w:color="auto"/>
              <w:bottom w:val="single" w:sz="4" w:space="0" w:color="auto"/>
              <w:right w:val="single" w:sz="4" w:space="0" w:color="auto"/>
            </w:tcBorders>
          </w:tcPr>
          <w:p w14:paraId="5BAF9C51"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B0CC8E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348370CD" w14:textId="77777777" w:rsidR="00842B5A" w:rsidRPr="00EA4F49" w:rsidRDefault="00842B5A" w:rsidP="004C09D6">
            <w:pPr>
              <w:pStyle w:val="TAL"/>
            </w:pPr>
          </w:p>
        </w:tc>
      </w:tr>
      <w:tr w:rsidR="00842B5A" w:rsidRPr="00EA4F49" w14:paraId="1C0D198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481DF7F" w14:textId="77777777" w:rsidR="00842B5A" w:rsidRPr="00EA4F49" w:rsidRDefault="00842B5A" w:rsidP="004C09D6">
            <w:pPr>
              <w:pStyle w:val="TAL"/>
            </w:pPr>
            <w:r w:rsidRPr="00EA4F49">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4567E0EE"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D2CE37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E1F9110" w14:textId="77777777" w:rsidR="00842B5A" w:rsidRPr="00EA4F49" w:rsidRDefault="00842B5A" w:rsidP="004C09D6">
            <w:pPr>
              <w:pStyle w:val="TAL"/>
            </w:pPr>
          </w:p>
        </w:tc>
      </w:tr>
      <w:tr w:rsidR="00842B5A" w:rsidRPr="00EA4F49" w14:paraId="0827EB4F"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D996706" w14:textId="77777777" w:rsidR="00842B5A" w:rsidRPr="00EA4F49" w:rsidRDefault="00842B5A" w:rsidP="004C09D6">
            <w:pPr>
              <w:pStyle w:val="TAL"/>
            </w:pPr>
            <w:r w:rsidRPr="00EA4F49">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41122B3E" w14:textId="77777777" w:rsidR="00842B5A" w:rsidRPr="00EA4F49" w:rsidRDefault="00842B5A" w:rsidP="004C09D6">
            <w:pPr>
              <w:pStyle w:val="TAL"/>
            </w:pPr>
            <w:r w:rsidRPr="00EA4F49">
              <w:t>formats0-1-And-1-1</w:t>
            </w:r>
          </w:p>
        </w:tc>
        <w:tc>
          <w:tcPr>
            <w:tcW w:w="1700" w:type="dxa"/>
            <w:tcBorders>
              <w:top w:val="single" w:sz="4" w:space="0" w:color="auto"/>
              <w:left w:val="single" w:sz="4" w:space="0" w:color="auto"/>
              <w:bottom w:val="single" w:sz="4" w:space="0" w:color="auto"/>
              <w:right w:val="single" w:sz="4" w:space="0" w:color="auto"/>
            </w:tcBorders>
          </w:tcPr>
          <w:p w14:paraId="7111D019" w14:textId="77777777" w:rsidR="00842B5A" w:rsidRPr="00EA4F49" w:rsidRDefault="00842B5A" w:rsidP="004C09D6">
            <w:pPr>
              <w:pStyle w:val="TAL"/>
            </w:pPr>
            <w:r w:rsidRPr="00EA4F49">
              <w:t>DCI Format 1_1</w:t>
            </w:r>
          </w:p>
        </w:tc>
        <w:tc>
          <w:tcPr>
            <w:tcW w:w="1245" w:type="dxa"/>
            <w:tcBorders>
              <w:top w:val="single" w:sz="4" w:space="0" w:color="auto"/>
              <w:left w:val="single" w:sz="4" w:space="0" w:color="auto"/>
              <w:bottom w:val="single" w:sz="4" w:space="0" w:color="auto"/>
              <w:right w:val="single" w:sz="4" w:space="0" w:color="auto"/>
            </w:tcBorders>
          </w:tcPr>
          <w:p w14:paraId="53694279" w14:textId="77777777" w:rsidR="00842B5A" w:rsidRPr="00EA4F49" w:rsidRDefault="00842B5A" w:rsidP="004C09D6">
            <w:pPr>
              <w:pStyle w:val="TAL"/>
            </w:pPr>
          </w:p>
        </w:tc>
      </w:tr>
      <w:tr w:rsidR="00842B5A" w:rsidRPr="00EA4F49" w14:paraId="75DE25DA"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E7AF6E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4E5E3D5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10648C46"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662674" w14:textId="77777777" w:rsidR="00842B5A" w:rsidRPr="00EA4F49" w:rsidRDefault="00842B5A" w:rsidP="004C09D6">
            <w:pPr>
              <w:pStyle w:val="TAL"/>
            </w:pPr>
          </w:p>
        </w:tc>
      </w:tr>
      <w:tr w:rsidR="00842B5A" w:rsidRPr="00EA4F49" w14:paraId="4D5FE72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65F03D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66227138"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5E5AB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8CA20FB" w14:textId="77777777" w:rsidR="00842B5A" w:rsidRPr="00EA4F49" w:rsidRDefault="00842B5A" w:rsidP="004C09D6">
            <w:pPr>
              <w:pStyle w:val="TAL"/>
            </w:pPr>
          </w:p>
        </w:tc>
      </w:tr>
      <w:tr w:rsidR="00842B5A" w:rsidRPr="00EA4F49" w14:paraId="6199804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333457D" w14:textId="77777777" w:rsidR="00842B5A" w:rsidRPr="00EA4F49" w:rsidRDefault="00842B5A" w:rsidP="004C09D6">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10FDBE74"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1802D4C"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D56AF8C" w14:textId="77777777" w:rsidR="00842B5A" w:rsidRPr="00EA4F49" w:rsidRDefault="00842B5A" w:rsidP="004C09D6">
            <w:pPr>
              <w:pStyle w:val="TAL"/>
            </w:pPr>
          </w:p>
        </w:tc>
      </w:tr>
    </w:tbl>
    <w:p w14:paraId="41CD7F13" w14:textId="609ACB8D" w:rsidR="001547DA" w:rsidRPr="00DB610F" w:rsidRDefault="001547DA" w:rsidP="00962D8B">
      <w:pPr>
        <w:rPr>
          <w:lang w:eastAsia="x-none"/>
        </w:rPr>
      </w:pPr>
    </w:p>
    <w:p w14:paraId="0390D5D2" w14:textId="658F4446" w:rsidR="00962D8B" w:rsidRPr="00DB610F" w:rsidRDefault="00E8629F" w:rsidP="00045762">
      <w:pPr>
        <w:pStyle w:val="Heading8"/>
      </w:pPr>
      <w:bookmarkStart w:id="2765" w:name="historyclause"/>
      <w:r w:rsidRPr="00DB610F">
        <w:br w:type="page"/>
      </w:r>
      <w:bookmarkStart w:id="2766" w:name="_Toc46155916"/>
      <w:bookmarkStart w:id="2767" w:name="_Toc46238469"/>
      <w:bookmarkStart w:id="2768" w:name="_Toc46239355"/>
      <w:bookmarkStart w:id="2769" w:name="_Toc46384365"/>
      <w:bookmarkStart w:id="2770" w:name="_Toc46480439"/>
      <w:bookmarkStart w:id="2771" w:name="_Toc51833777"/>
      <w:bookmarkStart w:id="2772" w:name="_Toc58504881"/>
      <w:bookmarkStart w:id="2773" w:name="_Toc68540628"/>
      <w:bookmarkStart w:id="2774" w:name="_Toc75464166"/>
      <w:bookmarkStart w:id="2775" w:name="_Toc83680504"/>
      <w:bookmarkStart w:id="2776" w:name="_Toc92100104"/>
      <w:bookmarkStart w:id="2777" w:name="_Toc99980643"/>
      <w:bookmarkStart w:id="2778" w:name="_Toc138970250"/>
      <w:bookmarkEnd w:id="2765"/>
      <w:r w:rsidR="00962D8B" w:rsidRPr="00DB610F">
        <w:t xml:space="preserve">Annex </w:t>
      </w:r>
      <w:r w:rsidR="00842B5A">
        <w:t>I</w:t>
      </w:r>
      <w:r w:rsidR="00962D8B" w:rsidRPr="00DB610F">
        <w:t>: Change history</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236"/>
        <w:gridCol w:w="4583"/>
        <w:gridCol w:w="709"/>
        <w:gridCol w:w="709"/>
      </w:tblGrid>
      <w:tr w:rsidR="00962D8B" w:rsidRPr="0018689D" w14:paraId="2D620EF2" w14:textId="77777777" w:rsidTr="00BC0271">
        <w:trPr>
          <w:cantSplit/>
        </w:trPr>
        <w:tc>
          <w:tcPr>
            <w:tcW w:w="9356" w:type="dxa"/>
            <w:gridSpan w:val="8"/>
            <w:tcBorders>
              <w:bottom w:val="nil"/>
            </w:tcBorders>
            <w:shd w:val="solid" w:color="FFFFFF" w:fill="auto"/>
          </w:tcPr>
          <w:p w14:paraId="66678B90" w14:textId="77777777" w:rsidR="00962D8B" w:rsidRPr="0018689D" w:rsidRDefault="00962D8B" w:rsidP="00BC0271">
            <w:pPr>
              <w:pStyle w:val="TAL"/>
              <w:jc w:val="center"/>
              <w:rPr>
                <w:b/>
                <w:sz w:val="16"/>
              </w:rPr>
            </w:pPr>
            <w:r w:rsidRPr="0018689D">
              <w:rPr>
                <w:b/>
              </w:rPr>
              <w:t>Change history</w:t>
            </w:r>
          </w:p>
        </w:tc>
      </w:tr>
      <w:tr w:rsidR="00962D8B" w:rsidRPr="0018689D" w14:paraId="64E48321" w14:textId="77777777" w:rsidTr="00C515B4">
        <w:tc>
          <w:tcPr>
            <w:tcW w:w="709" w:type="dxa"/>
            <w:shd w:val="pct10" w:color="auto" w:fill="FFFFFF"/>
          </w:tcPr>
          <w:p w14:paraId="25E42884" w14:textId="77777777" w:rsidR="00962D8B" w:rsidRPr="0018689D" w:rsidRDefault="00962D8B" w:rsidP="00BC0271">
            <w:pPr>
              <w:pStyle w:val="TAL"/>
              <w:rPr>
                <w:b/>
                <w:sz w:val="16"/>
              </w:rPr>
            </w:pPr>
            <w:r w:rsidRPr="0018689D">
              <w:rPr>
                <w:b/>
                <w:sz w:val="16"/>
              </w:rPr>
              <w:t>Date</w:t>
            </w:r>
          </w:p>
        </w:tc>
        <w:tc>
          <w:tcPr>
            <w:tcW w:w="891" w:type="dxa"/>
            <w:shd w:val="pct10" w:color="auto" w:fill="FFFFFF"/>
          </w:tcPr>
          <w:p w14:paraId="3CF3182F" w14:textId="77777777" w:rsidR="00962D8B" w:rsidRPr="0018689D" w:rsidRDefault="00962D8B" w:rsidP="00BC0271">
            <w:pPr>
              <w:pStyle w:val="TAL"/>
              <w:rPr>
                <w:b/>
                <w:sz w:val="16"/>
              </w:rPr>
            </w:pPr>
            <w:r w:rsidRPr="0018689D">
              <w:rPr>
                <w:b/>
                <w:sz w:val="16"/>
              </w:rPr>
              <w:t>TSG #</w:t>
            </w:r>
          </w:p>
        </w:tc>
        <w:tc>
          <w:tcPr>
            <w:tcW w:w="952" w:type="dxa"/>
            <w:shd w:val="pct10" w:color="auto" w:fill="FFFFFF"/>
          </w:tcPr>
          <w:p w14:paraId="54F3A0CF" w14:textId="77777777" w:rsidR="00962D8B" w:rsidRPr="0018689D" w:rsidRDefault="00962D8B" w:rsidP="00BC0271">
            <w:pPr>
              <w:pStyle w:val="TAL"/>
              <w:rPr>
                <w:b/>
                <w:sz w:val="16"/>
              </w:rPr>
            </w:pPr>
            <w:r w:rsidRPr="0018689D">
              <w:rPr>
                <w:b/>
                <w:sz w:val="16"/>
              </w:rPr>
              <w:t>TSG Doc.</w:t>
            </w:r>
          </w:p>
        </w:tc>
        <w:tc>
          <w:tcPr>
            <w:tcW w:w="567" w:type="dxa"/>
            <w:shd w:val="pct10" w:color="auto" w:fill="FFFFFF"/>
          </w:tcPr>
          <w:p w14:paraId="216D07F5" w14:textId="77777777" w:rsidR="00962D8B" w:rsidRPr="0018689D" w:rsidRDefault="00962D8B" w:rsidP="00BC0271">
            <w:pPr>
              <w:pStyle w:val="TAL"/>
              <w:rPr>
                <w:b/>
                <w:sz w:val="16"/>
              </w:rPr>
            </w:pPr>
            <w:r w:rsidRPr="0018689D">
              <w:rPr>
                <w:b/>
                <w:sz w:val="16"/>
              </w:rPr>
              <w:t>CR</w:t>
            </w:r>
          </w:p>
        </w:tc>
        <w:tc>
          <w:tcPr>
            <w:tcW w:w="236" w:type="dxa"/>
            <w:shd w:val="pct10" w:color="auto" w:fill="FFFFFF"/>
          </w:tcPr>
          <w:p w14:paraId="6ED704EA" w14:textId="77777777" w:rsidR="00962D8B" w:rsidRPr="0018689D" w:rsidRDefault="00962D8B" w:rsidP="00BC0271">
            <w:pPr>
              <w:pStyle w:val="TAL"/>
              <w:rPr>
                <w:b/>
                <w:sz w:val="16"/>
              </w:rPr>
            </w:pPr>
            <w:r w:rsidRPr="0018689D">
              <w:rPr>
                <w:b/>
                <w:sz w:val="16"/>
              </w:rPr>
              <w:t>Rev</w:t>
            </w:r>
          </w:p>
        </w:tc>
        <w:tc>
          <w:tcPr>
            <w:tcW w:w="4583" w:type="dxa"/>
            <w:shd w:val="pct10" w:color="auto" w:fill="FFFFFF"/>
          </w:tcPr>
          <w:p w14:paraId="49E466B7" w14:textId="77777777" w:rsidR="00962D8B" w:rsidRPr="0018689D" w:rsidRDefault="00962D8B" w:rsidP="00BC0271">
            <w:pPr>
              <w:pStyle w:val="TAL"/>
              <w:rPr>
                <w:b/>
                <w:sz w:val="16"/>
              </w:rPr>
            </w:pPr>
            <w:r w:rsidRPr="0018689D">
              <w:rPr>
                <w:b/>
                <w:sz w:val="16"/>
              </w:rPr>
              <w:t>Subject/Comment</w:t>
            </w:r>
          </w:p>
        </w:tc>
        <w:tc>
          <w:tcPr>
            <w:tcW w:w="709" w:type="dxa"/>
            <w:shd w:val="pct10" w:color="auto" w:fill="FFFFFF"/>
          </w:tcPr>
          <w:p w14:paraId="5A454EEC" w14:textId="77777777" w:rsidR="00962D8B" w:rsidRPr="0018689D" w:rsidRDefault="00962D8B" w:rsidP="00BC0271">
            <w:pPr>
              <w:pStyle w:val="TAL"/>
              <w:rPr>
                <w:b/>
                <w:sz w:val="16"/>
              </w:rPr>
            </w:pPr>
            <w:r w:rsidRPr="0018689D">
              <w:rPr>
                <w:b/>
                <w:sz w:val="16"/>
              </w:rPr>
              <w:t>Old</w:t>
            </w:r>
          </w:p>
        </w:tc>
        <w:tc>
          <w:tcPr>
            <w:tcW w:w="709" w:type="dxa"/>
            <w:shd w:val="pct10" w:color="auto" w:fill="FFFFFF"/>
          </w:tcPr>
          <w:p w14:paraId="2FF1A8C6" w14:textId="77777777" w:rsidR="00962D8B" w:rsidRPr="0018689D" w:rsidRDefault="00962D8B" w:rsidP="00BC0271">
            <w:pPr>
              <w:pStyle w:val="TAL"/>
              <w:rPr>
                <w:b/>
                <w:sz w:val="16"/>
              </w:rPr>
            </w:pPr>
            <w:r w:rsidRPr="0018689D">
              <w:rPr>
                <w:b/>
                <w:sz w:val="16"/>
              </w:rPr>
              <w:t>New</w:t>
            </w:r>
          </w:p>
        </w:tc>
      </w:tr>
      <w:tr w:rsidR="00962D8B" w:rsidRPr="0018689D" w14:paraId="0A301A70" w14:textId="77777777" w:rsidTr="00C515B4">
        <w:tc>
          <w:tcPr>
            <w:tcW w:w="709" w:type="dxa"/>
            <w:shd w:val="solid" w:color="FFFFFF" w:fill="auto"/>
          </w:tcPr>
          <w:p w14:paraId="2D87629B" w14:textId="77777777" w:rsidR="00962D8B" w:rsidRPr="0018689D" w:rsidRDefault="00962D8B"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DDE9113" w14:textId="77777777" w:rsidR="00962D8B" w:rsidRPr="0018689D" w:rsidRDefault="00962D8B"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E706BA8" w14:textId="77777777" w:rsidR="00962D8B" w:rsidRPr="0018689D" w:rsidRDefault="00962D8B" w:rsidP="00CA512C">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59DED922" w14:textId="77777777" w:rsidR="00962D8B" w:rsidRPr="0018689D" w:rsidRDefault="00962D8B" w:rsidP="00CA512C">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53CC3AB" w14:textId="77777777" w:rsidR="00962D8B" w:rsidRPr="0018689D" w:rsidRDefault="00962D8B"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72B5A8E" w14:textId="77777777" w:rsidR="00962D8B" w:rsidRPr="0018689D" w:rsidRDefault="00962D8B" w:rsidP="00CA512C">
            <w:pPr>
              <w:pStyle w:val="TAL"/>
              <w:rPr>
                <w:rFonts w:cs="Arial"/>
                <w:snapToGrid w:val="0"/>
                <w:sz w:val="16"/>
                <w:szCs w:val="16"/>
              </w:rPr>
            </w:pPr>
            <w:r w:rsidRPr="0018689D">
              <w:rPr>
                <w:rFonts w:cs="Arial"/>
                <w:snapToGrid w:val="0"/>
                <w:sz w:val="16"/>
                <w:szCs w:val="16"/>
              </w:rPr>
              <w:t>Initial draft created</w:t>
            </w:r>
          </w:p>
        </w:tc>
        <w:tc>
          <w:tcPr>
            <w:tcW w:w="709" w:type="dxa"/>
            <w:shd w:val="solid" w:color="FFFFFF" w:fill="auto"/>
          </w:tcPr>
          <w:p w14:paraId="753DAE7B" w14:textId="77777777" w:rsidR="00962D8B"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A5BAE07" w14:textId="77777777" w:rsidR="00962D8B" w:rsidRPr="0018689D" w:rsidRDefault="00962D8B" w:rsidP="00CA512C">
            <w:pPr>
              <w:pStyle w:val="TAL"/>
              <w:rPr>
                <w:rFonts w:cs="Arial"/>
                <w:snapToGrid w:val="0"/>
                <w:sz w:val="16"/>
                <w:szCs w:val="16"/>
              </w:rPr>
            </w:pPr>
            <w:r w:rsidRPr="0018689D">
              <w:rPr>
                <w:rFonts w:cs="Arial"/>
                <w:snapToGrid w:val="0"/>
                <w:sz w:val="16"/>
                <w:szCs w:val="16"/>
              </w:rPr>
              <w:t>0.1.0</w:t>
            </w:r>
          </w:p>
        </w:tc>
      </w:tr>
      <w:tr w:rsidR="00CA512C" w:rsidRPr="0018689D" w14:paraId="62EE5C52" w14:textId="77777777" w:rsidTr="00C515B4">
        <w:tc>
          <w:tcPr>
            <w:tcW w:w="709" w:type="dxa"/>
            <w:shd w:val="solid" w:color="FFFFFF" w:fill="auto"/>
          </w:tcPr>
          <w:p w14:paraId="7272F0A2"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E866EA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6503451"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0DF3E8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13DD20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BB03A01"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709" w:type="dxa"/>
            <w:shd w:val="solid" w:color="FFFFFF" w:fill="auto"/>
          </w:tcPr>
          <w:p w14:paraId="52AE06D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9483A3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24C3A9F" w14:textId="77777777" w:rsidTr="00C515B4">
        <w:tc>
          <w:tcPr>
            <w:tcW w:w="709" w:type="dxa"/>
            <w:shd w:val="solid" w:color="FFFFFF" w:fill="auto"/>
          </w:tcPr>
          <w:p w14:paraId="6D5897DE"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7AC716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2C7AF4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019B482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D2AC29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C7852A8"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709" w:type="dxa"/>
            <w:shd w:val="solid" w:color="FFFFFF" w:fill="auto"/>
          </w:tcPr>
          <w:p w14:paraId="1F07CBA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91B95BD"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5D6C33A9" w14:textId="77777777" w:rsidTr="00C515B4">
        <w:tc>
          <w:tcPr>
            <w:tcW w:w="709" w:type="dxa"/>
            <w:shd w:val="solid" w:color="FFFFFF" w:fill="auto"/>
          </w:tcPr>
          <w:p w14:paraId="417199C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E24A9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F97E302"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20EC8B8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DB0D48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3D5A112"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Parameters for Measurement</w:t>
            </w:r>
          </w:p>
        </w:tc>
        <w:tc>
          <w:tcPr>
            <w:tcW w:w="709" w:type="dxa"/>
            <w:shd w:val="solid" w:color="FFFFFF" w:fill="auto"/>
          </w:tcPr>
          <w:p w14:paraId="6591169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A1B893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3C021E65" w14:textId="77777777" w:rsidTr="00C515B4">
        <w:tc>
          <w:tcPr>
            <w:tcW w:w="709" w:type="dxa"/>
            <w:shd w:val="solid" w:color="FFFFFF" w:fill="auto"/>
          </w:tcPr>
          <w:p w14:paraId="1B06C01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6D035F0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561B6B5"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0AB20E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1963D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91895AA"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Configurations</w:t>
            </w:r>
          </w:p>
        </w:tc>
        <w:tc>
          <w:tcPr>
            <w:tcW w:w="709" w:type="dxa"/>
            <w:shd w:val="solid" w:color="FFFFFF" w:fill="auto"/>
          </w:tcPr>
          <w:p w14:paraId="2F32562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920D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2A2101A8" w14:textId="77777777" w:rsidTr="00C515B4">
        <w:tc>
          <w:tcPr>
            <w:tcW w:w="709" w:type="dxa"/>
            <w:shd w:val="solid" w:color="FFFFFF" w:fill="auto"/>
          </w:tcPr>
          <w:p w14:paraId="3854D844"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29F97EC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38226A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1310FC7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B2B62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C03BEB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709" w:type="dxa"/>
            <w:shd w:val="solid" w:color="FFFFFF" w:fill="auto"/>
          </w:tcPr>
          <w:p w14:paraId="56B8D2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B6B301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59FD3FB" w14:textId="77777777" w:rsidTr="00C515B4">
        <w:tc>
          <w:tcPr>
            <w:tcW w:w="709" w:type="dxa"/>
            <w:shd w:val="solid" w:color="FFFFFF" w:fill="auto"/>
          </w:tcPr>
          <w:p w14:paraId="4F4943F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48C0AAC7"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2646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0071F09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272D9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00BD850"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Environment</w:t>
            </w:r>
          </w:p>
        </w:tc>
        <w:tc>
          <w:tcPr>
            <w:tcW w:w="709" w:type="dxa"/>
            <w:shd w:val="solid" w:color="FFFFFF" w:fill="auto"/>
          </w:tcPr>
          <w:p w14:paraId="517642B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EAAA9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A8C4B72" w14:textId="77777777" w:rsidTr="00C515B4">
        <w:tc>
          <w:tcPr>
            <w:tcW w:w="709" w:type="dxa"/>
            <w:shd w:val="solid" w:color="FFFFFF" w:fill="auto"/>
          </w:tcPr>
          <w:p w14:paraId="5F93E53A"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47CDBFE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B470476"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2E830806"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3D789E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ED20D7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Data Transfer Scenarios</w:t>
            </w:r>
          </w:p>
        </w:tc>
        <w:tc>
          <w:tcPr>
            <w:tcW w:w="709" w:type="dxa"/>
            <w:shd w:val="solid" w:color="FFFFFF" w:fill="auto"/>
          </w:tcPr>
          <w:p w14:paraId="4B5BE1C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EF07A3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4143879" w14:textId="77777777" w:rsidTr="00C515B4">
        <w:tc>
          <w:tcPr>
            <w:tcW w:w="709" w:type="dxa"/>
            <w:shd w:val="solid" w:color="FFFFFF" w:fill="auto"/>
          </w:tcPr>
          <w:p w14:paraId="43371D3F"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469C2A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85CF5BA"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014BCCD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FE400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5BEA2F6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Procedure Structure and Content for App Tput measurements</w:t>
            </w:r>
          </w:p>
        </w:tc>
        <w:tc>
          <w:tcPr>
            <w:tcW w:w="709" w:type="dxa"/>
            <w:shd w:val="solid" w:color="FFFFFF" w:fill="auto"/>
          </w:tcPr>
          <w:p w14:paraId="422A04F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610E7E6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1ED6B9A" w14:textId="77777777" w:rsidTr="00C515B4">
        <w:tc>
          <w:tcPr>
            <w:tcW w:w="709" w:type="dxa"/>
            <w:shd w:val="solid" w:color="FFFFFF" w:fill="auto"/>
          </w:tcPr>
          <w:p w14:paraId="16C72186"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705DC18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7D76769"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7DA706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B80B6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E99CE93"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System Uncertainty and Test Tolerance</w:t>
            </w:r>
          </w:p>
        </w:tc>
        <w:tc>
          <w:tcPr>
            <w:tcW w:w="709" w:type="dxa"/>
            <w:shd w:val="solid" w:color="FFFFFF" w:fill="auto"/>
          </w:tcPr>
          <w:p w14:paraId="5D96AFA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8DE444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137432A8" w14:textId="77777777" w:rsidTr="00C515B4">
        <w:tc>
          <w:tcPr>
            <w:tcW w:w="709" w:type="dxa"/>
            <w:shd w:val="solid" w:color="FFFFFF" w:fill="auto"/>
          </w:tcPr>
          <w:p w14:paraId="0C459B5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6564E20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A40D2D8"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53E599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A51398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917E55B" w14:textId="77777777" w:rsidR="00CA512C" w:rsidRPr="0018689D" w:rsidRDefault="00CA512C" w:rsidP="00CA512C">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709" w:type="dxa"/>
            <w:shd w:val="solid" w:color="FFFFFF" w:fill="auto"/>
          </w:tcPr>
          <w:p w14:paraId="74C67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E0B52CB"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DBB786C" w14:textId="77777777" w:rsidTr="00C515B4">
        <w:tc>
          <w:tcPr>
            <w:tcW w:w="709" w:type="dxa"/>
            <w:shd w:val="solid" w:color="FFFFFF" w:fill="auto"/>
          </w:tcPr>
          <w:p w14:paraId="6BC802B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731CFC5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A09C27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23762AD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757661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EF5036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for Section 5.7 - Statistical Analysis</w:t>
            </w:r>
          </w:p>
        </w:tc>
        <w:tc>
          <w:tcPr>
            <w:tcW w:w="709" w:type="dxa"/>
            <w:shd w:val="solid" w:color="FFFFFF" w:fill="auto"/>
          </w:tcPr>
          <w:p w14:paraId="588F9DD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A64540"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5D685873" w14:textId="77777777" w:rsidTr="00C515B4">
        <w:tc>
          <w:tcPr>
            <w:tcW w:w="709" w:type="dxa"/>
            <w:shd w:val="solid" w:color="FFFFFF" w:fill="auto"/>
          </w:tcPr>
          <w:p w14:paraId="5C07AEB5"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2DC6500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BF953E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17143DE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E9691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1539890"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TC A.2.1.1</w:t>
            </w:r>
          </w:p>
        </w:tc>
        <w:tc>
          <w:tcPr>
            <w:tcW w:w="709" w:type="dxa"/>
            <w:shd w:val="solid" w:color="FFFFFF" w:fill="auto"/>
          </w:tcPr>
          <w:p w14:paraId="2F10C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2EA310C"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45C5F8BB" w14:textId="77777777" w:rsidTr="00C515B4">
        <w:tc>
          <w:tcPr>
            <w:tcW w:w="709" w:type="dxa"/>
            <w:shd w:val="solid" w:color="FFFFFF" w:fill="auto"/>
          </w:tcPr>
          <w:p w14:paraId="07160B5F"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73BEFBF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0D47B36"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728789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4B9A17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0753683"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A.3.1.2.1</w:t>
            </w:r>
          </w:p>
        </w:tc>
        <w:tc>
          <w:tcPr>
            <w:tcW w:w="709" w:type="dxa"/>
            <w:shd w:val="solid" w:color="FFFFFF" w:fill="auto"/>
          </w:tcPr>
          <w:p w14:paraId="5BB93454"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B19545A"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1BBD570A" w14:textId="77777777" w:rsidTr="00C515B4">
        <w:tc>
          <w:tcPr>
            <w:tcW w:w="709" w:type="dxa"/>
            <w:shd w:val="solid" w:color="FFFFFF" w:fill="auto"/>
          </w:tcPr>
          <w:p w14:paraId="56E3F779"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0299B91F"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5E5F9DC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153481A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A5EFAE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48CB2BFB"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A.4.1.1</w:t>
            </w:r>
          </w:p>
        </w:tc>
        <w:tc>
          <w:tcPr>
            <w:tcW w:w="709" w:type="dxa"/>
            <w:shd w:val="solid" w:color="FFFFFF" w:fill="auto"/>
          </w:tcPr>
          <w:p w14:paraId="35631666"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55F1535"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71D3797C" w14:textId="77777777" w:rsidTr="00C515B4">
        <w:tc>
          <w:tcPr>
            <w:tcW w:w="709" w:type="dxa"/>
            <w:shd w:val="solid" w:color="FFFFFF" w:fill="auto"/>
          </w:tcPr>
          <w:p w14:paraId="49C0EABB"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08F9E87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570F17" w14:textId="739AE66C" w:rsidR="00CA512C" w:rsidRPr="0018689D" w:rsidRDefault="00000000" w:rsidP="00CA512C">
            <w:pPr>
              <w:pStyle w:val="TAL"/>
              <w:rPr>
                <w:rFonts w:cs="Arial"/>
                <w:snapToGrid w:val="0"/>
                <w:sz w:val="16"/>
                <w:szCs w:val="16"/>
              </w:rPr>
            </w:pPr>
            <w:hyperlink r:id="rId20" w:history="1">
              <w:r w:rsidR="00CA512C" w:rsidRPr="0018689D">
                <w:rPr>
                  <w:rFonts w:cs="Arial"/>
                  <w:snapToGrid w:val="0"/>
                  <w:sz w:val="16"/>
                  <w:szCs w:val="16"/>
                </w:rPr>
                <w:t>R5-199430</w:t>
              </w:r>
            </w:hyperlink>
          </w:p>
        </w:tc>
        <w:tc>
          <w:tcPr>
            <w:tcW w:w="567" w:type="dxa"/>
            <w:shd w:val="solid" w:color="FFFFFF" w:fill="auto"/>
          </w:tcPr>
          <w:p w14:paraId="04EACF9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F2B36A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7DCEAE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A.6.1</w:t>
            </w:r>
          </w:p>
        </w:tc>
        <w:tc>
          <w:tcPr>
            <w:tcW w:w="709" w:type="dxa"/>
            <w:shd w:val="solid" w:color="FFFFFF" w:fill="auto"/>
          </w:tcPr>
          <w:p w14:paraId="712D7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85862C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643EA62" w14:textId="77777777" w:rsidTr="00C515B4">
        <w:tc>
          <w:tcPr>
            <w:tcW w:w="709" w:type="dxa"/>
            <w:shd w:val="solid" w:color="FFFFFF" w:fill="auto"/>
          </w:tcPr>
          <w:p w14:paraId="58E8859A"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6B5A5303"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2F93C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5344EC2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6251447"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787AC6E"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A.7.1.1.1</w:t>
            </w:r>
          </w:p>
        </w:tc>
        <w:tc>
          <w:tcPr>
            <w:tcW w:w="709" w:type="dxa"/>
            <w:shd w:val="solid" w:color="FFFFFF" w:fill="auto"/>
          </w:tcPr>
          <w:p w14:paraId="1AEEBA2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3672003"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4200418" w14:textId="77777777" w:rsidTr="00C515B4">
        <w:tc>
          <w:tcPr>
            <w:tcW w:w="709" w:type="dxa"/>
            <w:shd w:val="solid" w:color="FFFFFF" w:fill="auto"/>
          </w:tcPr>
          <w:p w14:paraId="66837C87"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5D4D397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A2255A"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457FE47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66C329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FDDE61C"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A.9.1.1.1</w:t>
            </w:r>
          </w:p>
        </w:tc>
        <w:tc>
          <w:tcPr>
            <w:tcW w:w="709" w:type="dxa"/>
            <w:shd w:val="solid" w:color="FFFFFF" w:fill="auto"/>
          </w:tcPr>
          <w:p w14:paraId="4ED1816F"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65F612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D1E5D9D" w14:textId="77777777" w:rsidTr="00C515B4">
        <w:tc>
          <w:tcPr>
            <w:tcW w:w="709" w:type="dxa"/>
            <w:shd w:val="solid" w:color="FFFFFF" w:fill="auto"/>
          </w:tcPr>
          <w:p w14:paraId="7B49D32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5A364F1D"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0860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0692FB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5997E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E25CA9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Upper Layer Parameters</w:t>
            </w:r>
          </w:p>
        </w:tc>
        <w:tc>
          <w:tcPr>
            <w:tcW w:w="709" w:type="dxa"/>
            <w:shd w:val="solid" w:color="FFFFFF" w:fill="auto"/>
          </w:tcPr>
          <w:p w14:paraId="5AD8FF5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1C9285D"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664485B0" w14:textId="77777777" w:rsidTr="00C515B4">
        <w:tc>
          <w:tcPr>
            <w:tcW w:w="709" w:type="dxa"/>
            <w:shd w:val="solid" w:color="FFFFFF" w:fill="auto"/>
          </w:tcPr>
          <w:p w14:paraId="00FA241C"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1747F20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E1BF42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5172F8D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C2135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A6D07B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709" w:type="dxa"/>
            <w:shd w:val="solid" w:color="FFFFFF" w:fill="auto"/>
          </w:tcPr>
          <w:p w14:paraId="33CE9F4C"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C204F2"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D41465" w:rsidRPr="0018689D" w14:paraId="10DDF089" w14:textId="77777777" w:rsidTr="00C515B4">
        <w:tc>
          <w:tcPr>
            <w:tcW w:w="709" w:type="dxa"/>
            <w:shd w:val="solid" w:color="FFFFFF" w:fill="auto"/>
          </w:tcPr>
          <w:p w14:paraId="6DC99F9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6AFCE20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776BBA"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3A6C81EE"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FC16C9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A70BC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A.2.1.2</w:t>
            </w:r>
          </w:p>
        </w:tc>
        <w:tc>
          <w:tcPr>
            <w:tcW w:w="709" w:type="dxa"/>
            <w:shd w:val="solid" w:color="FFFFFF" w:fill="auto"/>
          </w:tcPr>
          <w:p w14:paraId="01EDB91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7E39528"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BFDD3E6" w14:textId="77777777" w:rsidTr="00C515B4">
        <w:tc>
          <w:tcPr>
            <w:tcW w:w="709" w:type="dxa"/>
            <w:shd w:val="solid" w:color="FFFFFF" w:fill="auto"/>
          </w:tcPr>
          <w:p w14:paraId="2D616973"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0D1724A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BE656F6"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5EA306F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F4F05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58A3C9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A.4.1.2</w:t>
            </w:r>
          </w:p>
        </w:tc>
        <w:tc>
          <w:tcPr>
            <w:tcW w:w="709" w:type="dxa"/>
            <w:shd w:val="solid" w:color="FFFFFF" w:fill="auto"/>
          </w:tcPr>
          <w:p w14:paraId="2342ADB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00E346B"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3672FF38" w14:textId="77777777" w:rsidTr="00C515B4">
        <w:tc>
          <w:tcPr>
            <w:tcW w:w="709" w:type="dxa"/>
            <w:shd w:val="solid" w:color="FFFFFF" w:fill="auto"/>
          </w:tcPr>
          <w:p w14:paraId="63B6EF0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7BFCBC87"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9D970D8"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15CAD43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13C9308"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BE16B3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A.7.1.1.1</w:t>
            </w:r>
          </w:p>
        </w:tc>
        <w:tc>
          <w:tcPr>
            <w:tcW w:w="709" w:type="dxa"/>
            <w:shd w:val="solid" w:color="FFFFFF" w:fill="auto"/>
          </w:tcPr>
          <w:p w14:paraId="01DA86CE"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7249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7FFEB61" w14:textId="77777777" w:rsidTr="00C515B4">
        <w:tc>
          <w:tcPr>
            <w:tcW w:w="709" w:type="dxa"/>
            <w:shd w:val="solid" w:color="FFFFFF" w:fill="auto"/>
          </w:tcPr>
          <w:p w14:paraId="74B5D591"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7ECF0DC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50F0CC"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0432AA0A"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6B1F2A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3B6291D"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A.9.1.1.1</w:t>
            </w:r>
          </w:p>
        </w:tc>
        <w:tc>
          <w:tcPr>
            <w:tcW w:w="709" w:type="dxa"/>
            <w:shd w:val="solid" w:color="FFFFFF" w:fill="auto"/>
          </w:tcPr>
          <w:p w14:paraId="4E540577"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8628E7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BCDA967" w14:textId="77777777" w:rsidTr="00C515B4">
        <w:tc>
          <w:tcPr>
            <w:tcW w:w="709" w:type="dxa"/>
            <w:shd w:val="solid" w:color="FFFFFF" w:fill="auto"/>
          </w:tcPr>
          <w:p w14:paraId="3FF5D004"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439F2E2"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E27A23D"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6187EBB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66A47A9"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64BEE1F"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A.3.1.1.1</w:t>
            </w:r>
          </w:p>
        </w:tc>
        <w:tc>
          <w:tcPr>
            <w:tcW w:w="709" w:type="dxa"/>
            <w:shd w:val="solid" w:color="FFFFFF" w:fill="auto"/>
          </w:tcPr>
          <w:p w14:paraId="49FAD8E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60E8BF"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78CA4D10" w14:textId="77777777" w:rsidTr="00C515B4">
        <w:tc>
          <w:tcPr>
            <w:tcW w:w="709" w:type="dxa"/>
            <w:shd w:val="solid" w:color="FFFFFF" w:fill="auto"/>
          </w:tcPr>
          <w:p w14:paraId="3BE888D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62D78C2E"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29B142"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1481DDB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523537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47456CCC"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A.3.1.1.2</w:t>
            </w:r>
          </w:p>
        </w:tc>
        <w:tc>
          <w:tcPr>
            <w:tcW w:w="709" w:type="dxa"/>
            <w:shd w:val="solid" w:color="FFFFFF" w:fill="auto"/>
          </w:tcPr>
          <w:p w14:paraId="4D6B97EA"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3AFC2A0"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78389AA" w14:textId="77777777" w:rsidTr="00C515B4">
        <w:tc>
          <w:tcPr>
            <w:tcW w:w="709" w:type="dxa"/>
            <w:shd w:val="solid" w:color="FFFFFF" w:fill="auto"/>
          </w:tcPr>
          <w:p w14:paraId="03FB4FF5"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B372845"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E10B6B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123F11B5"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89704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48BE2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A.3.1.2.2</w:t>
            </w:r>
          </w:p>
        </w:tc>
        <w:tc>
          <w:tcPr>
            <w:tcW w:w="709" w:type="dxa"/>
            <w:shd w:val="solid" w:color="FFFFFF" w:fill="auto"/>
          </w:tcPr>
          <w:p w14:paraId="356EA04B"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0083FC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2A63560" w14:textId="77777777" w:rsidTr="00C515B4">
        <w:tc>
          <w:tcPr>
            <w:tcW w:w="709" w:type="dxa"/>
            <w:shd w:val="solid" w:color="FFFFFF" w:fill="auto"/>
          </w:tcPr>
          <w:p w14:paraId="5C45069D"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F1B964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0618C3E"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794E0DEC"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790A0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8835D2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A.5.1.1.1</w:t>
            </w:r>
          </w:p>
        </w:tc>
        <w:tc>
          <w:tcPr>
            <w:tcW w:w="709" w:type="dxa"/>
            <w:shd w:val="solid" w:color="FFFFFF" w:fill="auto"/>
          </w:tcPr>
          <w:p w14:paraId="229A79F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B46B5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2EABCE30" w14:textId="77777777" w:rsidTr="00C515B4">
        <w:tc>
          <w:tcPr>
            <w:tcW w:w="709" w:type="dxa"/>
            <w:shd w:val="solid" w:color="FFFFFF" w:fill="auto"/>
          </w:tcPr>
          <w:p w14:paraId="3D5A54A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4D6E6E06"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07FC77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114715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84D8852"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173B0F2"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A.5.1.1.2</w:t>
            </w:r>
          </w:p>
        </w:tc>
        <w:tc>
          <w:tcPr>
            <w:tcW w:w="709" w:type="dxa"/>
            <w:shd w:val="solid" w:color="FFFFFF" w:fill="auto"/>
          </w:tcPr>
          <w:p w14:paraId="4E57F0C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EBC08D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629B7191" w14:textId="77777777" w:rsidTr="00C515B4">
        <w:tc>
          <w:tcPr>
            <w:tcW w:w="709" w:type="dxa"/>
            <w:shd w:val="solid" w:color="FFFFFF" w:fill="auto"/>
          </w:tcPr>
          <w:p w14:paraId="1011D61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174FE5BD"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F2D36E9"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34A06BC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95370C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119968B"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A.5.1.2.1</w:t>
            </w:r>
          </w:p>
        </w:tc>
        <w:tc>
          <w:tcPr>
            <w:tcW w:w="709" w:type="dxa"/>
            <w:shd w:val="solid" w:color="FFFFFF" w:fill="auto"/>
          </w:tcPr>
          <w:p w14:paraId="2DB14B0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5993BE5"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90FA0CC" w14:textId="77777777" w:rsidTr="00C515B4">
        <w:tc>
          <w:tcPr>
            <w:tcW w:w="709" w:type="dxa"/>
            <w:shd w:val="solid" w:color="FFFFFF" w:fill="auto"/>
          </w:tcPr>
          <w:p w14:paraId="0060BC6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1A29083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32C5044"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46100A5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697C2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9CCC820"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A.5.1.2.2</w:t>
            </w:r>
          </w:p>
        </w:tc>
        <w:tc>
          <w:tcPr>
            <w:tcW w:w="709" w:type="dxa"/>
            <w:shd w:val="solid" w:color="FFFFFF" w:fill="auto"/>
          </w:tcPr>
          <w:p w14:paraId="60263316"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482CD6D"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E27173" w:rsidRPr="0018689D" w14:paraId="7ECF20AE" w14:textId="77777777" w:rsidTr="00C515B4">
        <w:tc>
          <w:tcPr>
            <w:tcW w:w="709" w:type="dxa"/>
            <w:shd w:val="solid" w:color="FFFFFF" w:fill="auto"/>
          </w:tcPr>
          <w:p w14:paraId="07986F8E"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7DFC4BF6"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52FB111B" w14:textId="77777777" w:rsidR="00E27173" w:rsidRPr="0018689D" w:rsidRDefault="00E27173" w:rsidP="00CA512C">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04CC12A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3F43BFB"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BADBF3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add A.8.1.1</w:t>
            </w:r>
          </w:p>
        </w:tc>
        <w:tc>
          <w:tcPr>
            <w:tcW w:w="709" w:type="dxa"/>
            <w:shd w:val="solid" w:color="FFFFFF" w:fill="auto"/>
          </w:tcPr>
          <w:p w14:paraId="038D48D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E305238"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E3CD82A" w14:textId="77777777" w:rsidTr="00C515B4">
        <w:tc>
          <w:tcPr>
            <w:tcW w:w="709" w:type="dxa"/>
            <w:shd w:val="solid" w:color="FFFFFF" w:fill="auto"/>
          </w:tcPr>
          <w:p w14:paraId="6B25BA74"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16EEF1A"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7D76EC5"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5EC1497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82D3D04"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A8A9EEA"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5.5 - Test Environment</w:t>
            </w:r>
          </w:p>
        </w:tc>
        <w:tc>
          <w:tcPr>
            <w:tcW w:w="709" w:type="dxa"/>
            <w:shd w:val="solid" w:color="FFFFFF" w:fill="auto"/>
          </w:tcPr>
          <w:p w14:paraId="72FF566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8A21CEF"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F887916" w14:textId="77777777" w:rsidTr="00C515B4">
        <w:tc>
          <w:tcPr>
            <w:tcW w:w="709" w:type="dxa"/>
            <w:shd w:val="solid" w:color="FFFFFF" w:fill="auto"/>
          </w:tcPr>
          <w:p w14:paraId="4F3D86D8"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066AE02B"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4D2680FA"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592EC8D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2DCC28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A1F21F0"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5.9 - Test Tolerances</w:t>
            </w:r>
          </w:p>
        </w:tc>
        <w:tc>
          <w:tcPr>
            <w:tcW w:w="709" w:type="dxa"/>
            <w:shd w:val="solid" w:color="FFFFFF" w:fill="auto"/>
          </w:tcPr>
          <w:p w14:paraId="3765C1E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CC092A"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542BADAE" w14:textId="77777777" w:rsidTr="00C515B4">
        <w:tc>
          <w:tcPr>
            <w:tcW w:w="709" w:type="dxa"/>
            <w:shd w:val="solid" w:color="FFFFFF" w:fill="auto"/>
          </w:tcPr>
          <w:p w14:paraId="0199F8E5"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0AEE09A4"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8F47EA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06AB496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42C0B9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58C6C1BB"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VRC based App tput sections in TR 37.901-5</w:t>
            </w:r>
          </w:p>
        </w:tc>
        <w:tc>
          <w:tcPr>
            <w:tcW w:w="709" w:type="dxa"/>
            <w:shd w:val="solid" w:color="FFFFFF" w:fill="auto"/>
          </w:tcPr>
          <w:p w14:paraId="5C02FD3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79B948D3"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4019FBAB" w14:textId="77777777" w:rsidTr="00C515B4">
        <w:tc>
          <w:tcPr>
            <w:tcW w:w="709" w:type="dxa"/>
            <w:shd w:val="solid" w:color="FFFFFF" w:fill="auto"/>
          </w:tcPr>
          <w:p w14:paraId="2AB2BCC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600426F"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73015BA3"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162568B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42EE88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69C72A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A.7.1.1.1</w:t>
            </w:r>
          </w:p>
        </w:tc>
        <w:tc>
          <w:tcPr>
            <w:tcW w:w="709" w:type="dxa"/>
            <w:shd w:val="solid" w:color="FFFFFF" w:fill="auto"/>
          </w:tcPr>
          <w:p w14:paraId="3AE6DC5D"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A0AD02"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12E3ADC2" w14:textId="77777777" w:rsidTr="00C515B4">
        <w:tc>
          <w:tcPr>
            <w:tcW w:w="709" w:type="dxa"/>
            <w:shd w:val="solid" w:color="FFFFFF" w:fill="auto"/>
          </w:tcPr>
          <w:p w14:paraId="3FD8B61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77CDC067"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B5B36E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65558BE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E4731C"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020C55F"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A.9.1.1.1</w:t>
            </w:r>
          </w:p>
        </w:tc>
        <w:tc>
          <w:tcPr>
            <w:tcW w:w="709" w:type="dxa"/>
            <w:shd w:val="solid" w:color="FFFFFF" w:fill="auto"/>
          </w:tcPr>
          <w:p w14:paraId="6440C34C"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3912921"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37C486CC" w14:textId="77777777" w:rsidTr="00C515B4">
        <w:tc>
          <w:tcPr>
            <w:tcW w:w="709" w:type="dxa"/>
            <w:shd w:val="solid" w:color="FFFFFF" w:fill="auto"/>
          </w:tcPr>
          <w:p w14:paraId="438DABFD"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D0BF1D0"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E48776E"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7D1A79A5"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BB9A21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B8CC6B2"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A.8.1</w:t>
            </w:r>
          </w:p>
        </w:tc>
        <w:tc>
          <w:tcPr>
            <w:tcW w:w="709" w:type="dxa"/>
            <w:shd w:val="solid" w:color="FFFFFF" w:fill="auto"/>
          </w:tcPr>
          <w:p w14:paraId="02AF48E6"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198C55CE"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CA512C" w:rsidRPr="0018689D" w14:paraId="62281C5F" w14:textId="77777777" w:rsidTr="00C515B4">
        <w:tc>
          <w:tcPr>
            <w:tcW w:w="709" w:type="dxa"/>
            <w:shd w:val="solid" w:color="FFFFFF" w:fill="auto"/>
          </w:tcPr>
          <w:p w14:paraId="09740B1E"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43DB2A8E" w14:textId="77777777" w:rsidR="00CA512C" w:rsidRPr="0018689D" w:rsidRDefault="00CA512C" w:rsidP="00CA512C">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49FC6D51" w14:textId="77777777" w:rsidR="00CA512C" w:rsidRPr="0018689D" w:rsidRDefault="00CA512C" w:rsidP="00CA512C">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73FA8D32"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E07B00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7F8AF92" w14:textId="77777777" w:rsidR="00CA512C" w:rsidRPr="0018689D" w:rsidRDefault="00CA512C" w:rsidP="00CA512C">
            <w:pPr>
              <w:pStyle w:val="TAL"/>
              <w:rPr>
                <w:rFonts w:cs="Arial"/>
                <w:snapToGrid w:val="0"/>
                <w:sz w:val="16"/>
                <w:szCs w:val="16"/>
              </w:rPr>
            </w:pPr>
            <w:r w:rsidRPr="0018689D">
              <w:rPr>
                <w:rFonts w:cs="Arial"/>
                <w:snapToGrid w:val="0"/>
                <w:sz w:val="16"/>
                <w:szCs w:val="16"/>
              </w:rPr>
              <w:t>Presented to RAN#88 plenary for approval</w:t>
            </w:r>
          </w:p>
        </w:tc>
        <w:tc>
          <w:tcPr>
            <w:tcW w:w="709" w:type="dxa"/>
            <w:shd w:val="solid" w:color="FFFFFF" w:fill="auto"/>
          </w:tcPr>
          <w:p w14:paraId="5A744256"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3921D654"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r>
      <w:tr w:rsidR="00CA512C" w:rsidRPr="0018689D" w14:paraId="4CA2B6E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18689D" w:rsidRDefault="00CA512C" w:rsidP="00CA512C">
            <w:pPr>
              <w:pStyle w:val="TAL"/>
              <w:rPr>
                <w:rFonts w:cs="Arial"/>
                <w:snapToGrid w:val="0"/>
                <w:sz w:val="16"/>
                <w:szCs w:val="16"/>
              </w:rPr>
            </w:pPr>
            <w:r w:rsidRPr="0018689D">
              <w:rPr>
                <w:rFonts w:cs="Arial"/>
                <w:snapToGrid w:val="0"/>
                <w:sz w:val="16"/>
                <w:szCs w:val="16"/>
              </w:rPr>
              <w:t>Raised to v16.0.0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18689D" w:rsidRDefault="00CA512C" w:rsidP="00CA512C">
            <w:pPr>
              <w:pStyle w:val="TAL"/>
              <w:rPr>
                <w:rFonts w:cs="Arial"/>
                <w:snapToGrid w:val="0"/>
                <w:sz w:val="16"/>
                <w:szCs w:val="16"/>
              </w:rPr>
            </w:pPr>
            <w:r w:rsidRPr="0018689D">
              <w:rPr>
                <w:rFonts w:cs="Arial"/>
                <w:snapToGrid w:val="0"/>
                <w:sz w:val="16"/>
                <w:szCs w:val="16"/>
              </w:rPr>
              <w:t>16.0.0</w:t>
            </w:r>
          </w:p>
        </w:tc>
      </w:tr>
      <w:tr w:rsidR="00287B5F" w:rsidRPr="0018689D" w14:paraId="0FCB62A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18689D" w:rsidRDefault="00287B5F" w:rsidP="00287B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18689D" w:rsidRDefault="00287B5F" w:rsidP="00287B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18689D" w:rsidRDefault="00287B5F" w:rsidP="00287B5F">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Clause 5.5 - Test Environment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7D3365E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18689D" w:rsidRDefault="00287B5F" w:rsidP="00287B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A.7.1.1.1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494299E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18689D" w:rsidRDefault="00287B5F" w:rsidP="00287B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A.9.1.1.1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8D343C" w:rsidRPr="0018689D" w14:paraId="60B740C8"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18689D" w:rsidRDefault="008D343C" w:rsidP="009013C9">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18689D" w:rsidRDefault="008D343C" w:rsidP="00955A63">
            <w:pPr>
              <w:pStyle w:val="TAL"/>
              <w:rPr>
                <w:rFonts w:cs="Arial"/>
                <w:snapToGrid w:val="0"/>
                <w:sz w:val="16"/>
                <w:szCs w:val="16"/>
              </w:rPr>
            </w:pPr>
            <w:r w:rsidRPr="0018689D">
              <w:rPr>
                <w:rFonts w:cs="Arial"/>
                <w:snapToGrid w:val="0"/>
                <w:sz w:val="16"/>
                <w:szCs w:val="16"/>
              </w:rPr>
              <w:t>Editorial updates to Annex in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74EB9D5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18689D" w:rsidRDefault="008D343C" w:rsidP="009013C9">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675CBC0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18689D" w:rsidRDefault="008D343C" w:rsidP="009013C9">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across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50787" w:rsidRPr="0018689D" w14:paraId="3022B20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18689D" w:rsidRDefault="00850787" w:rsidP="00BD0E39">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27D9D2F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18689D" w:rsidRDefault="00850787" w:rsidP="00BD0E39">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536149A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18689D" w:rsidRDefault="00850787" w:rsidP="00BD0E39">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Conclusion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022639B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18689D" w:rsidRDefault="00850787" w:rsidP="00BD0E39">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18689D" w:rsidRDefault="00850787" w:rsidP="00BD0E39">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18689D" w:rsidRDefault="00850787" w:rsidP="00BD0E3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106E4B" w:rsidRPr="0018689D" w14:paraId="70AEF47F"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18689D" w:rsidRDefault="00106E4B" w:rsidP="00106E4B">
            <w:pPr>
              <w:pStyle w:val="TAL"/>
              <w:rPr>
                <w:rFonts w:cs="Arial"/>
                <w:snapToGrid w:val="0"/>
                <w:sz w:val="16"/>
                <w:szCs w:val="16"/>
              </w:rPr>
            </w:pPr>
            <w:r w:rsidRPr="0018689D">
              <w:rPr>
                <w:rFonts w:cs="Arial"/>
                <w:snapToGrid w:val="0"/>
                <w:sz w:val="16"/>
                <w:szCs w:val="16"/>
              </w:rPr>
              <w:t>2021-06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18689D" w:rsidRDefault="00106E4B" w:rsidP="00106E4B">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18689D" w:rsidRDefault="00106E4B" w:rsidP="00106E4B">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18689D" w:rsidRDefault="00106E4B" w:rsidP="00106E4B">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18689D" w:rsidRDefault="00106E4B" w:rsidP="00106E4B">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18689D" w:rsidRDefault="00106E4B" w:rsidP="00106E4B">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18689D" w:rsidRDefault="00106E4B" w:rsidP="00106E4B">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18689D" w:rsidRDefault="00106E4B" w:rsidP="0087139D">
            <w:pPr>
              <w:pStyle w:val="TAL"/>
              <w:rPr>
                <w:rFonts w:cs="Arial"/>
                <w:snapToGrid w:val="0"/>
                <w:sz w:val="16"/>
                <w:szCs w:val="16"/>
              </w:rPr>
            </w:pPr>
            <w:r w:rsidRPr="0018689D">
              <w:rPr>
                <w:rFonts w:cs="Arial"/>
                <w:snapToGrid w:val="0"/>
                <w:sz w:val="16"/>
                <w:szCs w:val="16"/>
              </w:rPr>
              <w:t>16.4.0</w:t>
            </w:r>
          </w:p>
        </w:tc>
      </w:tr>
      <w:tr w:rsidR="001F40AA" w:rsidRPr="0018689D" w14:paraId="1D777E74"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18689D" w:rsidRDefault="001F40AA" w:rsidP="005914F5">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18689D" w:rsidRDefault="001F40AA" w:rsidP="005914F5">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18689D" w:rsidRDefault="001F40AA" w:rsidP="005914F5">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1F40AA" w:rsidRPr="0018689D" w14:paraId="5385806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18689D" w:rsidRDefault="001F40AA" w:rsidP="005914F5">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18689D" w:rsidRDefault="001F40AA" w:rsidP="005914F5">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18689D" w:rsidRDefault="001F40AA" w:rsidP="005914F5">
            <w:pPr>
              <w:pStyle w:val="TAL"/>
              <w:rPr>
                <w:rFonts w:cs="Arial"/>
                <w:snapToGrid w:val="0"/>
                <w:sz w:val="16"/>
                <w:szCs w:val="16"/>
              </w:rPr>
            </w:pPr>
            <w:r w:rsidRPr="0018689D">
              <w:rPr>
                <w:rFonts w:cs="Arial"/>
                <w:snapToGrid w:val="0"/>
                <w:sz w:val="16"/>
                <w:szCs w:val="16"/>
              </w:rPr>
              <w:t>Addition of RAN4 agreed contents for VRC scenarios to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02623C" w:rsidRPr="0018689D" w14:paraId="193D022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18689D" w:rsidRDefault="0002623C">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18689D" w:rsidRDefault="0002623C">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1EED5D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18689D" w:rsidRDefault="0002623C">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18689D" w:rsidRDefault="0002623C">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085B6E22"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18689D" w:rsidRDefault="0002623C">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18689D" w:rsidRDefault="0002623C">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49B9B29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18689D" w:rsidRDefault="0002623C">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18689D" w:rsidRDefault="0002623C">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18689D" w:rsidRDefault="0002623C">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10B2BDF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18689D" w:rsidRDefault="0002623C">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18689D" w:rsidRDefault="0002623C">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18689D" w:rsidRDefault="0002623C">
            <w:pPr>
              <w:pStyle w:val="TAL"/>
              <w:rPr>
                <w:rFonts w:cs="Arial"/>
                <w:snapToGrid w:val="0"/>
                <w:sz w:val="16"/>
                <w:szCs w:val="16"/>
              </w:rPr>
            </w:pPr>
            <w:r w:rsidRPr="0018689D">
              <w:rPr>
                <w:rFonts w:cs="Arial"/>
                <w:snapToGrid w:val="0"/>
                <w:sz w:val="16"/>
                <w:szCs w:val="16"/>
              </w:rPr>
              <w:t>Updates to Test System Uncertainty and Test Tolerance for FR2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5308310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18689D" w:rsidRDefault="0002623C">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18689D" w:rsidRDefault="0002623C">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18689D" w:rsidRDefault="0002623C">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18689D" w:rsidRDefault="0002623C">
            <w:pPr>
              <w:pStyle w:val="TAL"/>
              <w:rPr>
                <w:rFonts w:cs="Arial"/>
                <w:snapToGrid w:val="0"/>
                <w:sz w:val="16"/>
                <w:szCs w:val="16"/>
              </w:rPr>
            </w:pPr>
            <w:r w:rsidRPr="0018689D">
              <w:rPr>
                <w:rFonts w:cs="Arial"/>
                <w:snapToGrid w:val="0"/>
                <w:sz w:val="16"/>
                <w:szCs w:val="16"/>
              </w:rPr>
              <w:t>Updates to test environment for radiated testing for FR2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99BB99B"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18689D" w:rsidRDefault="0002623C">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18689D" w:rsidRDefault="0002623C">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18689D" w:rsidRDefault="0002623C">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18689D" w:rsidRDefault="0002623C">
            <w:pPr>
              <w:pStyle w:val="TAL"/>
              <w:rPr>
                <w:rFonts w:cs="Arial"/>
                <w:snapToGrid w:val="0"/>
                <w:sz w:val="16"/>
                <w:szCs w:val="16"/>
              </w:rPr>
            </w:pPr>
            <w:r w:rsidRPr="0018689D">
              <w:rPr>
                <w:rFonts w:cs="Arial"/>
                <w:snapToGrid w:val="0"/>
                <w:sz w:val="16"/>
                <w:szCs w:val="16"/>
              </w:rPr>
              <w:t>Updates to 37.901-5 Annex B, Annex D and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A22238" w:rsidRPr="0018689D" w14:paraId="5437226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18689D" w:rsidRDefault="00A22238">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18689D" w:rsidRDefault="00A22238">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18689D" w:rsidRDefault="00A22238">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18689D" w:rsidRDefault="00A22238">
            <w:pPr>
              <w:pStyle w:val="TAL"/>
              <w:rPr>
                <w:rFonts w:cs="Arial"/>
                <w:snapToGrid w:val="0"/>
                <w:sz w:val="16"/>
                <w:szCs w:val="16"/>
              </w:rPr>
            </w:pPr>
            <w:r w:rsidRPr="0018689D">
              <w:rPr>
                <w:rFonts w:cs="Arial"/>
                <w:snapToGrid w:val="0"/>
                <w:sz w:val="16"/>
                <w:szCs w:val="16"/>
              </w:rPr>
              <w:t>Updates to A.7.1.2.1 and A.9.1.2.1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7A37046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18689D" w:rsidRDefault="00A22238">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18689D" w:rsidRDefault="00A22238">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18689D" w:rsidRDefault="00A22238">
            <w:pPr>
              <w:pStyle w:val="TAL"/>
              <w:rPr>
                <w:rFonts w:cs="Arial"/>
                <w:snapToGrid w:val="0"/>
                <w:sz w:val="16"/>
                <w:szCs w:val="16"/>
              </w:rPr>
            </w:pPr>
            <w:r w:rsidRPr="0018689D">
              <w:rPr>
                <w:rFonts w:cs="Arial"/>
                <w:snapToGrid w:val="0"/>
                <w:sz w:val="16"/>
                <w:szCs w:val="16"/>
              </w:rPr>
              <w:t>Updates to A.10 and Annex.11  for Downlink Throughput tests with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469B5AA5"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18689D" w:rsidRDefault="00A22238">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18689D" w:rsidRDefault="00A22238">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18689D" w:rsidRDefault="00A22238">
            <w:pPr>
              <w:pStyle w:val="TAL"/>
              <w:rPr>
                <w:rFonts w:cs="Arial"/>
                <w:snapToGrid w:val="0"/>
                <w:sz w:val="16"/>
                <w:szCs w:val="16"/>
              </w:rPr>
            </w:pPr>
            <w:r w:rsidRPr="0018689D">
              <w:rPr>
                <w:rFonts w:cs="Arial"/>
                <w:snapToGrid w:val="0"/>
                <w:sz w:val="16"/>
                <w:szCs w:val="16"/>
              </w:rPr>
              <w:t>Updates to Conclusion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10227D0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18689D" w:rsidRDefault="00A22238">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18689D" w:rsidRDefault="00A22238">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18689D" w:rsidRDefault="00A22238">
            <w:pPr>
              <w:pStyle w:val="TAL"/>
              <w:rPr>
                <w:rFonts w:cs="Arial"/>
                <w:snapToGrid w:val="0"/>
                <w:sz w:val="16"/>
                <w:szCs w:val="16"/>
              </w:rPr>
            </w:pPr>
            <w:r w:rsidRPr="0018689D">
              <w:rPr>
                <w:rFonts w:cs="Arial"/>
                <w:snapToGrid w:val="0"/>
                <w:sz w:val="16"/>
                <w:szCs w:val="16"/>
              </w:rPr>
              <w:t>Updates to Annex.B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5E6A16" w:rsidRPr="0018689D" w14:paraId="0629CFA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517D3C4" w14:textId="529D387D" w:rsidR="005E6A16" w:rsidRPr="0018689D" w:rsidRDefault="005E6A16" w:rsidP="005E6A16">
            <w:pPr>
              <w:pStyle w:val="TAL"/>
              <w:rPr>
                <w:rFonts w:cs="Arial"/>
                <w:snapToGrid w:val="0"/>
                <w:sz w:val="16"/>
                <w:szCs w:val="16"/>
              </w:rPr>
            </w:pPr>
            <w:r w:rsidRPr="0018689D">
              <w:rPr>
                <w:rFonts w:cs="Arial"/>
                <w:snapToGrid w:val="0"/>
                <w:sz w:val="16"/>
                <w:szCs w:val="16"/>
              </w:rPr>
              <w:t>2022-06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E23EF2E" w14:textId="5E623751" w:rsidR="005E6A16" w:rsidRPr="0018689D" w:rsidRDefault="005E6A16" w:rsidP="005E6A16">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9B7D8C" w14:textId="6EA7CE3E" w:rsidR="005E6A16" w:rsidRPr="0018689D" w:rsidRDefault="005E6A16" w:rsidP="005E6A16">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C226D" w14:textId="7A621197" w:rsidR="005E6A16" w:rsidRPr="0018689D" w:rsidRDefault="005E6A16" w:rsidP="005E6A16">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B317CC6" w14:textId="1F49BAE1" w:rsidR="005E6A16" w:rsidRPr="0018689D" w:rsidRDefault="005E6A16" w:rsidP="005E6A16">
            <w:pPr>
              <w:pStyle w:val="TAL"/>
              <w:rPr>
                <w:rFonts w:cs="Arial"/>
                <w:snapToGrid w:val="0"/>
                <w:sz w:val="16"/>
                <w:szCs w:val="16"/>
              </w:rPr>
            </w:pPr>
            <w:r w:rsidRPr="00CA7270">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8C9537" w14:textId="476C612F" w:rsidR="005E6A16" w:rsidRPr="0018689D" w:rsidRDefault="005E6A16" w:rsidP="005E6A16">
            <w:pPr>
              <w:pStyle w:val="TAL"/>
              <w:rPr>
                <w:rFonts w:cs="Arial"/>
                <w:snapToGrid w:val="0"/>
                <w:sz w:val="16"/>
                <w:szCs w:val="16"/>
              </w:rPr>
            </w:pPr>
            <w:r w:rsidRPr="00CA7270">
              <w:rPr>
                <w:rFonts w:cs="Arial"/>
                <w:snapToGrid w:val="0"/>
                <w:sz w:val="16"/>
                <w:szCs w:val="16"/>
              </w:rPr>
              <w:t>Updates to A.7.1.1.1 and A.9.1.1.1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53E5E" w14:textId="585467D4" w:rsidR="005E6A16" w:rsidRPr="0018689D" w:rsidRDefault="005E6A16" w:rsidP="005E6A16">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5863" w14:textId="21069B9D" w:rsidR="005E6A16" w:rsidRPr="0018689D" w:rsidRDefault="005E6A16" w:rsidP="005E6A16">
            <w:pPr>
              <w:pStyle w:val="TAL"/>
              <w:rPr>
                <w:rFonts w:cs="Arial"/>
                <w:snapToGrid w:val="0"/>
                <w:sz w:val="16"/>
                <w:szCs w:val="16"/>
              </w:rPr>
            </w:pPr>
            <w:r w:rsidRPr="0018689D">
              <w:rPr>
                <w:rFonts w:cs="Arial"/>
                <w:snapToGrid w:val="0"/>
                <w:sz w:val="16"/>
                <w:szCs w:val="16"/>
              </w:rPr>
              <w:t>16.8.0</w:t>
            </w:r>
          </w:p>
        </w:tc>
      </w:tr>
      <w:tr w:rsidR="0006219A" w:rsidRPr="0006219A" w14:paraId="6C94F52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0A8A0DE" w14:textId="489595AA"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0304946" w14:textId="464FA560"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80076" w14:textId="3F3CE573" w:rsidR="0006219A" w:rsidRPr="0018689D" w:rsidRDefault="0006219A" w:rsidP="0006219A">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6766D" w14:textId="1C1148D4" w:rsidR="0006219A" w:rsidRPr="0018689D" w:rsidRDefault="0006219A" w:rsidP="0006219A">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F8FB" w14:textId="5E23BFA9"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0196A9" w14:textId="51711C64" w:rsidR="0006219A" w:rsidRPr="0018689D" w:rsidRDefault="0006219A" w:rsidP="0006219A">
            <w:pPr>
              <w:pStyle w:val="TAL"/>
              <w:rPr>
                <w:rFonts w:cs="Arial"/>
                <w:snapToGrid w:val="0"/>
                <w:sz w:val="16"/>
                <w:szCs w:val="16"/>
              </w:rPr>
            </w:pPr>
            <w:r w:rsidRPr="009360DC">
              <w:rPr>
                <w:rFonts w:cs="Arial"/>
                <w:snapToGrid w:val="0"/>
                <w:sz w:val="16"/>
                <w:szCs w:val="16"/>
              </w:rPr>
              <w:t>Editorial Changes to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DDDBD" w14:textId="63E9B0E2"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5761" w14:textId="37EBEA1D"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6DCF01C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BF14A8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2C3FB6C"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13FCB" w14:textId="1E3B456B" w:rsidR="0006219A" w:rsidRPr="0018689D" w:rsidRDefault="0006219A" w:rsidP="0006219A">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91542" w14:textId="1C7C9DA6" w:rsidR="0006219A" w:rsidRPr="0018689D" w:rsidRDefault="0006219A" w:rsidP="0006219A">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C13589" w14:textId="73B8A851"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2F70DB" w14:textId="6BC8704D" w:rsidR="0006219A" w:rsidRPr="0018689D" w:rsidRDefault="0006219A" w:rsidP="0006219A">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96238"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9BE1D"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1820E89B"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473DAB5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23E22868"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4D96D" w14:textId="62E2EF23" w:rsidR="0006219A" w:rsidRPr="0018689D" w:rsidRDefault="0006219A" w:rsidP="0006219A">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F48E" w14:textId="0E1E226A" w:rsidR="0006219A" w:rsidRPr="0018689D" w:rsidRDefault="0006219A" w:rsidP="0006219A">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03A9C7" w14:textId="351B0111" w:rsidR="0006219A" w:rsidRPr="0018689D" w:rsidRDefault="0006219A" w:rsidP="0006219A">
            <w:pPr>
              <w:pStyle w:val="TAL"/>
              <w:rPr>
                <w:rFonts w:cs="Arial"/>
                <w:snapToGrid w:val="0"/>
                <w:sz w:val="16"/>
                <w:szCs w:val="16"/>
              </w:rPr>
            </w:pPr>
            <w:r w:rsidRPr="009360DC">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9507FE" w14:textId="4147B094" w:rsidR="0006219A" w:rsidRPr="0018689D" w:rsidRDefault="0006219A" w:rsidP="0006219A">
            <w:pPr>
              <w:pStyle w:val="TAL"/>
              <w:rPr>
                <w:rFonts w:cs="Arial"/>
                <w:snapToGrid w:val="0"/>
                <w:sz w:val="16"/>
                <w:szCs w:val="16"/>
              </w:rPr>
            </w:pPr>
            <w:r w:rsidRPr="009360DC">
              <w:rPr>
                <w:rFonts w:cs="Arial"/>
                <w:snapToGrid w:val="0"/>
                <w:sz w:val="16"/>
                <w:szCs w:val="16"/>
              </w:rPr>
              <w:t>Updates to Radiated Static Channel Tests A.6.1.1 and A.8.1.1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66CC"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4A3E9"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11224A" w:rsidRPr="0011224A" w14:paraId="19E59D3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076D62B" w14:textId="0AB1196F"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A02E2B9" w14:textId="176C215F"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A867" w14:textId="1AB85AC5" w:rsidR="0011224A" w:rsidRPr="0018689D" w:rsidRDefault="0011224A" w:rsidP="0011224A">
            <w:pPr>
              <w:pStyle w:val="TAL"/>
              <w:rPr>
                <w:rFonts w:cs="Arial"/>
                <w:snapToGrid w:val="0"/>
                <w:sz w:val="16"/>
                <w:szCs w:val="16"/>
              </w:rPr>
            </w:pPr>
            <w:r w:rsidRPr="00C07924">
              <w:rPr>
                <w:rFonts w:cs="Arial"/>
                <w:snapToGrid w:val="0"/>
                <w:sz w:val="16"/>
                <w:szCs w:val="16"/>
              </w:rPr>
              <w:t>R5-233221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93F0D" w14:textId="4A3836F5" w:rsidR="0011224A" w:rsidRPr="0018689D" w:rsidRDefault="0011224A" w:rsidP="0011224A">
            <w:pPr>
              <w:pStyle w:val="TAL"/>
              <w:rPr>
                <w:rFonts w:cs="Arial"/>
                <w:snapToGrid w:val="0"/>
                <w:sz w:val="16"/>
                <w:szCs w:val="16"/>
              </w:rPr>
            </w:pPr>
            <w:r w:rsidRPr="00C07924">
              <w:rPr>
                <w:rFonts w:cs="Arial"/>
                <w:snapToGrid w:val="0"/>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C4A214" w14:textId="69A124E0" w:rsidR="0011224A" w:rsidRPr="0018689D" w:rsidRDefault="0011224A" w:rsidP="0011224A">
            <w:pPr>
              <w:pStyle w:val="TAL"/>
              <w:rPr>
                <w:rFonts w:cs="Arial"/>
                <w:snapToGrid w:val="0"/>
                <w:sz w:val="16"/>
                <w:szCs w:val="16"/>
              </w:rPr>
            </w:pPr>
            <w:r w:rsidRPr="00C07924">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C8A9043" w14:textId="1D59B3EC" w:rsidR="0011224A" w:rsidRPr="0018689D" w:rsidRDefault="0011224A" w:rsidP="0011224A">
            <w:pPr>
              <w:pStyle w:val="TAL"/>
              <w:rPr>
                <w:rFonts w:cs="Arial"/>
                <w:snapToGrid w:val="0"/>
                <w:sz w:val="16"/>
                <w:szCs w:val="16"/>
              </w:rPr>
            </w:pPr>
            <w:r w:rsidRPr="00C07924">
              <w:rPr>
                <w:rFonts w:cs="Arial"/>
                <w:snapToGrid w:val="0"/>
                <w:sz w:val="16"/>
                <w:szCs w:val="16"/>
              </w:rPr>
              <w:t>Updates to Initial Conditions for Conducted Mode Fading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D409E" w14:textId="4F62892D"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4DBEB" w14:textId="33AF2499"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4B434CF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0724BF"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28197D58"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A5728" w14:textId="2D7EFFCC" w:rsidR="0011224A" w:rsidRPr="0018689D" w:rsidRDefault="0011224A" w:rsidP="0011224A">
            <w:pPr>
              <w:pStyle w:val="TAL"/>
              <w:rPr>
                <w:rFonts w:cs="Arial"/>
                <w:snapToGrid w:val="0"/>
                <w:sz w:val="16"/>
                <w:szCs w:val="16"/>
              </w:rPr>
            </w:pPr>
            <w:r w:rsidRPr="00C07924">
              <w:rPr>
                <w:rFonts w:cs="Arial"/>
                <w:snapToGrid w:val="0"/>
                <w:sz w:val="16"/>
                <w:szCs w:val="16"/>
              </w:rPr>
              <w:t>R5-233683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9097" w14:textId="66109757" w:rsidR="0011224A" w:rsidRPr="0018689D" w:rsidRDefault="0011224A" w:rsidP="0011224A">
            <w:pPr>
              <w:pStyle w:val="TAL"/>
              <w:rPr>
                <w:rFonts w:cs="Arial"/>
                <w:snapToGrid w:val="0"/>
                <w:sz w:val="16"/>
                <w:szCs w:val="16"/>
              </w:rPr>
            </w:pPr>
            <w:r w:rsidRPr="00C07924">
              <w:rPr>
                <w:rFonts w:cs="Arial"/>
                <w:snapToGrid w:val="0"/>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9DE2D1" w14:textId="258AC903"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1376B1" w14:textId="745A0B19" w:rsidR="0011224A" w:rsidRPr="0018689D" w:rsidRDefault="0011224A" w:rsidP="0011224A">
            <w:pPr>
              <w:pStyle w:val="TAL"/>
              <w:rPr>
                <w:rFonts w:cs="Arial"/>
                <w:snapToGrid w:val="0"/>
                <w:sz w:val="16"/>
                <w:szCs w:val="16"/>
              </w:rPr>
            </w:pPr>
            <w:r w:rsidRPr="00C07924">
              <w:rPr>
                <w:rFonts w:cs="Arial"/>
                <w:snapToGrid w:val="0"/>
                <w:sz w:val="16"/>
                <w:szCs w:val="16"/>
              </w:rPr>
              <w:t>Correction in A.3.1.1.2 and default message content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D4D6C"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0225F"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3F0D7554"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C8BDA92"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C4CF33F"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C9A6B" w14:textId="7C2812D7" w:rsidR="0011224A" w:rsidRPr="0018689D" w:rsidRDefault="0011224A" w:rsidP="0011224A">
            <w:pPr>
              <w:pStyle w:val="TAL"/>
              <w:rPr>
                <w:rFonts w:cs="Arial"/>
                <w:snapToGrid w:val="0"/>
                <w:sz w:val="16"/>
                <w:szCs w:val="16"/>
              </w:rPr>
            </w:pPr>
            <w:r w:rsidRPr="00C07924">
              <w:rPr>
                <w:rFonts w:cs="Arial"/>
                <w:snapToGrid w:val="0"/>
                <w:sz w:val="16"/>
                <w:szCs w:val="16"/>
              </w:rPr>
              <w:t>R5-233684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CCF3D" w14:textId="584E3ADA" w:rsidR="0011224A" w:rsidRPr="0018689D" w:rsidRDefault="0011224A" w:rsidP="0011224A">
            <w:pPr>
              <w:pStyle w:val="TAL"/>
              <w:rPr>
                <w:rFonts w:cs="Arial"/>
                <w:snapToGrid w:val="0"/>
                <w:sz w:val="16"/>
                <w:szCs w:val="16"/>
              </w:rPr>
            </w:pPr>
            <w:r w:rsidRPr="00C07924">
              <w:rPr>
                <w:rFonts w:cs="Arial"/>
                <w:snapToGrid w:val="0"/>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87453B" w14:textId="4C3490F7"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77BBC1" w14:textId="7639299C" w:rsidR="0011224A" w:rsidRPr="0018689D" w:rsidRDefault="0011224A" w:rsidP="0011224A">
            <w:pPr>
              <w:pStyle w:val="TAL"/>
              <w:rPr>
                <w:rFonts w:cs="Arial"/>
                <w:snapToGrid w:val="0"/>
                <w:sz w:val="16"/>
                <w:szCs w:val="16"/>
              </w:rPr>
            </w:pPr>
            <w:r w:rsidRPr="00C07924">
              <w:rPr>
                <w:rFonts w:cs="Arial"/>
                <w:snapToGrid w:val="0"/>
                <w:sz w:val="16"/>
                <w:szCs w:val="16"/>
              </w:rPr>
              <w:t>Correction in A.12.1.1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6AB45B"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5C759"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8D420C" w:rsidRPr="008D420C" w14:paraId="31F53E6E"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4A5DADC" w14:textId="28696177" w:rsidR="008D420C" w:rsidRPr="0018689D" w:rsidRDefault="008D420C" w:rsidP="008D420C">
            <w:pPr>
              <w:pStyle w:val="TAL"/>
              <w:rPr>
                <w:rFonts w:cs="Arial"/>
                <w:snapToGrid w:val="0"/>
                <w:sz w:val="16"/>
                <w:szCs w:val="16"/>
              </w:rPr>
            </w:pPr>
            <w:r w:rsidRPr="0018689D">
              <w:rPr>
                <w:rFonts w:cs="Arial"/>
                <w:snapToGrid w:val="0"/>
                <w:sz w:val="16"/>
                <w:szCs w:val="16"/>
              </w:rPr>
              <w:t>202</w:t>
            </w:r>
            <w:r>
              <w:rPr>
                <w:rFonts w:cs="Arial"/>
                <w:snapToGrid w:val="0"/>
                <w:sz w:val="16"/>
                <w:szCs w:val="16"/>
              </w:rPr>
              <w:t>3</w:t>
            </w:r>
            <w:r w:rsidRPr="0018689D">
              <w:rPr>
                <w:rFonts w:cs="Arial"/>
                <w:snapToGrid w:val="0"/>
                <w:sz w:val="16"/>
                <w:szCs w:val="16"/>
              </w:rPr>
              <w:t>-</w:t>
            </w:r>
            <w:r>
              <w:rPr>
                <w:rFonts w:cs="Arial"/>
                <w:snapToGrid w:val="0"/>
                <w:sz w:val="16"/>
                <w:szCs w:val="16"/>
              </w:rPr>
              <w:t>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9C9EBC8" w14:textId="463E2AC1" w:rsidR="008D420C" w:rsidRPr="0018689D" w:rsidRDefault="008D420C" w:rsidP="008D420C">
            <w:pPr>
              <w:pStyle w:val="TAL"/>
              <w:rPr>
                <w:rFonts w:cs="Arial"/>
                <w:snapToGrid w:val="0"/>
                <w:sz w:val="16"/>
                <w:szCs w:val="16"/>
              </w:rPr>
            </w:pPr>
            <w:r w:rsidRPr="0018689D">
              <w:rPr>
                <w:rFonts w:cs="Arial"/>
                <w:snapToGrid w:val="0"/>
                <w:sz w:val="16"/>
                <w:szCs w:val="16"/>
              </w:rPr>
              <w:t>RAN5#</w:t>
            </w:r>
            <w:r>
              <w:rPr>
                <w:rFonts w:cs="Arial"/>
                <w:snapToGrid w:val="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74AE6" w14:textId="1B7C924B" w:rsidR="008D420C" w:rsidRPr="0018689D" w:rsidRDefault="008D420C" w:rsidP="008D420C">
            <w:pPr>
              <w:pStyle w:val="TAL"/>
              <w:rPr>
                <w:rFonts w:cs="Arial"/>
                <w:snapToGrid w:val="0"/>
                <w:sz w:val="16"/>
                <w:szCs w:val="16"/>
              </w:rPr>
            </w:pPr>
            <w:r w:rsidRPr="00C515B4">
              <w:rPr>
                <w:rFonts w:cs="Arial"/>
                <w:snapToGrid w:val="0"/>
                <w:sz w:val="16"/>
                <w:szCs w:val="16"/>
              </w:rPr>
              <w:t>R5-235014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1AF8" w14:textId="6CBA0D29" w:rsidR="008D420C" w:rsidRPr="0018689D" w:rsidRDefault="008D420C" w:rsidP="008D420C">
            <w:pPr>
              <w:pStyle w:val="TAL"/>
              <w:rPr>
                <w:rFonts w:cs="Arial"/>
                <w:snapToGrid w:val="0"/>
                <w:sz w:val="16"/>
                <w:szCs w:val="16"/>
              </w:rPr>
            </w:pPr>
            <w:r w:rsidRPr="00C515B4">
              <w:rPr>
                <w:rFonts w:cs="Arial"/>
                <w:snapToGrid w:val="0"/>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46587" w14:textId="3897DDCC" w:rsidR="008D420C" w:rsidRPr="0018689D" w:rsidRDefault="008D420C" w:rsidP="008D420C">
            <w:pPr>
              <w:pStyle w:val="TAL"/>
              <w:rPr>
                <w:rFonts w:cs="Arial"/>
                <w:snapToGrid w:val="0"/>
                <w:sz w:val="16"/>
                <w:szCs w:val="16"/>
              </w:rPr>
            </w:pPr>
            <w:r w:rsidRPr="00C515B4">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979FD2" w14:textId="23608F51" w:rsidR="008D420C" w:rsidRPr="0018689D" w:rsidRDefault="008D420C" w:rsidP="008D420C">
            <w:pPr>
              <w:pStyle w:val="TAL"/>
              <w:rPr>
                <w:rFonts w:cs="Arial"/>
                <w:snapToGrid w:val="0"/>
                <w:sz w:val="16"/>
                <w:szCs w:val="16"/>
              </w:rPr>
            </w:pPr>
            <w:r w:rsidRPr="00C515B4">
              <w:rPr>
                <w:rFonts w:cs="Arial"/>
                <w:snapToGrid w:val="0"/>
                <w:sz w:val="16"/>
                <w:szCs w:val="16"/>
              </w:rPr>
              <w:t>Update on FR2 test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0278" w14:textId="5BB647D1" w:rsidR="008D420C" w:rsidRPr="0018689D" w:rsidRDefault="008D420C" w:rsidP="008D420C">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AA4DE" w14:textId="1D1BE664" w:rsidR="008D420C" w:rsidRPr="0018689D" w:rsidRDefault="008D420C" w:rsidP="008D420C">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r>
    </w:tbl>
    <w:p w14:paraId="02E69DBB" w14:textId="77777777" w:rsidR="00D128C0" w:rsidRPr="00DB610F" w:rsidRDefault="00D128C0"/>
    <w:sectPr w:rsidR="00D128C0" w:rsidRPr="00DB610F"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50FA0" w14:textId="77777777" w:rsidR="00F35051" w:rsidRDefault="00F35051">
      <w:r>
        <w:separator/>
      </w:r>
    </w:p>
  </w:endnote>
  <w:endnote w:type="continuationSeparator" w:id="0">
    <w:p w14:paraId="5317F5DB" w14:textId="77777777" w:rsidR="00F35051" w:rsidRDefault="00F3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34C96" w14:textId="77777777" w:rsidR="00F35051" w:rsidRDefault="00F35051">
      <w:r>
        <w:separator/>
      </w:r>
    </w:p>
  </w:footnote>
  <w:footnote w:type="continuationSeparator" w:id="0">
    <w:p w14:paraId="026F6DBE" w14:textId="77777777" w:rsidR="00F35051" w:rsidRDefault="00F3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3B1E" w14:textId="2082B3FD" w:rsidR="000A5F1E" w:rsidRDefault="00000000">
    <w:pPr>
      <w:pStyle w:val="Header"/>
      <w:framePr w:wrap="auto" w:vAnchor="text" w:hAnchor="margin" w:xAlign="right" w:y="1"/>
      <w:widowControl/>
    </w:pPr>
    <w:fldSimple w:instr=" STYLEREF ZA ">
      <w:r w:rsidR="00C515B4">
        <w:rPr>
          <w:noProof/>
        </w:rPr>
        <w:t>3GPP TR 37.901-5 V16.11.0 (2023-09)</w:t>
      </w:r>
    </w:fldSimple>
  </w:p>
  <w:p w14:paraId="1D56B83B" w14:textId="77777777" w:rsidR="000A5F1E" w:rsidRDefault="000A5F1E">
    <w:pPr>
      <w:pStyle w:val="Header"/>
      <w:framePr w:wrap="auto" w:vAnchor="text" w:hAnchor="margin" w:xAlign="center" w:y="1"/>
      <w:widowControl/>
    </w:pPr>
    <w:r>
      <w:fldChar w:fldCharType="begin"/>
    </w:r>
    <w:r>
      <w:instrText xml:space="preserve"> PAGE </w:instrText>
    </w:r>
    <w:r>
      <w:fldChar w:fldCharType="separate"/>
    </w:r>
    <w:r w:rsidR="001C17C7">
      <w:t>21</w:t>
    </w:r>
    <w:r>
      <w:fldChar w:fldCharType="end"/>
    </w:r>
  </w:p>
  <w:p w14:paraId="22E66A1B" w14:textId="15E7C9B8" w:rsidR="000A5F1E" w:rsidRDefault="00000000">
    <w:pPr>
      <w:pStyle w:val="Header"/>
      <w:framePr w:wrap="auto" w:vAnchor="text" w:hAnchor="margin" w:y="1"/>
      <w:widowControl/>
    </w:pPr>
    <w:fldSimple w:instr=" STYLEREF ZGSM ">
      <w:r w:rsidR="00C515B4">
        <w:rPr>
          <w:noProof/>
        </w:rPr>
        <w:t>Release 16</w:t>
      </w:r>
    </w:fldSimple>
  </w:p>
  <w:p w14:paraId="7C8149E6" w14:textId="77777777" w:rsidR="000A5F1E" w:rsidRDefault="000A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EBA58BB"/>
    <w:multiLevelType w:val="singleLevel"/>
    <w:tmpl w:val="FFFFFFFF"/>
    <w:lvl w:ilvl="0">
      <w:numFmt w:val="decimal"/>
      <w:lvlText w:val="*"/>
      <w:lvlJc w:val="left"/>
    </w:lvl>
  </w:abstractNum>
  <w:abstractNum w:abstractNumId="20" w15:restartNumberingAfterBreak="0">
    <w:nsid w:val="62CC7450"/>
    <w:multiLevelType w:val="singleLevel"/>
    <w:tmpl w:val="FFFFFFFF"/>
    <w:lvl w:ilvl="0">
      <w:numFmt w:val="decimal"/>
      <w:lvlText w:val="*"/>
      <w:lvlJc w:val="left"/>
    </w:lvl>
  </w:abstractNum>
  <w:abstractNum w:abstractNumId="21" w15:restartNumberingAfterBreak="0">
    <w:nsid w:val="66EB0A59"/>
    <w:multiLevelType w:val="singleLevel"/>
    <w:tmpl w:val="FFFFFFFF"/>
    <w:lvl w:ilvl="0">
      <w:numFmt w:val="decimal"/>
      <w:lvlText w:val="*"/>
      <w:lvlJc w:val="left"/>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5C5603"/>
    <w:multiLevelType w:val="singleLevel"/>
    <w:tmpl w:val="FFFFFFFF"/>
    <w:lvl w:ilvl="0">
      <w:numFmt w:val="decimal"/>
      <w:lvlText w:val="*"/>
      <w:lvlJc w:val="left"/>
    </w:lvl>
  </w:abstractNum>
  <w:abstractNum w:abstractNumId="24" w15:restartNumberingAfterBreak="0">
    <w:nsid w:val="78F34B60"/>
    <w:multiLevelType w:val="singleLevel"/>
    <w:tmpl w:val="FFFFFFFF"/>
    <w:lvl w:ilvl="0">
      <w:numFmt w:val="decimal"/>
      <w:lvlText w:val="*"/>
      <w:lvlJc w:val="left"/>
    </w:lvl>
  </w:abstractNum>
  <w:abstractNum w:abstractNumId="25"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5"/>
  </w:num>
  <w:num w:numId="5" w16cid:durableId="1885167490">
    <w:abstractNumId w:val="18"/>
  </w:num>
  <w:num w:numId="6" w16cid:durableId="1505390046">
    <w:abstractNumId w:val="11"/>
  </w:num>
  <w:num w:numId="7" w16cid:durableId="1836610365">
    <w:abstractNumId w:val="17"/>
  </w:num>
  <w:num w:numId="8" w16cid:durableId="2098557930">
    <w:abstractNumId w:val="14"/>
  </w:num>
  <w:num w:numId="9" w16cid:durableId="1230964579">
    <w:abstractNumId w:val="17"/>
  </w:num>
  <w:num w:numId="10" w16cid:durableId="1569460321">
    <w:abstractNumId w:val="20"/>
  </w:num>
  <w:num w:numId="11" w16cid:durableId="538395334">
    <w:abstractNumId w:val="19"/>
  </w:num>
  <w:num w:numId="12" w16cid:durableId="1276791856">
    <w:abstractNumId w:val="24"/>
  </w:num>
  <w:num w:numId="13" w16cid:durableId="209269681">
    <w:abstractNumId w:val="23"/>
  </w:num>
  <w:num w:numId="14" w16cid:durableId="1325821476">
    <w:abstractNumId w:val="25"/>
  </w:num>
  <w:num w:numId="15" w16cid:durableId="1681614614">
    <w:abstractNumId w:val="12"/>
  </w:num>
  <w:num w:numId="16" w16cid:durableId="373847925">
    <w:abstractNumId w:val="21"/>
  </w:num>
  <w:num w:numId="17" w16cid:durableId="2002735897">
    <w:abstractNumId w:val="9"/>
  </w:num>
  <w:num w:numId="18" w16cid:durableId="439879659">
    <w:abstractNumId w:val="7"/>
  </w:num>
  <w:num w:numId="19" w16cid:durableId="361831866">
    <w:abstractNumId w:val="6"/>
  </w:num>
  <w:num w:numId="20" w16cid:durableId="1154449047">
    <w:abstractNumId w:val="5"/>
  </w:num>
  <w:num w:numId="21" w16cid:durableId="263733364">
    <w:abstractNumId w:val="4"/>
  </w:num>
  <w:num w:numId="22" w16cid:durableId="505898052">
    <w:abstractNumId w:val="8"/>
  </w:num>
  <w:num w:numId="23" w16cid:durableId="581183128">
    <w:abstractNumId w:val="3"/>
  </w:num>
  <w:num w:numId="24" w16cid:durableId="1025132243">
    <w:abstractNumId w:val="13"/>
  </w:num>
  <w:num w:numId="25" w16cid:durableId="883950051">
    <w:abstractNumId w:val="13"/>
  </w:num>
  <w:num w:numId="26" w16cid:durableId="75132125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9835809">
    <w:abstractNumId w:val="2"/>
  </w:num>
  <w:num w:numId="28" w16cid:durableId="2057004295">
    <w:abstractNumId w:val="1"/>
  </w:num>
  <w:num w:numId="29" w16cid:durableId="1103960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368"/>
    <w:rsid w:val="00025EB5"/>
    <w:rsid w:val="0002623C"/>
    <w:rsid w:val="00031C1D"/>
    <w:rsid w:val="00037D00"/>
    <w:rsid w:val="000412E5"/>
    <w:rsid w:val="00043A74"/>
    <w:rsid w:val="00045762"/>
    <w:rsid w:val="0006219A"/>
    <w:rsid w:val="000637A1"/>
    <w:rsid w:val="00073B87"/>
    <w:rsid w:val="00093E7E"/>
    <w:rsid w:val="00094CE4"/>
    <w:rsid w:val="000A20D0"/>
    <w:rsid w:val="000A5F1E"/>
    <w:rsid w:val="000A783F"/>
    <w:rsid w:val="000D646F"/>
    <w:rsid w:val="000D6CFC"/>
    <w:rsid w:val="000E58D0"/>
    <w:rsid w:val="000E727E"/>
    <w:rsid w:val="0010384B"/>
    <w:rsid w:val="00104B90"/>
    <w:rsid w:val="00106E4B"/>
    <w:rsid w:val="0011224A"/>
    <w:rsid w:val="00114168"/>
    <w:rsid w:val="0011746F"/>
    <w:rsid w:val="0012496D"/>
    <w:rsid w:val="00127BB5"/>
    <w:rsid w:val="00134031"/>
    <w:rsid w:val="00142995"/>
    <w:rsid w:val="00153E04"/>
    <w:rsid w:val="001547DA"/>
    <w:rsid w:val="00166FEA"/>
    <w:rsid w:val="001727C2"/>
    <w:rsid w:val="00184550"/>
    <w:rsid w:val="0018689D"/>
    <w:rsid w:val="00192A4B"/>
    <w:rsid w:val="001A08AA"/>
    <w:rsid w:val="001A1F74"/>
    <w:rsid w:val="001A31F0"/>
    <w:rsid w:val="001C17C7"/>
    <w:rsid w:val="001F30BD"/>
    <w:rsid w:val="001F3CD0"/>
    <w:rsid w:val="001F40AA"/>
    <w:rsid w:val="00202C8E"/>
    <w:rsid w:val="0021622E"/>
    <w:rsid w:val="00237CC8"/>
    <w:rsid w:val="0024137E"/>
    <w:rsid w:val="002507CD"/>
    <w:rsid w:val="00253676"/>
    <w:rsid w:val="002545FC"/>
    <w:rsid w:val="002557FE"/>
    <w:rsid w:val="00262A66"/>
    <w:rsid w:val="002809A7"/>
    <w:rsid w:val="00282213"/>
    <w:rsid w:val="00285B1E"/>
    <w:rsid w:val="00287B5F"/>
    <w:rsid w:val="00291483"/>
    <w:rsid w:val="00297A96"/>
    <w:rsid w:val="002D1FE7"/>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95DD1"/>
    <w:rsid w:val="003A1E69"/>
    <w:rsid w:val="003A7532"/>
    <w:rsid w:val="00452783"/>
    <w:rsid w:val="00475FA5"/>
    <w:rsid w:val="00476524"/>
    <w:rsid w:val="0048146C"/>
    <w:rsid w:val="00485C26"/>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2107"/>
    <w:rsid w:val="005C72E1"/>
    <w:rsid w:val="005E3ED9"/>
    <w:rsid w:val="005E6A16"/>
    <w:rsid w:val="00603AE8"/>
    <w:rsid w:val="00606FD2"/>
    <w:rsid w:val="00615C7C"/>
    <w:rsid w:val="00620C41"/>
    <w:rsid w:val="00621EE0"/>
    <w:rsid w:val="006416D4"/>
    <w:rsid w:val="00646526"/>
    <w:rsid w:val="00660683"/>
    <w:rsid w:val="006A057D"/>
    <w:rsid w:val="006C2F9E"/>
    <w:rsid w:val="006C6D03"/>
    <w:rsid w:val="006D14C9"/>
    <w:rsid w:val="006E0CFC"/>
    <w:rsid w:val="006E2E5C"/>
    <w:rsid w:val="006F7CD9"/>
    <w:rsid w:val="00705019"/>
    <w:rsid w:val="0070646B"/>
    <w:rsid w:val="007079B5"/>
    <w:rsid w:val="00707FB1"/>
    <w:rsid w:val="0072597D"/>
    <w:rsid w:val="00732E42"/>
    <w:rsid w:val="00747898"/>
    <w:rsid w:val="007639FD"/>
    <w:rsid w:val="00780DFE"/>
    <w:rsid w:val="00781507"/>
    <w:rsid w:val="007963FB"/>
    <w:rsid w:val="007B786B"/>
    <w:rsid w:val="007E0ACF"/>
    <w:rsid w:val="007E5838"/>
    <w:rsid w:val="00801EEE"/>
    <w:rsid w:val="00820E35"/>
    <w:rsid w:val="008249FC"/>
    <w:rsid w:val="00824CC3"/>
    <w:rsid w:val="00826DD0"/>
    <w:rsid w:val="00842B5A"/>
    <w:rsid w:val="008502AA"/>
    <w:rsid w:val="00850787"/>
    <w:rsid w:val="0087139D"/>
    <w:rsid w:val="008861B4"/>
    <w:rsid w:val="008A389C"/>
    <w:rsid w:val="008C60E9"/>
    <w:rsid w:val="008D086E"/>
    <w:rsid w:val="008D343C"/>
    <w:rsid w:val="008D420C"/>
    <w:rsid w:val="008D5A45"/>
    <w:rsid w:val="008D7CE9"/>
    <w:rsid w:val="008E0184"/>
    <w:rsid w:val="008F0B74"/>
    <w:rsid w:val="008F24AA"/>
    <w:rsid w:val="009013C9"/>
    <w:rsid w:val="00914BAB"/>
    <w:rsid w:val="00931B1F"/>
    <w:rsid w:val="009360DC"/>
    <w:rsid w:val="00937BBE"/>
    <w:rsid w:val="00950DD9"/>
    <w:rsid w:val="00955A63"/>
    <w:rsid w:val="00962D8B"/>
    <w:rsid w:val="009650AC"/>
    <w:rsid w:val="009675DD"/>
    <w:rsid w:val="0096764B"/>
    <w:rsid w:val="009727F2"/>
    <w:rsid w:val="00983910"/>
    <w:rsid w:val="00990C0C"/>
    <w:rsid w:val="00996448"/>
    <w:rsid w:val="009A1CE6"/>
    <w:rsid w:val="009A62E6"/>
    <w:rsid w:val="009A7549"/>
    <w:rsid w:val="009B0D6D"/>
    <w:rsid w:val="009C3903"/>
    <w:rsid w:val="009D5728"/>
    <w:rsid w:val="009D7A34"/>
    <w:rsid w:val="009F08CE"/>
    <w:rsid w:val="009F1194"/>
    <w:rsid w:val="009F4C6D"/>
    <w:rsid w:val="00A01733"/>
    <w:rsid w:val="00A101C8"/>
    <w:rsid w:val="00A22238"/>
    <w:rsid w:val="00A25893"/>
    <w:rsid w:val="00A402DC"/>
    <w:rsid w:val="00A405C5"/>
    <w:rsid w:val="00A478E4"/>
    <w:rsid w:val="00A55EA2"/>
    <w:rsid w:val="00A63501"/>
    <w:rsid w:val="00A648A2"/>
    <w:rsid w:val="00A77E7A"/>
    <w:rsid w:val="00A80B66"/>
    <w:rsid w:val="00A945D3"/>
    <w:rsid w:val="00A96404"/>
    <w:rsid w:val="00AA6FD9"/>
    <w:rsid w:val="00AA7EFD"/>
    <w:rsid w:val="00AC0FA1"/>
    <w:rsid w:val="00AC252F"/>
    <w:rsid w:val="00AC44F1"/>
    <w:rsid w:val="00AE5646"/>
    <w:rsid w:val="00B12746"/>
    <w:rsid w:val="00B34420"/>
    <w:rsid w:val="00B36BB8"/>
    <w:rsid w:val="00B41F23"/>
    <w:rsid w:val="00B52DE4"/>
    <w:rsid w:val="00B61005"/>
    <w:rsid w:val="00BB2D01"/>
    <w:rsid w:val="00BB49DC"/>
    <w:rsid w:val="00BC0271"/>
    <w:rsid w:val="00BC6A12"/>
    <w:rsid w:val="00BD0E39"/>
    <w:rsid w:val="00BD1630"/>
    <w:rsid w:val="00BF3493"/>
    <w:rsid w:val="00C051AF"/>
    <w:rsid w:val="00C07924"/>
    <w:rsid w:val="00C14038"/>
    <w:rsid w:val="00C43317"/>
    <w:rsid w:val="00C44A10"/>
    <w:rsid w:val="00C515B4"/>
    <w:rsid w:val="00C6333F"/>
    <w:rsid w:val="00C94C25"/>
    <w:rsid w:val="00CA2888"/>
    <w:rsid w:val="00CA2A48"/>
    <w:rsid w:val="00CA512C"/>
    <w:rsid w:val="00CA5CD8"/>
    <w:rsid w:val="00CA7270"/>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7481B"/>
    <w:rsid w:val="00E8629F"/>
    <w:rsid w:val="00EA3C24"/>
    <w:rsid w:val="00EB0C65"/>
    <w:rsid w:val="00EB0DD1"/>
    <w:rsid w:val="00EB4425"/>
    <w:rsid w:val="00ED40FA"/>
    <w:rsid w:val="00EF4CBE"/>
    <w:rsid w:val="00F12F1E"/>
    <w:rsid w:val="00F20C94"/>
    <w:rsid w:val="00F21333"/>
    <w:rsid w:val="00F3112F"/>
    <w:rsid w:val="00F35051"/>
    <w:rsid w:val="00F82B1D"/>
    <w:rsid w:val="00FA3678"/>
    <w:rsid w:val="00FB496B"/>
    <w:rsid w:val="00FC62F7"/>
    <w:rsid w:val="00FD5ED3"/>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12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1224A"/>
    <w:pPr>
      <w:pBdr>
        <w:top w:val="none" w:sz="0" w:space="0" w:color="auto"/>
      </w:pBdr>
      <w:spacing w:before="180"/>
      <w:outlineLvl w:val="1"/>
    </w:pPr>
    <w:rPr>
      <w:sz w:val="32"/>
    </w:rPr>
  </w:style>
  <w:style w:type="paragraph" w:styleId="Heading3">
    <w:name w:val="heading 3"/>
    <w:basedOn w:val="Heading2"/>
    <w:next w:val="Normal"/>
    <w:qFormat/>
    <w:rsid w:val="0011224A"/>
    <w:pPr>
      <w:spacing w:before="120"/>
      <w:outlineLvl w:val="2"/>
    </w:pPr>
    <w:rPr>
      <w:sz w:val="28"/>
    </w:rPr>
  </w:style>
  <w:style w:type="paragraph" w:styleId="Heading4">
    <w:name w:val="heading 4"/>
    <w:basedOn w:val="Heading3"/>
    <w:next w:val="Normal"/>
    <w:qFormat/>
    <w:rsid w:val="0011224A"/>
    <w:pPr>
      <w:ind w:left="1418" w:hanging="1418"/>
      <w:outlineLvl w:val="3"/>
    </w:pPr>
    <w:rPr>
      <w:sz w:val="24"/>
    </w:rPr>
  </w:style>
  <w:style w:type="paragraph" w:styleId="Heading5">
    <w:name w:val="heading 5"/>
    <w:basedOn w:val="Heading4"/>
    <w:next w:val="Normal"/>
    <w:link w:val="Heading5Char"/>
    <w:qFormat/>
    <w:rsid w:val="0011224A"/>
    <w:pPr>
      <w:ind w:left="1701" w:hanging="1701"/>
      <w:outlineLvl w:val="4"/>
    </w:pPr>
    <w:rPr>
      <w:sz w:val="22"/>
    </w:rPr>
  </w:style>
  <w:style w:type="paragraph" w:styleId="Heading6">
    <w:name w:val="heading 6"/>
    <w:basedOn w:val="H6"/>
    <w:next w:val="Normal"/>
    <w:qFormat/>
    <w:rsid w:val="0011224A"/>
    <w:pPr>
      <w:outlineLvl w:val="5"/>
    </w:pPr>
  </w:style>
  <w:style w:type="paragraph" w:styleId="Heading7">
    <w:name w:val="heading 7"/>
    <w:basedOn w:val="H6"/>
    <w:next w:val="Normal"/>
    <w:qFormat/>
    <w:rsid w:val="0011224A"/>
    <w:pPr>
      <w:outlineLvl w:val="6"/>
    </w:pPr>
  </w:style>
  <w:style w:type="paragraph" w:styleId="Heading8">
    <w:name w:val="heading 8"/>
    <w:basedOn w:val="Heading1"/>
    <w:next w:val="Normal"/>
    <w:qFormat/>
    <w:rsid w:val="0011224A"/>
    <w:pPr>
      <w:ind w:left="0" w:firstLine="0"/>
      <w:outlineLvl w:val="7"/>
    </w:pPr>
  </w:style>
  <w:style w:type="paragraph" w:styleId="Heading9">
    <w:name w:val="heading 9"/>
    <w:basedOn w:val="Heading8"/>
    <w:next w:val="Normal"/>
    <w:qFormat/>
    <w:rsid w:val="001122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1224A"/>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uiPriority w:val="39"/>
    <w:rsid w:val="0011224A"/>
    <w:pPr>
      <w:ind w:left="1418" w:hanging="1418"/>
    </w:pPr>
  </w:style>
  <w:style w:type="paragraph" w:styleId="TOC8">
    <w:name w:val="toc 8"/>
    <w:basedOn w:val="TOC1"/>
    <w:uiPriority w:val="39"/>
    <w:rsid w:val="0011224A"/>
    <w:pPr>
      <w:spacing w:before="180"/>
      <w:ind w:left="2693" w:hanging="2693"/>
    </w:pPr>
    <w:rPr>
      <w:b/>
    </w:rPr>
  </w:style>
  <w:style w:type="paragraph" w:styleId="TOC1">
    <w:name w:val="toc 1"/>
    <w:uiPriority w:val="39"/>
    <w:rsid w:val="00112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1224A"/>
    <w:pPr>
      <w:keepLines/>
      <w:tabs>
        <w:tab w:val="center" w:pos="4536"/>
        <w:tab w:val="right" w:pos="9072"/>
      </w:tabs>
    </w:pPr>
  </w:style>
  <w:style w:type="character" w:customStyle="1" w:styleId="ZGSM">
    <w:name w:val="ZGSM"/>
    <w:rsid w:val="0011224A"/>
  </w:style>
  <w:style w:type="paragraph" w:styleId="Header">
    <w:name w:val="header"/>
    <w:rsid w:val="0011224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12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1224A"/>
    <w:pPr>
      <w:ind w:left="1701" w:hanging="1701"/>
    </w:pPr>
  </w:style>
  <w:style w:type="paragraph" w:styleId="TOC4">
    <w:name w:val="toc 4"/>
    <w:basedOn w:val="TOC3"/>
    <w:uiPriority w:val="39"/>
    <w:rsid w:val="0011224A"/>
    <w:pPr>
      <w:ind w:left="1418" w:hanging="1418"/>
    </w:pPr>
  </w:style>
  <w:style w:type="paragraph" w:styleId="TOC3">
    <w:name w:val="toc 3"/>
    <w:basedOn w:val="TOC2"/>
    <w:uiPriority w:val="39"/>
    <w:rsid w:val="0011224A"/>
    <w:pPr>
      <w:ind w:left="1134" w:hanging="1134"/>
    </w:pPr>
  </w:style>
  <w:style w:type="paragraph" w:styleId="TOC2">
    <w:name w:val="toc 2"/>
    <w:basedOn w:val="TOC1"/>
    <w:uiPriority w:val="39"/>
    <w:rsid w:val="0011224A"/>
    <w:pPr>
      <w:keepNext w:val="0"/>
      <w:spacing w:before="0"/>
      <w:ind w:left="851" w:hanging="851"/>
    </w:pPr>
    <w:rPr>
      <w:sz w:val="20"/>
    </w:rPr>
  </w:style>
  <w:style w:type="paragraph" w:styleId="Index1">
    <w:name w:val="index 1"/>
    <w:basedOn w:val="Normal"/>
    <w:semiHidden/>
    <w:rsid w:val="0011224A"/>
    <w:pPr>
      <w:keepLines/>
      <w:spacing w:after="0"/>
    </w:pPr>
  </w:style>
  <w:style w:type="paragraph" w:styleId="Index2">
    <w:name w:val="index 2"/>
    <w:basedOn w:val="Index1"/>
    <w:semiHidden/>
    <w:rsid w:val="0011224A"/>
    <w:pPr>
      <w:ind w:left="284"/>
    </w:pPr>
  </w:style>
  <w:style w:type="paragraph" w:customStyle="1" w:styleId="TT">
    <w:name w:val="TT"/>
    <w:basedOn w:val="Heading1"/>
    <w:next w:val="Normal"/>
    <w:rsid w:val="0011224A"/>
    <w:pPr>
      <w:outlineLvl w:val="9"/>
    </w:pPr>
  </w:style>
  <w:style w:type="paragraph" w:styleId="Footer">
    <w:name w:val="footer"/>
    <w:basedOn w:val="Header"/>
    <w:rsid w:val="0011224A"/>
    <w:pPr>
      <w:jc w:val="center"/>
    </w:pPr>
    <w:rPr>
      <w:i/>
    </w:rPr>
  </w:style>
  <w:style w:type="character" w:styleId="FootnoteReference">
    <w:name w:val="footnote reference"/>
    <w:semiHidden/>
    <w:rsid w:val="0011224A"/>
    <w:rPr>
      <w:b/>
      <w:position w:val="6"/>
      <w:sz w:val="16"/>
    </w:rPr>
  </w:style>
  <w:style w:type="paragraph" w:styleId="FootnoteText">
    <w:name w:val="footnote text"/>
    <w:basedOn w:val="Normal"/>
    <w:semiHidden/>
    <w:rsid w:val="0011224A"/>
    <w:pPr>
      <w:keepLines/>
      <w:spacing w:after="0"/>
      <w:ind w:left="454" w:hanging="454"/>
    </w:pPr>
    <w:rPr>
      <w:sz w:val="16"/>
    </w:rPr>
  </w:style>
  <w:style w:type="paragraph" w:customStyle="1" w:styleId="NF">
    <w:name w:val="NF"/>
    <w:basedOn w:val="NO"/>
    <w:rsid w:val="0011224A"/>
    <w:pPr>
      <w:keepNext/>
      <w:spacing w:after="0"/>
    </w:pPr>
    <w:rPr>
      <w:rFonts w:ascii="Arial" w:hAnsi="Arial"/>
      <w:sz w:val="18"/>
    </w:rPr>
  </w:style>
  <w:style w:type="paragraph" w:customStyle="1" w:styleId="NO">
    <w:name w:val="NO"/>
    <w:basedOn w:val="Normal"/>
    <w:rsid w:val="0011224A"/>
    <w:pPr>
      <w:keepLines/>
      <w:ind w:left="1135" w:hanging="851"/>
    </w:pPr>
  </w:style>
  <w:style w:type="paragraph" w:customStyle="1" w:styleId="PL">
    <w:name w:val="PL"/>
    <w:rsid w:val="00112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1224A"/>
    <w:pPr>
      <w:jc w:val="right"/>
    </w:pPr>
  </w:style>
  <w:style w:type="paragraph" w:customStyle="1" w:styleId="TAL">
    <w:name w:val="TAL"/>
    <w:basedOn w:val="Normal"/>
    <w:link w:val="TALChar"/>
    <w:rsid w:val="0011224A"/>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11224A"/>
    <w:pPr>
      <w:ind w:left="851"/>
    </w:pPr>
  </w:style>
  <w:style w:type="paragraph" w:styleId="ListNumber">
    <w:name w:val="List Number"/>
    <w:basedOn w:val="List"/>
    <w:rsid w:val="0011224A"/>
  </w:style>
  <w:style w:type="paragraph" w:styleId="List">
    <w:name w:val="List"/>
    <w:basedOn w:val="Normal"/>
    <w:rsid w:val="0011224A"/>
    <w:pPr>
      <w:ind w:left="568" w:hanging="284"/>
    </w:pPr>
  </w:style>
  <w:style w:type="paragraph" w:customStyle="1" w:styleId="TAH">
    <w:name w:val="TAH"/>
    <w:basedOn w:val="TAC"/>
    <w:link w:val="TAHCar"/>
    <w:rsid w:val="0011224A"/>
    <w:rPr>
      <w:b/>
    </w:rPr>
  </w:style>
  <w:style w:type="paragraph" w:customStyle="1" w:styleId="TAC">
    <w:name w:val="TAC"/>
    <w:basedOn w:val="TAL"/>
    <w:link w:val="TACCar"/>
    <w:rsid w:val="0011224A"/>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11224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11224A"/>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11224A"/>
    <w:pPr>
      <w:spacing w:after="0"/>
    </w:pPr>
  </w:style>
  <w:style w:type="paragraph" w:customStyle="1" w:styleId="NW">
    <w:name w:val="NW"/>
    <w:basedOn w:val="NO"/>
    <w:rsid w:val="0011224A"/>
    <w:pPr>
      <w:spacing w:after="0"/>
    </w:pPr>
  </w:style>
  <w:style w:type="paragraph" w:customStyle="1" w:styleId="EW">
    <w:name w:val="EW"/>
    <w:basedOn w:val="EX"/>
    <w:rsid w:val="0011224A"/>
    <w:pPr>
      <w:spacing w:after="0"/>
    </w:pPr>
  </w:style>
  <w:style w:type="paragraph" w:customStyle="1" w:styleId="B10">
    <w:name w:val="B1"/>
    <w:basedOn w:val="List"/>
    <w:link w:val="B1Char"/>
    <w:rsid w:val="0011224A"/>
  </w:style>
  <w:style w:type="character" w:customStyle="1" w:styleId="B1Char">
    <w:name w:val="B1 Char"/>
    <w:link w:val="B10"/>
    <w:rsid w:val="00E16ED9"/>
    <w:rPr>
      <w:rFonts w:eastAsia="Times New Roman"/>
    </w:rPr>
  </w:style>
  <w:style w:type="paragraph" w:styleId="TOC6">
    <w:name w:val="toc 6"/>
    <w:basedOn w:val="TOC5"/>
    <w:next w:val="Normal"/>
    <w:uiPriority w:val="39"/>
    <w:rsid w:val="0011224A"/>
    <w:pPr>
      <w:ind w:left="1985" w:hanging="1985"/>
    </w:pPr>
  </w:style>
  <w:style w:type="paragraph" w:styleId="TOC7">
    <w:name w:val="toc 7"/>
    <w:basedOn w:val="TOC6"/>
    <w:next w:val="Normal"/>
    <w:uiPriority w:val="39"/>
    <w:rsid w:val="0011224A"/>
    <w:pPr>
      <w:ind w:left="2268" w:hanging="2268"/>
    </w:pPr>
  </w:style>
  <w:style w:type="paragraph" w:styleId="ListBullet2">
    <w:name w:val="List Bullet 2"/>
    <w:basedOn w:val="ListBullet"/>
    <w:rsid w:val="0011224A"/>
    <w:pPr>
      <w:ind w:left="851"/>
    </w:pPr>
  </w:style>
  <w:style w:type="paragraph" w:styleId="ListBullet">
    <w:name w:val="List Bullet"/>
    <w:basedOn w:val="List"/>
    <w:rsid w:val="0011224A"/>
  </w:style>
  <w:style w:type="paragraph" w:customStyle="1" w:styleId="EditorsNote">
    <w:name w:val="Editor's Note"/>
    <w:basedOn w:val="NO"/>
    <w:link w:val="EditorsNoteChar"/>
    <w:rsid w:val="0011224A"/>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11224A"/>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112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12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12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12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1224A"/>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112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1224A"/>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112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1224A"/>
    <w:pPr>
      <w:ind w:left="1135"/>
    </w:pPr>
  </w:style>
  <w:style w:type="paragraph" w:styleId="List2">
    <w:name w:val="List 2"/>
    <w:basedOn w:val="List"/>
    <w:rsid w:val="0011224A"/>
    <w:pPr>
      <w:ind w:left="851"/>
    </w:pPr>
  </w:style>
  <w:style w:type="paragraph" w:styleId="List3">
    <w:name w:val="List 3"/>
    <w:basedOn w:val="List2"/>
    <w:rsid w:val="0011224A"/>
    <w:pPr>
      <w:ind w:left="1135"/>
    </w:pPr>
  </w:style>
  <w:style w:type="paragraph" w:styleId="List4">
    <w:name w:val="List 4"/>
    <w:basedOn w:val="List3"/>
    <w:rsid w:val="0011224A"/>
    <w:pPr>
      <w:ind w:left="1418"/>
    </w:pPr>
  </w:style>
  <w:style w:type="paragraph" w:styleId="List5">
    <w:name w:val="List 5"/>
    <w:basedOn w:val="List4"/>
    <w:rsid w:val="0011224A"/>
    <w:pPr>
      <w:ind w:left="1702"/>
    </w:pPr>
  </w:style>
  <w:style w:type="paragraph" w:styleId="ListBullet4">
    <w:name w:val="List Bullet 4"/>
    <w:basedOn w:val="ListBullet3"/>
    <w:rsid w:val="0011224A"/>
    <w:pPr>
      <w:ind w:left="1418"/>
    </w:pPr>
  </w:style>
  <w:style w:type="paragraph" w:styleId="ListBullet5">
    <w:name w:val="List Bullet 5"/>
    <w:basedOn w:val="ListBullet4"/>
    <w:rsid w:val="0011224A"/>
    <w:pPr>
      <w:ind w:left="1702"/>
    </w:pPr>
  </w:style>
  <w:style w:type="paragraph" w:customStyle="1" w:styleId="B2">
    <w:name w:val="B2"/>
    <w:basedOn w:val="List2"/>
    <w:link w:val="B2Char"/>
    <w:rsid w:val="0011224A"/>
  </w:style>
  <w:style w:type="character" w:customStyle="1" w:styleId="B2Char">
    <w:name w:val="B2 Char"/>
    <w:link w:val="B2"/>
    <w:qFormat/>
    <w:rsid w:val="00A405C5"/>
    <w:rPr>
      <w:rFonts w:eastAsia="Times New Roman"/>
    </w:rPr>
  </w:style>
  <w:style w:type="paragraph" w:customStyle="1" w:styleId="B3">
    <w:name w:val="B3"/>
    <w:basedOn w:val="List3"/>
    <w:rsid w:val="0011224A"/>
  </w:style>
  <w:style w:type="paragraph" w:customStyle="1" w:styleId="B4">
    <w:name w:val="B4"/>
    <w:basedOn w:val="List4"/>
    <w:rsid w:val="0011224A"/>
  </w:style>
  <w:style w:type="paragraph" w:customStyle="1" w:styleId="B5">
    <w:name w:val="B5"/>
    <w:basedOn w:val="List5"/>
    <w:rsid w:val="0011224A"/>
  </w:style>
  <w:style w:type="paragraph" w:customStyle="1" w:styleId="ZTD">
    <w:name w:val="ZTD"/>
    <w:basedOn w:val="ZB"/>
    <w:rsid w:val="0011224A"/>
    <w:pPr>
      <w:framePr w:hRule="auto" w:wrap="notBeside" w:y="852"/>
    </w:pPr>
    <w:rPr>
      <w:i w:val="0"/>
      <w:sz w:val="40"/>
    </w:rPr>
  </w:style>
  <w:style w:type="paragraph" w:customStyle="1" w:styleId="ZV">
    <w:name w:val="ZV"/>
    <w:basedOn w:val="ZU"/>
    <w:rsid w:val="001122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eastAsia="Times New Roman"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rFonts w:eastAsia="Times New Roman"/>
    </w:rPr>
  </w:style>
  <w:style w:type="character" w:customStyle="1" w:styleId="CommentSubjectChar">
    <w:name w:val="Comment Subject Char"/>
    <w:link w:val="CommentSubject"/>
    <w:rsid w:val="00707FB1"/>
    <w:rPr>
      <w:rFonts w:eastAsia="Times New Roman"/>
      <w:b/>
      <w:bCs/>
    </w:rPr>
  </w:style>
  <w:style w:type="paragraph" w:customStyle="1" w:styleId="B1">
    <w:name w:val="B1+"/>
    <w:basedOn w:val="B10"/>
    <w:link w:val="B1Car"/>
    <w:rsid w:val="00707FB1"/>
    <w:pPr>
      <w:numPr>
        <w:numId w:val="24"/>
      </w:numPr>
    </w:pPr>
  </w:style>
  <w:style w:type="character" w:customStyle="1" w:styleId="B1Car">
    <w:name w:val="B1+ Car"/>
    <w:link w:val="B1"/>
    <w:rsid w:val="00707FB1"/>
    <w:rPr>
      <w:rFonts w:eastAsia="Times New Roman"/>
    </w:rPr>
  </w:style>
  <w:style w:type="character" w:customStyle="1" w:styleId="ListParagraphChar">
    <w:name w:val="List Paragraph Char"/>
    <w:link w:val="ListParagraph"/>
    <w:uiPriority w:val="34"/>
    <w:locked/>
    <w:rsid w:val="00707FB1"/>
    <w:rPr>
      <w:rFonts w:eastAsia="Calibri"/>
      <w:sz w:val="24"/>
      <w:szCs w:val="24"/>
      <w:lang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eastAsia="en-US"/>
    </w:rPr>
  </w:style>
  <w:style w:type="paragraph" w:styleId="Bibliography">
    <w:name w:val="Bibliography"/>
    <w:basedOn w:val="Normal"/>
    <w:next w:val="Normal"/>
    <w:uiPriority w:val="37"/>
    <w:semiHidden/>
    <w:unhideWhenUsed/>
    <w:rsid w:val="0011224A"/>
  </w:style>
  <w:style w:type="paragraph" w:styleId="BlockText">
    <w:name w:val="Block Text"/>
    <w:basedOn w:val="Normal"/>
    <w:rsid w:val="0011224A"/>
    <w:pPr>
      <w:spacing w:after="120"/>
      <w:ind w:left="1440" w:right="1440"/>
    </w:pPr>
  </w:style>
  <w:style w:type="paragraph" w:styleId="BodyText2">
    <w:name w:val="Body Text 2"/>
    <w:basedOn w:val="Normal"/>
    <w:link w:val="BodyText2Char"/>
    <w:rsid w:val="0011224A"/>
    <w:pPr>
      <w:spacing w:after="120" w:line="480" w:lineRule="auto"/>
    </w:pPr>
  </w:style>
  <w:style w:type="character" w:customStyle="1" w:styleId="BodyText2Char">
    <w:name w:val="Body Text 2 Char"/>
    <w:link w:val="BodyText2"/>
    <w:rsid w:val="0011224A"/>
    <w:rPr>
      <w:rFonts w:eastAsia="Times New Roman"/>
    </w:rPr>
  </w:style>
  <w:style w:type="paragraph" w:styleId="BodyText3">
    <w:name w:val="Body Text 3"/>
    <w:basedOn w:val="Normal"/>
    <w:link w:val="BodyText3Char"/>
    <w:rsid w:val="0011224A"/>
    <w:pPr>
      <w:spacing w:after="120"/>
    </w:pPr>
    <w:rPr>
      <w:sz w:val="16"/>
      <w:szCs w:val="16"/>
    </w:rPr>
  </w:style>
  <w:style w:type="character" w:customStyle="1" w:styleId="BodyText3Char">
    <w:name w:val="Body Text 3 Char"/>
    <w:link w:val="BodyText3"/>
    <w:rsid w:val="0011224A"/>
    <w:rPr>
      <w:rFonts w:eastAsia="Times New Roman"/>
      <w:sz w:val="16"/>
      <w:szCs w:val="16"/>
    </w:rPr>
  </w:style>
  <w:style w:type="paragraph" w:styleId="BodyTextFirstIndent">
    <w:name w:val="Body Text First Indent"/>
    <w:basedOn w:val="BodyText"/>
    <w:link w:val="BodyTextFirstIndentChar"/>
    <w:rsid w:val="0011224A"/>
    <w:pPr>
      <w:spacing w:after="120"/>
      <w:ind w:firstLine="210"/>
    </w:pPr>
  </w:style>
  <w:style w:type="character" w:customStyle="1" w:styleId="BodyTextChar">
    <w:name w:val="Body Text Char"/>
    <w:link w:val="BodyText"/>
    <w:rsid w:val="0011224A"/>
    <w:rPr>
      <w:rFonts w:eastAsia="Times New Roman"/>
    </w:rPr>
  </w:style>
  <w:style w:type="character" w:customStyle="1" w:styleId="BodyTextFirstIndentChar">
    <w:name w:val="Body Text First Indent Char"/>
    <w:basedOn w:val="BodyTextChar"/>
    <w:link w:val="BodyTextFirstIndent"/>
    <w:rsid w:val="0011224A"/>
    <w:rPr>
      <w:rFonts w:eastAsia="Times New Roman"/>
    </w:rPr>
  </w:style>
  <w:style w:type="paragraph" w:styleId="BodyTextIndent">
    <w:name w:val="Body Text Indent"/>
    <w:basedOn w:val="Normal"/>
    <w:link w:val="BodyTextIndentChar"/>
    <w:rsid w:val="0011224A"/>
    <w:pPr>
      <w:spacing w:after="120"/>
      <w:ind w:left="283"/>
    </w:pPr>
  </w:style>
  <w:style w:type="character" w:customStyle="1" w:styleId="BodyTextIndentChar">
    <w:name w:val="Body Text Indent Char"/>
    <w:link w:val="BodyTextIndent"/>
    <w:rsid w:val="0011224A"/>
    <w:rPr>
      <w:rFonts w:eastAsia="Times New Roman"/>
    </w:rPr>
  </w:style>
  <w:style w:type="paragraph" w:styleId="BodyTextFirstIndent2">
    <w:name w:val="Body Text First Indent 2"/>
    <w:basedOn w:val="BodyTextIndent"/>
    <w:link w:val="BodyTextFirstIndent2Char"/>
    <w:rsid w:val="0011224A"/>
    <w:pPr>
      <w:ind w:firstLine="210"/>
    </w:pPr>
  </w:style>
  <w:style w:type="character" w:customStyle="1" w:styleId="BodyTextFirstIndent2Char">
    <w:name w:val="Body Text First Indent 2 Char"/>
    <w:basedOn w:val="BodyTextIndentChar"/>
    <w:link w:val="BodyTextFirstIndent2"/>
    <w:rsid w:val="0011224A"/>
    <w:rPr>
      <w:rFonts w:eastAsia="Times New Roman"/>
    </w:rPr>
  </w:style>
  <w:style w:type="paragraph" w:styleId="BodyTextIndent2">
    <w:name w:val="Body Text Indent 2"/>
    <w:basedOn w:val="Normal"/>
    <w:link w:val="BodyTextIndent2Char"/>
    <w:rsid w:val="0011224A"/>
    <w:pPr>
      <w:spacing w:after="120" w:line="480" w:lineRule="auto"/>
      <w:ind w:left="283"/>
    </w:pPr>
  </w:style>
  <w:style w:type="character" w:customStyle="1" w:styleId="BodyTextIndent2Char">
    <w:name w:val="Body Text Indent 2 Char"/>
    <w:link w:val="BodyTextIndent2"/>
    <w:rsid w:val="0011224A"/>
    <w:rPr>
      <w:rFonts w:eastAsia="Times New Roman"/>
    </w:rPr>
  </w:style>
  <w:style w:type="paragraph" w:styleId="BodyTextIndent3">
    <w:name w:val="Body Text Indent 3"/>
    <w:basedOn w:val="Normal"/>
    <w:link w:val="BodyTextIndent3Char"/>
    <w:rsid w:val="0011224A"/>
    <w:pPr>
      <w:spacing w:after="120"/>
      <w:ind w:left="283"/>
    </w:pPr>
    <w:rPr>
      <w:sz w:val="16"/>
      <w:szCs w:val="16"/>
    </w:rPr>
  </w:style>
  <w:style w:type="character" w:customStyle="1" w:styleId="BodyTextIndent3Char">
    <w:name w:val="Body Text Indent 3 Char"/>
    <w:link w:val="BodyTextIndent3"/>
    <w:rsid w:val="0011224A"/>
    <w:rPr>
      <w:rFonts w:eastAsia="Times New Roman"/>
      <w:sz w:val="16"/>
      <w:szCs w:val="16"/>
    </w:rPr>
  </w:style>
  <w:style w:type="paragraph" w:styleId="Closing">
    <w:name w:val="Closing"/>
    <w:basedOn w:val="Normal"/>
    <w:link w:val="ClosingChar"/>
    <w:rsid w:val="0011224A"/>
    <w:pPr>
      <w:ind w:left="4252"/>
    </w:pPr>
  </w:style>
  <w:style w:type="character" w:customStyle="1" w:styleId="ClosingChar">
    <w:name w:val="Closing Char"/>
    <w:link w:val="Closing"/>
    <w:rsid w:val="0011224A"/>
    <w:rPr>
      <w:rFonts w:eastAsia="Times New Roman"/>
    </w:rPr>
  </w:style>
  <w:style w:type="paragraph" w:styleId="Date">
    <w:name w:val="Date"/>
    <w:basedOn w:val="Normal"/>
    <w:next w:val="Normal"/>
    <w:link w:val="DateChar"/>
    <w:rsid w:val="0011224A"/>
  </w:style>
  <w:style w:type="character" w:customStyle="1" w:styleId="DateChar">
    <w:name w:val="Date Char"/>
    <w:link w:val="Date"/>
    <w:rsid w:val="0011224A"/>
    <w:rPr>
      <w:rFonts w:eastAsia="Times New Roman"/>
    </w:rPr>
  </w:style>
  <w:style w:type="paragraph" w:styleId="E-mailSignature">
    <w:name w:val="E-mail Signature"/>
    <w:basedOn w:val="Normal"/>
    <w:link w:val="E-mailSignatureChar"/>
    <w:rsid w:val="0011224A"/>
  </w:style>
  <w:style w:type="character" w:customStyle="1" w:styleId="E-mailSignatureChar">
    <w:name w:val="E-mail Signature Char"/>
    <w:link w:val="E-mailSignature"/>
    <w:rsid w:val="0011224A"/>
    <w:rPr>
      <w:rFonts w:eastAsia="Times New Roman"/>
    </w:rPr>
  </w:style>
  <w:style w:type="paragraph" w:styleId="EndnoteText">
    <w:name w:val="endnote text"/>
    <w:basedOn w:val="Normal"/>
    <w:link w:val="EndnoteTextChar"/>
    <w:rsid w:val="0011224A"/>
  </w:style>
  <w:style w:type="character" w:customStyle="1" w:styleId="EndnoteTextChar">
    <w:name w:val="Endnote Text Char"/>
    <w:link w:val="EndnoteText"/>
    <w:rsid w:val="0011224A"/>
    <w:rPr>
      <w:rFonts w:eastAsia="Times New Roman"/>
    </w:rPr>
  </w:style>
  <w:style w:type="paragraph" w:styleId="EnvelopeAddress">
    <w:name w:val="envelope address"/>
    <w:basedOn w:val="Normal"/>
    <w:rsid w:val="0011224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11224A"/>
    <w:rPr>
      <w:rFonts w:ascii="Calibri Light" w:eastAsia="PMingLiU" w:hAnsi="Calibri Light"/>
    </w:rPr>
  </w:style>
  <w:style w:type="paragraph" w:styleId="HTMLAddress">
    <w:name w:val="HTML Address"/>
    <w:basedOn w:val="Normal"/>
    <w:link w:val="HTMLAddressChar"/>
    <w:rsid w:val="0011224A"/>
    <w:rPr>
      <w:i/>
      <w:iCs/>
    </w:rPr>
  </w:style>
  <w:style w:type="character" w:customStyle="1" w:styleId="HTMLAddressChar">
    <w:name w:val="HTML Address Char"/>
    <w:link w:val="HTMLAddress"/>
    <w:rsid w:val="0011224A"/>
    <w:rPr>
      <w:rFonts w:eastAsia="Times New Roman"/>
      <w:i/>
      <w:iCs/>
    </w:rPr>
  </w:style>
  <w:style w:type="paragraph" w:styleId="HTMLPreformatted">
    <w:name w:val="HTML Preformatted"/>
    <w:basedOn w:val="Normal"/>
    <w:link w:val="HTMLPreformattedChar"/>
    <w:rsid w:val="0011224A"/>
    <w:rPr>
      <w:rFonts w:ascii="Courier New" w:hAnsi="Courier New" w:cs="Courier New"/>
    </w:rPr>
  </w:style>
  <w:style w:type="character" w:customStyle="1" w:styleId="HTMLPreformattedChar">
    <w:name w:val="HTML Preformatted Char"/>
    <w:link w:val="HTMLPreformatted"/>
    <w:rsid w:val="0011224A"/>
    <w:rPr>
      <w:rFonts w:ascii="Courier New" w:eastAsia="Times New Roman" w:hAnsi="Courier New" w:cs="Courier New"/>
    </w:rPr>
  </w:style>
  <w:style w:type="paragraph" w:styleId="Index3">
    <w:name w:val="index 3"/>
    <w:basedOn w:val="Normal"/>
    <w:next w:val="Normal"/>
    <w:rsid w:val="0011224A"/>
    <w:pPr>
      <w:ind w:left="600" w:hanging="200"/>
    </w:pPr>
  </w:style>
  <w:style w:type="paragraph" w:styleId="Index4">
    <w:name w:val="index 4"/>
    <w:basedOn w:val="Normal"/>
    <w:next w:val="Normal"/>
    <w:rsid w:val="0011224A"/>
    <w:pPr>
      <w:ind w:left="800" w:hanging="200"/>
    </w:pPr>
  </w:style>
  <w:style w:type="paragraph" w:styleId="Index5">
    <w:name w:val="index 5"/>
    <w:basedOn w:val="Normal"/>
    <w:next w:val="Normal"/>
    <w:rsid w:val="0011224A"/>
    <w:pPr>
      <w:ind w:left="1000" w:hanging="200"/>
    </w:pPr>
  </w:style>
  <w:style w:type="paragraph" w:styleId="Index6">
    <w:name w:val="index 6"/>
    <w:basedOn w:val="Normal"/>
    <w:next w:val="Normal"/>
    <w:rsid w:val="0011224A"/>
    <w:pPr>
      <w:ind w:left="1200" w:hanging="200"/>
    </w:pPr>
  </w:style>
  <w:style w:type="paragraph" w:styleId="Index7">
    <w:name w:val="index 7"/>
    <w:basedOn w:val="Normal"/>
    <w:next w:val="Normal"/>
    <w:rsid w:val="0011224A"/>
    <w:pPr>
      <w:ind w:left="1400" w:hanging="200"/>
    </w:pPr>
  </w:style>
  <w:style w:type="paragraph" w:styleId="Index8">
    <w:name w:val="index 8"/>
    <w:basedOn w:val="Normal"/>
    <w:next w:val="Normal"/>
    <w:rsid w:val="0011224A"/>
    <w:pPr>
      <w:ind w:left="1600" w:hanging="200"/>
    </w:pPr>
  </w:style>
  <w:style w:type="paragraph" w:styleId="Index9">
    <w:name w:val="index 9"/>
    <w:basedOn w:val="Normal"/>
    <w:next w:val="Normal"/>
    <w:rsid w:val="0011224A"/>
    <w:pPr>
      <w:ind w:left="1800" w:hanging="200"/>
    </w:pPr>
  </w:style>
  <w:style w:type="paragraph" w:styleId="IntenseQuote">
    <w:name w:val="Intense Quote"/>
    <w:basedOn w:val="Normal"/>
    <w:next w:val="Normal"/>
    <w:link w:val="IntenseQuoteChar"/>
    <w:uiPriority w:val="30"/>
    <w:qFormat/>
    <w:rsid w:val="001122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24A"/>
    <w:rPr>
      <w:rFonts w:eastAsia="Times New Roman"/>
      <w:i/>
      <w:iCs/>
      <w:color w:val="4472C4"/>
    </w:rPr>
  </w:style>
  <w:style w:type="paragraph" w:styleId="ListContinue">
    <w:name w:val="List Continue"/>
    <w:basedOn w:val="Normal"/>
    <w:rsid w:val="0011224A"/>
    <w:pPr>
      <w:spacing w:after="120"/>
      <w:ind w:left="283"/>
      <w:contextualSpacing/>
    </w:pPr>
  </w:style>
  <w:style w:type="paragraph" w:styleId="ListContinue2">
    <w:name w:val="List Continue 2"/>
    <w:basedOn w:val="Normal"/>
    <w:rsid w:val="0011224A"/>
    <w:pPr>
      <w:spacing w:after="120"/>
      <w:ind w:left="566"/>
      <w:contextualSpacing/>
    </w:pPr>
  </w:style>
  <w:style w:type="paragraph" w:styleId="ListContinue3">
    <w:name w:val="List Continue 3"/>
    <w:basedOn w:val="Normal"/>
    <w:rsid w:val="0011224A"/>
    <w:pPr>
      <w:spacing w:after="120"/>
      <w:ind w:left="849"/>
      <w:contextualSpacing/>
    </w:pPr>
  </w:style>
  <w:style w:type="paragraph" w:styleId="ListContinue4">
    <w:name w:val="List Continue 4"/>
    <w:basedOn w:val="Normal"/>
    <w:rsid w:val="0011224A"/>
    <w:pPr>
      <w:spacing w:after="120"/>
      <w:ind w:left="1132"/>
      <w:contextualSpacing/>
    </w:pPr>
  </w:style>
  <w:style w:type="paragraph" w:styleId="ListContinue5">
    <w:name w:val="List Continue 5"/>
    <w:basedOn w:val="Normal"/>
    <w:rsid w:val="0011224A"/>
    <w:pPr>
      <w:spacing w:after="120"/>
      <w:ind w:left="1415"/>
      <w:contextualSpacing/>
    </w:pPr>
  </w:style>
  <w:style w:type="paragraph" w:styleId="ListNumber3">
    <w:name w:val="List Number 3"/>
    <w:basedOn w:val="Normal"/>
    <w:rsid w:val="0011224A"/>
    <w:pPr>
      <w:numPr>
        <w:numId w:val="27"/>
      </w:numPr>
      <w:contextualSpacing/>
    </w:pPr>
  </w:style>
  <w:style w:type="paragraph" w:styleId="ListNumber4">
    <w:name w:val="List Number 4"/>
    <w:basedOn w:val="Normal"/>
    <w:rsid w:val="0011224A"/>
    <w:pPr>
      <w:numPr>
        <w:numId w:val="28"/>
      </w:numPr>
      <w:contextualSpacing/>
    </w:pPr>
  </w:style>
  <w:style w:type="paragraph" w:styleId="ListNumber5">
    <w:name w:val="List Number 5"/>
    <w:basedOn w:val="Normal"/>
    <w:rsid w:val="0011224A"/>
    <w:pPr>
      <w:numPr>
        <w:numId w:val="29"/>
      </w:numPr>
      <w:contextualSpacing/>
    </w:pPr>
  </w:style>
  <w:style w:type="paragraph" w:styleId="MacroText">
    <w:name w:val="macro"/>
    <w:link w:val="MacroTextChar"/>
    <w:rsid w:val="001122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1224A"/>
    <w:rPr>
      <w:rFonts w:ascii="Courier New" w:eastAsia="Times New Roman" w:hAnsi="Courier New" w:cs="Courier New"/>
    </w:rPr>
  </w:style>
  <w:style w:type="paragraph" w:styleId="MessageHeader">
    <w:name w:val="Message Header"/>
    <w:basedOn w:val="Normal"/>
    <w:link w:val="MessageHeaderChar"/>
    <w:rsid w:val="001122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link w:val="MessageHeader"/>
    <w:rsid w:val="0011224A"/>
    <w:rPr>
      <w:rFonts w:ascii="Calibri Light" w:hAnsi="Calibri Light"/>
      <w:sz w:val="24"/>
      <w:szCs w:val="24"/>
      <w:shd w:val="pct20" w:color="auto" w:fill="auto"/>
    </w:rPr>
  </w:style>
  <w:style w:type="paragraph" w:styleId="NoSpacing">
    <w:name w:val="No Spacing"/>
    <w:uiPriority w:val="1"/>
    <w:qFormat/>
    <w:rsid w:val="0011224A"/>
    <w:pPr>
      <w:overflowPunct w:val="0"/>
      <w:autoSpaceDE w:val="0"/>
      <w:autoSpaceDN w:val="0"/>
      <w:adjustRightInd w:val="0"/>
      <w:textAlignment w:val="baseline"/>
    </w:pPr>
    <w:rPr>
      <w:rFonts w:eastAsia="Times New Roman"/>
    </w:rPr>
  </w:style>
  <w:style w:type="paragraph" w:styleId="NormalIndent">
    <w:name w:val="Normal Indent"/>
    <w:basedOn w:val="Normal"/>
    <w:rsid w:val="0011224A"/>
    <w:pPr>
      <w:ind w:left="720"/>
    </w:pPr>
  </w:style>
  <w:style w:type="paragraph" w:styleId="NoteHeading">
    <w:name w:val="Note Heading"/>
    <w:basedOn w:val="Normal"/>
    <w:next w:val="Normal"/>
    <w:link w:val="NoteHeadingChar"/>
    <w:rsid w:val="0011224A"/>
  </w:style>
  <w:style w:type="character" w:customStyle="1" w:styleId="NoteHeadingChar">
    <w:name w:val="Note Heading Char"/>
    <w:link w:val="NoteHeading"/>
    <w:rsid w:val="0011224A"/>
    <w:rPr>
      <w:rFonts w:eastAsia="Times New Roman"/>
    </w:rPr>
  </w:style>
  <w:style w:type="paragraph" w:styleId="Quote">
    <w:name w:val="Quote"/>
    <w:basedOn w:val="Normal"/>
    <w:next w:val="Normal"/>
    <w:link w:val="QuoteChar"/>
    <w:uiPriority w:val="29"/>
    <w:qFormat/>
    <w:rsid w:val="0011224A"/>
    <w:pPr>
      <w:spacing w:before="200" w:after="160"/>
      <w:ind w:left="864" w:right="864"/>
      <w:jc w:val="center"/>
    </w:pPr>
    <w:rPr>
      <w:i/>
      <w:iCs/>
      <w:color w:val="404040"/>
    </w:rPr>
  </w:style>
  <w:style w:type="character" w:customStyle="1" w:styleId="QuoteChar">
    <w:name w:val="Quote Char"/>
    <w:link w:val="Quote"/>
    <w:uiPriority w:val="29"/>
    <w:rsid w:val="0011224A"/>
    <w:rPr>
      <w:rFonts w:eastAsia="Times New Roman"/>
      <w:i/>
      <w:iCs/>
      <w:color w:val="404040"/>
    </w:rPr>
  </w:style>
  <w:style w:type="paragraph" w:styleId="Salutation">
    <w:name w:val="Salutation"/>
    <w:basedOn w:val="Normal"/>
    <w:next w:val="Normal"/>
    <w:link w:val="SalutationChar"/>
    <w:rsid w:val="0011224A"/>
  </w:style>
  <w:style w:type="character" w:customStyle="1" w:styleId="SalutationChar">
    <w:name w:val="Salutation Char"/>
    <w:link w:val="Salutation"/>
    <w:rsid w:val="0011224A"/>
    <w:rPr>
      <w:rFonts w:eastAsia="Times New Roman"/>
    </w:rPr>
  </w:style>
  <w:style w:type="paragraph" w:styleId="Signature">
    <w:name w:val="Signature"/>
    <w:basedOn w:val="Normal"/>
    <w:link w:val="SignatureChar"/>
    <w:rsid w:val="0011224A"/>
    <w:pPr>
      <w:ind w:left="4252"/>
    </w:pPr>
  </w:style>
  <w:style w:type="character" w:customStyle="1" w:styleId="SignatureChar">
    <w:name w:val="Signature Char"/>
    <w:link w:val="Signature"/>
    <w:rsid w:val="0011224A"/>
    <w:rPr>
      <w:rFonts w:eastAsia="Times New Roman"/>
    </w:rPr>
  </w:style>
  <w:style w:type="paragraph" w:styleId="Subtitle">
    <w:name w:val="Subtitle"/>
    <w:basedOn w:val="Normal"/>
    <w:next w:val="Normal"/>
    <w:link w:val="SubtitleChar"/>
    <w:qFormat/>
    <w:rsid w:val="0011224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1224A"/>
    <w:rPr>
      <w:rFonts w:ascii="Calibri Light" w:hAnsi="Calibri Light"/>
      <w:sz w:val="24"/>
      <w:szCs w:val="24"/>
    </w:rPr>
  </w:style>
  <w:style w:type="paragraph" w:styleId="TableofAuthorities">
    <w:name w:val="table of authorities"/>
    <w:basedOn w:val="Normal"/>
    <w:next w:val="Normal"/>
    <w:rsid w:val="0011224A"/>
    <w:pPr>
      <w:ind w:left="200" w:hanging="200"/>
    </w:pPr>
  </w:style>
  <w:style w:type="paragraph" w:styleId="TableofFigures">
    <w:name w:val="table of figures"/>
    <w:basedOn w:val="Normal"/>
    <w:next w:val="Normal"/>
    <w:rsid w:val="0011224A"/>
  </w:style>
  <w:style w:type="paragraph" w:styleId="Title">
    <w:name w:val="Title"/>
    <w:basedOn w:val="Normal"/>
    <w:next w:val="Normal"/>
    <w:link w:val="TitleChar"/>
    <w:qFormat/>
    <w:rsid w:val="0011224A"/>
    <w:pPr>
      <w:spacing w:before="240" w:after="60"/>
      <w:jc w:val="center"/>
      <w:outlineLvl w:val="0"/>
    </w:pPr>
    <w:rPr>
      <w:rFonts w:ascii="Calibri Light" w:eastAsia="PMingLiU" w:hAnsi="Calibri Light"/>
      <w:b/>
      <w:bCs/>
      <w:kern w:val="28"/>
      <w:sz w:val="32"/>
      <w:szCs w:val="32"/>
    </w:rPr>
  </w:style>
  <w:style w:type="character" w:customStyle="1" w:styleId="TitleChar">
    <w:name w:val="Title Char"/>
    <w:link w:val="Title"/>
    <w:rsid w:val="0011224A"/>
    <w:rPr>
      <w:rFonts w:ascii="Calibri Light" w:hAnsi="Calibri Light"/>
      <w:b/>
      <w:bCs/>
      <w:kern w:val="28"/>
      <w:sz w:val="32"/>
      <w:szCs w:val="32"/>
    </w:rPr>
  </w:style>
  <w:style w:type="paragraph" w:styleId="TOAHeading">
    <w:name w:val="toa heading"/>
    <w:basedOn w:val="Normal"/>
    <w:next w:val="Normal"/>
    <w:rsid w:val="0011224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11224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51</Pages>
  <Words>33771</Words>
  <Characters>192501</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225821</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3824</cp:lastModifiedBy>
  <cp:revision>54</cp:revision>
  <dcterms:created xsi:type="dcterms:W3CDTF">2021-07-05T09:09:00Z</dcterms:created>
  <dcterms:modified xsi:type="dcterms:W3CDTF">2023-09-22T09:12:00Z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