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2D7F9073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FA0A86">
              <w:t>19</w:t>
            </w:r>
            <w:r w:rsidRPr="00174903">
              <w:t>.</w:t>
            </w:r>
            <w:bookmarkEnd w:id="3"/>
            <w:r w:rsidR="00E07E58">
              <w:t>0</w:t>
            </w:r>
            <w:r w:rsidR="00E07E58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C73BE6" w:rsidRPr="00174903">
              <w:rPr>
                <w:sz w:val="32"/>
              </w:rPr>
              <w:t>202</w:t>
            </w:r>
            <w:r w:rsidR="00C73BE6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FA0A86">
              <w:rPr>
                <w:sz w:val="32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6099DB6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C73BE6" w:rsidRPr="00174903">
              <w:rPr>
                <w:noProof/>
                <w:sz w:val="18"/>
              </w:rPr>
              <w:t>202</w:t>
            </w:r>
            <w:r w:rsidR="00C73BE6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730EE13" w14:textId="77777777" w:rsidR="00470799" w:rsidRDefault="00D208D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70799">
        <w:rPr>
          <w:noProof/>
        </w:rPr>
        <w:t>Foreword</w:t>
      </w:r>
      <w:r w:rsidR="00470799">
        <w:rPr>
          <w:noProof/>
        </w:rPr>
        <w:tab/>
        <w:t>92</w:t>
      </w:r>
    </w:p>
    <w:p w14:paraId="6B2A1F99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A47D5F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94</w:t>
      </w:r>
    </w:p>
    <w:p w14:paraId="4A0B2279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94</w:t>
      </w:r>
    </w:p>
    <w:p w14:paraId="28365965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96</w:t>
      </w:r>
    </w:p>
    <w:p w14:paraId="48103E9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96</w:t>
      </w:r>
    </w:p>
    <w:p w14:paraId="323D60C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98</w:t>
      </w:r>
    </w:p>
    <w:p w14:paraId="77B7525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99</w:t>
      </w:r>
    </w:p>
    <w:p w14:paraId="4EDDCFF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tolerances</w:t>
      </w:r>
      <w:r>
        <w:rPr>
          <w:noProof/>
        </w:rPr>
        <w:tab/>
        <w:t>102</w:t>
      </w:r>
    </w:p>
    <w:p w14:paraId="2E7FBE7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notation</w:t>
      </w:r>
      <w:r>
        <w:rPr>
          <w:noProof/>
        </w:rPr>
        <w:tab/>
        <w:t>102</w:t>
      </w:r>
    </w:p>
    <w:p w14:paraId="75BA10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Groups of bands</w:t>
      </w:r>
      <w:r>
        <w:rPr>
          <w:noProof/>
        </w:rPr>
        <w:tab/>
        <w:t>102</w:t>
      </w:r>
    </w:p>
    <w:p w14:paraId="7E16015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2D3E40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104</w:t>
      </w:r>
    </w:p>
    <w:p w14:paraId="483567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110</w:t>
      </w:r>
    </w:p>
    <w:p w14:paraId="43CD5C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112</w:t>
      </w:r>
    </w:p>
    <w:p w14:paraId="386157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113</w:t>
      </w:r>
    </w:p>
    <w:p w14:paraId="095F6B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114</w:t>
      </w:r>
    </w:p>
    <w:p w14:paraId="2CA1A8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115</w:t>
      </w:r>
    </w:p>
    <w:p w14:paraId="50BAB5F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116</w:t>
      </w:r>
    </w:p>
    <w:p w14:paraId="25E40B11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116</w:t>
      </w:r>
    </w:p>
    <w:p w14:paraId="38895D7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116</w:t>
      </w:r>
    </w:p>
    <w:p w14:paraId="08D2C93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116</w:t>
      </w:r>
    </w:p>
    <w:p w14:paraId="197D0A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</w:t>
      </w:r>
    </w:p>
    <w:p w14:paraId="6CF7B0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117</w:t>
      </w:r>
    </w:p>
    <w:p w14:paraId="752F6A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118</w:t>
      </w:r>
    </w:p>
    <w:p w14:paraId="371D04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119</w:t>
      </w:r>
    </w:p>
    <w:p w14:paraId="6F3B15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119</w:t>
      </w:r>
    </w:p>
    <w:p w14:paraId="48C22D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121</w:t>
      </w:r>
    </w:p>
    <w:p w14:paraId="5C4B0C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123</w:t>
      </w:r>
    </w:p>
    <w:p w14:paraId="46371A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123</w:t>
      </w:r>
    </w:p>
    <w:p w14:paraId="4AF898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125</w:t>
      </w:r>
    </w:p>
    <w:p w14:paraId="3E0B87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GSM cells</w:t>
      </w:r>
      <w:r>
        <w:rPr>
          <w:noProof/>
        </w:rPr>
        <w:tab/>
        <w:t>126</w:t>
      </w:r>
    </w:p>
    <w:p w14:paraId="5B5A4A2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HRPD cells</w:t>
      </w:r>
      <w:r>
        <w:rPr>
          <w:noProof/>
        </w:rPr>
        <w:tab/>
        <w:t>127</w:t>
      </w:r>
    </w:p>
    <w:p w14:paraId="31DCE3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cdma2000 1X</w:t>
      </w:r>
      <w:r>
        <w:rPr>
          <w:noProof/>
        </w:rPr>
        <w:tab/>
        <w:t>128</w:t>
      </w:r>
    </w:p>
    <w:p w14:paraId="0214BF2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</w:t>
      </w:r>
      <w:r>
        <w:rPr>
          <w:noProof/>
        </w:rPr>
        <w:tab/>
        <w:t>129</w:t>
      </w:r>
    </w:p>
    <w:p w14:paraId="70F5E8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131</w:t>
      </w:r>
    </w:p>
    <w:p w14:paraId="24EDEB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133</w:t>
      </w:r>
    </w:p>
    <w:p w14:paraId="567D27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133</w:t>
      </w:r>
    </w:p>
    <w:p w14:paraId="1A5085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134</w:t>
      </w:r>
    </w:p>
    <w:p w14:paraId="1E0F0C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134</w:t>
      </w:r>
    </w:p>
    <w:p w14:paraId="426698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134</w:t>
      </w:r>
    </w:p>
    <w:p w14:paraId="74F160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to CSG cells</w:t>
      </w:r>
      <w:r>
        <w:rPr>
          <w:noProof/>
        </w:rPr>
        <w:tab/>
        <w:t>135</w:t>
      </w:r>
    </w:p>
    <w:p w14:paraId="6B0D8B4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135</w:t>
      </w:r>
    </w:p>
    <w:p w14:paraId="01A5979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136</w:t>
      </w:r>
    </w:p>
    <w:p w14:paraId="48B519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6692C7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280913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7F3BA07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137</w:t>
      </w:r>
    </w:p>
    <w:p w14:paraId="2D876A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138</w:t>
      </w:r>
    </w:p>
    <w:p w14:paraId="3EFFC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</w:t>
      </w:r>
      <w:r>
        <w:rPr>
          <w:noProof/>
        </w:rPr>
        <w:tab/>
        <w:t>138</w:t>
      </w:r>
    </w:p>
    <w:p w14:paraId="754541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?? ??"/>
          <w:noProof/>
        </w:rPr>
        <w:t>Requirements</w:t>
      </w:r>
      <w:r>
        <w:rPr>
          <w:noProof/>
        </w:rPr>
        <w:tab/>
        <w:t>138</w:t>
      </w:r>
    </w:p>
    <w:p w14:paraId="7CE655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</w:t>
      </w:r>
      <w:r>
        <w:rPr>
          <w:noProof/>
        </w:rPr>
        <w:tab/>
        <w:t>138</w:t>
      </w:r>
    </w:p>
    <w:p w14:paraId="2B7764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138</w:t>
      </w:r>
    </w:p>
    <w:p w14:paraId="1E54B5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138</w:t>
      </w:r>
    </w:p>
    <w:p w14:paraId="32C91A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138</w:t>
      </w:r>
    </w:p>
    <w:p w14:paraId="681292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139</w:t>
      </w:r>
    </w:p>
    <w:p w14:paraId="2B8D34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 w:rsidRPr="00A47D5F">
        <w:rPr>
          <w:i/>
          <w:noProof/>
        </w:rPr>
        <w:t>timeSinceFailure</w:t>
      </w:r>
      <w:r>
        <w:rPr>
          <w:noProof/>
        </w:rPr>
        <w:tab/>
        <w:t>139</w:t>
      </w:r>
    </w:p>
    <w:p w14:paraId="632956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139</w:t>
      </w:r>
    </w:p>
    <w:p w14:paraId="43E2FF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765DC5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139</w:t>
      </w:r>
    </w:p>
    <w:p w14:paraId="067518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139</w:t>
      </w:r>
    </w:p>
    <w:p w14:paraId="55295A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140</w:t>
      </w:r>
    </w:p>
    <w:p w14:paraId="2E83E8A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140</w:t>
      </w:r>
    </w:p>
    <w:p w14:paraId="158049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7597158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140</w:t>
      </w:r>
    </w:p>
    <w:p w14:paraId="40212E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140</w:t>
      </w:r>
    </w:p>
    <w:p w14:paraId="53F2DB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140</w:t>
      </w:r>
    </w:p>
    <w:p w14:paraId="26CF93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140</w:t>
      </w:r>
    </w:p>
    <w:p w14:paraId="045313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141</w:t>
      </w:r>
    </w:p>
    <w:p w14:paraId="021FA1C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141</w:t>
      </w:r>
    </w:p>
    <w:p w14:paraId="128E94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141</w:t>
      </w:r>
    </w:p>
    <w:p w14:paraId="02D596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141</w:t>
      </w:r>
    </w:p>
    <w:p w14:paraId="56F5B5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142</w:t>
      </w:r>
    </w:p>
    <w:p w14:paraId="2B3E73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143</w:t>
      </w:r>
    </w:p>
    <w:p w14:paraId="15D2FF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144</w:t>
      </w:r>
    </w:p>
    <w:p w14:paraId="5AACDE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145</w:t>
      </w:r>
    </w:p>
    <w:p w14:paraId="34DDCB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147</w:t>
      </w:r>
    </w:p>
    <w:p w14:paraId="3BE20B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147</w:t>
      </w:r>
    </w:p>
    <w:p w14:paraId="69EFDF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149</w:t>
      </w:r>
    </w:p>
    <w:p w14:paraId="3269CC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150</w:t>
      </w:r>
    </w:p>
    <w:p w14:paraId="1FE3EF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152</w:t>
      </w:r>
    </w:p>
    <w:p w14:paraId="067759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152</w:t>
      </w:r>
    </w:p>
    <w:p w14:paraId="2BB7CC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152</w:t>
      </w:r>
    </w:p>
    <w:p w14:paraId="4529C9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152</w:t>
      </w:r>
    </w:p>
    <w:p w14:paraId="6F2199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153</w:t>
      </w:r>
    </w:p>
    <w:p w14:paraId="7713CF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4E0CA5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153</w:t>
      </w:r>
    </w:p>
    <w:p w14:paraId="562813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153</w:t>
      </w:r>
    </w:p>
    <w:p w14:paraId="5A8A4C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154</w:t>
      </w:r>
    </w:p>
    <w:p w14:paraId="06AC24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154</w:t>
      </w:r>
    </w:p>
    <w:p w14:paraId="1500F6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610EA7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154</w:t>
      </w:r>
    </w:p>
    <w:p w14:paraId="0A48A0B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154</w:t>
      </w:r>
    </w:p>
    <w:p w14:paraId="1F4B6C1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155</w:t>
      </w:r>
    </w:p>
    <w:p w14:paraId="2B7FA59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156</w:t>
      </w:r>
    </w:p>
    <w:p w14:paraId="5B00AB3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158</w:t>
      </w:r>
    </w:p>
    <w:p w14:paraId="43B5EF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159</w:t>
      </w:r>
    </w:p>
    <w:p w14:paraId="35B848E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160</w:t>
      </w:r>
    </w:p>
    <w:p w14:paraId="79D212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160</w:t>
      </w:r>
    </w:p>
    <w:p w14:paraId="0B0A41E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160</w:t>
      </w:r>
    </w:p>
    <w:p w14:paraId="2390018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161</w:t>
      </w:r>
    </w:p>
    <w:p w14:paraId="66978F7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162</w:t>
      </w:r>
    </w:p>
    <w:p w14:paraId="5F6829B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165</w:t>
      </w:r>
    </w:p>
    <w:p w14:paraId="3A14342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166</w:t>
      </w:r>
    </w:p>
    <w:p w14:paraId="3420C51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167</w:t>
      </w:r>
    </w:p>
    <w:p w14:paraId="683684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167</w:t>
      </w:r>
    </w:p>
    <w:p w14:paraId="0E9797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167</w:t>
      </w:r>
    </w:p>
    <w:p w14:paraId="689344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168</w:t>
      </w:r>
    </w:p>
    <w:p w14:paraId="74B113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</w:t>
      </w:r>
    </w:p>
    <w:p w14:paraId="4848A5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168</w:t>
      </w:r>
    </w:p>
    <w:p w14:paraId="26099F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168</w:t>
      </w:r>
    </w:p>
    <w:p w14:paraId="5A4A9BB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169</w:t>
      </w:r>
    </w:p>
    <w:p w14:paraId="7B43FB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169</w:t>
      </w:r>
    </w:p>
    <w:p w14:paraId="7A0586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171</w:t>
      </w:r>
    </w:p>
    <w:p w14:paraId="410A114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171</w:t>
      </w:r>
    </w:p>
    <w:p w14:paraId="3A4574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173</w:t>
      </w:r>
    </w:p>
    <w:p w14:paraId="15A5B7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173</w:t>
      </w:r>
    </w:p>
    <w:p w14:paraId="116EF6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174</w:t>
      </w:r>
    </w:p>
    <w:p w14:paraId="68EDCF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175</w:t>
      </w:r>
    </w:p>
    <w:p w14:paraId="06416E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1742C3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177</w:t>
      </w:r>
    </w:p>
    <w:p w14:paraId="7764E3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178</w:t>
      </w:r>
    </w:p>
    <w:p w14:paraId="747785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178</w:t>
      </w:r>
    </w:p>
    <w:p w14:paraId="28530D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179</w:t>
      </w:r>
    </w:p>
    <w:p w14:paraId="1528F1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180</w:t>
      </w:r>
    </w:p>
    <w:p w14:paraId="5EC3FC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181</w:t>
      </w:r>
    </w:p>
    <w:p w14:paraId="1FC45D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181</w:t>
      </w:r>
    </w:p>
    <w:p w14:paraId="4B437B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182</w:t>
      </w:r>
    </w:p>
    <w:p w14:paraId="76E1BC9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 Measurement</w:t>
      </w:r>
      <w:r>
        <w:rPr>
          <w:noProof/>
        </w:rPr>
        <w:tab/>
        <w:t>183</w:t>
      </w:r>
    </w:p>
    <w:p w14:paraId="4D0DB4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21D5F1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183</w:t>
      </w:r>
    </w:p>
    <w:p w14:paraId="27AD03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183</w:t>
      </w:r>
    </w:p>
    <w:p w14:paraId="3361B4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184</w:t>
      </w:r>
    </w:p>
    <w:p w14:paraId="465BD8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184</w:t>
      </w:r>
    </w:p>
    <w:p w14:paraId="4CA01A7B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185</w:t>
      </w:r>
    </w:p>
    <w:p w14:paraId="3524BFD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185</w:t>
      </w:r>
    </w:p>
    <w:p w14:paraId="5DE08F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186</w:t>
      </w:r>
    </w:p>
    <w:p w14:paraId="0AE14C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Requirements</w:t>
      </w:r>
      <w:r>
        <w:rPr>
          <w:noProof/>
        </w:rPr>
        <w:tab/>
        <w:t>186</w:t>
      </w:r>
    </w:p>
    <w:p w14:paraId="0039CE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UE measurement capability</w:t>
      </w:r>
      <w:r>
        <w:rPr>
          <w:noProof/>
        </w:rPr>
        <w:tab/>
        <w:t>186</w:t>
      </w:r>
    </w:p>
    <w:p w14:paraId="44B83B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Measurement and evaluation of serving cell</w:t>
      </w:r>
      <w:r>
        <w:rPr>
          <w:noProof/>
        </w:rPr>
        <w:tab/>
        <w:t>186</w:t>
      </w:r>
    </w:p>
    <w:p w14:paraId="6AC799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Measurements of intra-frequency E-UTRAN cells</w:t>
      </w:r>
      <w:r>
        <w:rPr>
          <w:noProof/>
        </w:rPr>
        <w:tab/>
        <w:t>186</w:t>
      </w:r>
    </w:p>
    <w:p w14:paraId="065578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Measurements of inter-frequency E-UTRAN cells</w:t>
      </w:r>
      <w:r>
        <w:rPr>
          <w:noProof/>
        </w:rPr>
        <w:tab/>
        <w:t>186</w:t>
      </w:r>
    </w:p>
    <w:p w14:paraId="1803B1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186</w:t>
      </w:r>
    </w:p>
    <w:p w14:paraId="60AE49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186</w:t>
      </w:r>
    </w:p>
    <w:p w14:paraId="1940D4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186</w:t>
      </w:r>
    </w:p>
    <w:p w14:paraId="6730341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186</w:t>
      </w:r>
    </w:p>
    <w:p w14:paraId="3F4AD6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186</w:t>
      </w:r>
    </w:p>
    <w:p w14:paraId="350B5B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Cell Selection</w:t>
      </w:r>
      <w:r>
        <w:rPr>
          <w:noProof/>
        </w:rPr>
        <w:tab/>
        <w:t>186</w:t>
      </w:r>
    </w:p>
    <w:p w14:paraId="0FAFF1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Cell Reselection</w:t>
      </w:r>
      <w:r>
        <w:rPr>
          <w:noProof/>
        </w:rPr>
        <w:tab/>
        <w:t>186</w:t>
      </w:r>
    </w:p>
    <w:p w14:paraId="6BCA4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4A693A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41FEABA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187</w:t>
      </w:r>
    </w:p>
    <w:p w14:paraId="620B83A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187</w:t>
      </w:r>
    </w:p>
    <w:p w14:paraId="6EC665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188</w:t>
      </w:r>
    </w:p>
    <w:p w14:paraId="4C3766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188</w:t>
      </w:r>
    </w:p>
    <w:p w14:paraId="046AE9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Channel quality report for UE Category M1 in idle mode</w:t>
      </w:r>
      <w:r>
        <w:rPr>
          <w:noProof/>
        </w:rPr>
        <w:tab/>
        <w:t>189</w:t>
      </w:r>
    </w:p>
    <w:p w14:paraId="149E90E2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189</w:t>
      </w:r>
    </w:p>
    <w:p w14:paraId="2228F40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</w:t>
      </w:r>
      <w:r>
        <w:rPr>
          <w:noProof/>
        </w:rPr>
        <w:tab/>
        <w:t>190</w:t>
      </w:r>
    </w:p>
    <w:p w14:paraId="1825DC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190</w:t>
      </w:r>
    </w:p>
    <w:p w14:paraId="7F8DAF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190</w:t>
      </w:r>
    </w:p>
    <w:p w14:paraId="798655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190</w:t>
      </w:r>
    </w:p>
    <w:p w14:paraId="3185F97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190</w:t>
      </w:r>
    </w:p>
    <w:p w14:paraId="7BBF85D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190</w:t>
      </w:r>
    </w:p>
    <w:p w14:paraId="7D7DA9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192</w:t>
      </w:r>
    </w:p>
    <w:p w14:paraId="58D6901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3A62138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5F93E7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FDD</w:t>
      </w:r>
      <w:r>
        <w:rPr>
          <w:noProof/>
        </w:rPr>
        <w:tab/>
        <w:t>192</w:t>
      </w:r>
    </w:p>
    <w:p w14:paraId="482DA19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199BE6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0CEF70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TDD</w:t>
      </w:r>
      <w:r>
        <w:rPr>
          <w:noProof/>
        </w:rPr>
        <w:tab/>
        <w:t>192</w:t>
      </w:r>
    </w:p>
    <w:p w14:paraId="58BA91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192</w:t>
      </w:r>
    </w:p>
    <w:p w14:paraId="087DCF6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192</w:t>
      </w:r>
    </w:p>
    <w:p w14:paraId="5D8A57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HD–FDD</w:t>
      </w:r>
      <w:r>
        <w:rPr>
          <w:noProof/>
        </w:rPr>
        <w:tab/>
        <w:t>194</w:t>
      </w:r>
    </w:p>
    <w:p w14:paraId="1F55E0A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194</w:t>
      </w:r>
    </w:p>
    <w:p w14:paraId="3C9765F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194</w:t>
      </w:r>
    </w:p>
    <w:p w14:paraId="172EA6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195</w:t>
      </w:r>
    </w:p>
    <w:p w14:paraId="73A899E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Handover delay</w:t>
      </w:r>
      <w:r>
        <w:rPr>
          <w:noProof/>
        </w:rPr>
        <w:tab/>
        <w:t>195</w:t>
      </w:r>
    </w:p>
    <w:p w14:paraId="26242E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Measurement time</w:t>
      </w:r>
      <w:r>
        <w:rPr>
          <w:noProof/>
        </w:rPr>
        <w:tab/>
        <w:t>196</w:t>
      </w:r>
    </w:p>
    <w:p w14:paraId="551F3F8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Preparation time</w:t>
      </w:r>
      <w:r>
        <w:rPr>
          <w:noProof/>
        </w:rPr>
        <w:tab/>
        <w:t>196</w:t>
      </w:r>
    </w:p>
    <w:p w14:paraId="2AD5A72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Interruption time</w:t>
      </w:r>
      <w:r>
        <w:rPr>
          <w:noProof/>
        </w:rPr>
        <w:tab/>
        <w:t>196</w:t>
      </w:r>
    </w:p>
    <w:p w14:paraId="6179DC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197</w:t>
      </w:r>
    </w:p>
    <w:p w14:paraId="1B0485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197</w:t>
      </w:r>
    </w:p>
    <w:p w14:paraId="17856D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197</w:t>
      </w:r>
    </w:p>
    <w:p w14:paraId="74BE604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197</w:t>
      </w:r>
    </w:p>
    <w:p w14:paraId="4680B76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other RATs</w:t>
      </w:r>
      <w:r>
        <w:rPr>
          <w:noProof/>
        </w:rPr>
        <w:tab/>
        <w:t>197</w:t>
      </w:r>
    </w:p>
    <w:p w14:paraId="530886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UTRAN FDD Handover</w:t>
      </w:r>
      <w:r>
        <w:rPr>
          <w:noProof/>
        </w:rPr>
        <w:tab/>
        <w:t>197</w:t>
      </w:r>
    </w:p>
    <w:p w14:paraId="092313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197</w:t>
      </w:r>
    </w:p>
    <w:p w14:paraId="21C15C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197</w:t>
      </w:r>
    </w:p>
    <w:p w14:paraId="12091A3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197</w:t>
      </w:r>
    </w:p>
    <w:p w14:paraId="023F8D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- UTRAN TDD Handover</w:t>
      </w:r>
      <w:r>
        <w:rPr>
          <w:noProof/>
        </w:rPr>
        <w:tab/>
        <w:t>198</w:t>
      </w:r>
    </w:p>
    <w:p w14:paraId="5B1B49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Introduction</w:t>
      </w:r>
      <w:r>
        <w:rPr>
          <w:noProof/>
        </w:rPr>
        <w:tab/>
        <w:t>198</w:t>
      </w:r>
    </w:p>
    <w:p w14:paraId="40CCD3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198</w:t>
      </w:r>
    </w:p>
    <w:p w14:paraId="0CE37D0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0E407C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5AF1C6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GSM Handover</w:t>
      </w:r>
      <w:r>
        <w:rPr>
          <w:noProof/>
        </w:rPr>
        <w:tab/>
        <w:t>199</w:t>
      </w:r>
    </w:p>
    <w:p w14:paraId="085AD3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1F61A2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199</w:t>
      </w:r>
    </w:p>
    <w:p w14:paraId="7F9F28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199</w:t>
      </w:r>
    </w:p>
    <w:p w14:paraId="17E07D8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199</w:t>
      </w:r>
    </w:p>
    <w:p w14:paraId="1A3B85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NR FR1 Handover</w:t>
      </w:r>
      <w:r>
        <w:rPr>
          <w:noProof/>
        </w:rPr>
        <w:tab/>
        <w:t>200</w:t>
      </w:r>
    </w:p>
    <w:p w14:paraId="7885C5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200</w:t>
      </w:r>
    </w:p>
    <w:p w14:paraId="3EE747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Handover delay</w:t>
      </w:r>
      <w:r>
        <w:rPr>
          <w:noProof/>
        </w:rPr>
        <w:tab/>
        <w:t>200</w:t>
      </w:r>
    </w:p>
    <w:p w14:paraId="49ACA1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 time</w:t>
      </w:r>
      <w:r>
        <w:rPr>
          <w:noProof/>
        </w:rPr>
        <w:tab/>
        <w:t>200</w:t>
      </w:r>
    </w:p>
    <w:p w14:paraId="7EBD8B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- NR FR1 Handover to target cell using CCA</w:t>
      </w:r>
      <w:r>
        <w:rPr>
          <w:noProof/>
        </w:rPr>
        <w:tab/>
        <w:t>200</w:t>
      </w:r>
    </w:p>
    <w:p w14:paraId="48AF46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200</w:t>
      </w:r>
    </w:p>
    <w:p w14:paraId="074344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Handover delay</w:t>
      </w:r>
      <w:r>
        <w:rPr>
          <w:noProof/>
        </w:rPr>
        <w:tab/>
        <w:t>201</w:t>
      </w:r>
    </w:p>
    <w:p w14:paraId="3A95C4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 time</w:t>
      </w:r>
      <w:r>
        <w:rPr>
          <w:noProof/>
        </w:rPr>
        <w:tab/>
        <w:t>201</w:t>
      </w:r>
    </w:p>
    <w:p w14:paraId="1EAE49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- NR FR2 Handover</w:t>
      </w:r>
      <w:r>
        <w:rPr>
          <w:noProof/>
        </w:rPr>
        <w:tab/>
        <w:t>202</w:t>
      </w:r>
    </w:p>
    <w:p w14:paraId="1F57A5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Introduction</w:t>
      </w:r>
      <w:r>
        <w:rPr>
          <w:noProof/>
        </w:rPr>
        <w:tab/>
        <w:t>202</w:t>
      </w:r>
    </w:p>
    <w:p w14:paraId="008172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Handover delay</w:t>
      </w:r>
      <w:r>
        <w:rPr>
          <w:noProof/>
        </w:rPr>
        <w:tab/>
        <w:t>202</w:t>
      </w:r>
    </w:p>
    <w:p w14:paraId="0111C8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 time</w:t>
      </w:r>
      <w:r>
        <w:rPr>
          <w:noProof/>
        </w:rPr>
        <w:tab/>
        <w:t>202</w:t>
      </w:r>
    </w:p>
    <w:p w14:paraId="225609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Non-3GPP RATs</w:t>
      </w:r>
      <w:r>
        <w:rPr>
          <w:noProof/>
        </w:rPr>
        <w:tab/>
        <w:t>203</w:t>
      </w:r>
    </w:p>
    <w:p w14:paraId="59BE5E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HRPD Handover</w:t>
      </w:r>
      <w:r>
        <w:rPr>
          <w:noProof/>
        </w:rPr>
        <w:tab/>
        <w:t>203</w:t>
      </w:r>
    </w:p>
    <w:p w14:paraId="774B39F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1BFC895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203</w:t>
      </w:r>
    </w:p>
    <w:p w14:paraId="422C72D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203</w:t>
      </w:r>
    </w:p>
    <w:p w14:paraId="3E3E85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– cdma2000 1X Handover</w:t>
      </w:r>
      <w:r>
        <w:rPr>
          <w:noProof/>
        </w:rPr>
        <w:tab/>
        <w:t>204</w:t>
      </w:r>
    </w:p>
    <w:p w14:paraId="7F92D4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Introduction</w:t>
      </w:r>
      <w:r>
        <w:rPr>
          <w:noProof/>
        </w:rPr>
        <w:tab/>
        <w:t>204</w:t>
      </w:r>
    </w:p>
    <w:p w14:paraId="3EE20FF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018C811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0640B52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204</w:t>
      </w:r>
    </w:p>
    <w:p w14:paraId="7B719D2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204</w:t>
      </w:r>
    </w:p>
    <w:p w14:paraId="50A721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204</w:t>
      </w:r>
    </w:p>
    <w:p w14:paraId="36CFDD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204</w:t>
      </w:r>
    </w:p>
    <w:p w14:paraId="5F77E5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15AC4D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0E22ED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205</w:t>
      </w:r>
    </w:p>
    <w:p w14:paraId="6D02A7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205</w:t>
      </w:r>
    </w:p>
    <w:p w14:paraId="19EF48A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0BC2969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4318F9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206</w:t>
      </w:r>
    </w:p>
    <w:p w14:paraId="30277B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206</w:t>
      </w:r>
    </w:p>
    <w:p w14:paraId="75ABC1E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206</w:t>
      </w:r>
    </w:p>
    <w:p w14:paraId="593BCDF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206</w:t>
      </w:r>
    </w:p>
    <w:p w14:paraId="66590B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207</w:t>
      </w:r>
    </w:p>
    <w:p w14:paraId="012072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207</w:t>
      </w:r>
    </w:p>
    <w:p w14:paraId="54C3ACD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71CAB1A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DAPS Handover</w:t>
      </w:r>
      <w:r>
        <w:rPr>
          <w:noProof/>
        </w:rPr>
        <w:tab/>
        <w:t>207</w:t>
      </w:r>
    </w:p>
    <w:p w14:paraId="080F7C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207</w:t>
      </w:r>
    </w:p>
    <w:p w14:paraId="5522C3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207</w:t>
      </w:r>
    </w:p>
    <w:p w14:paraId="31C3CB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207</w:t>
      </w:r>
    </w:p>
    <w:p w14:paraId="3F5BC94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207</w:t>
      </w:r>
    </w:p>
    <w:p w14:paraId="3F4677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208</w:t>
      </w:r>
    </w:p>
    <w:p w14:paraId="0D718B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208</w:t>
      </w:r>
    </w:p>
    <w:p w14:paraId="57F78C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</w:t>
      </w:r>
      <w:r>
        <w:rPr>
          <w:noProof/>
        </w:rPr>
        <w:tab/>
        <w:t>209</w:t>
      </w:r>
    </w:p>
    <w:p w14:paraId="4ECAC0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</w:t>
      </w:r>
      <w:r>
        <w:rPr>
          <w:noProof/>
        </w:rPr>
        <w:tab/>
        <w:t>209</w:t>
      </w:r>
    </w:p>
    <w:p w14:paraId="5344A9AD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209</w:t>
      </w:r>
    </w:p>
    <w:p w14:paraId="0C2E45C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209</w:t>
      </w:r>
    </w:p>
    <w:p w14:paraId="663723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6C5DBC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209</w:t>
      </w:r>
    </w:p>
    <w:p w14:paraId="63029C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209</w:t>
      </w:r>
    </w:p>
    <w:p w14:paraId="763E8DC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210</w:t>
      </w:r>
    </w:p>
    <w:p w14:paraId="58D29A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227982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210</w:t>
      </w:r>
    </w:p>
    <w:p w14:paraId="2A89E3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210</w:t>
      </w:r>
    </w:p>
    <w:p w14:paraId="06F5F38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210</w:t>
      </w:r>
    </w:p>
    <w:p w14:paraId="248CBF7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210</w:t>
      </w:r>
    </w:p>
    <w:p w14:paraId="4699F2E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210</w:t>
      </w:r>
    </w:p>
    <w:p w14:paraId="1B08440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210</w:t>
      </w:r>
    </w:p>
    <w:p w14:paraId="2725F47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210</w:t>
      </w:r>
    </w:p>
    <w:p w14:paraId="7621519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210</w:t>
      </w:r>
    </w:p>
    <w:p w14:paraId="774453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211</w:t>
      </w:r>
    </w:p>
    <w:p w14:paraId="13532E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211</w:t>
      </w:r>
    </w:p>
    <w:p w14:paraId="79320B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211</w:t>
      </w:r>
    </w:p>
    <w:p w14:paraId="0FF780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Cat-M1 UEs</w:t>
      </w:r>
      <w:r>
        <w:rPr>
          <w:noProof/>
        </w:rPr>
        <w:tab/>
        <w:t>211</w:t>
      </w:r>
    </w:p>
    <w:p w14:paraId="250EA01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211</w:t>
      </w:r>
    </w:p>
    <w:p w14:paraId="3D2079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211</w:t>
      </w:r>
    </w:p>
    <w:p w14:paraId="21CF15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211</w:t>
      </w:r>
    </w:p>
    <w:p w14:paraId="208125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211</w:t>
      </w:r>
    </w:p>
    <w:p w14:paraId="1585FB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212</w:t>
      </w:r>
    </w:p>
    <w:p w14:paraId="50049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212</w:t>
      </w:r>
    </w:p>
    <w:p w14:paraId="5C1F88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213</w:t>
      </w:r>
    </w:p>
    <w:p w14:paraId="40BC93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RRC connection release with redirection to NR </w:t>
      </w:r>
      <w:r w:rsidRPr="00A47D5F">
        <w:rPr>
          <w:noProof/>
          <w:lang w:val="en-US"/>
        </w:rPr>
        <w:t>carrier subject to CCA</w:t>
      </w:r>
      <w:r>
        <w:rPr>
          <w:noProof/>
        </w:rPr>
        <w:tab/>
        <w:t>213</w:t>
      </w:r>
    </w:p>
    <w:p w14:paraId="1D74FD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215</w:t>
      </w:r>
    </w:p>
    <w:p w14:paraId="2C287F4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28A86E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215</w:t>
      </w:r>
    </w:p>
    <w:p w14:paraId="609F956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215</w:t>
      </w:r>
    </w:p>
    <w:p w14:paraId="65331D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750C3B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215</w:t>
      </w:r>
    </w:p>
    <w:p w14:paraId="7155CC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215</w:t>
      </w:r>
    </w:p>
    <w:p w14:paraId="038850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216</w:t>
      </w:r>
    </w:p>
    <w:p w14:paraId="1F77602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216</w:t>
      </w:r>
    </w:p>
    <w:p w14:paraId="41B081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2B5D25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216</w:t>
      </w:r>
    </w:p>
    <w:p w14:paraId="2F6A6C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217</w:t>
      </w:r>
    </w:p>
    <w:p w14:paraId="20DDC8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217</w:t>
      </w:r>
    </w:p>
    <w:p w14:paraId="775EB5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217</w:t>
      </w:r>
    </w:p>
    <w:p w14:paraId="075450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217</w:t>
      </w:r>
    </w:p>
    <w:p w14:paraId="48A988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217</w:t>
      </w:r>
    </w:p>
    <w:p w14:paraId="2AD603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217</w:t>
      </w:r>
    </w:p>
    <w:p w14:paraId="6F5484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218</w:t>
      </w:r>
    </w:p>
    <w:p w14:paraId="187201D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218</w:t>
      </w:r>
    </w:p>
    <w:p w14:paraId="68BD62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447EA0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48EB7C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218</w:t>
      </w:r>
    </w:p>
    <w:p w14:paraId="0D2015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UE Re-establishment delay requirement for CEModeB</w:t>
      </w:r>
      <w:r>
        <w:rPr>
          <w:noProof/>
        </w:rPr>
        <w:tab/>
        <w:t>219</w:t>
      </w:r>
    </w:p>
    <w:p w14:paraId="22D547C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219</w:t>
      </w:r>
    </w:p>
    <w:p w14:paraId="6B2E86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72E664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0BAC2D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220</w:t>
      </w:r>
    </w:p>
    <w:p w14:paraId="676B63B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220</w:t>
      </w:r>
    </w:p>
    <w:p w14:paraId="1DDD7C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550337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7768C1DD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221</w:t>
      </w:r>
    </w:p>
    <w:p w14:paraId="08E2398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221</w:t>
      </w:r>
    </w:p>
    <w:p w14:paraId="69C63F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Introduction</w:t>
      </w:r>
      <w:r>
        <w:rPr>
          <w:noProof/>
        </w:rPr>
        <w:tab/>
        <w:t>221</w:t>
      </w:r>
    </w:p>
    <w:p w14:paraId="757FA9B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Requirements</w:t>
      </w:r>
      <w:r>
        <w:rPr>
          <w:noProof/>
        </w:rPr>
        <w:tab/>
        <w:t>222</w:t>
      </w:r>
    </w:p>
    <w:p w14:paraId="3D9F51A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223</w:t>
      </w:r>
    </w:p>
    <w:p w14:paraId="240C9B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223</w:t>
      </w:r>
    </w:p>
    <w:p w14:paraId="12B3BF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Requirements</w:t>
      </w:r>
      <w:r>
        <w:rPr>
          <w:noProof/>
        </w:rPr>
        <w:tab/>
        <w:t>223</w:t>
      </w:r>
    </w:p>
    <w:p w14:paraId="14C2903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223</w:t>
      </w:r>
    </w:p>
    <w:p w14:paraId="072422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223</w:t>
      </w:r>
    </w:p>
    <w:p w14:paraId="1039D3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223</w:t>
      </w:r>
    </w:p>
    <w:p w14:paraId="1576FD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?? ??"/>
          <w:noProof/>
        </w:rPr>
        <w:t>Timing Advance adjustment delay</w:t>
      </w:r>
      <w:r>
        <w:rPr>
          <w:noProof/>
        </w:rPr>
        <w:tab/>
        <w:t>223</w:t>
      </w:r>
    </w:p>
    <w:p w14:paraId="10D6DA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224</w:t>
      </w:r>
    </w:p>
    <w:p w14:paraId="1D8C271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Cell phase synchronization accuracy (TDD)</w:t>
      </w:r>
      <w:r>
        <w:rPr>
          <w:noProof/>
        </w:rPr>
        <w:tab/>
        <w:t>224</w:t>
      </w:r>
    </w:p>
    <w:p w14:paraId="24C4C0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Definition</w:t>
      </w:r>
      <w:r>
        <w:rPr>
          <w:noProof/>
        </w:rPr>
        <w:tab/>
        <w:t>224</w:t>
      </w:r>
    </w:p>
    <w:p w14:paraId="2B2A0B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Minimum requirements</w:t>
      </w:r>
      <w:r>
        <w:rPr>
          <w:noProof/>
        </w:rPr>
        <w:tab/>
        <w:t>224</w:t>
      </w:r>
    </w:p>
    <w:p w14:paraId="070B118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225</w:t>
      </w:r>
    </w:p>
    <w:p w14:paraId="4EACE7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5A2A8F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225</w:t>
      </w:r>
    </w:p>
    <w:p w14:paraId="2DD432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Synchronized E-UTRAN</w:t>
      </w:r>
      <w:r>
        <w:rPr>
          <w:noProof/>
        </w:rPr>
        <w:tab/>
        <w:t>225</w:t>
      </w:r>
    </w:p>
    <w:p w14:paraId="4097E4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Non-Synchronized E-UTRAN</w:t>
      </w:r>
      <w:r>
        <w:rPr>
          <w:noProof/>
        </w:rPr>
        <w:tab/>
        <w:t>225</w:t>
      </w:r>
    </w:p>
    <w:p w14:paraId="1E170ED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225</w:t>
      </w:r>
    </w:p>
    <w:p w14:paraId="75A133E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225</w:t>
      </w:r>
    </w:p>
    <w:p w14:paraId="44522B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1F6AC2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227</w:t>
      </w:r>
    </w:p>
    <w:p w14:paraId="5DB5F3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227</w:t>
      </w:r>
    </w:p>
    <w:p w14:paraId="284BB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229</w:t>
      </w:r>
    </w:p>
    <w:p w14:paraId="7BE219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229</w:t>
      </w:r>
    </w:p>
    <w:p w14:paraId="2BF856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229</w:t>
      </w:r>
    </w:p>
    <w:p w14:paraId="7114BBD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229</w:t>
      </w:r>
    </w:p>
    <w:p w14:paraId="437713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4A3215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230</w:t>
      </w:r>
    </w:p>
    <w:p w14:paraId="7E7ADF9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231</w:t>
      </w:r>
    </w:p>
    <w:p w14:paraId="4AE186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232</w:t>
      </w:r>
    </w:p>
    <w:p w14:paraId="48E5DE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233</w:t>
      </w:r>
    </w:p>
    <w:p w14:paraId="35A4A9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234</w:t>
      </w:r>
    </w:p>
    <w:p w14:paraId="090915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235</w:t>
      </w:r>
    </w:p>
    <w:p w14:paraId="3C9397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236</w:t>
      </w:r>
    </w:p>
    <w:p w14:paraId="053275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236</w:t>
      </w:r>
    </w:p>
    <w:p w14:paraId="7BE1D2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236</w:t>
      </w:r>
    </w:p>
    <w:p w14:paraId="215F9D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237</w:t>
      </w:r>
    </w:p>
    <w:p w14:paraId="6C3260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238</w:t>
      </w:r>
    </w:p>
    <w:p w14:paraId="63B4B0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239</w:t>
      </w:r>
    </w:p>
    <w:p w14:paraId="25E255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239</w:t>
      </w:r>
    </w:p>
    <w:p w14:paraId="76E546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241</w:t>
      </w:r>
    </w:p>
    <w:p w14:paraId="54E110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241</w:t>
      </w:r>
    </w:p>
    <w:p w14:paraId="5930DE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243</w:t>
      </w:r>
    </w:p>
    <w:p w14:paraId="42DC19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243</w:t>
      </w:r>
    </w:p>
    <w:p w14:paraId="10D2A3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245</w:t>
      </w:r>
    </w:p>
    <w:p w14:paraId="7BC3E89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247</w:t>
      </w:r>
    </w:p>
    <w:p w14:paraId="25BF3F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34E961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247</w:t>
      </w:r>
    </w:p>
    <w:p w14:paraId="784D2A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247</w:t>
      </w:r>
    </w:p>
    <w:p w14:paraId="436F33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247</w:t>
      </w:r>
    </w:p>
    <w:p w14:paraId="1C2967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247</w:t>
      </w:r>
    </w:p>
    <w:p w14:paraId="7B7701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248</w:t>
      </w:r>
    </w:p>
    <w:p w14:paraId="1F82D9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248</w:t>
      </w:r>
    </w:p>
    <w:p w14:paraId="79D0CA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248</w:t>
      </w:r>
    </w:p>
    <w:p w14:paraId="59FAAE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248</w:t>
      </w:r>
    </w:p>
    <w:p w14:paraId="010626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248</w:t>
      </w:r>
    </w:p>
    <w:p w14:paraId="63F8D0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249</w:t>
      </w:r>
    </w:p>
    <w:p w14:paraId="5B7257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250</w:t>
      </w:r>
    </w:p>
    <w:p w14:paraId="4C9A6A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250</w:t>
      </w:r>
    </w:p>
    <w:p w14:paraId="5AF59F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250</w:t>
      </w:r>
    </w:p>
    <w:p w14:paraId="1BEEFF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at </w:t>
      </w:r>
      <w:r w:rsidRPr="00A47D5F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251</w:t>
      </w:r>
    </w:p>
    <w:p w14:paraId="3ABF9B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252</w:t>
      </w:r>
    </w:p>
    <w:p w14:paraId="63CF24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252</w:t>
      </w:r>
    </w:p>
    <w:p w14:paraId="1CC87B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252</w:t>
      </w:r>
    </w:p>
    <w:p w14:paraId="524624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252</w:t>
      </w:r>
    </w:p>
    <w:p w14:paraId="67F935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253</w:t>
      </w:r>
    </w:p>
    <w:p w14:paraId="5E90A0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253</w:t>
      </w:r>
    </w:p>
    <w:p w14:paraId="6D60C7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253</w:t>
      </w:r>
    </w:p>
    <w:p w14:paraId="34DA72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253</w:t>
      </w:r>
    </w:p>
    <w:p w14:paraId="3B70FD4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254</w:t>
      </w:r>
    </w:p>
    <w:p w14:paraId="78B24C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B36B9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254</w:t>
      </w:r>
    </w:p>
    <w:p w14:paraId="2D7202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254</w:t>
      </w:r>
    </w:p>
    <w:p w14:paraId="09D1CB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255</w:t>
      </w:r>
    </w:p>
    <w:p w14:paraId="507526E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255</w:t>
      </w:r>
    </w:p>
    <w:p w14:paraId="396248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0A8DEF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255</w:t>
      </w:r>
    </w:p>
    <w:p w14:paraId="023C17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255</w:t>
      </w:r>
    </w:p>
    <w:p w14:paraId="566AB0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255</w:t>
      </w:r>
    </w:p>
    <w:p w14:paraId="5601F6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256</w:t>
      </w:r>
    </w:p>
    <w:p w14:paraId="24678C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256</w:t>
      </w:r>
    </w:p>
    <w:p w14:paraId="3393F6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257</w:t>
      </w:r>
    </w:p>
    <w:p w14:paraId="4E6AC5A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257</w:t>
      </w:r>
    </w:p>
    <w:p w14:paraId="712E69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258</w:t>
      </w:r>
    </w:p>
    <w:p w14:paraId="1C95CD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258</w:t>
      </w:r>
    </w:p>
    <w:p w14:paraId="3A0132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259</w:t>
      </w:r>
    </w:p>
    <w:p w14:paraId="5AE832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259</w:t>
      </w:r>
    </w:p>
    <w:p w14:paraId="18E130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</w:t>
      </w:r>
      <w:r>
        <w:rPr>
          <w:noProof/>
        </w:rPr>
        <w:tab/>
        <w:t>260</w:t>
      </w:r>
    </w:p>
    <w:p w14:paraId="120D29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260</w:t>
      </w:r>
    </w:p>
    <w:p w14:paraId="1E08D4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260</w:t>
      </w:r>
    </w:p>
    <w:p w14:paraId="53D562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261</w:t>
      </w:r>
    </w:p>
    <w:p w14:paraId="3C2BB3F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261</w:t>
      </w:r>
    </w:p>
    <w:p w14:paraId="73A338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57AE50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261</w:t>
      </w:r>
    </w:p>
    <w:p w14:paraId="554B07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261</w:t>
      </w:r>
    </w:p>
    <w:p w14:paraId="3A5EBF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261</w:t>
      </w:r>
    </w:p>
    <w:p w14:paraId="5FEF45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262</w:t>
      </w:r>
    </w:p>
    <w:p w14:paraId="7952B8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262</w:t>
      </w:r>
    </w:p>
    <w:p w14:paraId="7582AE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262</w:t>
      </w:r>
    </w:p>
    <w:p w14:paraId="316BF6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263</w:t>
      </w:r>
    </w:p>
    <w:p w14:paraId="15D4D7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263</w:t>
      </w:r>
    </w:p>
    <w:p w14:paraId="215DB4B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264</w:t>
      </w:r>
    </w:p>
    <w:p w14:paraId="22EB3D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Definition</w:t>
      </w:r>
      <w:r>
        <w:rPr>
          <w:noProof/>
        </w:rPr>
        <w:tab/>
        <w:t>264</w:t>
      </w:r>
    </w:p>
    <w:p w14:paraId="35A25F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Minimum requirements</w:t>
      </w:r>
      <w:r>
        <w:rPr>
          <w:noProof/>
        </w:rPr>
        <w:tab/>
        <w:t>264</w:t>
      </w:r>
    </w:p>
    <w:p w14:paraId="3135328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264</w:t>
      </w:r>
    </w:p>
    <w:p w14:paraId="60DFED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9A4A2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264</w:t>
      </w:r>
    </w:p>
    <w:p w14:paraId="0BF527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265</w:t>
      </w:r>
    </w:p>
    <w:p w14:paraId="56EC799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265</w:t>
      </w:r>
    </w:p>
    <w:p w14:paraId="4902191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708A0C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265</w:t>
      </w:r>
    </w:p>
    <w:p w14:paraId="7B1EE46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265</w:t>
      </w:r>
    </w:p>
    <w:p w14:paraId="6B2DD4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584502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265</w:t>
      </w:r>
    </w:p>
    <w:p w14:paraId="6A6FB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265</w:t>
      </w:r>
    </w:p>
    <w:p w14:paraId="5A5898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266</w:t>
      </w:r>
    </w:p>
    <w:p w14:paraId="13CCF0F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266</w:t>
      </w:r>
    </w:p>
    <w:p w14:paraId="384575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</w:t>
      </w:r>
      <w:r>
        <w:rPr>
          <w:noProof/>
        </w:rPr>
        <w:tab/>
        <w:t>266</w:t>
      </w:r>
    </w:p>
    <w:p w14:paraId="5BBF18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266</w:t>
      </w:r>
    </w:p>
    <w:p w14:paraId="4D0B88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267</w:t>
      </w:r>
    </w:p>
    <w:p w14:paraId="4E85B9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267</w:t>
      </w:r>
    </w:p>
    <w:p w14:paraId="7B1AAC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267</w:t>
      </w:r>
    </w:p>
    <w:p w14:paraId="4955C2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268</w:t>
      </w:r>
    </w:p>
    <w:p w14:paraId="7A0892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268</w:t>
      </w:r>
    </w:p>
    <w:p w14:paraId="35DA76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268</w:t>
      </w:r>
    </w:p>
    <w:p w14:paraId="18FEBC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268</w:t>
      </w:r>
    </w:p>
    <w:p w14:paraId="7F9125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269</w:t>
      </w:r>
    </w:p>
    <w:p w14:paraId="7E4F0A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269</w:t>
      </w:r>
    </w:p>
    <w:p w14:paraId="394ED88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269</w:t>
      </w:r>
    </w:p>
    <w:p w14:paraId="20D575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37F874E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270</w:t>
      </w:r>
    </w:p>
    <w:p w14:paraId="51A97B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6DE3EB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270</w:t>
      </w:r>
    </w:p>
    <w:p w14:paraId="5BCFB9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270</w:t>
      </w:r>
    </w:p>
    <w:p w14:paraId="4B1A3E0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270</w:t>
      </w:r>
    </w:p>
    <w:p w14:paraId="48CB99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270</w:t>
      </w:r>
    </w:p>
    <w:p w14:paraId="45BC16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271</w:t>
      </w:r>
    </w:p>
    <w:p w14:paraId="5BAFEB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272</w:t>
      </w:r>
    </w:p>
    <w:p w14:paraId="06D927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273</w:t>
      </w:r>
    </w:p>
    <w:p w14:paraId="53C24C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274</w:t>
      </w:r>
    </w:p>
    <w:p w14:paraId="5FFD13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274</w:t>
      </w:r>
    </w:p>
    <w:p w14:paraId="0AD969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275</w:t>
      </w:r>
    </w:p>
    <w:p w14:paraId="51B703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275</w:t>
      </w:r>
    </w:p>
    <w:p w14:paraId="751BE0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276</w:t>
      </w:r>
    </w:p>
    <w:p w14:paraId="4989C0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276</w:t>
      </w:r>
    </w:p>
    <w:p w14:paraId="44A502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278</w:t>
      </w:r>
    </w:p>
    <w:p w14:paraId="096779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279</w:t>
      </w:r>
    </w:p>
    <w:p w14:paraId="61B030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280</w:t>
      </w:r>
    </w:p>
    <w:p w14:paraId="3F39FEB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280</w:t>
      </w:r>
    </w:p>
    <w:p w14:paraId="2EEEBA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5</w:t>
      </w:r>
      <w:r w:rsidRPr="00A47D5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280</w:t>
      </w:r>
    </w:p>
    <w:p w14:paraId="17676E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5</w:t>
      </w:r>
      <w:r w:rsidRPr="00A47D5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281</w:t>
      </w:r>
    </w:p>
    <w:p w14:paraId="760862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282</w:t>
      </w:r>
    </w:p>
    <w:p w14:paraId="3AC4F9F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282</w:t>
      </w:r>
    </w:p>
    <w:p w14:paraId="31B58D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D13D0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1C21CA6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283</w:t>
      </w:r>
    </w:p>
    <w:p w14:paraId="575ED4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6C06ED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60D7D3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</w:t>
      </w:r>
      <w:r>
        <w:rPr>
          <w:noProof/>
        </w:rPr>
        <w:tab/>
        <w:t>283</w:t>
      </w:r>
    </w:p>
    <w:p w14:paraId="52E023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7BB94AE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0E7B48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?? ??"/>
          <w:noProof/>
        </w:rPr>
        <w:t>Timing Advance adjustment delay</w:t>
      </w:r>
      <w:r>
        <w:rPr>
          <w:noProof/>
        </w:rPr>
        <w:tab/>
        <w:t>283</w:t>
      </w:r>
    </w:p>
    <w:p w14:paraId="2A9A16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283</w:t>
      </w:r>
    </w:p>
    <w:p w14:paraId="746FFD3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283</w:t>
      </w:r>
    </w:p>
    <w:p w14:paraId="0751E7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6C3075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284</w:t>
      </w:r>
    </w:p>
    <w:p w14:paraId="1A1820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284</w:t>
      </w:r>
    </w:p>
    <w:p w14:paraId="2A9E75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285</w:t>
      </w:r>
    </w:p>
    <w:p w14:paraId="1C12DC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285</w:t>
      </w:r>
    </w:p>
    <w:p w14:paraId="1A92CA0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285</w:t>
      </w:r>
    </w:p>
    <w:p w14:paraId="0C5C6C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50AE85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523F0F2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286</w:t>
      </w:r>
    </w:p>
    <w:p w14:paraId="583571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286</w:t>
      </w:r>
    </w:p>
    <w:p w14:paraId="15534B3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Minimum requirements</w:t>
      </w:r>
      <w:r>
        <w:rPr>
          <w:noProof/>
        </w:rPr>
        <w:tab/>
        <w:t>287</w:t>
      </w:r>
    </w:p>
    <w:p w14:paraId="3779D1B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287</w:t>
      </w:r>
    </w:p>
    <w:p w14:paraId="576EB3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4CF71E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3F57CA3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287</w:t>
      </w:r>
    </w:p>
    <w:p w14:paraId="25F663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287</w:t>
      </w:r>
    </w:p>
    <w:p w14:paraId="784C2BF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Requirements</w:t>
      </w:r>
      <w:r>
        <w:rPr>
          <w:noProof/>
        </w:rPr>
        <w:tab/>
        <w:t>287</w:t>
      </w:r>
    </w:p>
    <w:p w14:paraId="1D40201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288</w:t>
      </w:r>
    </w:p>
    <w:p w14:paraId="401AE4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288</w:t>
      </w:r>
    </w:p>
    <w:p w14:paraId="62C092C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10CCBEC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288</w:t>
      </w:r>
    </w:p>
    <w:p w14:paraId="19BFBF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C189D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075AE67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288</w:t>
      </w:r>
    </w:p>
    <w:p w14:paraId="454719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53B3A4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2DA8931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288</w:t>
      </w:r>
    </w:p>
    <w:p w14:paraId="372068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71597D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289</w:t>
      </w:r>
    </w:p>
    <w:p w14:paraId="113992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289</w:t>
      </w:r>
    </w:p>
    <w:p w14:paraId="68B3469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290</w:t>
      </w:r>
    </w:p>
    <w:p w14:paraId="40A938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6ED22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290</w:t>
      </w:r>
    </w:p>
    <w:p w14:paraId="4253FE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291</w:t>
      </w:r>
    </w:p>
    <w:p w14:paraId="2B56541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EN-DC</w:t>
      </w:r>
      <w:r>
        <w:rPr>
          <w:noProof/>
        </w:rPr>
        <w:tab/>
        <w:t>291</w:t>
      </w:r>
    </w:p>
    <w:p w14:paraId="29E461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3972BF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02245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292</w:t>
      </w:r>
    </w:p>
    <w:p w14:paraId="47066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292</w:t>
      </w:r>
    </w:p>
    <w:p w14:paraId="5AA874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292</w:t>
      </w:r>
    </w:p>
    <w:p w14:paraId="0B7871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292</w:t>
      </w:r>
    </w:p>
    <w:p w14:paraId="26B4D0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292</w:t>
      </w:r>
    </w:p>
    <w:p w14:paraId="01B648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293</w:t>
      </w:r>
    </w:p>
    <w:p w14:paraId="4914A78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293</w:t>
      </w:r>
    </w:p>
    <w:p w14:paraId="386C07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293</w:t>
      </w:r>
    </w:p>
    <w:p w14:paraId="23608E8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293</w:t>
      </w:r>
    </w:p>
    <w:p w14:paraId="4A48B9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294</w:t>
      </w:r>
    </w:p>
    <w:p w14:paraId="62FE18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294</w:t>
      </w:r>
    </w:p>
    <w:p w14:paraId="4905D1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295</w:t>
      </w:r>
    </w:p>
    <w:p w14:paraId="7F33E9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295</w:t>
      </w:r>
    </w:p>
    <w:p w14:paraId="058BF4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295</w:t>
      </w:r>
    </w:p>
    <w:p w14:paraId="653AD4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295</w:t>
      </w:r>
    </w:p>
    <w:p w14:paraId="1CE9D6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295</w:t>
      </w:r>
    </w:p>
    <w:p w14:paraId="51C964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295</w:t>
      </w:r>
    </w:p>
    <w:p w14:paraId="363161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296</w:t>
      </w:r>
    </w:p>
    <w:p w14:paraId="1F77C0A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296</w:t>
      </w:r>
    </w:p>
    <w:p w14:paraId="50259DA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297</w:t>
      </w:r>
    </w:p>
    <w:p w14:paraId="4E1D0B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297</w:t>
      </w:r>
    </w:p>
    <w:p w14:paraId="4B5770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297</w:t>
      </w:r>
    </w:p>
    <w:p w14:paraId="748B819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Transmit/Receive Timing Difference in Carrier Aggregation for</w:t>
      </w:r>
      <w:r w:rsidRPr="00A47D5F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298</w:t>
      </w:r>
    </w:p>
    <w:p w14:paraId="26F702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6D390B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407EFF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298</w:t>
      </w:r>
    </w:p>
    <w:p w14:paraId="6314ACE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298</w:t>
      </w:r>
    </w:p>
    <w:p w14:paraId="2B39C66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627E19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1AA0EA5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NE-DC</w:t>
      </w:r>
      <w:r>
        <w:rPr>
          <w:noProof/>
        </w:rPr>
        <w:tab/>
        <w:t>299</w:t>
      </w:r>
    </w:p>
    <w:p w14:paraId="2A4B03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1ADA63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4734F9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299</w:t>
      </w:r>
    </w:p>
    <w:p w14:paraId="564958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299</w:t>
      </w:r>
    </w:p>
    <w:p w14:paraId="56DE5F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299</w:t>
      </w:r>
    </w:p>
    <w:p w14:paraId="2C0FAD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300</w:t>
      </w:r>
    </w:p>
    <w:p w14:paraId="70894E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300</w:t>
      </w:r>
    </w:p>
    <w:p w14:paraId="5EA012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300</w:t>
      </w:r>
    </w:p>
    <w:p w14:paraId="3DF9E77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300</w:t>
      </w:r>
    </w:p>
    <w:p w14:paraId="3730BD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300</w:t>
      </w:r>
    </w:p>
    <w:p w14:paraId="63DF131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301</w:t>
      </w:r>
    </w:p>
    <w:p w14:paraId="7FEBA7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301</w:t>
      </w:r>
    </w:p>
    <w:p w14:paraId="0E72A8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302</w:t>
      </w:r>
    </w:p>
    <w:p w14:paraId="5FC2BF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302</w:t>
      </w:r>
    </w:p>
    <w:p w14:paraId="4D4400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302</w:t>
      </w:r>
    </w:p>
    <w:p w14:paraId="44C397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302</w:t>
      </w:r>
    </w:p>
    <w:p w14:paraId="1E8564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302</w:t>
      </w:r>
    </w:p>
    <w:p w14:paraId="7E6F1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303</w:t>
      </w:r>
    </w:p>
    <w:p w14:paraId="07F23E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303</w:t>
      </w:r>
    </w:p>
    <w:p w14:paraId="734C676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303</w:t>
      </w:r>
    </w:p>
    <w:p w14:paraId="552903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303</w:t>
      </w:r>
    </w:p>
    <w:p w14:paraId="216EF7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304</w:t>
      </w:r>
    </w:p>
    <w:p w14:paraId="391CEB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304</w:t>
      </w:r>
    </w:p>
    <w:p w14:paraId="2586DF3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305</w:t>
      </w:r>
    </w:p>
    <w:p w14:paraId="422F09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1967F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25A7BB15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305</w:t>
      </w:r>
    </w:p>
    <w:p w14:paraId="2EC0E85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305</w:t>
      </w:r>
    </w:p>
    <w:p w14:paraId="399D8D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6C5876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306</w:t>
      </w:r>
    </w:p>
    <w:p w14:paraId="18B5F3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306</w:t>
      </w:r>
    </w:p>
    <w:p w14:paraId="17444A9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314</w:t>
      </w:r>
    </w:p>
    <w:p w14:paraId="31ED2B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315</w:t>
      </w:r>
    </w:p>
    <w:p w14:paraId="72AB191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316</w:t>
      </w:r>
    </w:p>
    <w:p w14:paraId="28EE01F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318</w:t>
      </w:r>
    </w:p>
    <w:p w14:paraId="4DCE113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319</w:t>
      </w:r>
    </w:p>
    <w:p w14:paraId="75770C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320</w:t>
      </w:r>
    </w:p>
    <w:p w14:paraId="7317FFD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320</w:t>
      </w:r>
    </w:p>
    <w:p w14:paraId="7ABF809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325</w:t>
      </w:r>
    </w:p>
    <w:p w14:paraId="1FB55A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329</w:t>
      </w:r>
    </w:p>
    <w:p w14:paraId="0B506B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330</w:t>
      </w:r>
    </w:p>
    <w:p w14:paraId="273EA53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331</w:t>
      </w:r>
    </w:p>
    <w:p w14:paraId="2954BD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332</w:t>
      </w:r>
    </w:p>
    <w:p w14:paraId="32EEB45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332</w:t>
      </w:r>
    </w:p>
    <w:p w14:paraId="0A8891F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338</w:t>
      </w:r>
    </w:p>
    <w:p w14:paraId="3454AB5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344</w:t>
      </w:r>
    </w:p>
    <w:p w14:paraId="2F3CFC3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344</w:t>
      </w:r>
    </w:p>
    <w:p w14:paraId="51A3E5B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345</w:t>
      </w:r>
    </w:p>
    <w:p w14:paraId="17B0E9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346</w:t>
      </w:r>
    </w:p>
    <w:p w14:paraId="78E9D22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347</w:t>
      </w:r>
    </w:p>
    <w:p w14:paraId="3D2FAC4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348</w:t>
      </w:r>
    </w:p>
    <w:p w14:paraId="68F1341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349</w:t>
      </w:r>
    </w:p>
    <w:p w14:paraId="0867A8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356</w:t>
      </w:r>
    </w:p>
    <w:p w14:paraId="0BBDC9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RAT measurements</w:t>
      </w:r>
      <w:r>
        <w:rPr>
          <w:noProof/>
        </w:rPr>
        <w:tab/>
        <w:t>356</w:t>
      </w:r>
    </w:p>
    <w:p w14:paraId="0AF309E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356</w:t>
      </w:r>
    </w:p>
    <w:p w14:paraId="28D07DC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361</w:t>
      </w:r>
    </w:p>
    <w:p w14:paraId="6175E30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361</w:t>
      </w:r>
    </w:p>
    <w:p w14:paraId="0292818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365</w:t>
      </w:r>
    </w:p>
    <w:p w14:paraId="498085B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365</w:t>
      </w:r>
    </w:p>
    <w:p w14:paraId="62969D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370</w:t>
      </w:r>
    </w:p>
    <w:p w14:paraId="472982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370</w:t>
      </w:r>
    </w:p>
    <w:p w14:paraId="1E841D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372</w:t>
      </w:r>
    </w:p>
    <w:p w14:paraId="4D678D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372</w:t>
      </w:r>
    </w:p>
    <w:p w14:paraId="18B2AFE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372</w:t>
      </w:r>
    </w:p>
    <w:p w14:paraId="1A127E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373</w:t>
      </w:r>
    </w:p>
    <w:p w14:paraId="5285B88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373</w:t>
      </w:r>
    </w:p>
    <w:p w14:paraId="6F04121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373</w:t>
      </w:r>
    </w:p>
    <w:p w14:paraId="0A36E56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373</w:t>
      </w:r>
    </w:p>
    <w:p w14:paraId="770B93B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375</w:t>
      </w:r>
    </w:p>
    <w:p w14:paraId="122F5B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– cdma2000 1xRTT measurements for SON ANR</w:t>
      </w:r>
      <w:r>
        <w:rPr>
          <w:noProof/>
        </w:rPr>
        <w:tab/>
        <w:t>375</w:t>
      </w:r>
    </w:p>
    <w:p w14:paraId="3DDCE7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– cdma2000 1xRTT measurements for SON ANR</w:t>
      </w:r>
      <w:r>
        <w:rPr>
          <w:noProof/>
        </w:rPr>
        <w:tab/>
        <w:t>375</w:t>
      </w:r>
    </w:p>
    <w:p w14:paraId="5EB073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375</w:t>
      </w:r>
    </w:p>
    <w:p w14:paraId="324E89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376</w:t>
      </w:r>
    </w:p>
    <w:p w14:paraId="0A0A18B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376</w:t>
      </w:r>
    </w:p>
    <w:p w14:paraId="40627BF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378</w:t>
      </w:r>
    </w:p>
    <w:p w14:paraId="1D39C27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378</w:t>
      </w:r>
    </w:p>
    <w:p w14:paraId="4BE70B8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382</w:t>
      </w:r>
    </w:p>
    <w:p w14:paraId="79B1226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386</w:t>
      </w:r>
    </w:p>
    <w:p w14:paraId="1B81179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386</w:t>
      </w:r>
    </w:p>
    <w:p w14:paraId="4272DD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386</w:t>
      </w:r>
    </w:p>
    <w:p w14:paraId="4BB351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386</w:t>
      </w:r>
    </w:p>
    <w:p w14:paraId="39456BD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– NR SFTD Measurements</w:t>
      </w:r>
      <w:r>
        <w:rPr>
          <w:noProof/>
        </w:rPr>
        <w:tab/>
        <w:t>386</w:t>
      </w:r>
    </w:p>
    <w:p w14:paraId="37464DF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– NR SFTD Measurements</w:t>
      </w:r>
      <w:r>
        <w:rPr>
          <w:noProof/>
        </w:rPr>
        <w:tab/>
        <w:t>388</w:t>
      </w:r>
    </w:p>
    <w:p w14:paraId="1F2A3E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 FDD - NR measurements with autonomous gaps</w:t>
      </w:r>
      <w:r>
        <w:rPr>
          <w:noProof/>
        </w:rPr>
        <w:tab/>
        <w:t>388</w:t>
      </w:r>
    </w:p>
    <w:p w14:paraId="32BABC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 TDD - NR measurements with autonomous gaps</w:t>
      </w:r>
      <w:r>
        <w:rPr>
          <w:noProof/>
        </w:rPr>
        <w:tab/>
        <w:t>389</w:t>
      </w:r>
    </w:p>
    <w:p w14:paraId="40E597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389</w:t>
      </w:r>
    </w:p>
    <w:p w14:paraId="42EA96B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389</w:t>
      </w:r>
    </w:p>
    <w:p w14:paraId="3CA44B8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391</w:t>
      </w:r>
    </w:p>
    <w:p w14:paraId="05F29FF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393</w:t>
      </w:r>
    </w:p>
    <w:p w14:paraId="47EE73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395</w:t>
      </w:r>
    </w:p>
    <w:p w14:paraId="21D21A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14496CD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5FE09F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475CDB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5054B6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396</w:t>
      </w:r>
    </w:p>
    <w:p w14:paraId="5CDA69E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397</w:t>
      </w:r>
    </w:p>
    <w:p w14:paraId="421D525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398</w:t>
      </w:r>
    </w:p>
    <w:p w14:paraId="79ED309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400</w:t>
      </w:r>
    </w:p>
    <w:p w14:paraId="1B6D1DC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402</w:t>
      </w:r>
    </w:p>
    <w:p w14:paraId="441BC20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404</w:t>
      </w:r>
    </w:p>
    <w:p w14:paraId="77EFF1A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405</w:t>
      </w:r>
    </w:p>
    <w:p w14:paraId="4B1706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407</w:t>
      </w:r>
    </w:p>
    <w:p w14:paraId="4D619DE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409</w:t>
      </w:r>
    </w:p>
    <w:p w14:paraId="34F306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</w:t>
      </w:r>
      <w:r>
        <w:rPr>
          <w:noProof/>
        </w:rPr>
        <w:tab/>
        <w:t>411</w:t>
      </w:r>
    </w:p>
    <w:p w14:paraId="6A4F171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411</w:t>
      </w:r>
    </w:p>
    <w:p w14:paraId="77353B8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412</w:t>
      </w:r>
    </w:p>
    <w:p w14:paraId="503954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413</w:t>
      </w:r>
    </w:p>
    <w:p w14:paraId="4272585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414</w:t>
      </w:r>
    </w:p>
    <w:p w14:paraId="37B33C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414</w:t>
      </w:r>
    </w:p>
    <w:p w14:paraId="7214692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415</w:t>
      </w:r>
    </w:p>
    <w:p w14:paraId="141335F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417</w:t>
      </w:r>
    </w:p>
    <w:p w14:paraId="400935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420</w:t>
      </w:r>
    </w:p>
    <w:p w14:paraId="3C5DAAA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424</w:t>
      </w:r>
    </w:p>
    <w:p w14:paraId="7068C3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427</w:t>
      </w:r>
    </w:p>
    <w:p w14:paraId="7E1A2E4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427</w:t>
      </w:r>
    </w:p>
    <w:p w14:paraId="4D6D4B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428</w:t>
      </w:r>
    </w:p>
    <w:p w14:paraId="74E5310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428</w:t>
      </w:r>
    </w:p>
    <w:p w14:paraId="1796A45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429</w:t>
      </w:r>
    </w:p>
    <w:p w14:paraId="092AC2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429</w:t>
      </w:r>
    </w:p>
    <w:p w14:paraId="48715A8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429</w:t>
      </w:r>
    </w:p>
    <w:p w14:paraId="3FAB27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2418B6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429</w:t>
      </w:r>
    </w:p>
    <w:p w14:paraId="632F254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434</w:t>
      </w:r>
    </w:p>
    <w:p w14:paraId="22B5D3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3482DD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434</w:t>
      </w:r>
    </w:p>
    <w:p w14:paraId="1B6D31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434</w:t>
      </w:r>
    </w:p>
    <w:p w14:paraId="47125B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434</w:t>
      </w:r>
    </w:p>
    <w:p w14:paraId="264F9A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435</w:t>
      </w:r>
    </w:p>
    <w:p w14:paraId="56F07FC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435</w:t>
      </w:r>
    </w:p>
    <w:p w14:paraId="6361FE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436</w:t>
      </w:r>
    </w:p>
    <w:p w14:paraId="4165E5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438</w:t>
      </w:r>
    </w:p>
    <w:p w14:paraId="7D207B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438</w:t>
      </w:r>
    </w:p>
    <w:p w14:paraId="6226B22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438</w:t>
      </w:r>
    </w:p>
    <w:p w14:paraId="018D6E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29C72B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439</w:t>
      </w:r>
    </w:p>
    <w:p w14:paraId="58CD5D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440</w:t>
      </w:r>
    </w:p>
    <w:p w14:paraId="599B74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440</w:t>
      </w:r>
    </w:p>
    <w:p w14:paraId="3BC60D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441</w:t>
      </w:r>
    </w:p>
    <w:p w14:paraId="3809E87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442</w:t>
      </w:r>
    </w:p>
    <w:p w14:paraId="6F292B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442</w:t>
      </w:r>
    </w:p>
    <w:p w14:paraId="1989CA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443</w:t>
      </w:r>
    </w:p>
    <w:p w14:paraId="56173F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443</w:t>
      </w:r>
    </w:p>
    <w:p w14:paraId="54E3B2D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443</w:t>
      </w:r>
    </w:p>
    <w:p w14:paraId="3E504A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446</w:t>
      </w:r>
    </w:p>
    <w:p w14:paraId="294CC82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448</w:t>
      </w:r>
    </w:p>
    <w:p w14:paraId="01A65D3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452</w:t>
      </w:r>
    </w:p>
    <w:p w14:paraId="665244B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452</w:t>
      </w:r>
    </w:p>
    <w:p w14:paraId="7D2417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453</w:t>
      </w:r>
    </w:p>
    <w:p w14:paraId="6CA08CF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</w:t>
      </w:r>
      <w:r>
        <w:rPr>
          <w:noProof/>
        </w:rPr>
        <w:tab/>
        <w:t>454</w:t>
      </w:r>
    </w:p>
    <w:p w14:paraId="664CE5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2F121B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454</w:t>
      </w:r>
    </w:p>
    <w:p w14:paraId="64BF22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454</w:t>
      </w:r>
    </w:p>
    <w:p w14:paraId="138B8C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454</w:t>
      </w:r>
    </w:p>
    <w:p w14:paraId="6B9C8A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457</w:t>
      </w:r>
    </w:p>
    <w:p w14:paraId="6F697D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459</w:t>
      </w:r>
    </w:p>
    <w:p w14:paraId="3D0165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460</w:t>
      </w:r>
    </w:p>
    <w:p w14:paraId="7998434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462</w:t>
      </w:r>
    </w:p>
    <w:p w14:paraId="6159710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465</w:t>
      </w:r>
    </w:p>
    <w:p w14:paraId="3F52E88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465</w:t>
      </w:r>
    </w:p>
    <w:p w14:paraId="6AB021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465</w:t>
      </w:r>
    </w:p>
    <w:p w14:paraId="01F369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465</w:t>
      </w:r>
    </w:p>
    <w:p w14:paraId="7212A3F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466</w:t>
      </w:r>
    </w:p>
    <w:p w14:paraId="50291F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468</w:t>
      </w:r>
    </w:p>
    <w:p w14:paraId="54997B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470</w:t>
      </w:r>
    </w:p>
    <w:p w14:paraId="1F27DE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471</w:t>
      </w:r>
    </w:p>
    <w:p w14:paraId="578F8B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473</w:t>
      </w:r>
    </w:p>
    <w:p w14:paraId="38DECDC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476</w:t>
      </w:r>
    </w:p>
    <w:p w14:paraId="568A155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476</w:t>
      </w:r>
    </w:p>
    <w:p w14:paraId="0A61FC6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476</w:t>
      </w:r>
    </w:p>
    <w:p w14:paraId="6C1CEC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2C97EF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477</w:t>
      </w:r>
    </w:p>
    <w:p w14:paraId="5BC576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477</w:t>
      </w:r>
    </w:p>
    <w:p w14:paraId="4163F3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477</w:t>
      </w:r>
    </w:p>
    <w:p w14:paraId="32788B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477</w:t>
      </w:r>
    </w:p>
    <w:p w14:paraId="558DEF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477</w:t>
      </w:r>
    </w:p>
    <w:p w14:paraId="4119596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477</w:t>
      </w:r>
    </w:p>
    <w:p w14:paraId="0486E84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478</w:t>
      </w:r>
    </w:p>
    <w:p w14:paraId="4688F5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480</w:t>
      </w:r>
    </w:p>
    <w:p w14:paraId="0F49D0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480</w:t>
      </w:r>
    </w:p>
    <w:p w14:paraId="1DC7E6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480</w:t>
      </w:r>
    </w:p>
    <w:p w14:paraId="18DD95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480</w:t>
      </w:r>
    </w:p>
    <w:p w14:paraId="07B51C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480</w:t>
      </w:r>
    </w:p>
    <w:p w14:paraId="4A0DE5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480</w:t>
      </w:r>
    </w:p>
    <w:p w14:paraId="122AC89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482</w:t>
      </w:r>
    </w:p>
    <w:p w14:paraId="0E5E990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483</w:t>
      </w:r>
    </w:p>
    <w:p w14:paraId="5E20AC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267855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483</w:t>
      </w:r>
    </w:p>
    <w:p w14:paraId="7187A9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484</w:t>
      </w:r>
    </w:p>
    <w:p w14:paraId="7C74A3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484</w:t>
      </w:r>
    </w:p>
    <w:p w14:paraId="21B779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484</w:t>
      </w:r>
    </w:p>
    <w:p w14:paraId="16B1FF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484</w:t>
      </w:r>
    </w:p>
    <w:p w14:paraId="459D3D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485</w:t>
      </w:r>
    </w:p>
    <w:p w14:paraId="3C43337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485</w:t>
      </w:r>
    </w:p>
    <w:p w14:paraId="791927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485</w:t>
      </w:r>
    </w:p>
    <w:p w14:paraId="5501D5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486</w:t>
      </w:r>
    </w:p>
    <w:p w14:paraId="427100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Measurements</w:t>
      </w:r>
      <w:r>
        <w:rPr>
          <w:noProof/>
        </w:rPr>
        <w:tab/>
        <w:t>486</w:t>
      </w:r>
    </w:p>
    <w:p w14:paraId="0426AC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5AC0DC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requirements</w:t>
      </w:r>
      <w:r>
        <w:rPr>
          <w:noProof/>
        </w:rPr>
        <w:tab/>
        <w:t>486</w:t>
      </w:r>
    </w:p>
    <w:p w14:paraId="33D2C1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487</w:t>
      </w:r>
    </w:p>
    <w:p w14:paraId="374659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487</w:t>
      </w:r>
    </w:p>
    <w:p w14:paraId="20D190C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487</w:t>
      </w:r>
    </w:p>
    <w:p w14:paraId="22ABB6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308EAD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487</w:t>
      </w:r>
    </w:p>
    <w:p w14:paraId="6CAD96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488</w:t>
      </w:r>
    </w:p>
    <w:p w14:paraId="5A7F9C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488</w:t>
      </w:r>
    </w:p>
    <w:p w14:paraId="6CA3CCE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488</w:t>
      </w:r>
    </w:p>
    <w:p w14:paraId="62F914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08A20C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488</w:t>
      </w:r>
    </w:p>
    <w:p w14:paraId="4BC53B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488</w:t>
      </w:r>
    </w:p>
    <w:p w14:paraId="688A4F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489</w:t>
      </w:r>
    </w:p>
    <w:p w14:paraId="1D1A274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489</w:t>
      </w:r>
    </w:p>
    <w:p w14:paraId="0F613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489</w:t>
      </w:r>
    </w:p>
    <w:p w14:paraId="1F66E6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490</w:t>
      </w:r>
    </w:p>
    <w:p w14:paraId="499785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490</w:t>
      </w:r>
    </w:p>
    <w:p w14:paraId="54DB60F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490</w:t>
      </w:r>
    </w:p>
    <w:p w14:paraId="7F22AD20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490</w:t>
      </w:r>
    </w:p>
    <w:p w14:paraId="7058B1F0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492</w:t>
      </w:r>
    </w:p>
    <w:p w14:paraId="15AF3435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493</w:t>
      </w:r>
    </w:p>
    <w:p w14:paraId="7D729E01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495</w:t>
      </w:r>
    </w:p>
    <w:p w14:paraId="31249A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496</w:t>
      </w:r>
    </w:p>
    <w:p w14:paraId="64566FC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496</w:t>
      </w:r>
    </w:p>
    <w:p w14:paraId="630BB89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500</w:t>
      </w:r>
    </w:p>
    <w:p w14:paraId="53B4EC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500</w:t>
      </w:r>
    </w:p>
    <w:p w14:paraId="5EF2B7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500</w:t>
      </w:r>
    </w:p>
    <w:p w14:paraId="20882D1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500</w:t>
      </w:r>
    </w:p>
    <w:p w14:paraId="233775B9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500</w:t>
      </w:r>
    </w:p>
    <w:p w14:paraId="21ABF8ED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502</w:t>
      </w:r>
    </w:p>
    <w:p w14:paraId="5D7950D9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502</w:t>
      </w:r>
    </w:p>
    <w:p w14:paraId="121F69E1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503</w:t>
      </w:r>
    </w:p>
    <w:p w14:paraId="5A2D96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504</w:t>
      </w:r>
    </w:p>
    <w:p w14:paraId="21F0F4E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504</w:t>
      </w:r>
    </w:p>
    <w:p w14:paraId="33F0B7F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508</w:t>
      </w:r>
    </w:p>
    <w:p w14:paraId="34CF058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508</w:t>
      </w:r>
    </w:p>
    <w:p w14:paraId="051300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508</w:t>
      </w:r>
    </w:p>
    <w:p w14:paraId="44FC8D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508</w:t>
      </w:r>
    </w:p>
    <w:p w14:paraId="27C01A7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509</w:t>
      </w:r>
    </w:p>
    <w:p w14:paraId="0FC30B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509</w:t>
      </w:r>
    </w:p>
    <w:p w14:paraId="489E60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509</w:t>
      </w:r>
    </w:p>
    <w:p w14:paraId="7EDEB2F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509</w:t>
      </w:r>
    </w:p>
    <w:p w14:paraId="408581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5CD56D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509</w:t>
      </w:r>
    </w:p>
    <w:p w14:paraId="02DBBD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42F6A6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509</w:t>
      </w:r>
    </w:p>
    <w:p w14:paraId="0B6D76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509</w:t>
      </w:r>
    </w:p>
    <w:p w14:paraId="016FF4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510</w:t>
      </w:r>
    </w:p>
    <w:p w14:paraId="3F0721D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510</w:t>
      </w:r>
    </w:p>
    <w:p w14:paraId="0FAA1EE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512</w:t>
      </w:r>
    </w:p>
    <w:p w14:paraId="0C707B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515</w:t>
      </w:r>
    </w:p>
    <w:p w14:paraId="523ED9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50369A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515</w:t>
      </w:r>
    </w:p>
    <w:p w14:paraId="59DD00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515</w:t>
      </w:r>
    </w:p>
    <w:p w14:paraId="0E77E5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515</w:t>
      </w:r>
    </w:p>
    <w:p w14:paraId="28AEFB7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515</w:t>
      </w:r>
    </w:p>
    <w:p w14:paraId="5BF1CD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517</w:t>
      </w:r>
    </w:p>
    <w:p w14:paraId="6665E6C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519</w:t>
      </w:r>
    </w:p>
    <w:p w14:paraId="6E53C9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519</w:t>
      </w:r>
    </w:p>
    <w:p w14:paraId="1F5965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519</w:t>
      </w:r>
    </w:p>
    <w:p w14:paraId="4389EC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520</w:t>
      </w:r>
    </w:p>
    <w:p w14:paraId="1D52E13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520</w:t>
      </w:r>
    </w:p>
    <w:p w14:paraId="0F96DFC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525</w:t>
      </w:r>
    </w:p>
    <w:p w14:paraId="2A12FB1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527</w:t>
      </w:r>
    </w:p>
    <w:p w14:paraId="353713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1CFF31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531</w:t>
      </w:r>
    </w:p>
    <w:p w14:paraId="051360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531</w:t>
      </w:r>
    </w:p>
    <w:p w14:paraId="53575B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534</w:t>
      </w:r>
    </w:p>
    <w:p w14:paraId="596807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536</w:t>
      </w:r>
    </w:p>
    <w:p w14:paraId="06ED0F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537</w:t>
      </w:r>
    </w:p>
    <w:p w14:paraId="4F74DAF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537</w:t>
      </w:r>
    </w:p>
    <w:p w14:paraId="51018C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539</w:t>
      </w:r>
    </w:p>
    <w:p w14:paraId="437CADD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541</w:t>
      </w:r>
    </w:p>
    <w:p w14:paraId="2126EC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542</w:t>
      </w:r>
    </w:p>
    <w:p w14:paraId="6D397BD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542</w:t>
      </w:r>
    </w:p>
    <w:p w14:paraId="5151DDB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542</w:t>
      </w:r>
    </w:p>
    <w:p w14:paraId="4CB4CA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543</w:t>
      </w:r>
    </w:p>
    <w:p w14:paraId="4EB6EF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543</w:t>
      </w:r>
    </w:p>
    <w:p w14:paraId="5B06E30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543</w:t>
      </w:r>
    </w:p>
    <w:p w14:paraId="3240EB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544</w:t>
      </w:r>
    </w:p>
    <w:p w14:paraId="7FA3B4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544</w:t>
      </w:r>
    </w:p>
    <w:p w14:paraId="464D8AF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545</w:t>
      </w:r>
    </w:p>
    <w:p w14:paraId="27D9302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546</w:t>
      </w:r>
    </w:p>
    <w:p w14:paraId="521801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546</w:t>
      </w:r>
    </w:p>
    <w:p w14:paraId="7E0E09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547</w:t>
      </w:r>
    </w:p>
    <w:p w14:paraId="7B954CD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551</w:t>
      </w:r>
    </w:p>
    <w:p w14:paraId="29B1DA0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553</w:t>
      </w:r>
    </w:p>
    <w:p w14:paraId="270522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557</w:t>
      </w:r>
    </w:p>
    <w:p w14:paraId="0B0DE1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557</w:t>
      </w:r>
    </w:p>
    <w:p w14:paraId="2E8F52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558</w:t>
      </w:r>
    </w:p>
    <w:p w14:paraId="4B5AAC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558</w:t>
      </w:r>
    </w:p>
    <w:p w14:paraId="70963A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559</w:t>
      </w:r>
    </w:p>
    <w:p w14:paraId="4E4B429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563</w:t>
      </w:r>
    </w:p>
    <w:p w14:paraId="38470F5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566</w:t>
      </w:r>
    </w:p>
    <w:p w14:paraId="1924976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571</w:t>
      </w:r>
    </w:p>
    <w:p w14:paraId="2BD154F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572</w:t>
      </w:r>
    </w:p>
    <w:p w14:paraId="18B5359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572</w:t>
      </w:r>
    </w:p>
    <w:p w14:paraId="7AD59B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573</w:t>
      </w:r>
    </w:p>
    <w:p w14:paraId="6FC024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573</w:t>
      </w:r>
    </w:p>
    <w:p w14:paraId="394C4C9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573</w:t>
      </w:r>
    </w:p>
    <w:p w14:paraId="3F229F1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576</w:t>
      </w:r>
    </w:p>
    <w:p w14:paraId="2E3ECAB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578</w:t>
      </w:r>
    </w:p>
    <w:p w14:paraId="39F49F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579</w:t>
      </w:r>
    </w:p>
    <w:p w14:paraId="7889B97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579</w:t>
      </w:r>
    </w:p>
    <w:p w14:paraId="569CC31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579</w:t>
      </w:r>
    </w:p>
    <w:p w14:paraId="56F5913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580</w:t>
      </w:r>
    </w:p>
    <w:p w14:paraId="25CFC8F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580</w:t>
      </w:r>
    </w:p>
    <w:p w14:paraId="2F5E50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580</w:t>
      </w:r>
    </w:p>
    <w:p w14:paraId="5047E53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581</w:t>
      </w:r>
    </w:p>
    <w:p w14:paraId="71322A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581</w:t>
      </w:r>
    </w:p>
    <w:p w14:paraId="2C89ECF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581</w:t>
      </w:r>
    </w:p>
    <w:p w14:paraId="4253FB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586</w:t>
      </w:r>
    </w:p>
    <w:p w14:paraId="2AD1D9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588</w:t>
      </w:r>
    </w:p>
    <w:p w14:paraId="4F8CA9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592</w:t>
      </w:r>
    </w:p>
    <w:p w14:paraId="625D5E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593</w:t>
      </w:r>
    </w:p>
    <w:p w14:paraId="32FB441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593</w:t>
      </w:r>
    </w:p>
    <w:p w14:paraId="6C70532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595</w:t>
      </w:r>
    </w:p>
    <w:p w14:paraId="2C3260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597</w:t>
      </w:r>
    </w:p>
    <w:p w14:paraId="23B383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598</w:t>
      </w:r>
    </w:p>
    <w:p w14:paraId="38BBFCE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598</w:t>
      </w:r>
    </w:p>
    <w:p w14:paraId="1EE24C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6AAC7C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599</w:t>
      </w:r>
    </w:p>
    <w:p w14:paraId="76416F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599</w:t>
      </w:r>
    </w:p>
    <w:p w14:paraId="475EA4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599</w:t>
      </w:r>
    </w:p>
    <w:p w14:paraId="14D186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599</w:t>
      </w:r>
    </w:p>
    <w:p w14:paraId="4516FC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599</w:t>
      </w:r>
    </w:p>
    <w:p w14:paraId="1DD99C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599</w:t>
      </w:r>
    </w:p>
    <w:p w14:paraId="40669F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599</w:t>
      </w:r>
    </w:p>
    <w:p w14:paraId="3BF8EC1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5786EA6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600</w:t>
      </w:r>
    </w:p>
    <w:p w14:paraId="6DDB51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11CEAA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600</w:t>
      </w:r>
    </w:p>
    <w:p w14:paraId="405E48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600</w:t>
      </w:r>
    </w:p>
    <w:p w14:paraId="7C18F4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601</w:t>
      </w:r>
    </w:p>
    <w:p w14:paraId="646949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601</w:t>
      </w:r>
    </w:p>
    <w:p w14:paraId="364287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602</w:t>
      </w:r>
    </w:p>
    <w:p w14:paraId="31556E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602</w:t>
      </w:r>
    </w:p>
    <w:p w14:paraId="357285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602</w:t>
      </w:r>
    </w:p>
    <w:p w14:paraId="0574B4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603</w:t>
      </w:r>
    </w:p>
    <w:p w14:paraId="693F9A4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603</w:t>
      </w:r>
    </w:p>
    <w:p w14:paraId="480D945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605</w:t>
      </w:r>
    </w:p>
    <w:p w14:paraId="4BFFC60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608</w:t>
      </w:r>
    </w:p>
    <w:p w14:paraId="2E5E17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608</w:t>
      </w:r>
    </w:p>
    <w:p w14:paraId="6AA8F84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608</w:t>
      </w:r>
    </w:p>
    <w:p w14:paraId="6F492E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611</w:t>
      </w:r>
    </w:p>
    <w:p w14:paraId="65994AD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613</w:t>
      </w:r>
    </w:p>
    <w:p w14:paraId="44D88B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Requirements for UE category M2 with CE mode B</w:t>
      </w:r>
      <w:r>
        <w:rPr>
          <w:noProof/>
        </w:rPr>
        <w:tab/>
        <w:t>614</w:t>
      </w:r>
    </w:p>
    <w:p w14:paraId="425B11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614</w:t>
      </w:r>
    </w:p>
    <w:p w14:paraId="3AC0A8F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614</w:t>
      </w:r>
    </w:p>
    <w:p w14:paraId="0C1E737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616</w:t>
      </w:r>
    </w:p>
    <w:p w14:paraId="074008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619</w:t>
      </w:r>
    </w:p>
    <w:p w14:paraId="3E999F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619</w:t>
      </w:r>
    </w:p>
    <w:p w14:paraId="2676A2A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620</w:t>
      </w:r>
    </w:p>
    <w:p w14:paraId="304A31E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622</w:t>
      </w:r>
    </w:p>
    <w:p w14:paraId="2969AA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624</w:t>
      </w:r>
    </w:p>
    <w:p w14:paraId="55C4E84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625</w:t>
      </w:r>
    </w:p>
    <w:p w14:paraId="7E0F4E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2C4337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Sharing</w:t>
      </w:r>
      <w:r>
        <w:rPr>
          <w:noProof/>
        </w:rPr>
        <w:tab/>
        <w:t>625</w:t>
      </w:r>
    </w:p>
    <w:p w14:paraId="29A7A4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lastRenderedPageBreak/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Intrafrequency Measurements</w:t>
      </w:r>
      <w:r>
        <w:rPr>
          <w:noProof/>
        </w:rPr>
        <w:tab/>
        <w:t>625</w:t>
      </w:r>
    </w:p>
    <w:p w14:paraId="1F6E85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626</w:t>
      </w:r>
    </w:p>
    <w:p w14:paraId="6DFF3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721156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626</w:t>
      </w:r>
    </w:p>
    <w:p w14:paraId="1E397F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 w:rsidRPr="00A47D5F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 w:rsidRPr="00A47D5F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626</w:t>
      </w:r>
    </w:p>
    <w:p w14:paraId="1EDC5E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628</w:t>
      </w:r>
    </w:p>
    <w:p w14:paraId="07105C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628</w:t>
      </w:r>
    </w:p>
    <w:p w14:paraId="19BE72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3A45A0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628</w:t>
      </w:r>
    </w:p>
    <w:p w14:paraId="1C3392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 w:rsidRPr="00A47D5F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628</w:t>
      </w:r>
    </w:p>
    <w:p w14:paraId="018EDC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630</w:t>
      </w:r>
    </w:p>
    <w:p w14:paraId="60BD4C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632</w:t>
      </w:r>
    </w:p>
    <w:p w14:paraId="592DC33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632</w:t>
      </w:r>
    </w:p>
    <w:p w14:paraId="4BA7EB8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633</w:t>
      </w:r>
    </w:p>
    <w:p w14:paraId="04046B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635</w:t>
      </w:r>
    </w:p>
    <w:p w14:paraId="38A64A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635</w:t>
      </w:r>
    </w:p>
    <w:p w14:paraId="5E96B1A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636</w:t>
      </w:r>
    </w:p>
    <w:p w14:paraId="56296DC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637</w:t>
      </w:r>
    </w:p>
    <w:p w14:paraId="0E64D0D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638</w:t>
      </w:r>
    </w:p>
    <w:p w14:paraId="4CACC3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639</w:t>
      </w:r>
    </w:p>
    <w:p w14:paraId="1ADDF8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639</w:t>
      </w:r>
    </w:p>
    <w:p w14:paraId="5089EA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639</w:t>
      </w:r>
    </w:p>
    <w:p w14:paraId="55F8C0C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640</w:t>
      </w:r>
    </w:p>
    <w:p w14:paraId="43084EA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641</w:t>
      </w:r>
    </w:p>
    <w:p w14:paraId="30BF78D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642</w:t>
      </w:r>
    </w:p>
    <w:p w14:paraId="3C8BFE8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642</w:t>
      </w:r>
    </w:p>
    <w:p w14:paraId="61B0C89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643</w:t>
      </w:r>
    </w:p>
    <w:p w14:paraId="560BA4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643</w:t>
      </w:r>
    </w:p>
    <w:p w14:paraId="17B052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644</w:t>
      </w:r>
    </w:p>
    <w:p w14:paraId="62503A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3AEF13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644</w:t>
      </w:r>
    </w:p>
    <w:p w14:paraId="00C8AF4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644</w:t>
      </w:r>
    </w:p>
    <w:p w14:paraId="2DF86A7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644</w:t>
      </w:r>
    </w:p>
    <w:p w14:paraId="2E1847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644</w:t>
      </w:r>
    </w:p>
    <w:p w14:paraId="7476D01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645</w:t>
      </w:r>
    </w:p>
    <w:p w14:paraId="0D19792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645</w:t>
      </w:r>
    </w:p>
    <w:p w14:paraId="254A96C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645</w:t>
      </w:r>
    </w:p>
    <w:p w14:paraId="39872B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646</w:t>
      </w:r>
    </w:p>
    <w:p w14:paraId="119EC9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647</w:t>
      </w:r>
    </w:p>
    <w:p w14:paraId="13A7977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647</w:t>
      </w:r>
    </w:p>
    <w:p w14:paraId="1F6B921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647</w:t>
      </w:r>
    </w:p>
    <w:p w14:paraId="7CD15E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648</w:t>
      </w:r>
    </w:p>
    <w:p w14:paraId="0721E5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648</w:t>
      </w:r>
    </w:p>
    <w:p w14:paraId="3A7608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5D33D5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648</w:t>
      </w:r>
    </w:p>
    <w:p w14:paraId="28966BD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648</w:t>
      </w:r>
    </w:p>
    <w:p w14:paraId="2DB494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648</w:t>
      </w:r>
    </w:p>
    <w:p w14:paraId="03B24B4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649</w:t>
      </w:r>
    </w:p>
    <w:p w14:paraId="69FE5C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650</w:t>
      </w:r>
    </w:p>
    <w:p w14:paraId="5E23EA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650</w:t>
      </w:r>
    </w:p>
    <w:p w14:paraId="22F9E8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686445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650</w:t>
      </w:r>
    </w:p>
    <w:p w14:paraId="69D6C1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650</w:t>
      </w:r>
    </w:p>
    <w:p w14:paraId="6EB9326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650</w:t>
      </w:r>
    </w:p>
    <w:p w14:paraId="51CF0D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651</w:t>
      </w:r>
    </w:p>
    <w:p w14:paraId="0F3D4CD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651</w:t>
      </w:r>
    </w:p>
    <w:p w14:paraId="3DB8903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651</w:t>
      </w:r>
    </w:p>
    <w:p w14:paraId="6C827BB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652</w:t>
      </w:r>
    </w:p>
    <w:p w14:paraId="64D098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652</w:t>
      </w:r>
    </w:p>
    <w:p w14:paraId="31821C2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653</w:t>
      </w:r>
    </w:p>
    <w:p w14:paraId="677FDD4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653</w:t>
      </w:r>
    </w:p>
    <w:p w14:paraId="2F592B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653</w:t>
      </w:r>
    </w:p>
    <w:p w14:paraId="0AF197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654</w:t>
      </w:r>
    </w:p>
    <w:p w14:paraId="715E84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654</w:t>
      </w:r>
    </w:p>
    <w:p w14:paraId="520C9E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492963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654</w:t>
      </w:r>
    </w:p>
    <w:p w14:paraId="53D164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654</w:t>
      </w:r>
    </w:p>
    <w:p w14:paraId="230632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654</w:t>
      </w:r>
    </w:p>
    <w:p w14:paraId="3FC6FD4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655</w:t>
      </w:r>
    </w:p>
    <w:p w14:paraId="4FEFE2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655</w:t>
      </w:r>
    </w:p>
    <w:p w14:paraId="40C251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656</w:t>
      </w:r>
    </w:p>
    <w:p w14:paraId="79B967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656</w:t>
      </w:r>
    </w:p>
    <w:p w14:paraId="58D31A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656</w:t>
      </w:r>
    </w:p>
    <w:p w14:paraId="35BCB7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656</w:t>
      </w:r>
    </w:p>
    <w:p w14:paraId="23C7A6C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656</w:t>
      </w:r>
    </w:p>
    <w:p w14:paraId="3D56AC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BSIC verification</w:t>
      </w:r>
      <w:r>
        <w:rPr>
          <w:noProof/>
        </w:rPr>
        <w:tab/>
        <w:t>658</w:t>
      </w:r>
    </w:p>
    <w:p w14:paraId="4128C7F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658</w:t>
      </w:r>
    </w:p>
    <w:p w14:paraId="548C532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658</w:t>
      </w:r>
    </w:p>
    <w:p w14:paraId="265DF14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659</w:t>
      </w:r>
    </w:p>
    <w:p w14:paraId="7CFD23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659</w:t>
      </w:r>
    </w:p>
    <w:p w14:paraId="164409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659</w:t>
      </w:r>
    </w:p>
    <w:p w14:paraId="4B32057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659</w:t>
      </w:r>
    </w:p>
    <w:p w14:paraId="59092F0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661</w:t>
      </w:r>
    </w:p>
    <w:p w14:paraId="505DF63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661</w:t>
      </w:r>
    </w:p>
    <w:p w14:paraId="3FBC3BB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661</w:t>
      </w:r>
    </w:p>
    <w:p w14:paraId="334B5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661</w:t>
      </w:r>
    </w:p>
    <w:p w14:paraId="6C1881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661</w:t>
      </w:r>
    </w:p>
    <w:p w14:paraId="034000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661</w:t>
      </w:r>
    </w:p>
    <w:p w14:paraId="4954D2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662</w:t>
      </w:r>
    </w:p>
    <w:p w14:paraId="56255C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662</w:t>
      </w:r>
    </w:p>
    <w:p w14:paraId="724F029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662</w:t>
      </w:r>
    </w:p>
    <w:p w14:paraId="5C2260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662</w:t>
      </w:r>
    </w:p>
    <w:p w14:paraId="2DCB917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663</w:t>
      </w:r>
    </w:p>
    <w:p w14:paraId="759750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663</w:t>
      </w:r>
    </w:p>
    <w:p w14:paraId="49039D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663</w:t>
      </w:r>
    </w:p>
    <w:p w14:paraId="2ABEB1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664</w:t>
      </w:r>
    </w:p>
    <w:p w14:paraId="709C74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8.17.16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3D3044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8.17.16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664</w:t>
      </w:r>
    </w:p>
    <w:p w14:paraId="7FB07A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8.17.16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664</w:t>
      </w:r>
    </w:p>
    <w:p w14:paraId="305EF6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664</w:t>
      </w:r>
    </w:p>
    <w:p w14:paraId="461B84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28C903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664</w:t>
      </w:r>
    </w:p>
    <w:p w14:paraId="428E69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664</w:t>
      </w:r>
    </w:p>
    <w:p w14:paraId="6C8420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664</w:t>
      </w:r>
    </w:p>
    <w:p w14:paraId="23CD19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664</w:t>
      </w:r>
    </w:p>
    <w:p w14:paraId="0E66EA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664</w:t>
      </w:r>
    </w:p>
    <w:p w14:paraId="1D4358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664</w:t>
      </w:r>
    </w:p>
    <w:p w14:paraId="3B942FC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664</w:t>
      </w:r>
    </w:p>
    <w:p w14:paraId="3EFA94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2E23BC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665</w:t>
      </w:r>
    </w:p>
    <w:p w14:paraId="2C062B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665</w:t>
      </w:r>
    </w:p>
    <w:p w14:paraId="03AF18F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665</w:t>
      </w:r>
    </w:p>
    <w:p w14:paraId="6F5CD9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665</w:t>
      </w:r>
    </w:p>
    <w:p w14:paraId="581977E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666</w:t>
      </w:r>
    </w:p>
    <w:p w14:paraId="641ACA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667</w:t>
      </w:r>
    </w:p>
    <w:p w14:paraId="72DEAA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635278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Intra-frequency Measurements</w:t>
      </w:r>
      <w:r>
        <w:rPr>
          <w:noProof/>
        </w:rPr>
        <w:tab/>
        <w:t>667</w:t>
      </w:r>
    </w:p>
    <w:p w14:paraId="6DEDBE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667</w:t>
      </w:r>
    </w:p>
    <w:p w14:paraId="54C537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667</w:t>
      </w:r>
    </w:p>
    <w:p w14:paraId="2CEFBE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Intra-frequency E-CID Measurements</w:t>
      </w:r>
      <w:r>
        <w:rPr>
          <w:noProof/>
        </w:rPr>
        <w:tab/>
        <w:t>667</w:t>
      </w:r>
    </w:p>
    <w:p w14:paraId="047DAE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668</w:t>
      </w:r>
    </w:p>
    <w:p w14:paraId="649A25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8.19.6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0899C0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8.19.6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668</w:t>
      </w:r>
    </w:p>
    <w:p w14:paraId="0D689D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8.19.6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668</w:t>
      </w:r>
    </w:p>
    <w:p w14:paraId="01765E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668</w:t>
      </w:r>
    </w:p>
    <w:p w14:paraId="350B8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1766B3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668</w:t>
      </w:r>
    </w:p>
    <w:p w14:paraId="5A1407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668</w:t>
      </w:r>
    </w:p>
    <w:p w14:paraId="4D6CE0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668</w:t>
      </w:r>
    </w:p>
    <w:p w14:paraId="64F654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668</w:t>
      </w:r>
    </w:p>
    <w:p w14:paraId="59045D8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668</w:t>
      </w:r>
    </w:p>
    <w:p w14:paraId="1785E5B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668</w:t>
      </w:r>
    </w:p>
    <w:p w14:paraId="06CA116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110B06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669</w:t>
      </w:r>
    </w:p>
    <w:p w14:paraId="6EFF3A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669</w:t>
      </w:r>
    </w:p>
    <w:p w14:paraId="50858C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669</w:t>
      </w:r>
    </w:p>
    <w:p w14:paraId="2E6990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670</w:t>
      </w:r>
    </w:p>
    <w:p w14:paraId="22E533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671</w:t>
      </w:r>
    </w:p>
    <w:p w14:paraId="4DE87D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672</w:t>
      </w:r>
    </w:p>
    <w:p w14:paraId="6B179D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673</w:t>
      </w:r>
    </w:p>
    <w:p w14:paraId="040A31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674</w:t>
      </w:r>
    </w:p>
    <w:p w14:paraId="162B01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675</w:t>
      </w:r>
    </w:p>
    <w:p w14:paraId="0ADB18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676</w:t>
      </w:r>
    </w:p>
    <w:p w14:paraId="125A72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676</w:t>
      </w:r>
    </w:p>
    <w:p w14:paraId="32EB96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676</w:t>
      </w:r>
    </w:p>
    <w:p w14:paraId="12EDFF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677</w:t>
      </w:r>
    </w:p>
    <w:p w14:paraId="4F816D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3356F3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677</w:t>
      </w:r>
    </w:p>
    <w:p w14:paraId="29C5A3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678</w:t>
      </w:r>
    </w:p>
    <w:p w14:paraId="1E118B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678</w:t>
      </w:r>
    </w:p>
    <w:p w14:paraId="22142B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679</w:t>
      </w:r>
    </w:p>
    <w:p w14:paraId="7AD714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680</w:t>
      </w:r>
    </w:p>
    <w:p w14:paraId="28474F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680</w:t>
      </w:r>
    </w:p>
    <w:p w14:paraId="52BEE1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681</w:t>
      </w:r>
    </w:p>
    <w:p w14:paraId="7FEAB5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681</w:t>
      </w:r>
    </w:p>
    <w:p w14:paraId="6A3DB7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682</w:t>
      </w:r>
    </w:p>
    <w:p w14:paraId="5CBCA6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683</w:t>
      </w:r>
    </w:p>
    <w:p w14:paraId="4C4261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299229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683</w:t>
      </w:r>
    </w:p>
    <w:p w14:paraId="674874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683</w:t>
      </w:r>
    </w:p>
    <w:p w14:paraId="619CC0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684</w:t>
      </w:r>
    </w:p>
    <w:p w14:paraId="5594C1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684</w:t>
      </w:r>
    </w:p>
    <w:p w14:paraId="46CBC1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684</w:t>
      </w:r>
    </w:p>
    <w:p w14:paraId="11D35F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685</w:t>
      </w:r>
    </w:p>
    <w:p w14:paraId="750938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686</w:t>
      </w:r>
    </w:p>
    <w:p w14:paraId="7DD4CD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687</w:t>
      </w:r>
    </w:p>
    <w:p w14:paraId="67E0E2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688</w:t>
      </w:r>
    </w:p>
    <w:p w14:paraId="395529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689</w:t>
      </w:r>
    </w:p>
    <w:p w14:paraId="132B31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689</w:t>
      </w:r>
    </w:p>
    <w:p w14:paraId="7B11FD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689</w:t>
      </w:r>
    </w:p>
    <w:p w14:paraId="7C39D8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522446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689</w:t>
      </w:r>
    </w:p>
    <w:p w14:paraId="54A8A3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690</w:t>
      </w:r>
    </w:p>
    <w:p w14:paraId="649174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690</w:t>
      </w:r>
    </w:p>
    <w:p w14:paraId="3B236A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</w:t>
      </w:r>
      <w:r>
        <w:rPr>
          <w:noProof/>
        </w:rPr>
        <w:tab/>
        <w:t>691</w:t>
      </w:r>
    </w:p>
    <w:p w14:paraId="58B862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692</w:t>
      </w:r>
    </w:p>
    <w:p w14:paraId="349FDC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WB-RSRQ Accuracy</w:t>
      </w:r>
      <w:r>
        <w:rPr>
          <w:noProof/>
        </w:rPr>
        <w:tab/>
        <w:t>692</w:t>
      </w:r>
    </w:p>
    <w:p w14:paraId="73D120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693</w:t>
      </w:r>
    </w:p>
    <w:p w14:paraId="38CC16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694</w:t>
      </w:r>
    </w:p>
    <w:p w14:paraId="087B55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694</w:t>
      </w:r>
    </w:p>
    <w:p w14:paraId="7E9B30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694</w:t>
      </w:r>
    </w:p>
    <w:p w14:paraId="229002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695</w:t>
      </w:r>
    </w:p>
    <w:p w14:paraId="09B7DC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696</w:t>
      </w:r>
    </w:p>
    <w:p w14:paraId="6D9849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696</w:t>
      </w:r>
    </w:p>
    <w:p w14:paraId="063B6B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696</w:t>
      </w:r>
    </w:p>
    <w:p w14:paraId="309BFE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696</w:t>
      </w:r>
    </w:p>
    <w:p w14:paraId="6B8676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697</w:t>
      </w:r>
    </w:p>
    <w:p w14:paraId="207F36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697</w:t>
      </w:r>
    </w:p>
    <w:p w14:paraId="4B68EA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698</w:t>
      </w:r>
    </w:p>
    <w:p w14:paraId="12FE89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698</w:t>
      </w:r>
    </w:p>
    <w:p w14:paraId="49EAA0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698</w:t>
      </w:r>
    </w:p>
    <w:p w14:paraId="49228E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698</w:t>
      </w:r>
    </w:p>
    <w:p w14:paraId="4DD2B7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 – Tx time difference</w:t>
      </w:r>
      <w:r>
        <w:rPr>
          <w:noProof/>
        </w:rPr>
        <w:tab/>
        <w:t>698</w:t>
      </w:r>
    </w:p>
    <w:p w14:paraId="27C53F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</w:t>
      </w:r>
      <w:r>
        <w:rPr>
          <w:noProof/>
        </w:rPr>
        <w:tab/>
        <w:t>698</w:t>
      </w:r>
    </w:p>
    <w:p w14:paraId="55125F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699</w:t>
      </w:r>
    </w:p>
    <w:p w14:paraId="3CEA4F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700</w:t>
      </w:r>
    </w:p>
    <w:p w14:paraId="03F0BA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701</w:t>
      </w:r>
    </w:p>
    <w:p w14:paraId="452F9A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702</w:t>
      </w:r>
    </w:p>
    <w:p w14:paraId="4E496C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702</w:t>
      </w:r>
    </w:p>
    <w:p w14:paraId="71E333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703</w:t>
      </w:r>
    </w:p>
    <w:p w14:paraId="344927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705</w:t>
      </w:r>
    </w:p>
    <w:p w14:paraId="758CD6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705</w:t>
      </w:r>
    </w:p>
    <w:p w14:paraId="371D64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706</w:t>
      </w:r>
    </w:p>
    <w:p w14:paraId="7D9775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707</w:t>
      </w:r>
    </w:p>
    <w:p w14:paraId="3679C6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708</w:t>
      </w:r>
    </w:p>
    <w:p w14:paraId="78B799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709</w:t>
      </w:r>
    </w:p>
    <w:p w14:paraId="369561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709</w:t>
      </w:r>
    </w:p>
    <w:p w14:paraId="1BCF7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709</w:t>
      </w:r>
    </w:p>
    <w:p w14:paraId="01BC6D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709</w:t>
      </w:r>
    </w:p>
    <w:p w14:paraId="34CB96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709</w:t>
      </w:r>
    </w:p>
    <w:p w14:paraId="015B68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710</w:t>
      </w:r>
    </w:p>
    <w:p w14:paraId="2ABF40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710</w:t>
      </w:r>
    </w:p>
    <w:p w14:paraId="0613A5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710</w:t>
      </w:r>
    </w:p>
    <w:p w14:paraId="3AB243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711</w:t>
      </w:r>
    </w:p>
    <w:p w14:paraId="63D963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712</w:t>
      </w:r>
    </w:p>
    <w:p w14:paraId="25D945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712</w:t>
      </w:r>
    </w:p>
    <w:p w14:paraId="1B413B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712</w:t>
      </w:r>
    </w:p>
    <w:p w14:paraId="309C3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712</w:t>
      </w:r>
    </w:p>
    <w:p w14:paraId="731EE03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712</w:t>
      </w:r>
    </w:p>
    <w:p w14:paraId="028C0ACE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712</w:t>
      </w:r>
    </w:p>
    <w:p w14:paraId="51872121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713</w:t>
      </w:r>
    </w:p>
    <w:p w14:paraId="480ED3D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714</w:t>
      </w:r>
    </w:p>
    <w:p w14:paraId="7BE1E2AD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714</w:t>
      </w:r>
    </w:p>
    <w:p w14:paraId="23C2058E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714</w:t>
      </w:r>
    </w:p>
    <w:p w14:paraId="655BD2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715</w:t>
      </w:r>
    </w:p>
    <w:p w14:paraId="0E9649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715</w:t>
      </w:r>
    </w:p>
    <w:p w14:paraId="3680AC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715</w:t>
      </w:r>
    </w:p>
    <w:p w14:paraId="016DC8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716</w:t>
      </w:r>
    </w:p>
    <w:p w14:paraId="6BA3A5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716</w:t>
      </w:r>
    </w:p>
    <w:p w14:paraId="0008885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716</w:t>
      </w:r>
    </w:p>
    <w:p w14:paraId="62630DB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716</w:t>
      </w:r>
    </w:p>
    <w:p w14:paraId="0D1190A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716</w:t>
      </w:r>
    </w:p>
    <w:p w14:paraId="75E72B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716</w:t>
      </w:r>
    </w:p>
    <w:p w14:paraId="406DC63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716</w:t>
      </w:r>
    </w:p>
    <w:p w14:paraId="4E59D4F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716</w:t>
      </w:r>
    </w:p>
    <w:p w14:paraId="674BEF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716</w:t>
      </w:r>
    </w:p>
    <w:p w14:paraId="6727780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716</w:t>
      </w:r>
    </w:p>
    <w:p w14:paraId="703524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717</w:t>
      </w:r>
    </w:p>
    <w:p w14:paraId="41C608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 Measurements</w:t>
      </w:r>
      <w:r>
        <w:rPr>
          <w:noProof/>
        </w:rPr>
        <w:tab/>
        <w:t>717</w:t>
      </w:r>
    </w:p>
    <w:p w14:paraId="654329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717</w:t>
      </w:r>
    </w:p>
    <w:p w14:paraId="5C9BB4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718</w:t>
      </w:r>
    </w:p>
    <w:p w14:paraId="5C7875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718</w:t>
      </w:r>
    </w:p>
    <w:p w14:paraId="1446A9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718</w:t>
      </w:r>
    </w:p>
    <w:p w14:paraId="75E1ED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718</w:t>
      </w:r>
    </w:p>
    <w:p w14:paraId="776596D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719</w:t>
      </w:r>
    </w:p>
    <w:p w14:paraId="0F59C6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720</w:t>
      </w:r>
    </w:p>
    <w:p w14:paraId="021371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720</w:t>
      </w:r>
    </w:p>
    <w:p w14:paraId="3EEC8F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</w:t>
      </w:r>
      <w:r>
        <w:rPr>
          <w:noProof/>
        </w:rPr>
        <w:tab/>
        <w:t>720</w:t>
      </w:r>
    </w:p>
    <w:p w14:paraId="143A8C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720</w:t>
      </w:r>
    </w:p>
    <w:p w14:paraId="2533841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720</w:t>
      </w:r>
    </w:p>
    <w:p w14:paraId="4460406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721</w:t>
      </w:r>
    </w:p>
    <w:p w14:paraId="3B9275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721</w:t>
      </w:r>
    </w:p>
    <w:p w14:paraId="7CB916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722</w:t>
      </w:r>
    </w:p>
    <w:p w14:paraId="6399B1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</w:t>
      </w:r>
      <w:r>
        <w:rPr>
          <w:noProof/>
        </w:rPr>
        <w:tab/>
        <w:t>722</w:t>
      </w:r>
    </w:p>
    <w:p w14:paraId="1A48303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722</w:t>
      </w:r>
    </w:p>
    <w:p w14:paraId="5E6D8C4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722</w:t>
      </w:r>
    </w:p>
    <w:p w14:paraId="2BABA71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723</w:t>
      </w:r>
    </w:p>
    <w:p w14:paraId="7336A7C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723</w:t>
      </w:r>
    </w:p>
    <w:p w14:paraId="12D03A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</w:t>
      </w:r>
      <w:r>
        <w:rPr>
          <w:noProof/>
        </w:rPr>
        <w:tab/>
        <w:t>724</w:t>
      </w:r>
    </w:p>
    <w:p w14:paraId="594E7D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724</w:t>
      </w:r>
    </w:p>
    <w:p w14:paraId="33316D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724</w:t>
      </w:r>
    </w:p>
    <w:p w14:paraId="0A3D8F2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724</w:t>
      </w:r>
    </w:p>
    <w:p w14:paraId="76A8D8F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725</w:t>
      </w:r>
    </w:p>
    <w:p w14:paraId="4698CF8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725</w:t>
      </w:r>
    </w:p>
    <w:p w14:paraId="6F5F41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726</w:t>
      </w:r>
    </w:p>
    <w:p w14:paraId="3456CC6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726</w:t>
      </w:r>
    </w:p>
    <w:p w14:paraId="00EB6B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726</w:t>
      </w:r>
    </w:p>
    <w:p w14:paraId="628B958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727</w:t>
      </w:r>
    </w:p>
    <w:p w14:paraId="1FF58C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727</w:t>
      </w:r>
    </w:p>
    <w:p w14:paraId="2A08EDB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727</w:t>
      </w:r>
    </w:p>
    <w:p w14:paraId="33952A4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727</w:t>
      </w:r>
    </w:p>
    <w:p w14:paraId="7C84A0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728</w:t>
      </w:r>
    </w:p>
    <w:p w14:paraId="06FF78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11ADDD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728</w:t>
      </w:r>
    </w:p>
    <w:p w14:paraId="561CE8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728</w:t>
      </w:r>
    </w:p>
    <w:p w14:paraId="2E234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728</w:t>
      </w:r>
    </w:p>
    <w:p w14:paraId="198AFA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729</w:t>
      </w:r>
    </w:p>
    <w:p w14:paraId="03A8DC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Accuracy Requirement</w:t>
      </w:r>
      <w:r>
        <w:rPr>
          <w:noProof/>
        </w:rPr>
        <w:tab/>
        <w:t>729</w:t>
      </w:r>
    </w:p>
    <w:p w14:paraId="002227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729</w:t>
      </w:r>
    </w:p>
    <w:p w14:paraId="3943D3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730</w:t>
      </w:r>
    </w:p>
    <w:p w14:paraId="7A2570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730</w:t>
      </w:r>
    </w:p>
    <w:p w14:paraId="096B2A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732</w:t>
      </w:r>
    </w:p>
    <w:p w14:paraId="6F5096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733</w:t>
      </w:r>
    </w:p>
    <w:p w14:paraId="01AA5E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735</w:t>
      </w:r>
    </w:p>
    <w:p w14:paraId="7FFFED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736</w:t>
      </w:r>
    </w:p>
    <w:p w14:paraId="185431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736</w:t>
      </w:r>
    </w:p>
    <w:p w14:paraId="7105F7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737</w:t>
      </w:r>
    </w:p>
    <w:p w14:paraId="0CEF3F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738</w:t>
      </w:r>
    </w:p>
    <w:p w14:paraId="51515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738</w:t>
      </w:r>
    </w:p>
    <w:p w14:paraId="38AD49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739</w:t>
      </w:r>
    </w:p>
    <w:p w14:paraId="6AF59A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740</w:t>
      </w:r>
    </w:p>
    <w:p w14:paraId="6B2707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741</w:t>
      </w:r>
    </w:p>
    <w:p w14:paraId="53681F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742</w:t>
      </w:r>
    </w:p>
    <w:p w14:paraId="5C9832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743</w:t>
      </w:r>
    </w:p>
    <w:p w14:paraId="55CD49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744</w:t>
      </w:r>
    </w:p>
    <w:p w14:paraId="3F7C06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745</w:t>
      </w:r>
    </w:p>
    <w:p w14:paraId="14162C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746</w:t>
      </w:r>
    </w:p>
    <w:p w14:paraId="31C702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747</w:t>
      </w:r>
    </w:p>
    <w:p w14:paraId="3AA77B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748</w:t>
      </w:r>
    </w:p>
    <w:p w14:paraId="463F8C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749</w:t>
      </w:r>
    </w:p>
    <w:p w14:paraId="0F0F84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752</w:t>
      </w:r>
    </w:p>
    <w:p w14:paraId="615323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755</w:t>
      </w:r>
    </w:p>
    <w:p w14:paraId="4D8BF2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755</w:t>
      </w:r>
    </w:p>
    <w:p w14:paraId="0CD92B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758</w:t>
      </w:r>
    </w:p>
    <w:p w14:paraId="025E65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759</w:t>
      </w:r>
    </w:p>
    <w:p w14:paraId="7A6A26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759</w:t>
      </w:r>
    </w:p>
    <w:p w14:paraId="555B19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760</w:t>
      </w:r>
    </w:p>
    <w:p w14:paraId="22F547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760</w:t>
      </w:r>
    </w:p>
    <w:p w14:paraId="36B6C7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761</w:t>
      </w:r>
    </w:p>
    <w:p w14:paraId="1D0321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761</w:t>
      </w:r>
    </w:p>
    <w:p w14:paraId="1C2048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762</w:t>
      </w:r>
    </w:p>
    <w:p w14:paraId="1D95E0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762</w:t>
      </w:r>
    </w:p>
    <w:p w14:paraId="19D35E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763</w:t>
      </w:r>
    </w:p>
    <w:p w14:paraId="5CE7D9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763</w:t>
      </w:r>
    </w:p>
    <w:p w14:paraId="45A026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763</w:t>
      </w:r>
    </w:p>
    <w:p w14:paraId="2BF4A8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764</w:t>
      </w:r>
    </w:p>
    <w:p w14:paraId="63E57B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765</w:t>
      </w:r>
    </w:p>
    <w:p w14:paraId="75BA08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766</w:t>
      </w:r>
    </w:p>
    <w:p w14:paraId="7CF1A4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767</w:t>
      </w:r>
    </w:p>
    <w:p w14:paraId="5D4A3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768</w:t>
      </w:r>
    </w:p>
    <w:p w14:paraId="0430E8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768</w:t>
      </w:r>
    </w:p>
    <w:p w14:paraId="6341AA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769</w:t>
      </w:r>
    </w:p>
    <w:p w14:paraId="69343B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769</w:t>
      </w:r>
    </w:p>
    <w:p w14:paraId="13C8E8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769</w:t>
      </w:r>
    </w:p>
    <w:p w14:paraId="1D86FE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769</w:t>
      </w:r>
    </w:p>
    <w:p w14:paraId="5EDC19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771</w:t>
      </w:r>
    </w:p>
    <w:p w14:paraId="3CDA9F7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771</w:t>
      </w:r>
    </w:p>
    <w:p w14:paraId="2A255F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771</w:t>
      </w:r>
    </w:p>
    <w:p w14:paraId="76D9B3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772</w:t>
      </w:r>
    </w:p>
    <w:p w14:paraId="18D5DE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772</w:t>
      </w:r>
    </w:p>
    <w:p w14:paraId="5FB599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772</w:t>
      </w:r>
    </w:p>
    <w:p w14:paraId="54CDD2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773</w:t>
      </w:r>
    </w:p>
    <w:p w14:paraId="7722E1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774</w:t>
      </w:r>
    </w:p>
    <w:p w14:paraId="103516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775</w:t>
      </w:r>
    </w:p>
    <w:p w14:paraId="5FAD12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777</w:t>
      </w:r>
    </w:p>
    <w:p w14:paraId="0DB074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778</w:t>
      </w:r>
    </w:p>
    <w:p w14:paraId="456198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779</w:t>
      </w:r>
    </w:p>
    <w:p w14:paraId="4C1AB4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781</w:t>
      </w:r>
    </w:p>
    <w:p w14:paraId="378D75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781</w:t>
      </w:r>
    </w:p>
    <w:p w14:paraId="48D794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783</w:t>
      </w:r>
    </w:p>
    <w:p w14:paraId="115D70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784</w:t>
      </w:r>
    </w:p>
    <w:p w14:paraId="48A152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784</w:t>
      </w:r>
    </w:p>
    <w:p w14:paraId="6FF75F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784</w:t>
      </w:r>
    </w:p>
    <w:p w14:paraId="002A13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785</w:t>
      </w:r>
    </w:p>
    <w:p w14:paraId="692C7E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785</w:t>
      </w:r>
    </w:p>
    <w:p w14:paraId="6B049A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786</w:t>
      </w:r>
    </w:p>
    <w:p w14:paraId="2AAFA3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787</w:t>
      </w:r>
    </w:p>
    <w:p w14:paraId="2F2C33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Relative Accuracy of RSRP for </w:t>
      </w:r>
      <w:r w:rsidRPr="00A47D5F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788</w:t>
      </w:r>
    </w:p>
    <w:p w14:paraId="4DCE5B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789</w:t>
      </w:r>
    </w:p>
    <w:p w14:paraId="00A5DD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789</w:t>
      </w:r>
    </w:p>
    <w:p w14:paraId="76242A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789</w:t>
      </w:r>
    </w:p>
    <w:p w14:paraId="647F27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790</w:t>
      </w:r>
    </w:p>
    <w:p w14:paraId="7D23C4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791</w:t>
      </w:r>
    </w:p>
    <w:p w14:paraId="603B98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</w:t>
      </w:r>
      <w:r>
        <w:rPr>
          <w:noProof/>
        </w:rPr>
        <w:tab/>
        <w:t>791</w:t>
      </w:r>
    </w:p>
    <w:p w14:paraId="695C06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793</w:t>
      </w:r>
    </w:p>
    <w:p w14:paraId="0A7EA3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793</w:t>
      </w:r>
    </w:p>
    <w:p w14:paraId="375026C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794</w:t>
      </w:r>
    </w:p>
    <w:p w14:paraId="18EB56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794</w:t>
      </w:r>
    </w:p>
    <w:p w14:paraId="175A13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795</w:t>
      </w:r>
    </w:p>
    <w:p w14:paraId="75B46F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795</w:t>
      </w:r>
    </w:p>
    <w:p w14:paraId="2623E8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Measurements</w:t>
      </w:r>
      <w:r>
        <w:rPr>
          <w:noProof/>
        </w:rPr>
        <w:tab/>
        <w:t>795</w:t>
      </w:r>
    </w:p>
    <w:p w14:paraId="4A9AE4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P-CCPCH RSCP</w:t>
      </w:r>
      <w:r>
        <w:rPr>
          <w:noProof/>
        </w:rPr>
        <w:tab/>
        <w:t>796</w:t>
      </w:r>
    </w:p>
    <w:p w14:paraId="3334E5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0F5F65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59D300E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Measurements</w:t>
      </w:r>
      <w:r>
        <w:rPr>
          <w:noProof/>
        </w:rPr>
        <w:tab/>
        <w:t>796</w:t>
      </w:r>
    </w:p>
    <w:p w14:paraId="0ED6C4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796</w:t>
      </w:r>
    </w:p>
    <w:p w14:paraId="60425A7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Measurements</w:t>
      </w:r>
      <w:r>
        <w:rPr>
          <w:noProof/>
        </w:rPr>
        <w:tab/>
        <w:t>796</w:t>
      </w:r>
    </w:p>
    <w:p w14:paraId="6C9532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796</w:t>
      </w:r>
    </w:p>
    <w:p w14:paraId="32AC926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A47D5F">
        <w:rPr>
          <w:rFonts w:cs="v4.2.0"/>
          <w:noProof/>
          <w:vertAlign w:val="subscript"/>
        </w:rPr>
        <w:t>CMAX,c</w:t>
      </w:r>
      <w:r>
        <w:rPr>
          <w:noProof/>
        </w:rPr>
        <w:tab/>
        <w:t>797</w:t>
      </w:r>
    </w:p>
    <w:p w14:paraId="217A4A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797</w:t>
      </w:r>
    </w:p>
    <w:p w14:paraId="6B9531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Estimation Period</w:t>
      </w:r>
      <w:r>
        <w:rPr>
          <w:noProof/>
        </w:rPr>
        <w:tab/>
        <w:t>797</w:t>
      </w:r>
    </w:p>
    <w:p w14:paraId="55934C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797</w:t>
      </w:r>
    </w:p>
    <w:p w14:paraId="0EE889E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IEEE802.11 Measurements</w:t>
      </w:r>
      <w:r>
        <w:rPr>
          <w:noProof/>
        </w:rPr>
        <w:tab/>
        <w:t>797</w:t>
      </w:r>
    </w:p>
    <w:p w14:paraId="09FF50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</w:t>
      </w:r>
      <w:r>
        <w:rPr>
          <w:noProof/>
        </w:rPr>
        <w:tab/>
        <w:t>797</w:t>
      </w:r>
    </w:p>
    <w:p w14:paraId="22C46D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797</w:t>
      </w:r>
    </w:p>
    <w:p w14:paraId="64B8183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798</w:t>
      </w:r>
    </w:p>
    <w:p w14:paraId="058601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798</w:t>
      </w:r>
    </w:p>
    <w:p w14:paraId="00E5E7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</w:t>
      </w:r>
      <w:r>
        <w:rPr>
          <w:noProof/>
        </w:rPr>
        <w:tab/>
        <w:t>798</w:t>
      </w:r>
    </w:p>
    <w:p w14:paraId="0EFCEE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798</w:t>
      </w:r>
    </w:p>
    <w:p w14:paraId="186280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799</w:t>
      </w:r>
    </w:p>
    <w:p w14:paraId="15DA13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799</w:t>
      </w:r>
    </w:p>
    <w:p w14:paraId="6A28C7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800</w:t>
      </w:r>
    </w:p>
    <w:p w14:paraId="396757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A47D5F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800</w:t>
      </w:r>
    </w:p>
    <w:p w14:paraId="4C9896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A47D5F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800</w:t>
      </w:r>
    </w:p>
    <w:p w14:paraId="14C6E1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</w:t>
      </w:r>
      <w:r>
        <w:rPr>
          <w:noProof/>
        </w:rPr>
        <w:tab/>
        <w:t>801</w:t>
      </w:r>
    </w:p>
    <w:p w14:paraId="2CC762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801</w:t>
      </w:r>
    </w:p>
    <w:p w14:paraId="780C03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801</w:t>
      </w:r>
    </w:p>
    <w:p w14:paraId="7FFB70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802</w:t>
      </w:r>
    </w:p>
    <w:p w14:paraId="6C24FB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802</w:t>
      </w:r>
    </w:p>
    <w:p w14:paraId="61D0CF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A47D5F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802</w:t>
      </w:r>
    </w:p>
    <w:p w14:paraId="22AF09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A47D5F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803</w:t>
      </w:r>
    </w:p>
    <w:p w14:paraId="3019FA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</w:t>
      </w:r>
      <w:r>
        <w:rPr>
          <w:noProof/>
        </w:rPr>
        <w:tab/>
        <w:t>803</w:t>
      </w:r>
    </w:p>
    <w:p w14:paraId="6FB7D8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803</w:t>
      </w:r>
    </w:p>
    <w:p w14:paraId="7B0319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804</w:t>
      </w:r>
    </w:p>
    <w:p w14:paraId="410029C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Measurements</w:t>
      </w:r>
      <w:r>
        <w:rPr>
          <w:noProof/>
        </w:rPr>
        <w:tab/>
        <w:t>805</w:t>
      </w:r>
    </w:p>
    <w:p w14:paraId="3E4F8C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805</w:t>
      </w:r>
    </w:p>
    <w:p w14:paraId="0CC79F4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805</w:t>
      </w:r>
    </w:p>
    <w:p w14:paraId="613721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805</w:t>
      </w:r>
    </w:p>
    <w:p w14:paraId="1B0F94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806</w:t>
      </w:r>
    </w:p>
    <w:p w14:paraId="3FB8A1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807</w:t>
      </w:r>
    </w:p>
    <w:p w14:paraId="29258F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SD-RSRP Accuracy</w:t>
      </w:r>
      <w:r>
        <w:rPr>
          <w:noProof/>
        </w:rPr>
        <w:tab/>
        <w:t>807</w:t>
      </w:r>
    </w:p>
    <w:p w14:paraId="20FDCA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SD-RSRP</w:t>
      </w:r>
      <w:r>
        <w:rPr>
          <w:noProof/>
        </w:rPr>
        <w:tab/>
        <w:t>807</w:t>
      </w:r>
    </w:p>
    <w:p w14:paraId="4355581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808</w:t>
      </w:r>
    </w:p>
    <w:p w14:paraId="3C2247B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0A2743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808</w:t>
      </w:r>
    </w:p>
    <w:p w14:paraId="1F62D7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808</w:t>
      </w:r>
    </w:p>
    <w:p w14:paraId="2DEDDE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809</w:t>
      </w:r>
    </w:p>
    <w:p w14:paraId="198F4F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809</w:t>
      </w:r>
    </w:p>
    <w:p w14:paraId="29F223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809</w:t>
      </w:r>
    </w:p>
    <w:p w14:paraId="493D68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810</w:t>
      </w:r>
    </w:p>
    <w:p w14:paraId="53D211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810</w:t>
      </w:r>
    </w:p>
    <w:p w14:paraId="3CE84B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810</w:t>
      </w:r>
    </w:p>
    <w:p w14:paraId="36A71FE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811</w:t>
      </w:r>
    </w:p>
    <w:p w14:paraId="448016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</w:t>
      </w:r>
      <w:r>
        <w:rPr>
          <w:noProof/>
        </w:rPr>
        <w:tab/>
        <w:t>811</w:t>
      </w:r>
    </w:p>
    <w:p w14:paraId="00F097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811</w:t>
      </w:r>
    </w:p>
    <w:p w14:paraId="28F4872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</w:t>
      </w:r>
      <w:r>
        <w:rPr>
          <w:noProof/>
        </w:rPr>
        <w:tab/>
        <w:t>812</w:t>
      </w:r>
    </w:p>
    <w:p w14:paraId="47F189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812</w:t>
      </w:r>
    </w:p>
    <w:p w14:paraId="18474A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</w:t>
      </w:r>
      <w:r>
        <w:rPr>
          <w:noProof/>
        </w:rPr>
        <w:tab/>
        <w:t>812</w:t>
      </w:r>
    </w:p>
    <w:p w14:paraId="0213FA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813</w:t>
      </w:r>
    </w:p>
    <w:p w14:paraId="536E10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813</w:t>
      </w:r>
    </w:p>
    <w:p w14:paraId="4083CD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813</w:t>
      </w:r>
    </w:p>
    <w:p w14:paraId="1B60CED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814</w:t>
      </w:r>
    </w:p>
    <w:p w14:paraId="6BEAF66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814</w:t>
      </w:r>
    </w:p>
    <w:p w14:paraId="2FFAA189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814</w:t>
      </w:r>
    </w:p>
    <w:p w14:paraId="3D13C48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</w:t>
      </w:r>
      <w:r>
        <w:rPr>
          <w:noProof/>
        </w:rPr>
        <w:tab/>
        <w:t>814</w:t>
      </w:r>
    </w:p>
    <w:p w14:paraId="3A6785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814</w:t>
      </w:r>
    </w:p>
    <w:p w14:paraId="30738F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815</w:t>
      </w:r>
    </w:p>
    <w:p w14:paraId="5C516E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815</w:t>
      </w:r>
    </w:p>
    <w:p w14:paraId="3AF90BA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Angle of Arrival (AOA)</w:t>
      </w:r>
      <w:r>
        <w:rPr>
          <w:noProof/>
        </w:rPr>
        <w:tab/>
        <w:t>815</w:t>
      </w:r>
    </w:p>
    <w:p w14:paraId="7F40A7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Range/mapping</w:t>
      </w:r>
      <w:r>
        <w:rPr>
          <w:noProof/>
        </w:rPr>
        <w:tab/>
        <w:t>815</w:t>
      </w:r>
    </w:p>
    <w:p w14:paraId="6E794FB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A47D5F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815</w:t>
      </w:r>
    </w:p>
    <w:p w14:paraId="3EF483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815</w:t>
      </w:r>
    </w:p>
    <w:p w14:paraId="4553E2D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816</w:t>
      </w:r>
    </w:p>
    <w:p w14:paraId="3E31FB2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1E7D68C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816</w:t>
      </w:r>
    </w:p>
    <w:p w14:paraId="4C2971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6CE333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816</w:t>
      </w:r>
    </w:p>
    <w:p w14:paraId="6334E00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817</w:t>
      </w:r>
    </w:p>
    <w:p w14:paraId="7E8437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31634E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817</w:t>
      </w:r>
    </w:p>
    <w:p w14:paraId="49C0B97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817</w:t>
      </w:r>
    </w:p>
    <w:p w14:paraId="0197F8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3E3754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817</w:t>
      </w:r>
    </w:p>
    <w:p w14:paraId="6BA350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</w:t>
      </w:r>
      <w:r>
        <w:rPr>
          <w:noProof/>
        </w:rPr>
        <w:tab/>
        <w:t>817</w:t>
      </w:r>
    </w:p>
    <w:p w14:paraId="735433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</w:t>
      </w:r>
      <w:r>
        <w:rPr>
          <w:noProof/>
        </w:rPr>
        <w:tab/>
        <w:t>818</w:t>
      </w:r>
    </w:p>
    <w:p w14:paraId="005B438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818</w:t>
      </w:r>
    </w:p>
    <w:p w14:paraId="483B85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2E8D27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818</w:t>
      </w:r>
    </w:p>
    <w:p w14:paraId="784416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671309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818</w:t>
      </w:r>
    </w:p>
    <w:p w14:paraId="605C541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5113B00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819</w:t>
      </w:r>
    </w:p>
    <w:p w14:paraId="7B53FD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603275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819</w:t>
      </w:r>
    </w:p>
    <w:p w14:paraId="0AD42A3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819</w:t>
      </w:r>
    </w:p>
    <w:p w14:paraId="086550B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31D614D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Transmit Timing</w:t>
      </w:r>
      <w:r>
        <w:rPr>
          <w:noProof/>
        </w:rPr>
        <w:tab/>
        <w:t>820</w:t>
      </w:r>
    </w:p>
    <w:p w14:paraId="7CEA0A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timing reference</w:t>
      </w:r>
      <w:r>
        <w:rPr>
          <w:noProof/>
        </w:rPr>
        <w:tab/>
        <w:t>820</w:t>
      </w:r>
    </w:p>
    <w:p w14:paraId="39A158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820</w:t>
      </w:r>
    </w:p>
    <w:p w14:paraId="7DD92A0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820</w:t>
      </w:r>
    </w:p>
    <w:p w14:paraId="0F2F5D04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820</w:t>
      </w:r>
    </w:p>
    <w:p w14:paraId="271014B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2EF81F3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821</w:t>
      </w:r>
    </w:p>
    <w:p w14:paraId="7FD1DC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310496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821</w:t>
      </w:r>
    </w:p>
    <w:p w14:paraId="17FB82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821</w:t>
      </w:r>
    </w:p>
    <w:p w14:paraId="26BADB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821</w:t>
      </w:r>
    </w:p>
    <w:p w14:paraId="69908A0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821</w:t>
      </w:r>
    </w:p>
    <w:p w14:paraId="690B9D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7D9902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821</w:t>
      </w:r>
    </w:p>
    <w:p w14:paraId="71FB92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822</w:t>
      </w:r>
    </w:p>
    <w:p w14:paraId="5B27A3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822</w:t>
      </w:r>
    </w:p>
    <w:p w14:paraId="1AB873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823</w:t>
      </w:r>
    </w:p>
    <w:p w14:paraId="3133644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824</w:t>
      </w:r>
    </w:p>
    <w:p w14:paraId="1B9A67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824</w:t>
      </w:r>
    </w:p>
    <w:p w14:paraId="0D717D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measurements</w:t>
      </w:r>
      <w:r>
        <w:rPr>
          <w:noProof/>
        </w:rPr>
        <w:tab/>
        <w:t>824</w:t>
      </w:r>
    </w:p>
    <w:p w14:paraId="55E58E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measurements</w:t>
      </w:r>
      <w:r>
        <w:rPr>
          <w:noProof/>
        </w:rPr>
        <w:tab/>
        <w:t>824</w:t>
      </w:r>
    </w:p>
    <w:p w14:paraId="629A636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824</w:t>
      </w:r>
    </w:p>
    <w:p w14:paraId="57E5533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824</w:t>
      </w:r>
    </w:p>
    <w:p w14:paraId="13B75B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824</w:t>
      </w:r>
    </w:p>
    <w:p w14:paraId="7C2BC56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824</w:t>
      </w:r>
    </w:p>
    <w:p w14:paraId="3641D5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</w:t>
      </w:r>
      <w:r w:rsidRPr="00A47D5F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V2X </w:t>
      </w:r>
      <w:r w:rsidRPr="00A47D5F">
        <w:rPr>
          <w:rFonts w:eastAsia="Malgun Gothic"/>
          <w:noProof/>
        </w:rPr>
        <w:t>Carrier Aggregation</w:t>
      </w:r>
      <w:r>
        <w:rPr>
          <w:noProof/>
        </w:rPr>
        <w:tab/>
        <w:t>825</w:t>
      </w:r>
    </w:p>
    <w:p w14:paraId="1696D6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</w:t>
      </w:r>
      <w:r w:rsidRPr="00A47D5F">
        <w:rPr>
          <w:rFonts w:eastAsiaTheme="minorEastAsia"/>
          <w:noProof/>
        </w:rPr>
        <w:t>3</w:t>
      </w:r>
      <w:r>
        <w:rPr>
          <w:noProof/>
        </w:rPr>
        <w:t>.7.</w:t>
      </w:r>
      <w:r w:rsidRPr="00A47D5F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</w:t>
      </w:r>
      <w:r w:rsidRPr="00A47D5F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825</w:t>
      </w:r>
    </w:p>
    <w:p w14:paraId="33C0D47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825</w:t>
      </w:r>
    </w:p>
    <w:p w14:paraId="07A4795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826</w:t>
      </w:r>
    </w:p>
    <w:p w14:paraId="4BCF750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826</w:t>
      </w:r>
    </w:p>
    <w:p w14:paraId="70C8EAB3" w14:textId="77777777" w:rsidR="00470799" w:rsidRDefault="00470799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 (normative): Test Cases</w:t>
      </w:r>
      <w:r>
        <w:rPr>
          <w:noProof/>
        </w:rPr>
        <w:tab/>
        <w:t>827</w:t>
      </w:r>
    </w:p>
    <w:p w14:paraId="66E0C37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827</w:t>
      </w:r>
    </w:p>
    <w:p w14:paraId="57B7C8E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827</w:t>
      </w:r>
    </w:p>
    <w:p w14:paraId="40A33ED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827</w:t>
      </w:r>
    </w:p>
    <w:p w14:paraId="51AF11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827</w:t>
      </w:r>
    </w:p>
    <w:p w14:paraId="443E5E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827</w:t>
      </w:r>
    </w:p>
    <w:p w14:paraId="27C86E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Implementation requirements</w:t>
      </w:r>
      <w:r>
        <w:rPr>
          <w:noProof/>
        </w:rPr>
        <w:tab/>
        <w:t>828</w:t>
      </w:r>
    </w:p>
    <w:p w14:paraId="4F456C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828</w:t>
      </w:r>
    </w:p>
    <w:p w14:paraId="355549C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829</w:t>
      </w:r>
    </w:p>
    <w:p w14:paraId="23FC42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829</w:t>
      </w:r>
    </w:p>
    <w:p w14:paraId="1F87F9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</w:t>
      </w:r>
      <w:r>
        <w:rPr>
          <w:noProof/>
        </w:rPr>
        <w:tab/>
        <w:t>829</w:t>
      </w:r>
    </w:p>
    <w:p w14:paraId="3E77F3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829</w:t>
      </w:r>
    </w:p>
    <w:p w14:paraId="1AC67F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834</w:t>
      </w:r>
    </w:p>
    <w:p w14:paraId="4C1DC0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for UE category 0</w:t>
      </w:r>
      <w:r>
        <w:rPr>
          <w:noProof/>
        </w:rPr>
        <w:tab/>
        <w:t>837</w:t>
      </w:r>
    </w:p>
    <w:p w14:paraId="2C8043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for UE category 0</w:t>
      </w:r>
      <w:r>
        <w:rPr>
          <w:noProof/>
        </w:rPr>
        <w:tab/>
        <w:t>838</w:t>
      </w:r>
    </w:p>
    <w:p w14:paraId="4F9957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for UE category 0</w:t>
      </w:r>
      <w:r>
        <w:rPr>
          <w:noProof/>
        </w:rPr>
        <w:tab/>
        <w:t>839</w:t>
      </w:r>
    </w:p>
    <w:p w14:paraId="48CF62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Frame Structure 3</w:t>
      </w:r>
      <w:r>
        <w:rPr>
          <w:noProof/>
        </w:rPr>
        <w:tab/>
        <w:t>840</w:t>
      </w:r>
    </w:p>
    <w:p w14:paraId="5705EA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PCFICH/PDCCH/PHICH</w:t>
      </w:r>
      <w:r>
        <w:rPr>
          <w:noProof/>
        </w:rPr>
        <w:tab/>
        <w:t>841</w:t>
      </w:r>
    </w:p>
    <w:p w14:paraId="19026B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FDD</w:t>
      </w:r>
      <w:r>
        <w:rPr>
          <w:noProof/>
        </w:rPr>
        <w:tab/>
        <w:t>841</w:t>
      </w:r>
    </w:p>
    <w:p w14:paraId="0CD55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841</w:t>
      </w:r>
    </w:p>
    <w:p w14:paraId="6F5850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HD-FDD for UE category 0</w:t>
      </w:r>
      <w:r>
        <w:rPr>
          <w:noProof/>
        </w:rPr>
        <w:tab/>
        <w:t>842</w:t>
      </w:r>
    </w:p>
    <w:p w14:paraId="2A252D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FS 3</w:t>
      </w:r>
      <w:r>
        <w:rPr>
          <w:noProof/>
        </w:rPr>
        <w:tab/>
        <w:t>842</w:t>
      </w:r>
    </w:p>
    <w:p w14:paraId="6F46B1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842</w:t>
      </w:r>
    </w:p>
    <w:p w14:paraId="061316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843</w:t>
      </w:r>
    </w:p>
    <w:p w14:paraId="255982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843</w:t>
      </w:r>
    </w:p>
    <w:p w14:paraId="75EE57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844</w:t>
      </w:r>
    </w:p>
    <w:p w14:paraId="53B043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844</w:t>
      </w:r>
    </w:p>
    <w:p w14:paraId="2C229F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845</w:t>
      </w:r>
    </w:p>
    <w:p w14:paraId="475BE0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845</w:t>
      </w:r>
    </w:p>
    <w:p w14:paraId="2AAFAC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846</w:t>
      </w:r>
    </w:p>
    <w:p w14:paraId="307B05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A47D5F">
        <w:rPr>
          <w:rFonts w:cs="v5.0.0"/>
          <w:noProof/>
        </w:rPr>
        <w:t>in CEModeA</w:t>
      </w:r>
      <w:r>
        <w:rPr>
          <w:noProof/>
        </w:rPr>
        <w:tab/>
        <w:t>846</w:t>
      </w:r>
    </w:p>
    <w:p w14:paraId="7A7F57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A47D5F">
        <w:rPr>
          <w:rFonts w:cs="v5.0.0"/>
          <w:noProof/>
        </w:rPr>
        <w:t>in CEModeA</w:t>
      </w:r>
      <w:r>
        <w:rPr>
          <w:noProof/>
        </w:rPr>
        <w:tab/>
        <w:t>847</w:t>
      </w:r>
    </w:p>
    <w:p w14:paraId="0240B4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A47D5F">
        <w:rPr>
          <w:rFonts w:cs="v5.0.0"/>
          <w:noProof/>
        </w:rPr>
        <w:t>in CEModeA</w:t>
      </w:r>
      <w:r>
        <w:rPr>
          <w:noProof/>
        </w:rPr>
        <w:tab/>
        <w:t>848</w:t>
      </w:r>
    </w:p>
    <w:p w14:paraId="07628A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A47D5F">
        <w:rPr>
          <w:rFonts w:cs="v5.0.0"/>
          <w:noProof/>
        </w:rPr>
        <w:t>in CEModeB</w:t>
      </w:r>
      <w:r>
        <w:rPr>
          <w:noProof/>
        </w:rPr>
        <w:tab/>
        <w:t>849</w:t>
      </w:r>
    </w:p>
    <w:p w14:paraId="6A685A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HD-FDD </w:t>
      </w:r>
      <w:r w:rsidRPr="00A47D5F">
        <w:rPr>
          <w:rFonts w:cs="v5.0.0"/>
          <w:noProof/>
        </w:rPr>
        <w:t>in CEModeB</w:t>
      </w:r>
      <w:r>
        <w:rPr>
          <w:noProof/>
        </w:rPr>
        <w:tab/>
        <w:t>850</w:t>
      </w:r>
    </w:p>
    <w:p w14:paraId="406581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A47D5F">
        <w:rPr>
          <w:rFonts w:cs="v5.0.0"/>
          <w:noProof/>
        </w:rPr>
        <w:t>in CEModeB</w:t>
      </w:r>
      <w:r>
        <w:rPr>
          <w:noProof/>
        </w:rPr>
        <w:tab/>
        <w:t>850</w:t>
      </w:r>
    </w:p>
    <w:p w14:paraId="11171A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A47D5F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</w:t>
      </w:r>
      <w:r w:rsidRPr="00A47D5F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A47D5F">
        <w:rPr>
          <w:rFonts w:cs="v5.0.0"/>
          <w:noProof/>
        </w:rPr>
        <w:t>Reference Channel for UE category NB1</w:t>
      </w:r>
      <w:r>
        <w:rPr>
          <w:noProof/>
        </w:rPr>
        <w:tab/>
        <w:t>851</w:t>
      </w:r>
    </w:p>
    <w:p w14:paraId="3E5394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A47D5F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in-band operation</w:t>
      </w:r>
      <w:r>
        <w:rPr>
          <w:noProof/>
        </w:rPr>
        <w:tab/>
        <w:t>851</w:t>
      </w:r>
    </w:p>
    <w:p w14:paraId="27850F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852</w:t>
      </w:r>
    </w:p>
    <w:p w14:paraId="36B0A5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standalone operation</w:t>
      </w:r>
      <w:r>
        <w:rPr>
          <w:noProof/>
        </w:rPr>
        <w:tab/>
        <w:t>852</w:t>
      </w:r>
    </w:p>
    <w:p w14:paraId="31D0A1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2BC553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guard band operation</w:t>
      </w:r>
      <w:r>
        <w:rPr>
          <w:noProof/>
        </w:rPr>
        <w:tab/>
        <w:t>853</w:t>
      </w:r>
    </w:p>
    <w:p w14:paraId="4C1D9E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854</w:t>
      </w:r>
    </w:p>
    <w:p w14:paraId="276455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A47D5F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in-band operation</w:t>
      </w:r>
      <w:r>
        <w:rPr>
          <w:noProof/>
        </w:rPr>
        <w:tab/>
        <w:t>854</w:t>
      </w:r>
    </w:p>
    <w:p w14:paraId="4F25B2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standalone operation</w:t>
      </w:r>
      <w:r>
        <w:rPr>
          <w:noProof/>
        </w:rPr>
        <w:tab/>
        <w:t>854</w:t>
      </w:r>
    </w:p>
    <w:p w14:paraId="7444DB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guard band operation</w:t>
      </w:r>
      <w:r>
        <w:rPr>
          <w:noProof/>
        </w:rPr>
        <w:tab/>
        <w:t>855</w:t>
      </w:r>
    </w:p>
    <w:p w14:paraId="1092CA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855</w:t>
      </w:r>
    </w:p>
    <w:p w14:paraId="6A5FE9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In-band operation</w:t>
      </w:r>
      <w:r>
        <w:rPr>
          <w:noProof/>
        </w:rPr>
        <w:tab/>
        <w:t>855</w:t>
      </w:r>
    </w:p>
    <w:p w14:paraId="7CA05E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2F5B50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Standalone operation</w:t>
      </w:r>
      <w:r>
        <w:rPr>
          <w:noProof/>
        </w:rPr>
        <w:tab/>
        <w:t>856</w:t>
      </w:r>
    </w:p>
    <w:p w14:paraId="5D3AB4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3029DB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Guard band operation</w:t>
      </w:r>
      <w:r>
        <w:rPr>
          <w:noProof/>
        </w:rPr>
        <w:tab/>
        <w:t>856</w:t>
      </w:r>
    </w:p>
    <w:p w14:paraId="50E3EA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857</w:t>
      </w:r>
    </w:p>
    <w:p w14:paraId="52A8F69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857</w:t>
      </w:r>
    </w:p>
    <w:p w14:paraId="3708C5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FDD</w:t>
      </w:r>
      <w:r>
        <w:rPr>
          <w:noProof/>
        </w:rPr>
        <w:tab/>
        <w:t>857</w:t>
      </w:r>
    </w:p>
    <w:p w14:paraId="668E17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858</w:t>
      </w:r>
    </w:p>
    <w:p w14:paraId="742636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858</w:t>
      </w:r>
    </w:p>
    <w:p w14:paraId="790A53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859</w:t>
      </w:r>
    </w:p>
    <w:p w14:paraId="1C2577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860</w:t>
      </w:r>
    </w:p>
    <w:p w14:paraId="646861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860</w:t>
      </w:r>
    </w:p>
    <w:p w14:paraId="137D89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861</w:t>
      </w:r>
    </w:p>
    <w:p w14:paraId="52225F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861</w:t>
      </w:r>
    </w:p>
    <w:p w14:paraId="0BB9C0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861</w:t>
      </w:r>
    </w:p>
    <w:p w14:paraId="70143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862</w:t>
      </w:r>
    </w:p>
    <w:p w14:paraId="51B263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863</w:t>
      </w:r>
    </w:p>
    <w:p w14:paraId="4393AA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863</w:t>
      </w:r>
    </w:p>
    <w:p w14:paraId="12F3C7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864</w:t>
      </w:r>
    </w:p>
    <w:p w14:paraId="2D3B52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864</w:t>
      </w:r>
    </w:p>
    <w:p w14:paraId="57CD50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865</w:t>
      </w:r>
    </w:p>
    <w:p w14:paraId="7A9761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865</w:t>
      </w:r>
    </w:p>
    <w:p w14:paraId="1C8CDA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866</w:t>
      </w:r>
    </w:p>
    <w:p w14:paraId="62B13B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866</w:t>
      </w:r>
    </w:p>
    <w:p w14:paraId="444BA8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867</w:t>
      </w:r>
    </w:p>
    <w:p w14:paraId="25884C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867</w:t>
      </w:r>
    </w:p>
    <w:p w14:paraId="78EFEA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868</w:t>
      </w:r>
    </w:p>
    <w:p w14:paraId="270A6E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868</w:t>
      </w:r>
    </w:p>
    <w:p w14:paraId="563CF5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869</w:t>
      </w:r>
    </w:p>
    <w:p w14:paraId="7B9EEA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TDD</w:t>
      </w:r>
      <w:r>
        <w:rPr>
          <w:noProof/>
        </w:rPr>
        <w:tab/>
        <w:t>869</w:t>
      </w:r>
    </w:p>
    <w:p w14:paraId="1A99DC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870</w:t>
      </w:r>
    </w:p>
    <w:p w14:paraId="1BB85E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870</w:t>
      </w:r>
    </w:p>
    <w:p w14:paraId="0B0A0B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871</w:t>
      </w:r>
    </w:p>
    <w:p w14:paraId="1B7494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871</w:t>
      </w:r>
    </w:p>
    <w:p w14:paraId="6268BC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872</w:t>
      </w:r>
    </w:p>
    <w:p w14:paraId="671F3A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873</w:t>
      </w:r>
    </w:p>
    <w:p w14:paraId="34204E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874</w:t>
      </w:r>
    </w:p>
    <w:p w14:paraId="56809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875</w:t>
      </w:r>
    </w:p>
    <w:p w14:paraId="1EF778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875</w:t>
      </w:r>
    </w:p>
    <w:p w14:paraId="16DF4E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876</w:t>
      </w:r>
    </w:p>
    <w:p w14:paraId="0FE13F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876</w:t>
      </w:r>
    </w:p>
    <w:p w14:paraId="4F42ED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877</w:t>
      </w:r>
    </w:p>
    <w:p w14:paraId="558C33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878</w:t>
      </w:r>
    </w:p>
    <w:p w14:paraId="7EAA69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879</w:t>
      </w:r>
    </w:p>
    <w:p w14:paraId="6AAC8C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Narrowband IoT OCNG FDD pattern 3: standalone NB-IoT</w:t>
      </w:r>
      <w:r>
        <w:rPr>
          <w:noProof/>
        </w:rPr>
        <w:tab/>
        <w:t>879</w:t>
      </w:r>
    </w:p>
    <w:p w14:paraId="7892C6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880</w:t>
      </w:r>
    </w:p>
    <w:p w14:paraId="31CC4A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881</w:t>
      </w:r>
    </w:p>
    <w:p w14:paraId="05580A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882</w:t>
      </w:r>
    </w:p>
    <w:p w14:paraId="1D9704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883</w:t>
      </w:r>
    </w:p>
    <w:p w14:paraId="45955B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Narrowband IoT OCNG TDD pattern 3: standalone NB-IoT</w:t>
      </w:r>
      <w:r>
        <w:rPr>
          <w:noProof/>
        </w:rPr>
        <w:tab/>
        <w:t>884</w:t>
      </w:r>
    </w:p>
    <w:p w14:paraId="0DE3262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885</w:t>
      </w:r>
    </w:p>
    <w:p w14:paraId="5E3B36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885</w:t>
      </w:r>
    </w:p>
    <w:p w14:paraId="20A99D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886</w:t>
      </w:r>
    </w:p>
    <w:p w14:paraId="25FE2B9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886</w:t>
      </w:r>
    </w:p>
    <w:p w14:paraId="22DB44E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887</w:t>
      </w:r>
    </w:p>
    <w:p w14:paraId="50F028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887</w:t>
      </w:r>
    </w:p>
    <w:p w14:paraId="2856CE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887</w:t>
      </w:r>
    </w:p>
    <w:p w14:paraId="253E91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887</w:t>
      </w:r>
    </w:p>
    <w:p w14:paraId="6C5052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888</w:t>
      </w:r>
    </w:p>
    <w:p w14:paraId="608A43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888</w:t>
      </w:r>
    </w:p>
    <w:p w14:paraId="335843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</w:t>
      </w:r>
      <w:r w:rsidRPr="00A47D5F">
        <w:rPr>
          <w:noProof/>
          <w:lang w:val="en-US"/>
        </w:rPr>
        <w:t>, 2x2 antenna</w:t>
      </w:r>
      <w:r>
        <w:rPr>
          <w:noProof/>
        </w:rPr>
        <w:tab/>
        <w:t>889</w:t>
      </w:r>
    </w:p>
    <w:p w14:paraId="5C2ED78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889</w:t>
      </w:r>
    </w:p>
    <w:p w14:paraId="0C0E78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889</w:t>
      </w:r>
    </w:p>
    <w:p w14:paraId="2235BF1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890</w:t>
      </w:r>
    </w:p>
    <w:p w14:paraId="02F13E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890</w:t>
      </w:r>
    </w:p>
    <w:p w14:paraId="7C016B0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890</w:t>
      </w:r>
    </w:p>
    <w:p w14:paraId="5D748B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890</w:t>
      </w:r>
    </w:p>
    <w:p w14:paraId="5B1E13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890</w:t>
      </w:r>
    </w:p>
    <w:p w14:paraId="2BCED3D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890</w:t>
      </w:r>
    </w:p>
    <w:p w14:paraId="38A09B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4 Rx capable UEs</w:t>
      </w:r>
      <w:r>
        <w:rPr>
          <w:noProof/>
        </w:rPr>
        <w:tab/>
        <w:t>890</w:t>
      </w:r>
    </w:p>
    <w:p w14:paraId="04791A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A.3.8.1.1 Introduction</w:t>
      </w:r>
      <w:r>
        <w:rPr>
          <w:noProof/>
        </w:rPr>
        <w:tab/>
        <w:t>890</w:t>
      </w:r>
    </w:p>
    <w:p w14:paraId="34F37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 Principle of testing</w:t>
      </w:r>
      <w:r>
        <w:rPr>
          <w:noProof/>
        </w:rPr>
        <w:tab/>
        <w:t>890</w:t>
      </w:r>
    </w:p>
    <w:p w14:paraId="7B8743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A.3.8.1.2.1 Single carrier tests</w:t>
      </w:r>
      <w:r>
        <w:rPr>
          <w:noProof/>
        </w:rPr>
        <w:tab/>
        <w:t>890</w:t>
      </w:r>
    </w:p>
    <w:p w14:paraId="0F405E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891</w:t>
      </w:r>
    </w:p>
    <w:p w14:paraId="3372239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2RX is supported</w:t>
      </w:r>
      <w:r>
        <w:rPr>
          <w:noProof/>
        </w:rPr>
        <w:tab/>
        <w:t>892</w:t>
      </w:r>
    </w:p>
    <w:p w14:paraId="3CCBCB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4RX is supported</w:t>
      </w:r>
      <w:r>
        <w:rPr>
          <w:noProof/>
        </w:rPr>
        <w:tab/>
        <w:t>892</w:t>
      </w:r>
    </w:p>
    <w:p w14:paraId="7141DC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8 Rx capable UEs</w:t>
      </w:r>
      <w:r>
        <w:rPr>
          <w:noProof/>
        </w:rPr>
        <w:tab/>
        <w:t>892</w:t>
      </w:r>
    </w:p>
    <w:p w14:paraId="06A68B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892</w:t>
      </w:r>
    </w:p>
    <w:p w14:paraId="3E32FF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892</w:t>
      </w:r>
    </w:p>
    <w:p w14:paraId="456F35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Single carrier tests</w:t>
      </w:r>
      <w:r>
        <w:rPr>
          <w:noProof/>
        </w:rPr>
        <w:tab/>
        <w:t>892</w:t>
      </w:r>
    </w:p>
    <w:p w14:paraId="565E3D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893</w:t>
      </w:r>
    </w:p>
    <w:p w14:paraId="78690FE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2RX is supported</w:t>
      </w:r>
      <w:r>
        <w:rPr>
          <w:noProof/>
        </w:rPr>
        <w:tab/>
        <w:t>893</w:t>
      </w:r>
    </w:p>
    <w:p w14:paraId="71937BD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4RX is supported</w:t>
      </w:r>
      <w:r>
        <w:rPr>
          <w:noProof/>
        </w:rPr>
        <w:tab/>
        <w:t>893</w:t>
      </w:r>
    </w:p>
    <w:p w14:paraId="4203A5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8RX is supported</w:t>
      </w:r>
      <w:r>
        <w:rPr>
          <w:noProof/>
        </w:rPr>
        <w:tab/>
        <w:t>893</w:t>
      </w:r>
    </w:p>
    <w:p w14:paraId="20F5CAF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893</w:t>
      </w:r>
    </w:p>
    <w:p w14:paraId="1077FF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893</w:t>
      </w:r>
    </w:p>
    <w:p w14:paraId="6680A5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893</w:t>
      </w:r>
    </w:p>
    <w:p w14:paraId="70491CA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894</w:t>
      </w:r>
    </w:p>
    <w:p w14:paraId="3FDCCA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894</w:t>
      </w:r>
    </w:p>
    <w:p w14:paraId="145F9A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894</w:t>
      </w:r>
    </w:p>
    <w:p w14:paraId="32ADE09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894</w:t>
      </w:r>
    </w:p>
    <w:p w14:paraId="538E02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894</w:t>
      </w:r>
    </w:p>
    <w:p w14:paraId="09FF2B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894</w:t>
      </w:r>
    </w:p>
    <w:p w14:paraId="1D3FE6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894</w:t>
      </w:r>
    </w:p>
    <w:p w14:paraId="37819C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894</w:t>
      </w:r>
    </w:p>
    <w:p w14:paraId="025F59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894</w:t>
      </w:r>
    </w:p>
    <w:p w14:paraId="1EFCA8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895</w:t>
      </w:r>
    </w:p>
    <w:p w14:paraId="5DCDD5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895</w:t>
      </w:r>
    </w:p>
    <w:p w14:paraId="3C8424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895</w:t>
      </w:r>
    </w:p>
    <w:p w14:paraId="346FB7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895</w:t>
      </w:r>
    </w:p>
    <w:p w14:paraId="3CE01D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902</w:t>
      </w:r>
    </w:p>
    <w:p w14:paraId="7CEB67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905</w:t>
      </w:r>
    </w:p>
    <w:p w14:paraId="6DE8A5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905</w:t>
      </w:r>
    </w:p>
    <w:p w14:paraId="112266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905</w:t>
      </w:r>
    </w:p>
    <w:p w14:paraId="6FD1D3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905</w:t>
      </w:r>
    </w:p>
    <w:p w14:paraId="5FA329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906</w:t>
      </w:r>
    </w:p>
    <w:p w14:paraId="11708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906</w:t>
      </w:r>
    </w:p>
    <w:p w14:paraId="249D25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906</w:t>
      </w:r>
    </w:p>
    <w:p w14:paraId="3BB09F2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Offset between Cells</w:t>
      </w:r>
      <w:r>
        <w:rPr>
          <w:noProof/>
        </w:rPr>
        <w:tab/>
        <w:t>907</w:t>
      </w:r>
    </w:p>
    <w:p w14:paraId="01D5B6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907</w:t>
      </w:r>
    </w:p>
    <w:p w14:paraId="7EC5C8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907</w:t>
      </w:r>
    </w:p>
    <w:p w14:paraId="04A105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907</w:t>
      </w:r>
    </w:p>
    <w:p w14:paraId="305C78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907</w:t>
      </w:r>
    </w:p>
    <w:p w14:paraId="667798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907</w:t>
      </w:r>
    </w:p>
    <w:p w14:paraId="1514871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907</w:t>
      </w:r>
    </w:p>
    <w:p w14:paraId="4F8FCB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Introduction</w:t>
      </w:r>
      <w:r>
        <w:rPr>
          <w:noProof/>
        </w:rPr>
        <w:tab/>
        <w:t>907</w:t>
      </w:r>
    </w:p>
    <w:p w14:paraId="5A6FC2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Principle of testing</w:t>
      </w:r>
      <w:r>
        <w:rPr>
          <w:noProof/>
        </w:rPr>
        <w:tab/>
        <w:t>907</w:t>
      </w:r>
    </w:p>
    <w:p w14:paraId="0C8FD1F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908</w:t>
      </w:r>
    </w:p>
    <w:p w14:paraId="0477A94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Listen before talk model</w:t>
      </w:r>
      <w:r>
        <w:rPr>
          <w:noProof/>
        </w:rPr>
        <w:tab/>
        <w:t>908</w:t>
      </w:r>
    </w:p>
    <w:p w14:paraId="7DA514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908</w:t>
      </w:r>
    </w:p>
    <w:p w14:paraId="410AB6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908</w:t>
      </w:r>
    </w:p>
    <w:p w14:paraId="530A5B2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909</w:t>
      </w:r>
    </w:p>
    <w:p w14:paraId="4F579A6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910</w:t>
      </w:r>
    </w:p>
    <w:p w14:paraId="6ECBDE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Introduction</w:t>
      </w:r>
      <w:r>
        <w:rPr>
          <w:noProof/>
        </w:rPr>
        <w:tab/>
        <w:t>910</w:t>
      </w:r>
    </w:p>
    <w:p w14:paraId="1E108B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Principle of testing</w:t>
      </w:r>
      <w:r>
        <w:rPr>
          <w:noProof/>
        </w:rPr>
        <w:tab/>
        <w:t>910</w:t>
      </w:r>
    </w:p>
    <w:p w14:paraId="7BCE38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M1 UE Test Cases</w:t>
      </w:r>
      <w:r>
        <w:rPr>
          <w:noProof/>
        </w:rPr>
        <w:tab/>
        <w:t>911</w:t>
      </w:r>
    </w:p>
    <w:p w14:paraId="31552C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911</w:t>
      </w:r>
    </w:p>
    <w:p w14:paraId="2B8756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911</w:t>
      </w:r>
    </w:p>
    <w:p w14:paraId="022052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912</w:t>
      </w:r>
    </w:p>
    <w:p w14:paraId="2CF843B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913</w:t>
      </w:r>
    </w:p>
    <w:p w14:paraId="4B49B3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913</w:t>
      </w:r>
    </w:p>
    <w:p w14:paraId="6565AF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913</w:t>
      </w:r>
    </w:p>
    <w:p w14:paraId="0918A4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914</w:t>
      </w:r>
    </w:p>
    <w:p w14:paraId="1169B09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1bis UE Test Cases</w:t>
      </w:r>
      <w:r>
        <w:rPr>
          <w:noProof/>
        </w:rPr>
        <w:tab/>
        <w:t>915</w:t>
      </w:r>
    </w:p>
    <w:p w14:paraId="1EA838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915</w:t>
      </w:r>
    </w:p>
    <w:p w14:paraId="367AD7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915</w:t>
      </w:r>
    </w:p>
    <w:p w14:paraId="21B41E8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NB2 UE Test Cases</w:t>
      </w:r>
      <w:r>
        <w:rPr>
          <w:noProof/>
        </w:rPr>
        <w:tab/>
        <w:t>919</w:t>
      </w:r>
    </w:p>
    <w:p w14:paraId="160498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4948529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919</w:t>
      </w:r>
    </w:p>
    <w:p w14:paraId="7694C70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A47D5F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algun Gothic"/>
          <w:noProof/>
        </w:rPr>
        <w:t>V2X sidelink communication</w:t>
      </w:r>
      <w:r>
        <w:rPr>
          <w:noProof/>
        </w:rPr>
        <w:tab/>
        <w:t>922</w:t>
      </w:r>
    </w:p>
    <w:p w14:paraId="44A4AB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922</w:t>
      </w:r>
    </w:p>
    <w:p w14:paraId="7C493C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923</w:t>
      </w:r>
    </w:p>
    <w:p w14:paraId="20921E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927</w:t>
      </w:r>
    </w:p>
    <w:p w14:paraId="20B8961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M2 UE Test Cases</w:t>
      </w:r>
      <w:r>
        <w:rPr>
          <w:noProof/>
        </w:rPr>
        <w:tab/>
        <w:t>928</w:t>
      </w:r>
    </w:p>
    <w:p w14:paraId="64634B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928</w:t>
      </w:r>
    </w:p>
    <w:p w14:paraId="506371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928</w:t>
      </w:r>
    </w:p>
    <w:p w14:paraId="121838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929</w:t>
      </w:r>
    </w:p>
    <w:p w14:paraId="464A8D9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930</w:t>
      </w:r>
    </w:p>
    <w:p w14:paraId="3525C3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Introduction</w:t>
      </w:r>
      <w:r>
        <w:rPr>
          <w:noProof/>
        </w:rPr>
        <w:tab/>
        <w:t>930</w:t>
      </w:r>
    </w:p>
    <w:p w14:paraId="04C044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Principle of testing</w:t>
      </w:r>
      <w:r>
        <w:rPr>
          <w:noProof/>
        </w:rPr>
        <w:tab/>
        <w:t>930</w:t>
      </w:r>
    </w:p>
    <w:p w14:paraId="5F0AB2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930</w:t>
      </w:r>
    </w:p>
    <w:p w14:paraId="386E73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930</w:t>
      </w:r>
    </w:p>
    <w:p w14:paraId="004DF1E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930</w:t>
      </w:r>
    </w:p>
    <w:p w14:paraId="49465A0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A47D5F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</w:t>
      </w:r>
      <w:r>
        <w:rPr>
          <w:noProof/>
        </w:rPr>
        <w:tab/>
        <w:t>930</w:t>
      </w:r>
    </w:p>
    <w:p w14:paraId="2AF884F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930</w:t>
      </w:r>
    </w:p>
    <w:p w14:paraId="1B1249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930</w:t>
      </w:r>
    </w:p>
    <w:p w14:paraId="278D51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930</w:t>
      </w:r>
    </w:p>
    <w:p w14:paraId="73750C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6C5A671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933</w:t>
      </w:r>
    </w:p>
    <w:p w14:paraId="6330D5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933</w:t>
      </w:r>
    </w:p>
    <w:p w14:paraId="63874F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934</w:t>
      </w:r>
    </w:p>
    <w:p w14:paraId="5911F5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935</w:t>
      </w:r>
    </w:p>
    <w:p w14:paraId="2112E7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935</w:t>
      </w:r>
    </w:p>
    <w:p w14:paraId="6D49B6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936</w:t>
      </w:r>
    </w:p>
    <w:p w14:paraId="3FF5F7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937</w:t>
      </w:r>
    </w:p>
    <w:p w14:paraId="5A14FE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937</w:t>
      </w:r>
    </w:p>
    <w:p w14:paraId="727469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938</w:t>
      </w:r>
    </w:p>
    <w:p w14:paraId="770D21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939</w:t>
      </w:r>
    </w:p>
    <w:p w14:paraId="4DD718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939</w:t>
      </w:r>
    </w:p>
    <w:p w14:paraId="4FC595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940</w:t>
      </w:r>
    </w:p>
    <w:p w14:paraId="6A0B4E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941</w:t>
      </w:r>
    </w:p>
    <w:p w14:paraId="4EDF04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5CB4FE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942</w:t>
      </w:r>
    </w:p>
    <w:p w14:paraId="26A774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943</w:t>
      </w:r>
    </w:p>
    <w:p w14:paraId="0130E4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943</w:t>
      </w:r>
    </w:p>
    <w:p w14:paraId="4BA7CC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944</w:t>
      </w:r>
    </w:p>
    <w:p w14:paraId="7F652D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945</w:t>
      </w:r>
    </w:p>
    <w:p w14:paraId="678F3C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7D0178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946</w:t>
      </w:r>
    </w:p>
    <w:p w14:paraId="3C8061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947</w:t>
      </w:r>
    </w:p>
    <w:p w14:paraId="24203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947</w:t>
      </w:r>
    </w:p>
    <w:p w14:paraId="034909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947</w:t>
      </w:r>
    </w:p>
    <w:p w14:paraId="23FD94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947</w:t>
      </w:r>
    </w:p>
    <w:p w14:paraId="523953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947</w:t>
      </w:r>
    </w:p>
    <w:p w14:paraId="7C3991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951</w:t>
      </w:r>
    </w:p>
    <w:p w14:paraId="479B9A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951</w:t>
      </w:r>
    </w:p>
    <w:p w14:paraId="3785D4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951</w:t>
      </w:r>
    </w:p>
    <w:p w14:paraId="242E01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955</w:t>
      </w:r>
    </w:p>
    <w:p w14:paraId="13F7F9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955</w:t>
      </w:r>
    </w:p>
    <w:p w14:paraId="2B192E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955</w:t>
      </w:r>
    </w:p>
    <w:p w14:paraId="001F7D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957</w:t>
      </w:r>
    </w:p>
    <w:p w14:paraId="531DB6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958</w:t>
      </w:r>
    </w:p>
    <w:p w14:paraId="35DF8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958</w:t>
      </w:r>
    </w:p>
    <w:p w14:paraId="5BF626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959</w:t>
      </w:r>
    </w:p>
    <w:p w14:paraId="0D3B66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960</w:t>
      </w:r>
    </w:p>
    <w:p w14:paraId="3AE1E3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06E5CE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961</w:t>
      </w:r>
    </w:p>
    <w:p w14:paraId="39278E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962</w:t>
      </w:r>
    </w:p>
    <w:p w14:paraId="3D9679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962</w:t>
      </w:r>
    </w:p>
    <w:p w14:paraId="50C959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963</w:t>
      </w:r>
    </w:p>
    <w:p w14:paraId="5768FD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964</w:t>
      </w:r>
    </w:p>
    <w:p w14:paraId="71CBDB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964</w:t>
      </w:r>
    </w:p>
    <w:p w14:paraId="34AB09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965</w:t>
      </w:r>
    </w:p>
    <w:p w14:paraId="20928C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966</w:t>
      </w:r>
    </w:p>
    <w:p w14:paraId="312C82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966</w:t>
      </w:r>
    </w:p>
    <w:p w14:paraId="1385EA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137245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968</w:t>
      </w:r>
    </w:p>
    <w:p w14:paraId="21D2D5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968</w:t>
      </w:r>
    </w:p>
    <w:p w14:paraId="3054CF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40A3EA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971</w:t>
      </w:r>
    </w:p>
    <w:p w14:paraId="6B5677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6F4171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973</w:t>
      </w:r>
    </w:p>
    <w:p w14:paraId="3CB078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974</w:t>
      </w:r>
    </w:p>
    <w:p w14:paraId="590C29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974</w:t>
      </w:r>
    </w:p>
    <w:p w14:paraId="42AACE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2DB147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976</w:t>
      </w:r>
    </w:p>
    <w:p w14:paraId="0516E9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976</w:t>
      </w:r>
    </w:p>
    <w:p w14:paraId="5AFC21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977</w:t>
      </w:r>
    </w:p>
    <w:p w14:paraId="159C9B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978</w:t>
      </w:r>
    </w:p>
    <w:p w14:paraId="3417FC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978</w:t>
      </w:r>
    </w:p>
    <w:p w14:paraId="172C02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0E694C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980</w:t>
      </w:r>
    </w:p>
    <w:p w14:paraId="78A32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980</w:t>
      </w:r>
    </w:p>
    <w:p w14:paraId="261E48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72DB14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982</w:t>
      </w:r>
    </w:p>
    <w:p w14:paraId="59BC7E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982</w:t>
      </w:r>
    </w:p>
    <w:p w14:paraId="2F4597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985</w:t>
      </w:r>
    </w:p>
    <w:p w14:paraId="1BC85F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986</w:t>
      </w:r>
    </w:p>
    <w:p w14:paraId="70F8DF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986</w:t>
      </w:r>
    </w:p>
    <w:p w14:paraId="1691C0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708193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988</w:t>
      </w:r>
    </w:p>
    <w:p w14:paraId="360E35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988</w:t>
      </w:r>
    </w:p>
    <w:p w14:paraId="5A29EF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15D94D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990</w:t>
      </w:r>
    </w:p>
    <w:p w14:paraId="4C8397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6F568D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66887F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992</w:t>
      </w:r>
    </w:p>
    <w:p w14:paraId="1D9E83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992</w:t>
      </w:r>
    </w:p>
    <w:p w14:paraId="653037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05D7E8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994</w:t>
      </w:r>
    </w:p>
    <w:p w14:paraId="46FA1E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0468C2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995</w:t>
      </w:r>
    </w:p>
    <w:p w14:paraId="420B6B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996</w:t>
      </w:r>
    </w:p>
    <w:p w14:paraId="4B1585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996</w:t>
      </w:r>
    </w:p>
    <w:p w14:paraId="13C23F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997</w:t>
      </w:r>
    </w:p>
    <w:p w14:paraId="1E11F15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998</w:t>
      </w:r>
    </w:p>
    <w:p w14:paraId="31639A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998</w:t>
      </w:r>
    </w:p>
    <w:p w14:paraId="553D27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26228D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1000</w:t>
      </w:r>
    </w:p>
    <w:p w14:paraId="16A9EC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0FD527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1001</w:t>
      </w:r>
    </w:p>
    <w:p w14:paraId="7F592E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1002</w:t>
      </w:r>
    </w:p>
    <w:p w14:paraId="1B4A2B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1002</w:t>
      </w:r>
    </w:p>
    <w:p w14:paraId="076D22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1003</w:t>
      </w:r>
    </w:p>
    <w:p w14:paraId="00DE46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1004</w:t>
      </w:r>
    </w:p>
    <w:p w14:paraId="6A3455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1004</w:t>
      </w:r>
    </w:p>
    <w:p w14:paraId="74D015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6DC63C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1006</w:t>
      </w:r>
    </w:p>
    <w:p w14:paraId="6907C0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6962E9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1008</w:t>
      </w:r>
    </w:p>
    <w:p w14:paraId="12A9F3C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1009</w:t>
      </w:r>
    </w:p>
    <w:p w14:paraId="1CF9B9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1009</w:t>
      </w:r>
    </w:p>
    <w:p w14:paraId="334BD4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7F280C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1012</w:t>
      </w:r>
    </w:p>
    <w:p w14:paraId="3E7E4F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1012</w:t>
      </w:r>
    </w:p>
    <w:p w14:paraId="0EAEB1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1014</w:t>
      </w:r>
    </w:p>
    <w:p w14:paraId="5EDB85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1015</w:t>
      </w:r>
    </w:p>
    <w:p w14:paraId="269443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1015</w:t>
      </w:r>
    </w:p>
    <w:p w14:paraId="20EB1E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1017</w:t>
      </w:r>
    </w:p>
    <w:p w14:paraId="7709DB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FDD Intra frequency case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1018</w:t>
      </w:r>
    </w:p>
    <w:p w14:paraId="502BBC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38D913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7ACE60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TDD Intra frequency case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1020</w:t>
      </w:r>
    </w:p>
    <w:p w14:paraId="5A5B0A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71BCB4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6F5422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1022</w:t>
      </w:r>
    </w:p>
    <w:p w14:paraId="09BE4E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64C9A4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1025</w:t>
      </w:r>
    </w:p>
    <w:p w14:paraId="26B6F8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1029</w:t>
      </w:r>
    </w:p>
    <w:p w14:paraId="5462FC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1032</w:t>
      </w:r>
    </w:p>
    <w:p w14:paraId="74701B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1036</w:t>
      </w:r>
    </w:p>
    <w:p w14:paraId="0BC940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1036</w:t>
      </w:r>
    </w:p>
    <w:p w14:paraId="42C78B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1036</w:t>
      </w:r>
    </w:p>
    <w:p w14:paraId="7C4292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1039</w:t>
      </w:r>
    </w:p>
    <w:p w14:paraId="210744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2EEB17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1043</w:t>
      </w:r>
    </w:p>
    <w:p w14:paraId="0BFDE5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1043</w:t>
      </w:r>
    </w:p>
    <w:p w14:paraId="265C1B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368F50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1047</w:t>
      </w:r>
    </w:p>
    <w:p w14:paraId="330E4D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1047</w:t>
      </w:r>
    </w:p>
    <w:p w14:paraId="46D06A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1049</w:t>
      </w:r>
    </w:p>
    <w:p w14:paraId="4492451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1050</w:t>
      </w:r>
    </w:p>
    <w:p w14:paraId="3A71F4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1050</w:t>
      </w:r>
    </w:p>
    <w:p w14:paraId="40C833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1052</w:t>
      </w:r>
    </w:p>
    <w:p w14:paraId="5B616B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1053</w:t>
      </w:r>
    </w:p>
    <w:p w14:paraId="4376E7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1053</w:t>
      </w:r>
    </w:p>
    <w:p w14:paraId="43A66D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62D6AC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A47D5F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1056</w:t>
      </w:r>
    </w:p>
    <w:p w14:paraId="60923A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1056</w:t>
      </w:r>
    </w:p>
    <w:p w14:paraId="64DEBF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1058</w:t>
      </w:r>
    </w:p>
    <w:p w14:paraId="507681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1059</w:t>
      </w:r>
    </w:p>
    <w:p w14:paraId="6D615B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1059</w:t>
      </w:r>
    </w:p>
    <w:p w14:paraId="4B0D55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1061</w:t>
      </w:r>
    </w:p>
    <w:p w14:paraId="59A03A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1062</w:t>
      </w:r>
    </w:p>
    <w:p w14:paraId="72EDB1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1062</w:t>
      </w:r>
    </w:p>
    <w:p w14:paraId="23CACF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1064</w:t>
      </w:r>
    </w:p>
    <w:p w14:paraId="367EAD7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1065</w:t>
      </w:r>
    </w:p>
    <w:p w14:paraId="34D24D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1065</w:t>
      </w:r>
    </w:p>
    <w:p w14:paraId="030576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1067</w:t>
      </w:r>
    </w:p>
    <w:p w14:paraId="03A616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1068</w:t>
      </w:r>
    </w:p>
    <w:p w14:paraId="15B05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1068</w:t>
      </w:r>
    </w:p>
    <w:p w14:paraId="29B18F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1BEA7D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1071</w:t>
      </w:r>
    </w:p>
    <w:p w14:paraId="0DECD5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1071</w:t>
      </w:r>
    </w:p>
    <w:p w14:paraId="51B848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1072</w:t>
      </w:r>
    </w:p>
    <w:p w14:paraId="25B8ED3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1073</w:t>
      </w:r>
    </w:p>
    <w:p w14:paraId="427077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FDD:</w:t>
      </w:r>
      <w:r>
        <w:rPr>
          <w:noProof/>
        </w:rPr>
        <w:tab/>
        <w:t>1073</w:t>
      </w:r>
    </w:p>
    <w:p w14:paraId="6FB199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1073</w:t>
      </w:r>
    </w:p>
    <w:p w14:paraId="0B51A7B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1073</w:t>
      </w:r>
    </w:p>
    <w:p w14:paraId="569BBB1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1075</w:t>
      </w:r>
    </w:p>
    <w:p w14:paraId="2F6486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1075</w:t>
      </w:r>
    </w:p>
    <w:p w14:paraId="3E7917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1075</w:t>
      </w:r>
    </w:p>
    <w:p w14:paraId="46842F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581B39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1078</w:t>
      </w:r>
    </w:p>
    <w:p w14:paraId="27795DA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760AC9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1081</w:t>
      </w:r>
    </w:p>
    <w:p w14:paraId="16DE3A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1081</w:t>
      </w:r>
    </w:p>
    <w:p w14:paraId="6682D35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1081</w:t>
      </w:r>
    </w:p>
    <w:p w14:paraId="43F3918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722263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1082</w:t>
      </w:r>
    </w:p>
    <w:p w14:paraId="2C3DB0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1082</w:t>
      </w:r>
    </w:p>
    <w:p w14:paraId="55A8F7B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1085</w:t>
      </w:r>
    </w:p>
    <w:p w14:paraId="4E34F45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TDD:</w:t>
      </w:r>
      <w:r>
        <w:rPr>
          <w:noProof/>
        </w:rPr>
        <w:tab/>
        <w:t>1086</w:t>
      </w:r>
    </w:p>
    <w:p w14:paraId="608D75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1086</w:t>
      </w:r>
    </w:p>
    <w:p w14:paraId="2DD08B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1086</w:t>
      </w:r>
    </w:p>
    <w:p w14:paraId="348B53C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1086</w:t>
      </w:r>
    </w:p>
    <w:p w14:paraId="6019AA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Void</w:t>
      </w:r>
      <w:r>
        <w:rPr>
          <w:noProof/>
        </w:rPr>
        <w:tab/>
        <w:t>1088</w:t>
      </w:r>
    </w:p>
    <w:p w14:paraId="53A6F7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1088</w:t>
      </w:r>
    </w:p>
    <w:p w14:paraId="4771FE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1088</w:t>
      </w:r>
    </w:p>
    <w:p w14:paraId="7B302C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1088</w:t>
      </w:r>
    </w:p>
    <w:p w14:paraId="0231DB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1088</w:t>
      </w:r>
    </w:p>
    <w:p w14:paraId="4DB8F3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4B66F2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UTRAN FDD:</w:t>
      </w:r>
      <w:r>
        <w:rPr>
          <w:noProof/>
        </w:rPr>
        <w:tab/>
        <w:t>1092</w:t>
      </w:r>
    </w:p>
    <w:p w14:paraId="4763C4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1092</w:t>
      </w:r>
    </w:p>
    <w:p w14:paraId="59851D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1095</w:t>
      </w:r>
    </w:p>
    <w:p w14:paraId="62D0F8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1095</w:t>
      </w:r>
    </w:p>
    <w:p w14:paraId="05D461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1095</w:t>
      </w:r>
    </w:p>
    <w:p w14:paraId="3FAD25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709582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UTRAN TDD:</w:t>
      </w:r>
      <w:r>
        <w:rPr>
          <w:noProof/>
        </w:rPr>
        <w:tab/>
        <w:t>1101</w:t>
      </w:r>
    </w:p>
    <w:p w14:paraId="32BAE8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1101</w:t>
      </w:r>
    </w:p>
    <w:p w14:paraId="4789497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1101</w:t>
      </w:r>
    </w:p>
    <w:p w14:paraId="78D52BD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25005C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1103</w:t>
      </w:r>
    </w:p>
    <w:p w14:paraId="19EA9D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1103</w:t>
      </w:r>
    </w:p>
    <w:p w14:paraId="58A93E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6FCA9A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1105</w:t>
      </w:r>
    </w:p>
    <w:p w14:paraId="4A97FD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1105</w:t>
      </w:r>
    </w:p>
    <w:p w14:paraId="43E3D45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1654D4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1108</w:t>
      </w:r>
    </w:p>
    <w:p w14:paraId="4F5ECD1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02EF26F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2BB7181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1112</w:t>
      </w:r>
    </w:p>
    <w:p w14:paraId="2A2316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GSM:</w:t>
      </w:r>
      <w:r>
        <w:rPr>
          <w:noProof/>
        </w:rPr>
        <w:tab/>
        <w:t>1112</w:t>
      </w:r>
    </w:p>
    <w:p w14:paraId="1F2115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1112</w:t>
      </w:r>
    </w:p>
    <w:p w14:paraId="5336C3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1114</w:t>
      </w:r>
    </w:p>
    <w:p w14:paraId="76F149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GSM:</w:t>
      </w:r>
      <w:r>
        <w:rPr>
          <w:noProof/>
        </w:rPr>
        <w:tab/>
        <w:t>1114</w:t>
      </w:r>
    </w:p>
    <w:p w14:paraId="21A2A1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1114</w:t>
      </w:r>
    </w:p>
    <w:p w14:paraId="772B8F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1116</w:t>
      </w:r>
    </w:p>
    <w:p w14:paraId="5D2D832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1117</w:t>
      </w:r>
    </w:p>
    <w:p w14:paraId="360E7F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</w:t>
      </w:r>
      <w:r>
        <w:rPr>
          <w:noProof/>
        </w:rPr>
        <w:tab/>
        <w:t>1117</w:t>
      </w:r>
    </w:p>
    <w:p w14:paraId="654A0A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1117</w:t>
      </w:r>
    </w:p>
    <w:p w14:paraId="64931BE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7AA2C1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0EE5D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</w:t>
      </w:r>
      <w:r>
        <w:rPr>
          <w:noProof/>
        </w:rPr>
        <w:tab/>
        <w:t>1119</w:t>
      </w:r>
    </w:p>
    <w:p w14:paraId="63961B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1119</w:t>
      </w:r>
    </w:p>
    <w:p w14:paraId="10B72A0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5DD3177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0639204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1122</w:t>
      </w:r>
    </w:p>
    <w:p w14:paraId="589826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cdma2000 1X</w:t>
      </w:r>
      <w:r>
        <w:rPr>
          <w:noProof/>
        </w:rPr>
        <w:tab/>
        <w:t>1122</w:t>
      </w:r>
    </w:p>
    <w:p w14:paraId="5FF793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1122</w:t>
      </w:r>
    </w:p>
    <w:p w14:paraId="37D0BE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5E3576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440EE7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cdma2000 1X</w:t>
      </w:r>
      <w:r>
        <w:rPr>
          <w:noProof/>
        </w:rPr>
        <w:tab/>
        <w:t>1125</w:t>
      </w:r>
    </w:p>
    <w:p w14:paraId="0ACBA1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1125</w:t>
      </w:r>
    </w:p>
    <w:p w14:paraId="40FF9E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296B411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12ACA0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1128</w:t>
      </w:r>
    </w:p>
    <w:p w14:paraId="039C72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1128</w:t>
      </w:r>
    </w:p>
    <w:p w14:paraId="23CF28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5D6395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506371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1134</w:t>
      </w:r>
    </w:p>
    <w:p w14:paraId="11FF92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14B1D8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05CFDE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1139</w:t>
      </w:r>
    </w:p>
    <w:p w14:paraId="12A8B0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6C8AB5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1143</w:t>
      </w:r>
    </w:p>
    <w:p w14:paraId="2070D8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1144</w:t>
      </w:r>
    </w:p>
    <w:p w14:paraId="242AA2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12AA47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298C6C8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1149</w:t>
      </w:r>
    </w:p>
    <w:p w14:paraId="0B2C1EC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Handover</w:t>
      </w:r>
      <w:r>
        <w:rPr>
          <w:noProof/>
        </w:rPr>
        <w:tab/>
        <w:t>1149</w:t>
      </w:r>
    </w:p>
    <w:p w14:paraId="36A4B6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Intra frequency handover</w:t>
      </w:r>
      <w:r>
        <w:rPr>
          <w:noProof/>
        </w:rPr>
        <w:tab/>
        <w:t>1149</w:t>
      </w:r>
    </w:p>
    <w:p w14:paraId="67F22F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1149</w:t>
      </w:r>
    </w:p>
    <w:p w14:paraId="5113C8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1151</w:t>
      </w:r>
    </w:p>
    <w:p w14:paraId="7EFA73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1151</w:t>
      </w:r>
    </w:p>
    <w:p w14:paraId="6927F5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1151</w:t>
      </w:r>
    </w:p>
    <w:p w14:paraId="3D0E67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1153</w:t>
      </w:r>
    </w:p>
    <w:p w14:paraId="6C9488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1153</w:t>
      </w:r>
    </w:p>
    <w:p w14:paraId="193C35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1153</w:t>
      </w:r>
    </w:p>
    <w:p w14:paraId="35E4F9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1155</w:t>
      </w:r>
    </w:p>
    <w:p w14:paraId="2C3B1B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1155</w:t>
      </w:r>
    </w:p>
    <w:p w14:paraId="72A115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1155</w:t>
      </w:r>
    </w:p>
    <w:p w14:paraId="28C4EF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1157</w:t>
      </w:r>
    </w:p>
    <w:p w14:paraId="262EB3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1157</w:t>
      </w:r>
    </w:p>
    <w:p w14:paraId="6896ED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1157</w:t>
      </w:r>
    </w:p>
    <w:p w14:paraId="011ABA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1159</w:t>
      </w:r>
    </w:p>
    <w:p w14:paraId="796DDE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1159</w:t>
      </w:r>
    </w:p>
    <w:p w14:paraId="070E1E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43ADBD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1161</w:t>
      </w:r>
    </w:p>
    <w:p w14:paraId="7B5CF9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1161</w:t>
      </w:r>
    </w:p>
    <w:p w14:paraId="38E733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1161</w:t>
      </w:r>
    </w:p>
    <w:p w14:paraId="18B7C7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1164</w:t>
      </w:r>
    </w:p>
    <w:p w14:paraId="5D5B1F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1164</w:t>
      </w:r>
    </w:p>
    <w:p w14:paraId="0BCD8D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1164</w:t>
      </w:r>
    </w:p>
    <w:p w14:paraId="67B7FD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1167</w:t>
      </w:r>
    </w:p>
    <w:p w14:paraId="187841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1167</w:t>
      </w:r>
    </w:p>
    <w:p w14:paraId="587B4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1167</w:t>
      </w:r>
    </w:p>
    <w:p w14:paraId="0D63A8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1168</w:t>
      </w:r>
    </w:p>
    <w:p w14:paraId="433B95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1168</w:t>
      </w:r>
    </w:p>
    <w:p w14:paraId="5FE6AD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1168</w:t>
      </w:r>
    </w:p>
    <w:p w14:paraId="2FAD2D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1170</w:t>
      </w:r>
    </w:p>
    <w:p w14:paraId="21C222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1170</w:t>
      </w:r>
    </w:p>
    <w:p w14:paraId="2FC3C7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1170</w:t>
      </w:r>
    </w:p>
    <w:p w14:paraId="04CB4F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1172</w:t>
      </w:r>
    </w:p>
    <w:p w14:paraId="06A495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1172</w:t>
      </w:r>
    </w:p>
    <w:p w14:paraId="731A02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1172</w:t>
      </w:r>
    </w:p>
    <w:p w14:paraId="47D7B2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1174</w:t>
      </w:r>
    </w:p>
    <w:p w14:paraId="38DDE6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1174</w:t>
      </w:r>
    </w:p>
    <w:p w14:paraId="33CEEE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1174</w:t>
      </w:r>
    </w:p>
    <w:p w14:paraId="24A3F2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1176</w:t>
      </w:r>
    </w:p>
    <w:p w14:paraId="4094EB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1177</w:t>
      </w:r>
    </w:p>
    <w:p w14:paraId="2C1B0C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24B0E3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1178</w:t>
      </w:r>
    </w:p>
    <w:p w14:paraId="3115F0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1179</w:t>
      </w:r>
    </w:p>
    <w:p w14:paraId="31AA41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6BA8AD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1180</w:t>
      </w:r>
    </w:p>
    <w:p w14:paraId="4102B6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1181</w:t>
      </w:r>
    </w:p>
    <w:p w14:paraId="201914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1181</w:t>
      </w:r>
    </w:p>
    <w:p w14:paraId="7D23DD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1182</w:t>
      </w:r>
    </w:p>
    <w:p w14:paraId="640073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1183</w:t>
      </w:r>
    </w:p>
    <w:p w14:paraId="0065D0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5CFE09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1184</w:t>
      </w:r>
    </w:p>
    <w:p w14:paraId="18C575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1185</w:t>
      </w:r>
    </w:p>
    <w:p w14:paraId="6A4641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1185</w:t>
      </w:r>
    </w:p>
    <w:p w14:paraId="24514B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5DD9CB8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1187</w:t>
      </w:r>
    </w:p>
    <w:p w14:paraId="07613E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1187</w:t>
      </w:r>
    </w:p>
    <w:p w14:paraId="38A0D8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1188</w:t>
      </w:r>
    </w:p>
    <w:p w14:paraId="0DAE25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1189</w:t>
      </w:r>
    </w:p>
    <w:p w14:paraId="6CE39A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72A303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1190</w:t>
      </w:r>
    </w:p>
    <w:p w14:paraId="72D16C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1191</w:t>
      </w:r>
    </w:p>
    <w:p w14:paraId="672B04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1191</w:t>
      </w:r>
    </w:p>
    <w:p w14:paraId="786A54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1192</w:t>
      </w:r>
    </w:p>
    <w:p w14:paraId="222F9B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1192</w:t>
      </w:r>
    </w:p>
    <w:p w14:paraId="175C46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4A11EA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1194</w:t>
      </w:r>
    </w:p>
    <w:p w14:paraId="2C5DC1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1194</w:t>
      </w:r>
    </w:p>
    <w:p w14:paraId="23E6BA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658253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1196</w:t>
      </w:r>
    </w:p>
    <w:p w14:paraId="53D5C36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1196</w:t>
      </w:r>
    </w:p>
    <w:p w14:paraId="4AB712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6C44F3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1198</w:t>
      </w:r>
    </w:p>
    <w:p w14:paraId="2C4EA5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1198</w:t>
      </w:r>
    </w:p>
    <w:p w14:paraId="60315B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1198</w:t>
      </w:r>
    </w:p>
    <w:p w14:paraId="609F6C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1200</w:t>
      </w:r>
    </w:p>
    <w:p w14:paraId="5F0ADFC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1201</w:t>
      </w:r>
    </w:p>
    <w:p w14:paraId="3F3891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783DD5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1202</w:t>
      </w:r>
    </w:p>
    <w:p w14:paraId="774067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1203</w:t>
      </w:r>
    </w:p>
    <w:p w14:paraId="7CDBEC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1C179A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1204</w:t>
      </w:r>
    </w:p>
    <w:p w14:paraId="508E5B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1205</w:t>
      </w:r>
    </w:p>
    <w:p w14:paraId="004D3F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2E9BC6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1206</w:t>
      </w:r>
    </w:p>
    <w:p w14:paraId="2917A8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1207</w:t>
      </w:r>
    </w:p>
    <w:p w14:paraId="0BACDB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016865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1208</w:t>
      </w:r>
    </w:p>
    <w:p w14:paraId="1D084D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1209</w:t>
      </w:r>
    </w:p>
    <w:p w14:paraId="6298FD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1209</w:t>
      </w:r>
    </w:p>
    <w:p w14:paraId="224D94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1210</w:t>
      </w:r>
    </w:p>
    <w:p w14:paraId="155621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1211</w:t>
      </w:r>
    </w:p>
    <w:p w14:paraId="245420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4A6756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1212</w:t>
      </w:r>
    </w:p>
    <w:p w14:paraId="79689F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1213</w:t>
      </w:r>
    </w:p>
    <w:p w14:paraId="3DC08A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1213</w:t>
      </w:r>
    </w:p>
    <w:p w14:paraId="1E868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2A5248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1215</w:t>
      </w:r>
    </w:p>
    <w:p w14:paraId="31A207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1215</w:t>
      </w:r>
    </w:p>
    <w:p w14:paraId="301762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0C269F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1217</w:t>
      </w:r>
    </w:p>
    <w:p w14:paraId="40B722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1217</w:t>
      </w:r>
    </w:p>
    <w:p w14:paraId="4CA320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1218</w:t>
      </w:r>
    </w:p>
    <w:p w14:paraId="2934C3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1219</w:t>
      </w:r>
    </w:p>
    <w:p w14:paraId="684782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1219</w:t>
      </w:r>
    </w:p>
    <w:p w14:paraId="1A6782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0FF54D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1221</w:t>
      </w:r>
    </w:p>
    <w:p w14:paraId="50A8D9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1221</w:t>
      </w:r>
    </w:p>
    <w:p w14:paraId="78B250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1222</w:t>
      </w:r>
    </w:p>
    <w:p w14:paraId="6BC73C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1223</w:t>
      </w:r>
    </w:p>
    <w:p w14:paraId="555E75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1223</w:t>
      </w:r>
    </w:p>
    <w:p w14:paraId="23CDC5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282372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1225</w:t>
      </w:r>
    </w:p>
    <w:p w14:paraId="72DC32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049490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527EFF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1227</w:t>
      </w:r>
    </w:p>
    <w:p w14:paraId="6D2C56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590F8E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44D2EF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1229</w:t>
      </w:r>
    </w:p>
    <w:p w14:paraId="6B39C4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22242C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60C360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1231</w:t>
      </w:r>
    </w:p>
    <w:p w14:paraId="4263B8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06A853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1233</w:t>
      </w:r>
    </w:p>
    <w:p w14:paraId="029328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1234</w:t>
      </w:r>
    </w:p>
    <w:p w14:paraId="62837B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1234</w:t>
      </w:r>
    </w:p>
    <w:p w14:paraId="6923C3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1235</w:t>
      </w:r>
    </w:p>
    <w:p w14:paraId="1BFE6C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1236</w:t>
      </w:r>
    </w:p>
    <w:p w14:paraId="0AA05B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1236</w:t>
      </w:r>
    </w:p>
    <w:p w14:paraId="44E3EA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1237</w:t>
      </w:r>
    </w:p>
    <w:p w14:paraId="76B5E9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1238</w:t>
      </w:r>
    </w:p>
    <w:p w14:paraId="3BBFCC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1238</w:t>
      </w:r>
    </w:p>
    <w:p w14:paraId="481614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1239</w:t>
      </w:r>
    </w:p>
    <w:p w14:paraId="122550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Intra frequency DAPS handover</w:t>
      </w:r>
      <w:r>
        <w:rPr>
          <w:noProof/>
        </w:rPr>
        <w:tab/>
        <w:t>1240</w:t>
      </w:r>
    </w:p>
    <w:p w14:paraId="3C8A41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1240</w:t>
      </w:r>
    </w:p>
    <w:p w14:paraId="1EFCF3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1241</w:t>
      </w:r>
    </w:p>
    <w:p w14:paraId="6920D2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1242</w:t>
      </w:r>
    </w:p>
    <w:p w14:paraId="2B36E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1242</w:t>
      </w:r>
    </w:p>
    <w:p w14:paraId="74A534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1243</w:t>
      </w:r>
    </w:p>
    <w:p w14:paraId="00D1F2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1244</w:t>
      </w:r>
    </w:p>
    <w:p w14:paraId="115EAE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1244</w:t>
      </w:r>
    </w:p>
    <w:p w14:paraId="785C10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1245</w:t>
      </w:r>
    </w:p>
    <w:p w14:paraId="7EE92E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1246</w:t>
      </w:r>
    </w:p>
    <w:p w14:paraId="52B256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1246</w:t>
      </w:r>
    </w:p>
    <w:p w14:paraId="1EBFCB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1247</w:t>
      </w:r>
    </w:p>
    <w:p w14:paraId="3EDD92D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1248</w:t>
      </w:r>
    </w:p>
    <w:p w14:paraId="5556B8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1248</w:t>
      </w:r>
    </w:p>
    <w:p w14:paraId="7AEE90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1249</w:t>
      </w:r>
    </w:p>
    <w:p w14:paraId="2D23D9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1250</w:t>
      </w:r>
    </w:p>
    <w:p w14:paraId="534BCA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1250</w:t>
      </w:r>
    </w:p>
    <w:p w14:paraId="1D9623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1251</w:t>
      </w:r>
    </w:p>
    <w:p w14:paraId="23CDE2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1252</w:t>
      </w:r>
    </w:p>
    <w:p w14:paraId="2C6AE5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1252</w:t>
      </w:r>
    </w:p>
    <w:p w14:paraId="1C04F3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1254</w:t>
      </w:r>
    </w:p>
    <w:p w14:paraId="0507B7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1254</w:t>
      </w:r>
    </w:p>
    <w:p w14:paraId="1404B2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1254</w:t>
      </w:r>
    </w:p>
    <w:p w14:paraId="13466B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1257</w:t>
      </w:r>
    </w:p>
    <w:p w14:paraId="0FA4C3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1258</w:t>
      </w:r>
    </w:p>
    <w:p w14:paraId="3EF819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1258</w:t>
      </w:r>
    </w:p>
    <w:p w14:paraId="4EFD5D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1260</w:t>
      </w:r>
    </w:p>
    <w:p w14:paraId="68ED9A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1261</w:t>
      </w:r>
    </w:p>
    <w:p w14:paraId="7E5CC2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1261</w:t>
      </w:r>
    </w:p>
    <w:p w14:paraId="47A32F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5A6C62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1264</w:t>
      </w:r>
    </w:p>
    <w:p w14:paraId="0B0C6C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76B977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44324C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1268</w:t>
      </w:r>
    </w:p>
    <w:p w14:paraId="58B333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1268</w:t>
      </w:r>
    </w:p>
    <w:p w14:paraId="6DC6D7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1271</w:t>
      </w:r>
    </w:p>
    <w:p w14:paraId="003793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1272</w:t>
      </w:r>
    </w:p>
    <w:p w14:paraId="6F2874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1272</w:t>
      </w:r>
    </w:p>
    <w:p w14:paraId="7E030A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1274</w:t>
      </w:r>
    </w:p>
    <w:p w14:paraId="55B914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1274</w:t>
      </w:r>
    </w:p>
    <w:p w14:paraId="386571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26C55F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1277</w:t>
      </w:r>
    </w:p>
    <w:p w14:paraId="7CE87B3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1277</w:t>
      </w:r>
    </w:p>
    <w:p w14:paraId="7DCC57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FDD Handover</w:t>
      </w:r>
      <w:r>
        <w:rPr>
          <w:noProof/>
        </w:rPr>
        <w:tab/>
        <w:t>1277</w:t>
      </w:r>
    </w:p>
    <w:p w14:paraId="23401E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6DDE98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0F9D64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UTRAN FDD Handover</w:t>
      </w:r>
      <w:r>
        <w:rPr>
          <w:noProof/>
        </w:rPr>
        <w:tab/>
        <w:t>1280</w:t>
      </w:r>
    </w:p>
    <w:p w14:paraId="242D5E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1280</w:t>
      </w:r>
    </w:p>
    <w:p w14:paraId="7BA173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7BE7A7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  <w:lang w:val="sv-SE"/>
        </w:rPr>
        <w:t xml:space="preserve">A.5.2.3 </w:t>
      </w:r>
      <w:r w:rsidRPr="00A47D5F">
        <w:rPr>
          <w:noProof/>
          <w:lang w:val="sv-SE"/>
        </w:rPr>
        <w:t>E-UTRAN FDD- GSM Handover</w:t>
      </w:r>
      <w:r>
        <w:rPr>
          <w:noProof/>
        </w:rPr>
        <w:tab/>
        <w:t>1283</w:t>
      </w:r>
    </w:p>
    <w:p w14:paraId="011F2E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244EDD5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1284</w:t>
      </w:r>
    </w:p>
    <w:p w14:paraId="008E56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UTRAN TDD Handover</w:t>
      </w:r>
      <w:r>
        <w:rPr>
          <w:noProof/>
        </w:rPr>
        <w:tab/>
        <w:t>1285</w:t>
      </w:r>
    </w:p>
    <w:p w14:paraId="6FA405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1285</w:t>
      </w:r>
    </w:p>
    <w:p w14:paraId="02748CC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1285</w:t>
      </w:r>
    </w:p>
    <w:p w14:paraId="4C48B62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1285</w:t>
      </w:r>
    </w:p>
    <w:p w14:paraId="1C81FC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1287</w:t>
      </w:r>
    </w:p>
    <w:p w14:paraId="41BC9E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1287</w:t>
      </w:r>
    </w:p>
    <w:p w14:paraId="7C2A14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1287</w:t>
      </w:r>
    </w:p>
    <w:p w14:paraId="755DD4F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1287</w:t>
      </w:r>
    </w:p>
    <w:p w14:paraId="2BBFD2E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Void</w:t>
      </w:r>
      <w:r>
        <w:rPr>
          <w:noProof/>
        </w:rPr>
        <w:tab/>
        <w:t>1287</w:t>
      </w:r>
    </w:p>
    <w:p w14:paraId="790A09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TDD Handover</w:t>
      </w:r>
      <w:r>
        <w:rPr>
          <w:noProof/>
        </w:rPr>
        <w:tab/>
        <w:t>1287</w:t>
      </w:r>
    </w:p>
    <w:p w14:paraId="110D3F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1287</w:t>
      </w:r>
    </w:p>
    <w:p w14:paraId="4455B5C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1290</w:t>
      </w:r>
    </w:p>
    <w:p w14:paraId="272A60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1290</w:t>
      </w:r>
    </w:p>
    <w:p w14:paraId="1FC572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1290</w:t>
      </w:r>
    </w:p>
    <w:p w14:paraId="74CC748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1290</w:t>
      </w:r>
    </w:p>
    <w:p w14:paraId="629FC6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Void</w:t>
      </w:r>
      <w:r>
        <w:rPr>
          <w:noProof/>
        </w:rPr>
        <w:tab/>
        <w:t>1290</w:t>
      </w:r>
    </w:p>
    <w:p w14:paraId="268913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GSM Handover</w:t>
      </w:r>
      <w:r>
        <w:rPr>
          <w:noProof/>
        </w:rPr>
        <w:tab/>
        <w:t>1290</w:t>
      </w:r>
    </w:p>
    <w:p w14:paraId="73C4E1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1290</w:t>
      </w:r>
    </w:p>
    <w:p w14:paraId="6315D0B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56F55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1293</w:t>
      </w:r>
    </w:p>
    <w:p w14:paraId="1CF6BC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1293</w:t>
      </w:r>
    </w:p>
    <w:p w14:paraId="40B706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4889F5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1295</w:t>
      </w:r>
    </w:p>
    <w:p w14:paraId="6F8D81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22A075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1296</w:t>
      </w:r>
    </w:p>
    <w:p w14:paraId="00C11D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1297</w:t>
      </w:r>
    </w:p>
    <w:p w14:paraId="0B9F6E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7E7021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1298</w:t>
      </w:r>
    </w:p>
    <w:p w14:paraId="2EB259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1299</w:t>
      </w:r>
    </w:p>
    <w:p w14:paraId="0B1769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1C2918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1301</w:t>
      </w:r>
    </w:p>
    <w:p w14:paraId="6FA222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1301</w:t>
      </w:r>
    </w:p>
    <w:p w14:paraId="39FFCB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1301</w:t>
      </w:r>
    </w:p>
    <w:p w14:paraId="2525EB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1304</w:t>
      </w:r>
    </w:p>
    <w:p w14:paraId="3AC4F0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1304</w:t>
      </w:r>
    </w:p>
    <w:p w14:paraId="305360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1304</w:t>
      </w:r>
    </w:p>
    <w:p w14:paraId="09AD5E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5B2108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FDD Handover for 5MHz Bandwidth</w:t>
      </w:r>
      <w:r>
        <w:rPr>
          <w:noProof/>
        </w:rPr>
        <w:tab/>
        <w:t>1307</w:t>
      </w:r>
    </w:p>
    <w:p w14:paraId="1D61C0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4A1EEC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1F68EC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Handover to Non-3GPP RATs</w:t>
      </w:r>
      <w:r>
        <w:rPr>
          <w:noProof/>
        </w:rPr>
        <w:tab/>
        <w:t>1308</w:t>
      </w:r>
    </w:p>
    <w:p w14:paraId="173489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– HRPD Handover</w:t>
      </w:r>
      <w:r>
        <w:rPr>
          <w:noProof/>
        </w:rPr>
        <w:tab/>
        <w:t>1308</w:t>
      </w:r>
    </w:p>
    <w:p w14:paraId="558A4C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1308</w:t>
      </w:r>
    </w:p>
    <w:p w14:paraId="35A30C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4B2828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– cdma2000 1X Handover</w:t>
      </w:r>
      <w:r>
        <w:rPr>
          <w:noProof/>
        </w:rPr>
        <w:tab/>
        <w:t>1310</w:t>
      </w:r>
    </w:p>
    <w:p w14:paraId="5EB3D4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1310</w:t>
      </w:r>
    </w:p>
    <w:p w14:paraId="33F345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1313</w:t>
      </w:r>
    </w:p>
    <w:p w14:paraId="16B2602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1313</w:t>
      </w:r>
    </w:p>
    <w:p w14:paraId="541FEC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67B8EC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3C5818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1316</w:t>
      </w:r>
    </w:p>
    <w:p w14:paraId="1AB829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262F0F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768487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HRPD Handover</w:t>
      </w:r>
      <w:r>
        <w:rPr>
          <w:noProof/>
        </w:rPr>
        <w:tab/>
        <w:t>1318</w:t>
      </w:r>
    </w:p>
    <w:p w14:paraId="554064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1318</w:t>
      </w:r>
    </w:p>
    <w:p w14:paraId="225EBA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714B1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– cdma2000 1X Handover</w:t>
      </w:r>
      <w:r>
        <w:rPr>
          <w:noProof/>
        </w:rPr>
        <w:tab/>
        <w:t>1321</w:t>
      </w:r>
    </w:p>
    <w:p w14:paraId="5FF61C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7FA8A8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1324</w:t>
      </w:r>
    </w:p>
    <w:p w14:paraId="0453A5B1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Control</w:t>
      </w:r>
      <w:r>
        <w:rPr>
          <w:noProof/>
        </w:rPr>
        <w:tab/>
        <w:t>1324</w:t>
      </w:r>
    </w:p>
    <w:p w14:paraId="18081D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RRC Re-establishment</w:t>
      </w:r>
      <w:r>
        <w:rPr>
          <w:noProof/>
        </w:rPr>
        <w:tab/>
        <w:t>1324</w:t>
      </w:r>
    </w:p>
    <w:p w14:paraId="0A587D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1324</w:t>
      </w:r>
    </w:p>
    <w:p w14:paraId="7FC999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741E24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1325</w:t>
      </w:r>
    </w:p>
    <w:p w14:paraId="437DDD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1326</w:t>
      </w:r>
    </w:p>
    <w:p w14:paraId="4EB0A8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6A2FA9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418FEC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1328</w:t>
      </w:r>
    </w:p>
    <w:p w14:paraId="496F50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1328</w:t>
      </w:r>
    </w:p>
    <w:p w14:paraId="4E6371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580B69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Inter-frequency RRC Re-establishment</w:t>
      </w:r>
      <w:r>
        <w:rPr>
          <w:noProof/>
        </w:rPr>
        <w:tab/>
        <w:t>1330</w:t>
      </w:r>
    </w:p>
    <w:p w14:paraId="48D1EA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1330</w:t>
      </w:r>
    </w:p>
    <w:p w14:paraId="3810F0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1331</w:t>
      </w:r>
    </w:p>
    <w:p w14:paraId="7CF779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1332</w:t>
      </w:r>
    </w:p>
    <w:p w14:paraId="3CF3A5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1332</w:t>
      </w:r>
    </w:p>
    <w:p w14:paraId="6A230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5C75C9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1332</w:t>
      </w:r>
    </w:p>
    <w:p w14:paraId="2DAF61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1332</w:t>
      </w:r>
    </w:p>
    <w:p w14:paraId="3C3F1A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5BE568C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1335</w:t>
      </w:r>
    </w:p>
    <w:p w14:paraId="0AF1F9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7FEF48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1336</w:t>
      </w:r>
    </w:p>
    <w:p w14:paraId="19BC09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1337</w:t>
      </w:r>
    </w:p>
    <w:p w14:paraId="5DC528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6FA314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5E5357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1339</w:t>
      </w:r>
    </w:p>
    <w:p w14:paraId="3E4D51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37480C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1340</w:t>
      </w:r>
    </w:p>
    <w:p w14:paraId="62173A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1341</w:t>
      </w:r>
    </w:p>
    <w:p w14:paraId="303949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20BF2C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1342</w:t>
      </w:r>
    </w:p>
    <w:p w14:paraId="6109D75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1343</w:t>
      </w:r>
    </w:p>
    <w:p w14:paraId="519654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0F34D2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1344</w:t>
      </w:r>
    </w:p>
    <w:p w14:paraId="78785E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1345</w:t>
      </w:r>
    </w:p>
    <w:p w14:paraId="3CC8B7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1345</w:t>
      </w:r>
    </w:p>
    <w:p w14:paraId="7B45DE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42847C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1347</w:t>
      </w:r>
    </w:p>
    <w:p w14:paraId="6FB223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1347</w:t>
      </w:r>
    </w:p>
    <w:p w14:paraId="1FFDFC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1348</w:t>
      </w:r>
    </w:p>
    <w:p w14:paraId="6DDBF0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1349</w:t>
      </w:r>
    </w:p>
    <w:p w14:paraId="29A91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57ADD6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1350</w:t>
      </w:r>
    </w:p>
    <w:p w14:paraId="43046A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1351</w:t>
      </w:r>
    </w:p>
    <w:p w14:paraId="1B6BE3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14FF9F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2DA88D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 xml:space="preserve">HD-FDD Inter-frequency RRC Re-establishment for UE category NB1 in In-Band mode under </w:t>
      </w:r>
      <w:r w:rsidRPr="00A47D5F">
        <w:rPr>
          <w:rFonts w:cs="Intel Clear Light"/>
          <w:noProof/>
        </w:rPr>
        <w:t>normal</w:t>
      </w:r>
      <w:r w:rsidRPr="00A47D5F">
        <w:rPr>
          <w:rFonts w:cs="Arial"/>
          <w:noProof/>
        </w:rPr>
        <w:t xml:space="preserve"> </w:t>
      </w:r>
      <w:r w:rsidRPr="00A47D5F">
        <w:rPr>
          <w:noProof/>
          <w:snapToGrid w:val="0"/>
        </w:rPr>
        <w:t>coverage</w:t>
      </w:r>
      <w:r>
        <w:rPr>
          <w:noProof/>
        </w:rPr>
        <w:tab/>
        <w:t>1354</w:t>
      </w:r>
    </w:p>
    <w:p w14:paraId="3644F3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0E4A85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5BF03A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1357</w:t>
      </w:r>
    </w:p>
    <w:p w14:paraId="2A02C5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475CEC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52DB2E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1359</w:t>
      </w:r>
    </w:p>
    <w:p w14:paraId="3DA57B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106F24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1360</w:t>
      </w:r>
    </w:p>
    <w:p w14:paraId="12C4F2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1361</w:t>
      </w:r>
    </w:p>
    <w:p w14:paraId="288EBB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06AE6D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6CA154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1363</w:t>
      </w:r>
    </w:p>
    <w:p w14:paraId="043D9F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4B0974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44CDFB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1365</w:t>
      </w:r>
    </w:p>
    <w:p w14:paraId="2D26B7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415257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0EE4ED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1367</w:t>
      </w:r>
    </w:p>
    <w:p w14:paraId="7F75F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6B72B6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2ACE55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 xml:space="preserve">E-UTRAN TDD Inter-frequency RRC Re-establishment for UE category NB1 in In-Band mode under </w:t>
      </w:r>
      <w:r w:rsidRPr="00A47D5F">
        <w:rPr>
          <w:rFonts w:cs="Intel Clear Light"/>
          <w:noProof/>
        </w:rPr>
        <w:t>normal</w:t>
      </w:r>
      <w:r w:rsidRPr="00A47D5F">
        <w:rPr>
          <w:rFonts w:cs="Arial"/>
          <w:noProof/>
        </w:rPr>
        <w:t xml:space="preserve"> </w:t>
      </w:r>
      <w:r w:rsidRPr="00A47D5F">
        <w:rPr>
          <w:noProof/>
          <w:snapToGrid w:val="0"/>
        </w:rPr>
        <w:t>coverage</w:t>
      </w:r>
      <w:r>
        <w:rPr>
          <w:noProof/>
        </w:rPr>
        <w:tab/>
        <w:t>1369</w:t>
      </w:r>
    </w:p>
    <w:p w14:paraId="48AC8B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1E81BC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1371</w:t>
      </w:r>
    </w:p>
    <w:p w14:paraId="722D12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1372</w:t>
      </w:r>
    </w:p>
    <w:p w14:paraId="4637E8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69F039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1374</w:t>
      </w:r>
    </w:p>
    <w:p w14:paraId="3FE23AD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1375</w:t>
      </w:r>
    </w:p>
    <w:p w14:paraId="64F7B6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1375</w:t>
      </w:r>
    </w:p>
    <w:p w14:paraId="0E28C9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1375</w:t>
      </w:r>
    </w:p>
    <w:p w14:paraId="4DB95B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1376</w:t>
      </w:r>
    </w:p>
    <w:p w14:paraId="5AF037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1376</w:t>
      </w:r>
    </w:p>
    <w:p w14:paraId="4C956D4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1376</w:t>
      </w:r>
    </w:p>
    <w:p w14:paraId="1B8DE67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1376</w:t>
      </w:r>
    </w:p>
    <w:p w14:paraId="2DCEC9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1377</w:t>
      </w:r>
    </w:p>
    <w:p w14:paraId="711BF4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1377</w:t>
      </w:r>
    </w:p>
    <w:p w14:paraId="587ACA6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1377</w:t>
      </w:r>
    </w:p>
    <w:p w14:paraId="79B304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1377</w:t>
      </w:r>
    </w:p>
    <w:p w14:paraId="63CAB4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1377</w:t>
      </w:r>
    </w:p>
    <w:p w14:paraId="7268A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338101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1379</w:t>
      </w:r>
    </w:p>
    <w:p w14:paraId="771D57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1379</w:t>
      </w:r>
    </w:p>
    <w:p w14:paraId="3BBEFE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1379</w:t>
      </w:r>
    </w:p>
    <w:p w14:paraId="293F5E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1379</w:t>
      </w:r>
    </w:p>
    <w:p w14:paraId="7F160C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1381</w:t>
      </w:r>
    </w:p>
    <w:p w14:paraId="0BF718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1381</w:t>
      </w:r>
    </w:p>
    <w:p w14:paraId="217A81D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1381</w:t>
      </w:r>
    </w:p>
    <w:p w14:paraId="73D3B22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1381</w:t>
      </w:r>
    </w:p>
    <w:p w14:paraId="1B67547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1382</w:t>
      </w:r>
    </w:p>
    <w:p w14:paraId="66205D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1382</w:t>
      </w:r>
    </w:p>
    <w:p w14:paraId="02B4C1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1382</w:t>
      </w:r>
    </w:p>
    <w:p w14:paraId="6B79E1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1382</w:t>
      </w:r>
    </w:p>
    <w:p w14:paraId="3DDC3E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1382</w:t>
      </w:r>
    </w:p>
    <w:p w14:paraId="45482F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1384</w:t>
      </w:r>
    </w:p>
    <w:p w14:paraId="7D423F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1384</w:t>
      </w:r>
    </w:p>
    <w:p w14:paraId="719263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1384</w:t>
      </w:r>
    </w:p>
    <w:p w14:paraId="17EF16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1384</w:t>
      </w:r>
    </w:p>
    <w:p w14:paraId="4A47ED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1384</w:t>
      </w:r>
    </w:p>
    <w:p w14:paraId="446F6B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1385</w:t>
      </w:r>
    </w:p>
    <w:p w14:paraId="0179B8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1385</w:t>
      </w:r>
    </w:p>
    <w:p w14:paraId="35A30B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1385</w:t>
      </w:r>
    </w:p>
    <w:p w14:paraId="4AEBB2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1385</w:t>
      </w:r>
    </w:p>
    <w:p w14:paraId="4F389B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1386</w:t>
      </w:r>
    </w:p>
    <w:p w14:paraId="49A3FD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1386</w:t>
      </w:r>
    </w:p>
    <w:p w14:paraId="33369B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5102BE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1388</w:t>
      </w:r>
    </w:p>
    <w:p w14:paraId="7153A1A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1388</w:t>
      </w:r>
    </w:p>
    <w:p w14:paraId="306D330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1388</w:t>
      </w:r>
    </w:p>
    <w:p w14:paraId="684B3F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1389</w:t>
      </w:r>
    </w:p>
    <w:p w14:paraId="29C569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1389</w:t>
      </w:r>
    </w:p>
    <w:p w14:paraId="157DFC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1391</w:t>
      </w:r>
    </w:p>
    <w:p w14:paraId="1D3FF1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1391</w:t>
      </w:r>
    </w:p>
    <w:p w14:paraId="3924CE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1391</w:t>
      </w:r>
    </w:p>
    <w:p w14:paraId="540F325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1391</w:t>
      </w:r>
    </w:p>
    <w:p w14:paraId="660BF7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1392</w:t>
      </w:r>
    </w:p>
    <w:p w14:paraId="74294B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1392</w:t>
      </w:r>
    </w:p>
    <w:p w14:paraId="6F4E4B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1395</w:t>
      </w:r>
    </w:p>
    <w:p w14:paraId="29B6E8C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1395</w:t>
      </w:r>
    </w:p>
    <w:p w14:paraId="690BE23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1396</w:t>
      </w:r>
    </w:p>
    <w:p w14:paraId="07F166D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1396</w:t>
      </w:r>
    </w:p>
    <w:p w14:paraId="5303154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1397</w:t>
      </w:r>
    </w:p>
    <w:p w14:paraId="38552A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1397</w:t>
      </w:r>
    </w:p>
    <w:p w14:paraId="365D8F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1399</w:t>
      </w:r>
    </w:p>
    <w:p w14:paraId="3E536E8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1399</w:t>
      </w:r>
    </w:p>
    <w:p w14:paraId="21C44A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1400</w:t>
      </w:r>
    </w:p>
    <w:p w14:paraId="0279235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1400</w:t>
      </w:r>
    </w:p>
    <w:p w14:paraId="7C4D30F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1400</w:t>
      </w:r>
    </w:p>
    <w:p w14:paraId="385B8F2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1400</w:t>
      </w:r>
    </w:p>
    <w:p w14:paraId="2B90AB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1400</w:t>
      </w:r>
    </w:p>
    <w:p w14:paraId="680C8A7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1401</w:t>
      </w:r>
    </w:p>
    <w:p w14:paraId="442A22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1401</w:t>
      </w:r>
    </w:p>
    <w:p w14:paraId="1F7C2A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798001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3EC8723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1403</w:t>
      </w:r>
    </w:p>
    <w:p w14:paraId="2AD2625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1404</w:t>
      </w:r>
    </w:p>
    <w:p w14:paraId="6413DD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1404</w:t>
      </w:r>
    </w:p>
    <w:p w14:paraId="691CCA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1404</w:t>
      </w:r>
    </w:p>
    <w:p w14:paraId="10983F8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1404</w:t>
      </w:r>
    </w:p>
    <w:p w14:paraId="3BCA722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1404</w:t>
      </w:r>
    </w:p>
    <w:p w14:paraId="608A97B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1405</w:t>
      </w:r>
    </w:p>
    <w:p w14:paraId="3FEB14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1405</w:t>
      </w:r>
    </w:p>
    <w:p w14:paraId="388CED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1405</w:t>
      </w:r>
    </w:p>
    <w:p w14:paraId="119096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72E6F08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1407</w:t>
      </w:r>
    </w:p>
    <w:p w14:paraId="20A6D96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1408</w:t>
      </w:r>
    </w:p>
    <w:p w14:paraId="3BEEA3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1408</w:t>
      </w:r>
    </w:p>
    <w:p w14:paraId="4D042F7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1408</w:t>
      </w:r>
    </w:p>
    <w:p w14:paraId="349E7FC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1408</w:t>
      </w:r>
    </w:p>
    <w:p w14:paraId="3F9936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1408</w:t>
      </w:r>
    </w:p>
    <w:p w14:paraId="73D68A2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1409</w:t>
      </w:r>
    </w:p>
    <w:p w14:paraId="087F57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1409</w:t>
      </w:r>
    </w:p>
    <w:p w14:paraId="18471F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1409</w:t>
      </w:r>
    </w:p>
    <w:p w14:paraId="7B9796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1411</w:t>
      </w:r>
    </w:p>
    <w:p w14:paraId="0180231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1411</w:t>
      </w:r>
    </w:p>
    <w:p w14:paraId="2BCEF84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1412</w:t>
      </w:r>
    </w:p>
    <w:p w14:paraId="3E16B9B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1412</w:t>
      </w:r>
    </w:p>
    <w:p w14:paraId="08DFA0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1412</w:t>
      </w:r>
    </w:p>
    <w:p w14:paraId="0620DA2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1412</w:t>
      </w:r>
    </w:p>
    <w:p w14:paraId="355E22C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1412</w:t>
      </w:r>
    </w:p>
    <w:p w14:paraId="7769C6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1413</w:t>
      </w:r>
    </w:p>
    <w:p w14:paraId="2FDEAC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1413</w:t>
      </w:r>
    </w:p>
    <w:p w14:paraId="0C98C9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1413</w:t>
      </w:r>
    </w:p>
    <w:p w14:paraId="5C7C21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1415</w:t>
      </w:r>
    </w:p>
    <w:p w14:paraId="211AF05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1415</w:t>
      </w:r>
    </w:p>
    <w:p w14:paraId="21833E1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1416</w:t>
      </w:r>
    </w:p>
    <w:p w14:paraId="42F164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1416</w:t>
      </w:r>
    </w:p>
    <w:p w14:paraId="41A9572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1416</w:t>
      </w:r>
    </w:p>
    <w:p w14:paraId="1881F03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1416</w:t>
      </w:r>
    </w:p>
    <w:p w14:paraId="4BE8BDB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1416</w:t>
      </w:r>
    </w:p>
    <w:p w14:paraId="3AC3634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1417</w:t>
      </w:r>
    </w:p>
    <w:p w14:paraId="74C5A6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1417</w:t>
      </w:r>
    </w:p>
    <w:p w14:paraId="5D884D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1417</w:t>
      </w:r>
    </w:p>
    <w:p w14:paraId="50FEF2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1419</w:t>
      </w:r>
    </w:p>
    <w:p w14:paraId="5F9CDDB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1419</w:t>
      </w:r>
    </w:p>
    <w:p w14:paraId="1FF2B8F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1420</w:t>
      </w:r>
    </w:p>
    <w:p w14:paraId="3DAF468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1420</w:t>
      </w:r>
    </w:p>
    <w:p w14:paraId="083299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1420</w:t>
      </w:r>
    </w:p>
    <w:p w14:paraId="183648F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1420</w:t>
      </w:r>
    </w:p>
    <w:p w14:paraId="75990FC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1420</w:t>
      </w:r>
    </w:p>
    <w:p w14:paraId="0C002B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1421</w:t>
      </w:r>
    </w:p>
    <w:p w14:paraId="7DA0FD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1421</w:t>
      </w:r>
    </w:p>
    <w:p w14:paraId="24218E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1421</w:t>
      </w:r>
    </w:p>
    <w:p w14:paraId="365602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1424</w:t>
      </w:r>
    </w:p>
    <w:p w14:paraId="1CAB783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1424</w:t>
      </w:r>
    </w:p>
    <w:p w14:paraId="792EBB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1425</w:t>
      </w:r>
    </w:p>
    <w:p w14:paraId="10D842D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1425</w:t>
      </w:r>
    </w:p>
    <w:p w14:paraId="53885B6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1425</w:t>
      </w:r>
    </w:p>
    <w:p w14:paraId="3127C5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1425</w:t>
      </w:r>
    </w:p>
    <w:p w14:paraId="5DC8117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1425</w:t>
      </w:r>
    </w:p>
    <w:p w14:paraId="5F53699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1425</w:t>
      </w:r>
    </w:p>
    <w:p w14:paraId="1E075B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1426</w:t>
      </w:r>
    </w:p>
    <w:p w14:paraId="1B5DFC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1426</w:t>
      </w:r>
    </w:p>
    <w:p w14:paraId="7FAB66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6D9A67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577E9BE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2F3109D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0753A4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2EDA6D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0CB097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6DB9403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1430</w:t>
      </w:r>
    </w:p>
    <w:p w14:paraId="76E063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1431</w:t>
      </w:r>
    </w:p>
    <w:p w14:paraId="1949A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1431</w:t>
      </w:r>
    </w:p>
    <w:p w14:paraId="3A3FC5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3B8AD05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1434</w:t>
      </w:r>
    </w:p>
    <w:p w14:paraId="5766BD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1435</w:t>
      </w:r>
    </w:p>
    <w:p w14:paraId="1B8727D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1435</w:t>
      </w:r>
    </w:p>
    <w:p w14:paraId="2B0FE0A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1435</w:t>
      </w:r>
    </w:p>
    <w:p w14:paraId="1B2980E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1435</w:t>
      </w:r>
    </w:p>
    <w:p w14:paraId="2243779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1435</w:t>
      </w:r>
    </w:p>
    <w:p w14:paraId="114F82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1435</w:t>
      </w:r>
    </w:p>
    <w:p w14:paraId="324EF7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1436</w:t>
      </w:r>
    </w:p>
    <w:p w14:paraId="1A801C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1436</w:t>
      </w:r>
    </w:p>
    <w:p w14:paraId="3FCADD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1438</w:t>
      </w:r>
    </w:p>
    <w:p w14:paraId="64A3A9F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1438</w:t>
      </w:r>
    </w:p>
    <w:p w14:paraId="75BD61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1439</w:t>
      </w:r>
    </w:p>
    <w:p w14:paraId="7D59BD2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1439</w:t>
      </w:r>
    </w:p>
    <w:p w14:paraId="76B9A8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1439</w:t>
      </w:r>
    </w:p>
    <w:p w14:paraId="4B88E1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1439</w:t>
      </w:r>
    </w:p>
    <w:p w14:paraId="5D36E79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1439</w:t>
      </w:r>
    </w:p>
    <w:p w14:paraId="1E6039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1439</w:t>
      </w:r>
    </w:p>
    <w:p w14:paraId="6C96E1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1440</w:t>
      </w:r>
    </w:p>
    <w:p w14:paraId="734AD0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1440</w:t>
      </w:r>
    </w:p>
    <w:p w14:paraId="181E36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1442</w:t>
      </w:r>
    </w:p>
    <w:p w14:paraId="5A0EA0B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1442</w:t>
      </w:r>
    </w:p>
    <w:p w14:paraId="7E3896C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1443</w:t>
      </w:r>
    </w:p>
    <w:p w14:paraId="5BFDF5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1443</w:t>
      </w:r>
    </w:p>
    <w:p w14:paraId="38CB0C9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1443</w:t>
      </w:r>
    </w:p>
    <w:p w14:paraId="60AEDE4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1443</w:t>
      </w:r>
    </w:p>
    <w:p w14:paraId="2F918F4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1443</w:t>
      </w:r>
    </w:p>
    <w:p w14:paraId="7E324F9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1443</w:t>
      </w:r>
    </w:p>
    <w:p w14:paraId="6B2421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1444</w:t>
      </w:r>
    </w:p>
    <w:p w14:paraId="64282C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1444</w:t>
      </w:r>
    </w:p>
    <w:p w14:paraId="743AB5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0B49B8F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1446</w:t>
      </w:r>
    </w:p>
    <w:p w14:paraId="264AAB5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1447</w:t>
      </w:r>
    </w:p>
    <w:p w14:paraId="199BCB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1447</w:t>
      </w:r>
    </w:p>
    <w:p w14:paraId="08DB9FE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1447</w:t>
      </w:r>
    </w:p>
    <w:p w14:paraId="6C9170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1447</w:t>
      </w:r>
    </w:p>
    <w:p w14:paraId="2296B33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1447</w:t>
      </w:r>
    </w:p>
    <w:p w14:paraId="0A6582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1447</w:t>
      </w:r>
    </w:p>
    <w:p w14:paraId="73473DF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1448</w:t>
      </w:r>
    </w:p>
    <w:p w14:paraId="0F221E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1448</w:t>
      </w:r>
    </w:p>
    <w:p w14:paraId="2AE7BE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1448</w:t>
      </w:r>
    </w:p>
    <w:p w14:paraId="17803B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1450</w:t>
      </w:r>
    </w:p>
    <w:p w14:paraId="2D796A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1450</w:t>
      </w:r>
    </w:p>
    <w:p w14:paraId="25FDB8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1450</w:t>
      </w:r>
    </w:p>
    <w:p w14:paraId="1199F2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1452</w:t>
      </w:r>
    </w:p>
    <w:p w14:paraId="59FB4F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1452</w:t>
      </w:r>
    </w:p>
    <w:p w14:paraId="192710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1452</w:t>
      </w:r>
    </w:p>
    <w:p w14:paraId="0AB8FD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1453</w:t>
      </w:r>
    </w:p>
    <w:p w14:paraId="75D165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1454</w:t>
      </w:r>
    </w:p>
    <w:p w14:paraId="7D1E38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0B5B26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1455</w:t>
      </w:r>
    </w:p>
    <w:p w14:paraId="42EF02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1456</w:t>
      </w:r>
    </w:p>
    <w:p w14:paraId="663AA3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1456</w:t>
      </w:r>
    </w:p>
    <w:p w14:paraId="72984C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1458</w:t>
      </w:r>
    </w:p>
    <w:p w14:paraId="57ABFD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1458</w:t>
      </w:r>
    </w:p>
    <w:p w14:paraId="7C1F53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1458</w:t>
      </w:r>
    </w:p>
    <w:p w14:paraId="58D301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1461</w:t>
      </w:r>
    </w:p>
    <w:p w14:paraId="31E9DD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1461</w:t>
      </w:r>
    </w:p>
    <w:p w14:paraId="73EB23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1461</w:t>
      </w:r>
    </w:p>
    <w:p w14:paraId="1ECEE7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1464</w:t>
      </w:r>
    </w:p>
    <w:p w14:paraId="029EE1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1464</w:t>
      </w:r>
    </w:p>
    <w:p w14:paraId="242B05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1464</w:t>
      </w:r>
    </w:p>
    <w:p w14:paraId="217F28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264BBE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1467</w:t>
      </w:r>
    </w:p>
    <w:p w14:paraId="42CC59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1467</w:t>
      </w:r>
    </w:p>
    <w:p w14:paraId="349585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1469</w:t>
      </w:r>
    </w:p>
    <w:p w14:paraId="6735B1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1469</w:t>
      </w:r>
    </w:p>
    <w:p w14:paraId="11D85D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348DD1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1471</w:t>
      </w:r>
    </w:p>
    <w:p w14:paraId="3FB44C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1471</w:t>
      </w:r>
    </w:p>
    <w:p w14:paraId="02E5BD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429958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0FD2C4F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1473</w:t>
      </w:r>
    </w:p>
    <w:p w14:paraId="23DBCA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1473</w:t>
      </w:r>
    </w:p>
    <w:p w14:paraId="41E5C1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2630EB3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1478</w:t>
      </w:r>
    </w:p>
    <w:p w14:paraId="3DBC46D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1478</w:t>
      </w:r>
    </w:p>
    <w:p w14:paraId="7AF77A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1478</w:t>
      </w:r>
    </w:p>
    <w:p w14:paraId="032C27B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1478</w:t>
      </w:r>
    </w:p>
    <w:p w14:paraId="4FFD1C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1479</w:t>
      </w:r>
    </w:p>
    <w:p w14:paraId="3C2841D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1480</w:t>
      </w:r>
    </w:p>
    <w:p w14:paraId="6F736A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39BDA8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1482</w:t>
      </w:r>
    </w:p>
    <w:p w14:paraId="3BF23F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1483</w:t>
      </w:r>
    </w:p>
    <w:p w14:paraId="578380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1483</w:t>
      </w:r>
    </w:p>
    <w:p w14:paraId="6AF549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5F0912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1486</w:t>
      </w:r>
    </w:p>
    <w:p w14:paraId="7A1557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1FC63E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1487</w:t>
      </w:r>
    </w:p>
    <w:p w14:paraId="1361C7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1488</w:t>
      </w:r>
    </w:p>
    <w:p w14:paraId="292E85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78D604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458170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1488</w:t>
      </w:r>
    </w:p>
    <w:p w14:paraId="11D418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10BD63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4C97A1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1489</w:t>
      </w:r>
    </w:p>
    <w:p w14:paraId="702E74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41335E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1491</w:t>
      </w:r>
    </w:p>
    <w:p w14:paraId="6AB622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1492</w:t>
      </w:r>
    </w:p>
    <w:p w14:paraId="68513A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1492</w:t>
      </w:r>
    </w:p>
    <w:p w14:paraId="0F4E7A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50C149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 w:rsidRPr="00A47D5F">
        <w:rPr>
          <w:noProof/>
          <w:snapToGrid w:val="0"/>
        </w:rPr>
        <w:t xml:space="preserve"> for 20MHz +20MHz</w:t>
      </w:r>
      <w:r>
        <w:rPr>
          <w:noProof/>
        </w:rPr>
        <w:tab/>
        <w:t>1494</w:t>
      </w:r>
    </w:p>
    <w:p w14:paraId="222D5C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414D68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19EB8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UE Transmit Timing Accuracy Tests for SCell in sTAG for </w:t>
      </w:r>
      <w:r w:rsidRPr="00A47D5F">
        <w:rPr>
          <w:noProof/>
          <w:snapToGrid w:val="0"/>
        </w:rPr>
        <w:t>20MHz +10MHz</w:t>
      </w:r>
      <w:r>
        <w:rPr>
          <w:noProof/>
        </w:rPr>
        <w:tab/>
        <w:t>1494</w:t>
      </w:r>
    </w:p>
    <w:p w14:paraId="5106F2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12A18C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A9C57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3AC921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511CE8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5D0B63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18E76C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012A8C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585E705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1495</w:t>
      </w:r>
    </w:p>
    <w:p w14:paraId="3A0863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1495</w:t>
      </w:r>
    </w:p>
    <w:p w14:paraId="6EE92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024235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1497</w:t>
      </w:r>
    </w:p>
    <w:p w14:paraId="40FD35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1497</w:t>
      </w:r>
    </w:p>
    <w:p w14:paraId="4CF22C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01AF97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1499</w:t>
      </w:r>
    </w:p>
    <w:p w14:paraId="484BC1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1499</w:t>
      </w:r>
    </w:p>
    <w:p w14:paraId="1D4C5B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155DEC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1501</w:t>
      </w:r>
    </w:p>
    <w:p w14:paraId="4F339A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1501</w:t>
      </w:r>
    </w:p>
    <w:p w14:paraId="09CBA1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64120E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1504</w:t>
      </w:r>
    </w:p>
    <w:p w14:paraId="23B96E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1504</w:t>
      </w:r>
    </w:p>
    <w:p w14:paraId="1BD459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1505</w:t>
      </w:r>
    </w:p>
    <w:p w14:paraId="3C7356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1505</w:t>
      </w:r>
    </w:p>
    <w:p w14:paraId="2FD164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0F12BF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1506</w:t>
      </w:r>
    </w:p>
    <w:p w14:paraId="5D5572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1507</w:t>
      </w:r>
    </w:p>
    <w:p w14:paraId="322576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1507</w:t>
      </w:r>
    </w:p>
    <w:p w14:paraId="625279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1508</w:t>
      </w:r>
    </w:p>
    <w:p w14:paraId="11099A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1509</w:t>
      </w:r>
    </w:p>
    <w:p w14:paraId="3865C3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1509</w:t>
      </w:r>
    </w:p>
    <w:p w14:paraId="3307D7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4ED9FF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1512</w:t>
      </w:r>
    </w:p>
    <w:p w14:paraId="1C3C18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1512</w:t>
      </w:r>
    </w:p>
    <w:p w14:paraId="487500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4BB049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1515</w:t>
      </w:r>
    </w:p>
    <w:p w14:paraId="45018E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67D597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1516</w:t>
      </w:r>
    </w:p>
    <w:p w14:paraId="0827D5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1516</w:t>
      </w:r>
    </w:p>
    <w:p w14:paraId="7B2E0F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31120A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1518</w:t>
      </w:r>
    </w:p>
    <w:p w14:paraId="1C233A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1518</w:t>
      </w:r>
    </w:p>
    <w:p w14:paraId="0E99F8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1518</w:t>
      </w:r>
    </w:p>
    <w:p w14:paraId="43E45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29C67D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1520</w:t>
      </w:r>
    </w:p>
    <w:p w14:paraId="3EC0E1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08AA6E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0D5F96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1522</w:t>
      </w:r>
    </w:p>
    <w:p w14:paraId="272AE0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32E79E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7AA83C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1524</w:t>
      </w:r>
    </w:p>
    <w:p w14:paraId="2330A4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1C2335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1525</w:t>
      </w:r>
    </w:p>
    <w:p w14:paraId="0DC9B8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1526</w:t>
      </w:r>
    </w:p>
    <w:p w14:paraId="0EC006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77BA6B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1527</w:t>
      </w:r>
    </w:p>
    <w:p w14:paraId="45ABB4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1528</w:t>
      </w:r>
    </w:p>
    <w:p w14:paraId="673701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1528</w:t>
      </w:r>
    </w:p>
    <w:p w14:paraId="445408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1529</w:t>
      </w:r>
    </w:p>
    <w:p w14:paraId="66DE80E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1530</w:t>
      </w:r>
    </w:p>
    <w:p w14:paraId="01053C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40F74E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6A823E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1532</w:t>
      </w:r>
    </w:p>
    <w:p w14:paraId="21916D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631915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545F921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1535</w:t>
      </w:r>
    </w:p>
    <w:p w14:paraId="717527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1535</w:t>
      </w:r>
    </w:p>
    <w:p w14:paraId="3669A5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1535</w:t>
      </w:r>
    </w:p>
    <w:p w14:paraId="0DF65B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1536</w:t>
      </w:r>
    </w:p>
    <w:p w14:paraId="3F1F2F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1537</w:t>
      </w:r>
    </w:p>
    <w:p w14:paraId="2A7320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1DA1C0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1539</w:t>
      </w:r>
    </w:p>
    <w:p w14:paraId="617070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1539</w:t>
      </w:r>
    </w:p>
    <w:p w14:paraId="319870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1539</w:t>
      </w:r>
    </w:p>
    <w:p w14:paraId="40314E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3E9E52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1539</w:t>
      </w:r>
    </w:p>
    <w:p w14:paraId="5ACB3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1539</w:t>
      </w:r>
    </w:p>
    <w:p w14:paraId="41CC10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1542</w:t>
      </w:r>
    </w:p>
    <w:p w14:paraId="4C916F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1542</w:t>
      </w:r>
    </w:p>
    <w:p w14:paraId="027765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1542</w:t>
      </w:r>
    </w:p>
    <w:p w14:paraId="397F69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1544</w:t>
      </w:r>
    </w:p>
    <w:p w14:paraId="680BA5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1544</w:t>
      </w:r>
    </w:p>
    <w:p w14:paraId="21E4E5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65359C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54D382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1545</w:t>
      </w:r>
    </w:p>
    <w:p w14:paraId="512F24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18A293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300356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1545</w:t>
      </w:r>
    </w:p>
    <w:p w14:paraId="0B2C64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411D23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15EC47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1548</w:t>
      </w:r>
    </w:p>
    <w:p w14:paraId="248F4B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2842CF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262584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1550</w:t>
      </w:r>
    </w:p>
    <w:p w14:paraId="086A30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1550</w:t>
      </w:r>
    </w:p>
    <w:p w14:paraId="6CC416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399C80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43EC3E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1554</w:t>
      </w:r>
    </w:p>
    <w:p w14:paraId="592BEC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051ACD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1555</w:t>
      </w:r>
    </w:p>
    <w:p w14:paraId="704D33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1555</w:t>
      </w:r>
    </w:p>
    <w:p w14:paraId="5CAC71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5E97D8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1557</w:t>
      </w:r>
    </w:p>
    <w:p w14:paraId="026574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1557</w:t>
      </w:r>
    </w:p>
    <w:p w14:paraId="093859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51C3A8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1559</w:t>
      </w:r>
    </w:p>
    <w:p w14:paraId="5A2595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UE Timing Advance Adjustment delay Test for sTTI and </w:t>
      </w:r>
      <w:r w:rsidRPr="00A47D5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1560</w:t>
      </w:r>
    </w:p>
    <w:p w14:paraId="6EF3CE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1A5538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526761B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UE Timing Advance Adjustment delay Test for sTTI and </w:t>
      </w:r>
      <w:r w:rsidRPr="00A47D5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1562</w:t>
      </w:r>
    </w:p>
    <w:p w14:paraId="631DC5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0820A7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1564</w:t>
      </w:r>
    </w:p>
    <w:p w14:paraId="67B3C2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1564</w:t>
      </w:r>
    </w:p>
    <w:p w14:paraId="763F73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B2ED4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1566</w:t>
      </w:r>
    </w:p>
    <w:p w14:paraId="4E9A433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Radio Link Monitoring</w:t>
      </w:r>
      <w:r>
        <w:rPr>
          <w:noProof/>
        </w:rPr>
        <w:tab/>
        <w:t>1566</w:t>
      </w:r>
    </w:p>
    <w:p w14:paraId="0F1212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1566</w:t>
      </w:r>
    </w:p>
    <w:p w14:paraId="435B25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1566</w:t>
      </w:r>
    </w:p>
    <w:p w14:paraId="1ABAFA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1570</w:t>
      </w:r>
    </w:p>
    <w:p w14:paraId="123AB0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1570</w:t>
      </w:r>
    </w:p>
    <w:p w14:paraId="7093A4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1570</w:t>
      </w:r>
    </w:p>
    <w:p w14:paraId="6B0891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1574</w:t>
      </w:r>
    </w:p>
    <w:p w14:paraId="42B2CC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1574</w:t>
      </w:r>
    </w:p>
    <w:p w14:paraId="605212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1574</w:t>
      </w:r>
    </w:p>
    <w:p w14:paraId="479CD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1578</w:t>
      </w:r>
    </w:p>
    <w:p w14:paraId="65FB99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1578</w:t>
      </w:r>
    </w:p>
    <w:p w14:paraId="004869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1578</w:t>
      </w:r>
    </w:p>
    <w:p w14:paraId="74FD67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1582</w:t>
      </w:r>
    </w:p>
    <w:p w14:paraId="3883E4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1582</w:t>
      </w:r>
    </w:p>
    <w:p w14:paraId="36DC91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1582</w:t>
      </w:r>
    </w:p>
    <w:p w14:paraId="46BAAA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1585</w:t>
      </w:r>
    </w:p>
    <w:p w14:paraId="0222C5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1586</w:t>
      </w:r>
    </w:p>
    <w:p w14:paraId="0B054E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1586</w:t>
      </w:r>
    </w:p>
    <w:p w14:paraId="6590B7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1589</w:t>
      </w:r>
    </w:p>
    <w:p w14:paraId="7BCC16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1589</w:t>
      </w:r>
    </w:p>
    <w:p w14:paraId="5F8DEF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1589</w:t>
      </w:r>
    </w:p>
    <w:p w14:paraId="632A75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1592</w:t>
      </w:r>
    </w:p>
    <w:p w14:paraId="6EF1DF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1592</w:t>
      </w:r>
    </w:p>
    <w:p w14:paraId="502615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1592</w:t>
      </w:r>
    </w:p>
    <w:p w14:paraId="6024DE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01684DB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1595</w:t>
      </w:r>
    </w:p>
    <w:p w14:paraId="197AB5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1598</w:t>
      </w:r>
    </w:p>
    <w:p w14:paraId="1399B2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47D5F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A47D5F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A47D5F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A47D5F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A47D5F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A47D5F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1598</w:t>
      </w:r>
    </w:p>
    <w:p w14:paraId="0A5365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  <w:snapToGrid w:val="0"/>
        </w:rPr>
        <w:t>A.7.3.</w:t>
      </w:r>
      <w:r w:rsidRPr="00A47D5F">
        <w:rPr>
          <w:noProof/>
          <w:snapToGrid w:val="0"/>
        </w:rPr>
        <w:t>10</w:t>
      </w:r>
      <w:r w:rsidRPr="00A47D5F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1598</w:t>
      </w:r>
    </w:p>
    <w:p w14:paraId="3C56C4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1602</w:t>
      </w:r>
    </w:p>
    <w:p w14:paraId="67C5B7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272BD3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1607</w:t>
      </w:r>
    </w:p>
    <w:p w14:paraId="57545E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1607</w:t>
      </w:r>
    </w:p>
    <w:p w14:paraId="5AB542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76CD6F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1612</w:t>
      </w:r>
    </w:p>
    <w:p w14:paraId="42368A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1612</w:t>
      </w:r>
    </w:p>
    <w:p w14:paraId="41625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1612</w:t>
      </w:r>
    </w:p>
    <w:p w14:paraId="75400C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1615</w:t>
      </w:r>
    </w:p>
    <w:p w14:paraId="3523F7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1615</w:t>
      </w:r>
    </w:p>
    <w:p w14:paraId="3FCD7A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A.7.3.14.1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1615</w:t>
      </w:r>
    </w:p>
    <w:p w14:paraId="48E6DF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1618</w:t>
      </w:r>
    </w:p>
    <w:p w14:paraId="5C26E5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1618</w:t>
      </w:r>
    </w:p>
    <w:p w14:paraId="5B40F1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1618</w:t>
      </w:r>
    </w:p>
    <w:p w14:paraId="657F38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5CA6E8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1622</w:t>
      </w:r>
    </w:p>
    <w:p w14:paraId="0A3EE9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1622</w:t>
      </w:r>
    </w:p>
    <w:p w14:paraId="2A92AC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1627</w:t>
      </w:r>
    </w:p>
    <w:p w14:paraId="57F361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1627</w:t>
      </w:r>
    </w:p>
    <w:p w14:paraId="2EFF1D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0C0F2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1631</w:t>
      </w:r>
    </w:p>
    <w:p w14:paraId="3D5BEA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1631</w:t>
      </w:r>
    </w:p>
    <w:p w14:paraId="0A3B89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1631</w:t>
      </w:r>
    </w:p>
    <w:p w14:paraId="290B03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26960C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1635</w:t>
      </w:r>
    </w:p>
    <w:p w14:paraId="6578D6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1635</w:t>
      </w:r>
    </w:p>
    <w:p w14:paraId="67D25F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0CB531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1640</w:t>
      </w:r>
    </w:p>
    <w:p w14:paraId="1E35F1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168438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1645</w:t>
      </w:r>
    </w:p>
    <w:p w14:paraId="698AE0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1645</w:t>
      </w:r>
    </w:p>
    <w:p w14:paraId="0FD58C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1645</w:t>
      </w:r>
    </w:p>
    <w:p w14:paraId="0E7F51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1650</w:t>
      </w:r>
    </w:p>
    <w:p w14:paraId="4553462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1650</w:t>
      </w:r>
    </w:p>
    <w:p w14:paraId="26B798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1650</w:t>
      </w:r>
    </w:p>
    <w:p w14:paraId="6C732D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1655</w:t>
      </w:r>
    </w:p>
    <w:p w14:paraId="19ABC3F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1655</w:t>
      </w:r>
    </w:p>
    <w:p w14:paraId="6D8A12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1655</w:t>
      </w:r>
    </w:p>
    <w:p w14:paraId="6506F3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1656</w:t>
      </w:r>
    </w:p>
    <w:p w14:paraId="56C24B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1656</w:t>
      </w:r>
    </w:p>
    <w:p w14:paraId="76E651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7CD85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1657</w:t>
      </w:r>
    </w:p>
    <w:p w14:paraId="119946C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1657</w:t>
      </w:r>
    </w:p>
    <w:p w14:paraId="403C9B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1657</w:t>
      </w:r>
    </w:p>
    <w:p w14:paraId="7031F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47B9C7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1658</w:t>
      </w:r>
    </w:p>
    <w:p w14:paraId="3D3718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1658</w:t>
      </w:r>
    </w:p>
    <w:p w14:paraId="05B2CA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1661</w:t>
      </w:r>
    </w:p>
    <w:p w14:paraId="3703E4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1661</w:t>
      </w:r>
    </w:p>
    <w:p w14:paraId="2B5301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1661</w:t>
      </w:r>
    </w:p>
    <w:p w14:paraId="2A67CB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1664</w:t>
      </w:r>
    </w:p>
    <w:p w14:paraId="6AEBB7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1664</w:t>
      </w:r>
    </w:p>
    <w:p w14:paraId="6FEE5D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1664</w:t>
      </w:r>
    </w:p>
    <w:p w14:paraId="2694C5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1667</w:t>
      </w:r>
    </w:p>
    <w:p w14:paraId="3466B9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1667</w:t>
      </w:r>
    </w:p>
    <w:p w14:paraId="63D7A7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1667</w:t>
      </w:r>
    </w:p>
    <w:p w14:paraId="632FCB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3B9FC9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1670</w:t>
      </w:r>
    </w:p>
    <w:p w14:paraId="7C1207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1670</w:t>
      </w:r>
    </w:p>
    <w:p w14:paraId="5AC8BF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1673</w:t>
      </w:r>
    </w:p>
    <w:p w14:paraId="627544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1673</w:t>
      </w:r>
    </w:p>
    <w:p w14:paraId="47C054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1673</w:t>
      </w:r>
    </w:p>
    <w:p w14:paraId="386852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1676</w:t>
      </w:r>
    </w:p>
    <w:p w14:paraId="153884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1676</w:t>
      </w:r>
    </w:p>
    <w:p w14:paraId="344A76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1676</w:t>
      </w:r>
    </w:p>
    <w:p w14:paraId="27A452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1679</w:t>
      </w:r>
    </w:p>
    <w:p w14:paraId="65FBBE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1679</w:t>
      </w:r>
    </w:p>
    <w:p w14:paraId="05D37A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1679</w:t>
      </w:r>
    </w:p>
    <w:p w14:paraId="1D1799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1682</w:t>
      </w:r>
    </w:p>
    <w:p w14:paraId="2D74D0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1682</w:t>
      </w:r>
    </w:p>
    <w:p w14:paraId="757DF5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1682</w:t>
      </w:r>
    </w:p>
    <w:p w14:paraId="7C2F8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1685</w:t>
      </w:r>
    </w:p>
    <w:p w14:paraId="46B17B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1685</w:t>
      </w:r>
    </w:p>
    <w:p w14:paraId="21C96B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1685</w:t>
      </w:r>
    </w:p>
    <w:p w14:paraId="471F6B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1688</w:t>
      </w:r>
    </w:p>
    <w:p w14:paraId="1B60E6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1688</w:t>
      </w:r>
    </w:p>
    <w:p w14:paraId="6F7704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1688</w:t>
      </w:r>
    </w:p>
    <w:p w14:paraId="43E735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17FFD19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1691</w:t>
      </w:r>
    </w:p>
    <w:p w14:paraId="4C17C7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47501D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1694</w:t>
      </w:r>
    </w:p>
    <w:p w14:paraId="679071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1694</w:t>
      </w:r>
    </w:p>
    <w:p w14:paraId="2B56D0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1694</w:t>
      </w:r>
    </w:p>
    <w:p w14:paraId="3C93C1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1697</w:t>
      </w:r>
    </w:p>
    <w:p w14:paraId="0B7229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1697</w:t>
      </w:r>
    </w:p>
    <w:p w14:paraId="35B7BE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1697</w:t>
      </w:r>
    </w:p>
    <w:p w14:paraId="65161C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1700</w:t>
      </w:r>
    </w:p>
    <w:p w14:paraId="1C49E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1701</w:t>
      </w:r>
    </w:p>
    <w:p w14:paraId="59F2C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5121CA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1703</w:t>
      </w:r>
    </w:p>
    <w:p w14:paraId="186AD7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1704</w:t>
      </w:r>
    </w:p>
    <w:p w14:paraId="55C9D2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1704</w:t>
      </w:r>
    </w:p>
    <w:p w14:paraId="3AA75B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415C13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1707</w:t>
      </w:r>
    </w:p>
    <w:p w14:paraId="046DAD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7EB516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042E78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1710</w:t>
      </w:r>
    </w:p>
    <w:p w14:paraId="05D6CA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1710</w:t>
      </w:r>
    </w:p>
    <w:p w14:paraId="1C18D1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7F3207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1713</w:t>
      </w:r>
    </w:p>
    <w:p w14:paraId="3D4D6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5E952A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1B93D4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1717</w:t>
      </w:r>
    </w:p>
    <w:p w14:paraId="11545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1717</w:t>
      </w:r>
    </w:p>
    <w:p w14:paraId="6BF8A3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3C9EFF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1720</w:t>
      </w:r>
    </w:p>
    <w:p w14:paraId="3AB008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1720</w:t>
      </w:r>
    </w:p>
    <w:p w14:paraId="0E38CA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33AC2F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1723</w:t>
      </w:r>
    </w:p>
    <w:p w14:paraId="6FB6D9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1723</w:t>
      </w:r>
    </w:p>
    <w:p w14:paraId="54C8DD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1726</w:t>
      </w:r>
    </w:p>
    <w:p w14:paraId="38F848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1726</w:t>
      </w:r>
    </w:p>
    <w:p w14:paraId="27F446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1726</w:t>
      </w:r>
    </w:p>
    <w:p w14:paraId="614BEE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1729</w:t>
      </w:r>
    </w:p>
    <w:p w14:paraId="390A67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1729</w:t>
      </w:r>
    </w:p>
    <w:p w14:paraId="5F296F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539BF8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218FB1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1732</w:t>
      </w:r>
    </w:p>
    <w:p w14:paraId="20A102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1732</w:t>
      </w:r>
    </w:p>
    <w:p w14:paraId="5BFA5B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2E9BAE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1735</w:t>
      </w:r>
    </w:p>
    <w:p w14:paraId="259375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1735</w:t>
      </w:r>
    </w:p>
    <w:p w14:paraId="250E6A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1738</w:t>
      </w:r>
    </w:p>
    <w:p w14:paraId="351BEF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1738</w:t>
      </w:r>
    </w:p>
    <w:p w14:paraId="0BB4A1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2BA8EA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1741</w:t>
      </w:r>
    </w:p>
    <w:p w14:paraId="0A31D6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1741</w:t>
      </w:r>
    </w:p>
    <w:p w14:paraId="3501CB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20EC9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2EC239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1744</w:t>
      </w:r>
    </w:p>
    <w:p w14:paraId="6C313F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1744</w:t>
      </w:r>
    </w:p>
    <w:p w14:paraId="386B4C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1747</w:t>
      </w:r>
    </w:p>
    <w:p w14:paraId="076CA2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1747</w:t>
      </w:r>
    </w:p>
    <w:p w14:paraId="6D933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1747</w:t>
      </w:r>
    </w:p>
    <w:p w14:paraId="42BCAB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5B19F3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1750</w:t>
      </w:r>
    </w:p>
    <w:p w14:paraId="0D8C76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1750</w:t>
      </w:r>
    </w:p>
    <w:p w14:paraId="60AFF5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5971AD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47D5F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1753</w:t>
      </w:r>
    </w:p>
    <w:p w14:paraId="79198F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64B4E4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1756</w:t>
      </w:r>
    </w:p>
    <w:p w14:paraId="0AB77F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1756</w:t>
      </w:r>
    </w:p>
    <w:p w14:paraId="3CB35E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1756</w:t>
      </w:r>
    </w:p>
    <w:p w14:paraId="482DA4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1759</w:t>
      </w:r>
    </w:p>
    <w:p w14:paraId="1A1FA2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1759</w:t>
      </w:r>
    </w:p>
    <w:p w14:paraId="4A9C92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1759</w:t>
      </w:r>
    </w:p>
    <w:p w14:paraId="7399F0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1762</w:t>
      </w:r>
    </w:p>
    <w:p w14:paraId="739B0B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1762</w:t>
      </w:r>
    </w:p>
    <w:p w14:paraId="1E1C97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1762</w:t>
      </w:r>
    </w:p>
    <w:p w14:paraId="49FD97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20B53D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1766</w:t>
      </w:r>
    </w:p>
    <w:p w14:paraId="63F71A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1766</w:t>
      </w:r>
    </w:p>
    <w:p w14:paraId="19CF78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47616B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1770</w:t>
      </w:r>
    </w:p>
    <w:p w14:paraId="7F70C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1770</w:t>
      </w:r>
    </w:p>
    <w:p w14:paraId="251EDB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2BCD11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1774</w:t>
      </w:r>
    </w:p>
    <w:p w14:paraId="75315F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1774</w:t>
      </w:r>
    </w:p>
    <w:p w14:paraId="02213D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1778</w:t>
      </w:r>
    </w:p>
    <w:p w14:paraId="5045EF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1778</w:t>
      </w:r>
    </w:p>
    <w:p w14:paraId="25FB38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1778</w:t>
      </w:r>
    </w:p>
    <w:p w14:paraId="31C454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53F297D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1782</w:t>
      </w:r>
    </w:p>
    <w:p w14:paraId="1CB714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369F26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12A616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1786</w:t>
      </w:r>
    </w:p>
    <w:p w14:paraId="08BB72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1786</w:t>
      </w:r>
    </w:p>
    <w:p w14:paraId="1A355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0AE382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lastRenderedPageBreak/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1789</w:t>
      </w:r>
    </w:p>
    <w:p w14:paraId="5504CD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345E2E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1C2176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1793</w:t>
      </w:r>
    </w:p>
    <w:p w14:paraId="4AC3C6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539C6F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33691D6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1795</w:t>
      </w:r>
    </w:p>
    <w:p w14:paraId="6298B6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179E4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2E72EC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1797</w:t>
      </w:r>
    </w:p>
    <w:p w14:paraId="09F177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0F6F92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46485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1799</w:t>
      </w:r>
    </w:p>
    <w:p w14:paraId="6001A7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1799</w:t>
      </w:r>
    </w:p>
    <w:p w14:paraId="3A8DBF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6AE64B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1802</w:t>
      </w:r>
    </w:p>
    <w:p w14:paraId="1FED62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70E983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496F30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1804</w:t>
      </w:r>
    </w:p>
    <w:p w14:paraId="499B75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1804</w:t>
      </w:r>
    </w:p>
    <w:p w14:paraId="6BF580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446142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1806</w:t>
      </w:r>
    </w:p>
    <w:p w14:paraId="623EEA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22BAF1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78E11F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1809</w:t>
      </w:r>
    </w:p>
    <w:p w14:paraId="6F9335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1809</w:t>
      </w:r>
    </w:p>
    <w:p w14:paraId="7D7908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1811</w:t>
      </w:r>
    </w:p>
    <w:p w14:paraId="274A16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1812</w:t>
      </w:r>
    </w:p>
    <w:p w14:paraId="6046D6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189071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785FDF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1815</w:t>
      </w:r>
    </w:p>
    <w:p w14:paraId="110DDF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5C3E8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1818</w:t>
      </w:r>
    </w:p>
    <w:p w14:paraId="65AEE1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1818</w:t>
      </w:r>
    </w:p>
    <w:p w14:paraId="010885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1818</w:t>
      </w:r>
    </w:p>
    <w:p w14:paraId="3EEDBC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4156EE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47D5F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1821</w:t>
      </w:r>
    </w:p>
    <w:p w14:paraId="3F0744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1821</w:t>
      </w:r>
    </w:p>
    <w:p w14:paraId="14DD3E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1824</w:t>
      </w:r>
    </w:p>
    <w:p w14:paraId="06C2AC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1824</w:t>
      </w:r>
    </w:p>
    <w:p w14:paraId="75509A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1824</w:t>
      </w:r>
    </w:p>
    <w:p w14:paraId="303527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023443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1827</w:t>
      </w:r>
    </w:p>
    <w:p w14:paraId="2A0C67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38F4E3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25C7AF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1830</w:t>
      </w:r>
    </w:p>
    <w:p w14:paraId="7892E5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3686DB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6E91BC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1833</w:t>
      </w:r>
    </w:p>
    <w:p w14:paraId="68005F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716796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2E06CA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1835</w:t>
      </w:r>
    </w:p>
    <w:p w14:paraId="559579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1835</w:t>
      </w:r>
    </w:p>
    <w:p w14:paraId="626FCE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765E44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1837</w:t>
      </w:r>
    </w:p>
    <w:p w14:paraId="1974DA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32F9C6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1838</w:t>
      </w:r>
    </w:p>
    <w:p w14:paraId="333F38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lastRenderedPageBreak/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1839</w:t>
      </w:r>
    </w:p>
    <w:p w14:paraId="1B765A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66C22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1841</w:t>
      </w:r>
    </w:p>
    <w:p w14:paraId="1D687D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1841</w:t>
      </w:r>
    </w:p>
    <w:p w14:paraId="4CB0FC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1841</w:t>
      </w:r>
    </w:p>
    <w:p w14:paraId="3CC228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7FA270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1844</w:t>
      </w:r>
    </w:p>
    <w:p w14:paraId="15C27F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1844</w:t>
      </w:r>
    </w:p>
    <w:p w14:paraId="61A995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41CAAE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1848</w:t>
      </w:r>
    </w:p>
    <w:p w14:paraId="179D5D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0B281B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1CC5C3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1852</w:t>
      </w:r>
    </w:p>
    <w:p w14:paraId="69EF86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1852</w:t>
      </w:r>
    </w:p>
    <w:p w14:paraId="25163B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1856</w:t>
      </w:r>
    </w:p>
    <w:p w14:paraId="610228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1856</w:t>
      </w:r>
    </w:p>
    <w:p w14:paraId="2AE80D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1856</w:t>
      </w:r>
    </w:p>
    <w:p w14:paraId="235C6F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2C28B2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1860</w:t>
      </w:r>
    </w:p>
    <w:p w14:paraId="30446F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4C7DF5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17524A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1864</w:t>
      </w:r>
    </w:p>
    <w:p w14:paraId="4AFCBE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5D2950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1867</w:t>
      </w:r>
    </w:p>
    <w:p w14:paraId="14F578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1868</w:t>
      </w:r>
    </w:p>
    <w:p w14:paraId="28125D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1868</w:t>
      </w:r>
    </w:p>
    <w:p w14:paraId="63A850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1870</w:t>
      </w:r>
    </w:p>
    <w:p w14:paraId="4B2682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1871</w:t>
      </w:r>
    </w:p>
    <w:p w14:paraId="1F7381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1871</w:t>
      </w:r>
    </w:p>
    <w:p w14:paraId="2D44A5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3D8712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1874</w:t>
      </w:r>
    </w:p>
    <w:p w14:paraId="01CD7A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1874</w:t>
      </w:r>
    </w:p>
    <w:p w14:paraId="42E38C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1876</w:t>
      </w:r>
    </w:p>
    <w:p w14:paraId="2E7EC3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502C69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52DBDF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1879</w:t>
      </w:r>
    </w:p>
    <w:p w14:paraId="581B53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2B51C4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7AEB56D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1882</w:t>
      </w:r>
    </w:p>
    <w:p w14:paraId="316F13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0D4831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2592A4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1885</w:t>
      </w:r>
    </w:p>
    <w:p w14:paraId="05AE21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04437F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2C785B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1887</w:t>
      </w:r>
    </w:p>
    <w:p w14:paraId="20483C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1887</w:t>
      </w:r>
    </w:p>
    <w:p w14:paraId="0E5860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6F7C9BE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1889</w:t>
      </w:r>
    </w:p>
    <w:p w14:paraId="1A7593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1889</w:t>
      </w:r>
    </w:p>
    <w:p w14:paraId="2BA8AA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00A8C7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6607CC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1892</w:t>
      </w:r>
    </w:p>
    <w:p w14:paraId="544080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499D8D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C47B6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1894</w:t>
      </w:r>
    </w:p>
    <w:p w14:paraId="26375B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1894</w:t>
      </w:r>
    </w:p>
    <w:p w14:paraId="34B812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14B0D9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1896</w:t>
      </w:r>
    </w:p>
    <w:p w14:paraId="5F93EF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4952BF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0676DC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1899</w:t>
      </w:r>
    </w:p>
    <w:p w14:paraId="18F382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1899</w:t>
      </w:r>
    </w:p>
    <w:p w14:paraId="50DB17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002CB3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1901</w:t>
      </w:r>
    </w:p>
    <w:p w14:paraId="4DF66B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1901</w:t>
      </w:r>
    </w:p>
    <w:p w14:paraId="017ADA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1903</w:t>
      </w:r>
    </w:p>
    <w:p w14:paraId="612780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1903</w:t>
      </w:r>
    </w:p>
    <w:p w14:paraId="437E31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1903</w:t>
      </w:r>
    </w:p>
    <w:p w14:paraId="5B3AE3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1906</w:t>
      </w:r>
    </w:p>
    <w:p w14:paraId="7D35F16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1906</w:t>
      </w:r>
    </w:p>
    <w:p w14:paraId="197BB3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1906</w:t>
      </w:r>
    </w:p>
    <w:p w14:paraId="399756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1906</w:t>
      </w:r>
    </w:p>
    <w:p w14:paraId="7DD550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1907</w:t>
      </w:r>
    </w:p>
    <w:p w14:paraId="7B74E0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1908</w:t>
      </w:r>
    </w:p>
    <w:p w14:paraId="4DE2BB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1908</w:t>
      </w:r>
    </w:p>
    <w:p w14:paraId="0E4C63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1908</w:t>
      </w:r>
    </w:p>
    <w:p w14:paraId="238465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1909</w:t>
      </w:r>
    </w:p>
    <w:p w14:paraId="2947D7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1909</w:t>
      </w:r>
    </w:p>
    <w:p w14:paraId="441585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1910</w:t>
      </w:r>
    </w:p>
    <w:p w14:paraId="08A7B3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1911</w:t>
      </w:r>
    </w:p>
    <w:p w14:paraId="249124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1911</w:t>
      </w:r>
    </w:p>
    <w:p w14:paraId="6F21FA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1912</w:t>
      </w:r>
    </w:p>
    <w:p w14:paraId="05975F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1913</w:t>
      </w:r>
    </w:p>
    <w:p w14:paraId="1B2C1A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1913</w:t>
      </w:r>
    </w:p>
    <w:p w14:paraId="060319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1915</w:t>
      </w:r>
    </w:p>
    <w:p w14:paraId="3FF100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1916</w:t>
      </w:r>
    </w:p>
    <w:p w14:paraId="1BBDF6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1916</w:t>
      </w:r>
    </w:p>
    <w:p w14:paraId="61A8EA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1917</w:t>
      </w:r>
    </w:p>
    <w:p w14:paraId="283611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1918</w:t>
      </w:r>
    </w:p>
    <w:p w14:paraId="3D4DBE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1918</w:t>
      </w:r>
    </w:p>
    <w:p w14:paraId="6A8B42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1920</w:t>
      </w:r>
    </w:p>
    <w:p w14:paraId="7B7A8C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1920</w:t>
      </w:r>
    </w:p>
    <w:p w14:paraId="27712F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1920</w:t>
      </w:r>
    </w:p>
    <w:p w14:paraId="3C30E6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1922</w:t>
      </w:r>
    </w:p>
    <w:p w14:paraId="3B0B9A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A47D5F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1923</w:t>
      </w:r>
    </w:p>
    <w:p w14:paraId="472A8B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1923</w:t>
      </w:r>
    </w:p>
    <w:p w14:paraId="46257C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1925</w:t>
      </w:r>
    </w:p>
    <w:p w14:paraId="271A31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A47D5F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1926</w:t>
      </w:r>
    </w:p>
    <w:p w14:paraId="32D8A3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1926</w:t>
      </w:r>
    </w:p>
    <w:p w14:paraId="3C1789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1928</w:t>
      </w:r>
    </w:p>
    <w:p w14:paraId="6DEFED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A47D5F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1929</w:t>
      </w:r>
    </w:p>
    <w:p w14:paraId="288047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1929</w:t>
      </w:r>
    </w:p>
    <w:p w14:paraId="5C478D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1931</w:t>
      </w:r>
    </w:p>
    <w:p w14:paraId="401113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1931</w:t>
      </w:r>
    </w:p>
    <w:p w14:paraId="6A19C6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1931</w:t>
      </w:r>
    </w:p>
    <w:p w14:paraId="79E76A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1935</w:t>
      </w:r>
    </w:p>
    <w:p w14:paraId="3DF6754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1936</w:t>
      </w:r>
    </w:p>
    <w:p w14:paraId="32FD19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1936</w:t>
      </w:r>
    </w:p>
    <w:p w14:paraId="32B6EA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1936</w:t>
      </w:r>
    </w:p>
    <w:p w14:paraId="2E59B3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1939</w:t>
      </w:r>
    </w:p>
    <w:p w14:paraId="4237D7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1939</w:t>
      </w:r>
    </w:p>
    <w:p w14:paraId="7352AC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1939</w:t>
      </w:r>
    </w:p>
    <w:p w14:paraId="45AADF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1942</w:t>
      </w:r>
    </w:p>
    <w:p w14:paraId="4752ACF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</w:t>
      </w:r>
      <w:r>
        <w:rPr>
          <w:noProof/>
        </w:rPr>
        <w:tab/>
        <w:t>1942</w:t>
      </w:r>
    </w:p>
    <w:p w14:paraId="49C2220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1942</w:t>
      </w:r>
    </w:p>
    <w:p w14:paraId="37A107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1942</w:t>
      </w:r>
    </w:p>
    <w:p w14:paraId="37AB29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1942</w:t>
      </w:r>
    </w:p>
    <w:p w14:paraId="3C64E5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1944</w:t>
      </w:r>
    </w:p>
    <w:p w14:paraId="05B9C8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1944</w:t>
      </w:r>
    </w:p>
    <w:p w14:paraId="434C6F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1944</w:t>
      </w:r>
    </w:p>
    <w:p w14:paraId="665E35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47260C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1946</w:t>
      </w:r>
    </w:p>
    <w:p w14:paraId="19B521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1946</w:t>
      </w:r>
    </w:p>
    <w:p w14:paraId="54C1E4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2D6EFC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1949</w:t>
      </w:r>
    </w:p>
    <w:p w14:paraId="15CCDB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1949</w:t>
      </w:r>
    </w:p>
    <w:p w14:paraId="6F0814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1949</w:t>
      </w:r>
    </w:p>
    <w:p w14:paraId="241358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1951</w:t>
      </w:r>
    </w:p>
    <w:p w14:paraId="1543EB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A47D5F">
        <w:rPr>
          <w:rFonts w:cs="v4.2.0"/>
          <w:noProof/>
        </w:rPr>
        <w:t xml:space="preserve"> with DRX</w:t>
      </w:r>
      <w:r>
        <w:rPr>
          <w:noProof/>
        </w:rPr>
        <w:tab/>
        <w:t>1951</w:t>
      </w:r>
    </w:p>
    <w:p w14:paraId="69AF4F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1951</w:t>
      </w:r>
    </w:p>
    <w:p w14:paraId="057A16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37B54B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1953</w:t>
      </w:r>
    </w:p>
    <w:p w14:paraId="410B3B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1953</w:t>
      </w:r>
    </w:p>
    <w:p w14:paraId="66F4C6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1955</w:t>
      </w:r>
    </w:p>
    <w:p w14:paraId="575DE2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1956</w:t>
      </w:r>
    </w:p>
    <w:p w14:paraId="47BA6D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1956</w:t>
      </w:r>
    </w:p>
    <w:p w14:paraId="5606C3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1958</w:t>
      </w:r>
    </w:p>
    <w:p w14:paraId="5C8E96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1959</w:t>
      </w:r>
    </w:p>
    <w:p w14:paraId="653CEC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6D4DA2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1959</w:t>
      </w:r>
    </w:p>
    <w:p w14:paraId="566082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1959</w:t>
      </w:r>
    </w:p>
    <w:p w14:paraId="4F712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421A10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7D0099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1960</w:t>
      </w:r>
    </w:p>
    <w:p w14:paraId="1B1CB6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1960</w:t>
      </w:r>
    </w:p>
    <w:p w14:paraId="378CF5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1962</w:t>
      </w:r>
    </w:p>
    <w:p w14:paraId="35AF9F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1963</w:t>
      </w:r>
    </w:p>
    <w:p w14:paraId="2D73A5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1963</w:t>
      </w:r>
    </w:p>
    <w:p w14:paraId="489C67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332994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1965</w:t>
      </w:r>
    </w:p>
    <w:p w14:paraId="5D27FA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1965</w:t>
      </w:r>
    </w:p>
    <w:p w14:paraId="61D1C3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473DD7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1967</w:t>
      </w:r>
    </w:p>
    <w:p w14:paraId="2A7C9A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094D65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793324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1970</w:t>
      </w:r>
    </w:p>
    <w:p w14:paraId="3A0F9F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047456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7E2FB9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1972</w:t>
      </w:r>
    </w:p>
    <w:p w14:paraId="07EFD3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169213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7D0681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1974</w:t>
      </w:r>
    </w:p>
    <w:p w14:paraId="7D98E4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1974</w:t>
      </w:r>
    </w:p>
    <w:p w14:paraId="6D91CF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1974</w:t>
      </w:r>
    </w:p>
    <w:p w14:paraId="0DD8F9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57E427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66C0C0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A47D5F">
        <w:rPr>
          <w:rFonts w:cs="v4.2.0"/>
          <w:noProof/>
        </w:rPr>
        <w:t xml:space="preserve"> with DRX for UE category 0</w:t>
      </w:r>
      <w:r>
        <w:rPr>
          <w:noProof/>
        </w:rPr>
        <w:tab/>
        <w:t>1977</w:t>
      </w:r>
    </w:p>
    <w:p w14:paraId="0BA0C5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31B6EA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514028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1979</w:t>
      </w:r>
    </w:p>
    <w:p w14:paraId="2565AC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48A005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3DF861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</w:t>
      </w:r>
      <w:r w:rsidRPr="00A47D5F">
        <w:rPr>
          <w:rFonts w:cs="v4.2.0"/>
          <w:noProof/>
        </w:rPr>
        <w:t xml:space="preserve"> with DRX for UE category 0</w:t>
      </w:r>
      <w:r>
        <w:rPr>
          <w:noProof/>
        </w:rPr>
        <w:tab/>
        <w:t>1982</w:t>
      </w:r>
    </w:p>
    <w:p w14:paraId="7CCE73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17322C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7AE10D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1984</w:t>
      </w:r>
    </w:p>
    <w:p w14:paraId="26D679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0CED80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0E5EAD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1986</w:t>
      </w:r>
    </w:p>
    <w:p w14:paraId="61342B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29801D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3309D7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1988</w:t>
      </w:r>
    </w:p>
    <w:p w14:paraId="1B8A38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20A659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28B107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1990</w:t>
      </w:r>
    </w:p>
    <w:p w14:paraId="2A8AE2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1990</w:t>
      </w:r>
    </w:p>
    <w:p w14:paraId="2D2F61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1993</w:t>
      </w:r>
    </w:p>
    <w:p w14:paraId="0DB984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211F6C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4D9A91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1995</w:t>
      </w:r>
    </w:p>
    <w:p w14:paraId="3DD0BB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1995</w:t>
      </w:r>
    </w:p>
    <w:p w14:paraId="0BA5CA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7267C0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1997</w:t>
      </w:r>
    </w:p>
    <w:p w14:paraId="115350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1997</w:t>
      </w:r>
    </w:p>
    <w:p w14:paraId="445423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6AF261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2000</w:t>
      </w:r>
    </w:p>
    <w:p w14:paraId="6F9862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440159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02C14F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2002</w:t>
      </w:r>
    </w:p>
    <w:p w14:paraId="4D010E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3C91E6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2004</w:t>
      </w:r>
    </w:p>
    <w:p w14:paraId="443820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2005</w:t>
      </w:r>
    </w:p>
    <w:p w14:paraId="38491A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67915C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2006</w:t>
      </w:r>
    </w:p>
    <w:p w14:paraId="4E9C4B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2007</w:t>
      </w:r>
    </w:p>
    <w:p w14:paraId="5D0A8A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2007</w:t>
      </w:r>
    </w:p>
    <w:p w14:paraId="787338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2008</w:t>
      </w:r>
    </w:p>
    <w:p w14:paraId="774637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2009</w:t>
      </w:r>
    </w:p>
    <w:p w14:paraId="5BCC23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416BBB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5D05A8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2011</w:t>
      </w:r>
    </w:p>
    <w:p w14:paraId="3D2584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634C0E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77D098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2013</w:t>
      </w:r>
    </w:p>
    <w:p w14:paraId="186D90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2013</w:t>
      </w:r>
    </w:p>
    <w:p w14:paraId="3E3F74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235B4D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2015</w:t>
      </w:r>
    </w:p>
    <w:p w14:paraId="00A901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6EA416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27ED0A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2017</w:t>
      </w:r>
    </w:p>
    <w:p w14:paraId="4BACD9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2017</w:t>
      </w:r>
    </w:p>
    <w:p w14:paraId="412042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0D9710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2019</w:t>
      </w:r>
    </w:p>
    <w:p w14:paraId="7751E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1D15B2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6468B6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FDD-FDD intra-frequency event triggered reporting with DRX for UE configured with </w:t>
      </w:r>
      <w:r w:rsidRPr="00A47D5F">
        <w:rPr>
          <w:rFonts w:cs="Arial"/>
          <w:i/>
          <w:noProof/>
        </w:rPr>
        <w:t>highSpeedEnhancedMeasFlag</w:t>
      </w:r>
      <w:r>
        <w:rPr>
          <w:noProof/>
        </w:rPr>
        <w:tab/>
        <w:t>2021</w:t>
      </w:r>
    </w:p>
    <w:p w14:paraId="20325F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477A3F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37EC93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2023</w:t>
      </w:r>
    </w:p>
    <w:p w14:paraId="09D030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12D626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2025</w:t>
      </w:r>
    </w:p>
    <w:p w14:paraId="3C8F5C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2025</w:t>
      </w:r>
    </w:p>
    <w:p w14:paraId="62EDEA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2025</w:t>
      </w:r>
    </w:p>
    <w:p w14:paraId="5C54FB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2026</w:t>
      </w:r>
    </w:p>
    <w:p w14:paraId="4339DAD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A.8.1.4</w:t>
      </w:r>
      <w:r w:rsidRPr="00A47D5F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FDD-FDD intra-frequency event triggered reporting with DRX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2026</w:t>
      </w:r>
    </w:p>
    <w:p w14:paraId="1D8C6A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2EEFE3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2029</w:t>
      </w:r>
    </w:p>
    <w:p w14:paraId="43E8AC8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2029</w:t>
      </w:r>
    </w:p>
    <w:p w14:paraId="502F54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2029</w:t>
      </w:r>
    </w:p>
    <w:p w14:paraId="42BAC8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2029</w:t>
      </w:r>
    </w:p>
    <w:p w14:paraId="12B0B2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2031</w:t>
      </w:r>
    </w:p>
    <w:p w14:paraId="1FCF8B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2032</w:t>
      </w:r>
    </w:p>
    <w:p w14:paraId="782A3C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2032</w:t>
      </w:r>
    </w:p>
    <w:p w14:paraId="077119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2034</w:t>
      </w:r>
    </w:p>
    <w:p w14:paraId="18DD11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A47D5F">
        <w:rPr>
          <w:noProof/>
          <w:lang w:val="en-US"/>
        </w:rPr>
        <w:t>using autonomous gaps</w:t>
      </w:r>
      <w:r>
        <w:rPr>
          <w:noProof/>
        </w:rPr>
        <w:tab/>
        <w:t>2034</w:t>
      </w:r>
    </w:p>
    <w:p w14:paraId="73E6DD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2034</w:t>
      </w:r>
    </w:p>
    <w:p w14:paraId="7ABFFE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328FCD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A47D5F">
        <w:rPr>
          <w:noProof/>
          <w:lang w:val="en-US"/>
        </w:rPr>
        <w:t>using autonomous gaps with DRX</w:t>
      </w:r>
      <w:r>
        <w:rPr>
          <w:noProof/>
        </w:rPr>
        <w:tab/>
        <w:t>2037</w:t>
      </w:r>
    </w:p>
    <w:p w14:paraId="51D4FC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72F59A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2039</w:t>
      </w:r>
    </w:p>
    <w:p w14:paraId="53304A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2039</w:t>
      </w:r>
    </w:p>
    <w:p w14:paraId="7EB5C3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1E1DBC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2041</w:t>
      </w:r>
    </w:p>
    <w:p w14:paraId="75CE53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2042</w:t>
      </w:r>
    </w:p>
    <w:p w14:paraId="076475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2042</w:t>
      </w:r>
    </w:p>
    <w:p w14:paraId="340788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2045</w:t>
      </w:r>
    </w:p>
    <w:p w14:paraId="200E25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</w:t>
      </w:r>
      <w:r>
        <w:rPr>
          <w:noProof/>
        </w:rPr>
        <w:tab/>
        <w:t>2046</w:t>
      </w:r>
    </w:p>
    <w:p w14:paraId="59B7B9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7847E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791B33A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 with DRX</w:t>
      </w:r>
      <w:r>
        <w:rPr>
          <w:noProof/>
        </w:rPr>
        <w:tab/>
        <w:t>2048</w:t>
      </w:r>
    </w:p>
    <w:p w14:paraId="23988F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2048</w:t>
      </w:r>
    </w:p>
    <w:p w14:paraId="2EC2AC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2050</w:t>
      </w:r>
    </w:p>
    <w:p w14:paraId="7D71BF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 for Cat-M1 UE in CEModeB</w:t>
      </w:r>
      <w:r>
        <w:rPr>
          <w:noProof/>
        </w:rPr>
        <w:tab/>
        <w:t>2050</w:t>
      </w:r>
    </w:p>
    <w:p w14:paraId="0FBEB2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21C929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2052</w:t>
      </w:r>
    </w:p>
    <w:p w14:paraId="3D5A396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2053</w:t>
      </w:r>
    </w:p>
    <w:p w14:paraId="4959B3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2053</w:t>
      </w:r>
    </w:p>
    <w:p w14:paraId="113FC3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563040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TDD-TDD intra-frequency event triggered reporting with DRX for UE configured with </w:t>
      </w:r>
      <w:r w:rsidRPr="00A47D5F">
        <w:rPr>
          <w:rFonts w:cs="Arial"/>
          <w:i/>
          <w:noProof/>
        </w:rPr>
        <w:t>highSpeedEnhancedMeasFlag</w:t>
      </w:r>
      <w:r>
        <w:rPr>
          <w:noProof/>
        </w:rPr>
        <w:tab/>
        <w:t>2055</w:t>
      </w:r>
    </w:p>
    <w:p w14:paraId="1428AC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7778FC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776B3E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2057</w:t>
      </w:r>
    </w:p>
    <w:p w14:paraId="6838F2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6BA91C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2059</w:t>
      </w:r>
    </w:p>
    <w:p w14:paraId="51C4C7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2060</w:t>
      </w:r>
    </w:p>
    <w:p w14:paraId="051871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15D7F7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193BF86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2062</w:t>
      </w:r>
    </w:p>
    <w:p w14:paraId="2CB444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1AAD3E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2064</w:t>
      </w:r>
    </w:p>
    <w:p w14:paraId="034295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A.8.2.1</w:t>
      </w:r>
      <w:r w:rsidRPr="00A47D5F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TDD-TDD intra-frequency event triggered reporting with DRX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2064</w:t>
      </w:r>
    </w:p>
    <w:p w14:paraId="2C6E3E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1C6ADB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4A6BA0E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2066</w:t>
      </w:r>
    </w:p>
    <w:p w14:paraId="1E0914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2066</w:t>
      </w:r>
    </w:p>
    <w:p w14:paraId="5D67A7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2066</w:t>
      </w:r>
    </w:p>
    <w:p w14:paraId="6C990C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466FB4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2068</w:t>
      </w:r>
    </w:p>
    <w:p w14:paraId="4660D6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2068</w:t>
      </w:r>
    </w:p>
    <w:p w14:paraId="0C2415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5F58CF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2071</w:t>
      </w:r>
    </w:p>
    <w:p w14:paraId="6D1578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6BC10F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6876D45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2074</w:t>
      </w:r>
    </w:p>
    <w:p w14:paraId="31BC4B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1FB85E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7F10BA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2076</w:t>
      </w:r>
    </w:p>
    <w:p w14:paraId="3FCA6B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53999EB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2078</w:t>
      </w:r>
    </w:p>
    <w:p w14:paraId="476B5F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7D4601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2080</w:t>
      </w:r>
    </w:p>
    <w:p w14:paraId="01BD0B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2081</w:t>
      </w:r>
    </w:p>
    <w:p w14:paraId="4C6AFE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2081</w:t>
      </w:r>
    </w:p>
    <w:p w14:paraId="3FBEDC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2083</w:t>
      </w:r>
    </w:p>
    <w:p w14:paraId="1819BC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2084</w:t>
      </w:r>
    </w:p>
    <w:p w14:paraId="2E6EA6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2084</w:t>
      </w:r>
    </w:p>
    <w:p w14:paraId="65F561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2087</w:t>
      </w:r>
    </w:p>
    <w:p w14:paraId="11A660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2087</w:t>
      </w:r>
    </w:p>
    <w:p w14:paraId="36BF65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2087</w:t>
      </w:r>
    </w:p>
    <w:p w14:paraId="67A9BC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2091</w:t>
      </w:r>
    </w:p>
    <w:p w14:paraId="75AFA3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2092</w:t>
      </w:r>
    </w:p>
    <w:p w14:paraId="6E1F6A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46416D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2093</w:t>
      </w:r>
    </w:p>
    <w:p w14:paraId="5721D5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2093</w:t>
      </w:r>
    </w:p>
    <w:p w14:paraId="481659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2093</w:t>
      </w:r>
    </w:p>
    <w:p w14:paraId="1C7FD1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2095</w:t>
      </w:r>
    </w:p>
    <w:p w14:paraId="6E86E0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2096</w:t>
      </w:r>
    </w:p>
    <w:p w14:paraId="474CCB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2096</w:t>
      </w:r>
    </w:p>
    <w:p w14:paraId="681684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2097</w:t>
      </w:r>
    </w:p>
    <w:p w14:paraId="42DB31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2098</w:t>
      </w:r>
    </w:p>
    <w:p w14:paraId="6E0CE7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2098</w:t>
      </w:r>
    </w:p>
    <w:p w14:paraId="001FC1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2099</w:t>
      </w:r>
    </w:p>
    <w:p w14:paraId="5D50BD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2100</w:t>
      </w:r>
    </w:p>
    <w:p w14:paraId="7D790C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2100</w:t>
      </w:r>
    </w:p>
    <w:p w14:paraId="27D6FC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2101</w:t>
      </w:r>
    </w:p>
    <w:p w14:paraId="7D9B65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2102</w:t>
      </w:r>
    </w:p>
    <w:p w14:paraId="4D8E0B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2102</w:t>
      </w:r>
    </w:p>
    <w:p w14:paraId="5D58CA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2103</w:t>
      </w:r>
    </w:p>
    <w:p w14:paraId="324B7D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2104</w:t>
      </w:r>
    </w:p>
    <w:p w14:paraId="15206D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180ED4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2106</w:t>
      </w:r>
    </w:p>
    <w:p w14:paraId="0BEAF5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2106</w:t>
      </w:r>
    </w:p>
    <w:p w14:paraId="4FDFF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5ED5C2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2109</w:t>
      </w:r>
    </w:p>
    <w:p w14:paraId="498867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2109</w:t>
      </w:r>
    </w:p>
    <w:p w14:paraId="10FC9F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2109</w:t>
      </w:r>
    </w:p>
    <w:p w14:paraId="468A34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2112</w:t>
      </w:r>
    </w:p>
    <w:p w14:paraId="3F05C2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2112</w:t>
      </w:r>
    </w:p>
    <w:p w14:paraId="5B0534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2112</w:t>
      </w:r>
    </w:p>
    <w:p w14:paraId="71B80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2115</w:t>
      </w:r>
    </w:p>
    <w:p w14:paraId="3C1B4EC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2115</w:t>
      </w:r>
    </w:p>
    <w:p w14:paraId="7EAAA6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2115</w:t>
      </w:r>
    </w:p>
    <w:p w14:paraId="73B209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0125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2B7311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2117</w:t>
      </w:r>
    </w:p>
    <w:p w14:paraId="787C29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2117</w:t>
      </w:r>
    </w:p>
    <w:p w14:paraId="4E4FC8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65BB2E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2120</w:t>
      </w:r>
    </w:p>
    <w:p w14:paraId="58F508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4B6706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4A7399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A47D5F">
        <w:rPr>
          <w:noProof/>
          <w:lang w:val="en-US"/>
        </w:rPr>
        <w:t>using autonomous gaps</w:t>
      </w:r>
      <w:r>
        <w:rPr>
          <w:noProof/>
        </w:rPr>
        <w:tab/>
        <w:t>2123</w:t>
      </w:r>
    </w:p>
    <w:p w14:paraId="4FDB7A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31E84C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37BC69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A47D5F">
        <w:rPr>
          <w:noProof/>
          <w:lang w:val="en-US"/>
        </w:rPr>
        <w:t>using autonomous gaps with DRX</w:t>
      </w:r>
      <w:r>
        <w:rPr>
          <w:noProof/>
        </w:rPr>
        <w:tab/>
        <w:t>2126</w:t>
      </w:r>
    </w:p>
    <w:p w14:paraId="522EB8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656389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2128</w:t>
      </w:r>
    </w:p>
    <w:p w14:paraId="369332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2128</w:t>
      </w:r>
    </w:p>
    <w:p w14:paraId="4816BB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2B1641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0FE0600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2129</w:t>
      </w:r>
    </w:p>
    <w:p w14:paraId="2DD0E2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41931E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44069A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2133</w:t>
      </w:r>
    </w:p>
    <w:p w14:paraId="4C65C7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77B4DC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70881D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2136</w:t>
      </w:r>
    </w:p>
    <w:p w14:paraId="30DF02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766139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0AE3EB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2141</w:t>
      </w:r>
    </w:p>
    <w:p w14:paraId="64D23C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7054A9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2143</w:t>
      </w:r>
    </w:p>
    <w:p w14:paraId="7AFD94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2143</w:t>
      </w:r>
    </w:p>
    <w:p w14:paraId="6D2A96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15D04B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2145</w:t>
      </w:r>
    </w:p>
    <w:p w14:paraId="72DD65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2145</w:t>
      </w:r>
    </w:p>
    <w:p w14:paraId="329A4F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64DEC3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2147</w:t>
      </w:r>
    </w:p>
    <w:p w14:paraId="5101FE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2148</w:t>
      </w:r>
    </w:p>
    <w:p w14:paraId="54911A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2148</w:t>
      </w:r>
    </w:p>
    <w:p w14:paraId="5DBC62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2149</w:t>
      </w:r>
    </w:p>
    <w:p w14:paraId="1F2A73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2150</w:t>
      </w:r>
    </w:p>
    <w:p w14:paraId="3A92A2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267C77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2152</w:t>
      </w:r>
    </w:p>
    <w:p w14:paraId="100337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2152</w:t>
      </w:r>
    </w:p>
    <w:p w14:paraId="666EB3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3FE0D7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2155</w:t>
      </w:r>
    </w:p>
    <w:p w14:paraId="2FBB1D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- UTRAN FDD Measurements</w:t>
      </w:r>
      <w:r>
        <w:rPr>
          <w:noProof/>
        </w:rPr>
        <w:tab/>
        <w:t>2155</w:t>
      </w:r>
    </w:p>
    <w:p w14:paraId="38622F0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2155</w:t>
      </w:r>
    </w:p>
    <w:p w14:paraId="29B333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5AC112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3BED08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2157</w:t>
      </w:r>
    </w:p>
    <w:p w14:paraId="0F688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3811CE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2159</w:t>
      </w:r>
    </w:p>
    <w:p w14:paraId="1E2E908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2159</w:t>
      </w:r>
    </w:p>
    <w:p w14:paraId="7B6A7A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3ED959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333B46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2162</w:t>
      </w:r>
    </w:p>
    <w:p w14:paraId="041EE8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30CC02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2164</w:t>
      </w:r>
    </w:p>
    <w:p w14:paraId="1D933D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2164</w:t>
      </w:r>
    </w:p>
    <w:p w14:paraId="34A91E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56FA3C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2167</w:t>
      </w:r>
    </w:p>
    <w:p w14:paraId="5900AC2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2167</w:t>
      </w:r>
    </w:p>
    <w:p w14:paraId="09D98D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7A069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68DA0D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2169</w:t>
      </w:r>
    </w:p>
    <w:p w14:paraId="104C43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58B703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2169</w:t>
      </w:r>
    </w:p>
    <w:p w14:paraId="000780E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2169</w:t>
      </w:r>
    </w:p>
    <w:p w14:paraId="3AE94A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22E96F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7070149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UTRAN FDD Measurements</w:t>
      </w:r>
      <w:r>
        <w:rPr>
          <w:noProof/>
        </w:rPr>
        <w:tab/>
        <w:t>2172</w:t>
      </w:r>
    </w:p>
    <w:p w14:paraId="16D23B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2172</w:t>
      </w:r>
    </w:p>
    <w:p w14:paraId="1A49E6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2172</w:t>
      </w:r>
    </w:p>
    <w:p w14:paraId="201B87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5B2ECC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2174</w:t>
      </w:r>
    </w:p>
    <w:p w14:paraId="2D695B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2174</w:t>
      </w:r>
    </w:p>
    <w:p w14:paraId="3DDD36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6A887C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2177</w:t>
      </w:r>
    </w:p>
    <w:p w14:paraId="111EC2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641B78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2180</w:t>
      </w:r>
    </w:p>
    <w:p w14:paraId="0CF1D86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2180</w:t>
      </w:r>
    </w:p>
    <w:p w14:paraId="350685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2180</w:t>
      </w:r>
    </w:p>
    <w:p w14:paraId="563F93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2180</w:t>
      </w:r>
    </w:p>
    <w:p w14:paraId="600A5E5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2180</w:t>
      </w:r>
    </w:p>
    <w:p w14:paraId="08D1ABA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2180</w:t>
      </w:r>
    </w:p>
    <w:p w14:paraId="6EB24E0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2182</w:t>
      </w:r>
    </w:p>
    <w:p w14:paraId="496742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2182</w:t>
      </w:r>
    </w:p>
    <w:p w14:paraId="19663D0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2182</w:t>
      </w:r>
    </w:p>
    <w:p w14:paraId="024078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2182</w:t>
      </w:r>
    </w:p>
    <w:p w14:paraId="7E619E9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2182</w:t>
      </w:r>
    </w:p>
    <w:p w14:paraId="020D23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2182</w:t>
      </w:r>
    </w:p>
    <w:p w14:paraId="4D0C5C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6E44A5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5A86DB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2186</w:t>
      </w:r>
    </w:p>
    <w:p w14:paraId="02A3B8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5DF295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Parameters</w:t>
      </w:r>
      <w:r>
        <w:rPr>
          <w:noProof/>
        </w:rPr>
        <w:tab/>
        <w:t>2186</w:t>
      </w:r>
    </w:p>
    <w:p w14:paraId="3E53D4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31016C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2188</w:t>
      </w:r>
    </w:p>
    <w:p w14:paraId="1EB58D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35FA28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58F731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2190</w:t>
      </w:r>
    </w:p>
    <w:p w14:paraId="1E3A19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35F731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2192</w:t>
      </w:r>
    </w:p>
    <w:p w14:paraId="672E069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2192</w:t>
      </w:r>
    </w:p>
    <w:p w14:paraId="6BBEC8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2192</w:t>
      </w:r>
    </w:p>
    <w:p w14:paraId="1121E9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5CFA3B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2195</w:t>
      </w:r>
    </w:p>
    <w:p w14:paraId="06D2687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2195</w:t>
      </w:r>
    </w:p>
    <w:p w14:paraId="50FEC7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2195</w:t>
      </w:r>
    </w:p>
    <w:p w14:paraId="592E74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2195</w:t>
      </w:r>
    </w:p>
    <w:p w14:paraId="6644EB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7CF8D7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2197</w:t>
      </w:r>
    </w:p>
    <w:p w14:paraId="717FEF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54090E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7A834E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2200</w:t>
      </w:r>
    </w:p>
    <w:p w14:paraId="1A5C8D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6BA80C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28F4F4B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SE"/>
        </w:rPr>
        <w:t>A.8</w:t>
      </w:r>
      <w:r w:rsidRPr="00A47D5F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- UTRAN TDD measurements</w:t>
      </w:r>
      <w:r>
        <w:rPr>
          <w:noProof/>
        </w:rPr>
        <w:tab/>
        <w:t>2202</w:t>
      </w:r>
    </w:p>
    <w:p w14:paraId="585D56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TDD</w:t>
      </w:r>
      <w:r w:rsidRPr="00A47D5F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2202</w:t>
      </w:r>
    </w:p>
    <w:p w14:paraId="0FC163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0908B3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2DE703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2204</w:t>
      </w:r>
    </w:p>
    <w:p w14:paraId="12720D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2204</w:t>
      </w:r>
    </w:p>
    <w:p w14:paraId="3C6974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349B68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– GSM Measurements</w:t>
      </w:r>
      <w:r>
        <w:rPr>
          <w:noProof/>
        </w:rPr>
        <w:tab/>
        <w:t>2206</w:t>
      </w:r>
    </w:p>
    <w:p w14:paraId="490B65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2206</w:t>
      </w:r>
    </w:p>
    <w:p w14:paraId="553DEE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44019B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0CAFE5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2208</w:t>
      </w:r>
    </w:p>
    <w:p w14:paraId="52FD10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515E4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2210</w:t>
      </w:r>
    </w:p>
    <w:p w14:paraId="29A9625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</w:t>
      </w:r>
      <w:r>
        <w:rPr>
          <w:noProof/>
        </w:rPr>
        <w:t>8.</w:t>
      </w:r>
      <w:r w:rsidRPr="00A47D5F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Monitoring of Multiple Layers</w:t>
      </w:r>
      <w:r>
        <w:rPr>
          <w:noProof/>
        </w:rPr>
        <w:tab/>
        <w:t>2210</w:t>
      </w:r>
    </w:p>
    <w:p w14:paraId="622E01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2210</w:t>
      </w:r>
    </w:p>
    <w:p w14:paraId="19F166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5CF666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73CD4E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2213</w:t>
      </w:r>
    </w:p>
    <w:p w14:paraId="264EBC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35B47C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682248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2215</w:t>
      </w:r>
    </w:p>
    <w:p w14:paraId="06371D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0B65DC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5DC9D0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2217</w:t>
      </w:r>
    </w:p>
    <w:p w14:paraId="224FC3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2217</w:t>
      </w:r>
    </w:p>
    <w:p w14:paraId="6904E2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7B836D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2220</w:t>
      </w:r>
    </w:p>
    <w:p w14:paraId="7BFA7C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5393E8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6C54BA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2223</w:t>
      </w:r>
    </w:p>
    <w:p w14:paraId="0982EB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2223</w:t>
      </w:r>
    </w:p>
    <w:p w14:paraId="7E8CDB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7CC41F7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2226</w:t>
      </w:r>
    </w:p>
    <w:p w14:paraId="0AF8AD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2226</w:t>
      </w:r>
    </w:p>
    <w:p w14:paraId="0137A9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2226</w:t>
      </w:r>
    </w:p>
    <w:p w14:paraId="4F7F2C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5CE12C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2230</w:t>
      </w:r>
    </w:p>
    <w:p w14:paraId="45707A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2230</w:t>
      </w:r>
    </w:p>
    <w:p w14:paraId="071864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4DD85B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2235</w:t>
      </w:r>
    </w:p>
    <w:p w14:paraId="003D61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2235</w:t>
      </w:r>
    </w:p>
    <w:p w14:paraId="4DC6E3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2235</w:t>
      </w:r>
    </w:p>
    <w:p w14:paraId="620252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2235</w:t>
      </w:r>
    </w:p>
    <w:p w14:paraId="0E1B58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2241</w:t>
      </w:r>
    </w:p>
    <w:p w14:paraId="4A1047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2241</w:t>
      </w:r>
    </w:p>
    <w:p w14:paraId="6D8365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2241</w:t>
      </w:r>
    </w:p>
    <w:p w14:paraId="64C71E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45E50D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2246</w:t>
      </w:r>
    </w:p>
    <w:p w14:paraId="7F35BD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2246</w:t>
      </w:r>
    </w:p>
    <w:p w14:paraId="4BAFC9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2251</w:t>
      </w:r>
    </w:p>
    <w:p w14:paraId="31C0A6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2251</w:t>
      </w:r>
    </w:p>
    <w:p w14:paraId="46CDDC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2251</w:t>
      </w:r>
    </w:p>
    <w:p w14:paraId="6298A1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2256</w:t>
      </w:r>
    </w:p>
    <w:p w14:paraId="146F3F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2256</w:t>
      </w:r>
    </w:p>
    <w:p w14:paraId="0AF0CC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2256</w:t>
      </w:r>
    </w:p>
    <w:p w14:paraId="52F2BE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2261</w:t>
      </w:r>
    </w:p>
    <w:p w14:paraId="4588A7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2261</w:t>
      </w:r>
    </w:p>
    <w:p w14:paraId="2685C8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2261</w:t>
      </w:r>
    </w:p>
    <w:p w14:paraId="755867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2266</w:t>
      </w:r>
    </w:p>
    <w:p w14:paraId="5B7CE1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2266</w:t>
      </w:r>
    </w:p>
    <w:p w14:paraId="60D0C1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2266</w:t>
      </w:r>
    </w:p>
    <w:p w14:paraId="43983E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2271</w:t>
      </w:r>
    </w:p>
    <w:p w14:paraId="429BA89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2271</w:t>
      </w:r>
    </w:p>
    <w:p w14:paraId="689F18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2271</w:t>
      </w:r>
    </w:p>
    <w:p w14:paraId="3A8DCE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2276</w:t>
      </w:r>
    </w:p>
    <w:p w14:paraId="6D43F0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2276</w:t>
      </w:r>
    </w:p>
    <w:p w14:paraId="627DCA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2276</w:t>
      </w:r>
    </w:p>
    <w:p w14:paraId="0EE092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2281</w:t>
      </w:r>
    </w:p>
    <w:p w14:paraId="585EC6A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2281</w:t>
      </w:r>
    </w:p>
    <w:p w14:paraId="46F8BB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2281</w:t>
      </w:r>
    </w:p>
    <w:p w14:paraId="4F4109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2286</w:t>
      </w:r>
    </w:p>
    <w:p w14:paraId="0D1E69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2286</w:t>
      </w:r>
    </w:p>
    <w:p w14:paraId="62AF15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2286</w:t>
      </w:r>
    </w:p>
    <w:p w14:paraId="71E008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2291</w:t>
      </w:r>
    </w:p>
    <w:p w14:paraId="3AAC87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2291</w:t>
      </w:r>
    </w:p>
    <w:p w14:paraId="07D0B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2291</w:t>
      </w:r>
    </w:p>
    <w:p w14:paraId="6DC134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2296</w:t>
      </w:r>
    </w:p>
    <w:p w14:paraId="2808504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2296</w:t>
      </w:r>
    </w:p>
    <w:p w14:paraId="61FD2A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2296</w:t>
      </w:r>
    </w:p>
    <w:p w14:paraId="486102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2296</w:t>
      </w:r>
    </w:p>
    <w:p w14:paraId="4C9E29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2301</w:t>
      </w:r>
    </w:p>
    <w:p w14:paraId="6AB1D9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2301</w:t>
      </w:r>
    </w:p>
    <w:p w14:paraId="43E522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2301</w:t>
      </w:r>
    </w:p>
    <w:p w14:paraId="485A5D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2301</w:t>
      </w:r>
    </w:p>
    <w:p w14:paraId="4DC941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2307</w:t>
      </w:r>
    </w:p>
    <w:p w14:paraId="3CD3F2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2307</w:t>
      </w:r>
    </w:p>
    <w:p w14:paraId="2A05CB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2307</w:t>
      </w:r>
    </w:p>
    <w:p w14:paraId="3B4F6A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2307</w:t>
      </w:r>
    </w:p>
    <w:p w14:paraId="70A997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35191D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2314</w:t>
      </w:r>
    </w:p>
    <w:p w14:paraId="1F897E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2314</w:t>
      </w:r>
    </w:p>
    <w:p w14:paraId="78C090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2320</w:t>
      </w:r>
    </w:p>
    <w:p w14:paraId="0E7417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2320</w:t>
      </w:r>
    </w:p>
    <w:p w14:paraId="16A903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2320</w:t>
      </w:r>
    </w:p>
    <w:p w14:paraId="6D0627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2326</w:t>
      </w:r>
    </w:p>
    <w:p w14:paraId="2019C6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2326</w:t>
      </w:r>
    </w:p>
    <w:p w14:paraId="17EBD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2326</w:t>
      </w:r>
    </w:p>
    <w:p w14:paraId="4D2FF8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2332</w:t>
      </w:r>
    </w:p>
    <w:p w14:paraId="4450FF2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2332</w:t>
      </w:r>
    </w:p>
    <w:p w14:paraId="7259AA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2332</w:t>
      </w:r>
    </w:p>
    <w:p w14:paraId="74FA4B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2338</w:t>
      </w:r>
    </w:p>
    <w:p w14:paraId="412862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2338</w:t>
      </w:r>
    </w:p>
    <w:p w14:paraId="45510C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2338</w:t>
      </w:r>
    </w:p>
    <w:p w14:paraId="516312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2344</w:t>
      </w:r>
    </w:p>
    <w:p w14:paraId="60CD19D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2344</w:t>
      </w:r>
    </w:p>
    <w:p w14:paraId="37648D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27A34B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2350</w:t>
      </w:r>
    </w:p>
    <w:p w14:paraId="3E9FBC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2350</w:t>
      </w:r>
    </w:p>
    <w:p w14:paraId="110600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2350</w:t>
      </w:r>
    </w:p>
    <w:p w14:paraId="2E3DB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2356</w:t>
      </w:r>
    </w:p>
    <w:p w14:paraId="10FEC9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2356</w:t>
      </w:r>
    </w:p>
    <w:p w14:paraId="1978FA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2356</w:t>
      </w:r>
    </w:p>
    <w:p w14:paraId="51280B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2362</w:t>
      </w:r>
    </w:p>
    <w:p w14:paraId="08488D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2362</w:t>
      </w:r>
    </w:p>
    <w:p w14:paraId="626F39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2362</w:t>
      </w:r>
    </w:p>
    <w:p w14:paraId="6000AA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2368</w:t>
      </w:r>
    </w:p>
    <w:p w14:paraId="149B97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2368</w:t>
      </w:r>
    </w:p>
    <w:p w14:paraId="300261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2368</w:t>
      </w:r>
    </w:p>
    <w:p w14:paraId="667381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2374</w:t>
      </w:r>
    </w:p>
    <w:p w14:paraId="7845E6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2374</w:t>
      </w:r>
    </w:p>
    <w:p w14:paraId="2CA168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2374</w:t>
      </w:r>
    </w:p>
    <w:p w14:paraId="47217E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6AF4908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2380</w:t>
      </w:r>
    </w:p>
    <w:p w14:paraId="43593E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2380</w:t>
      </w:r>
    </w:p>
    <w:p w14:paraId="51C04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584CB4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2382</w:t>
      </w:r>
    </w:p>
    <w:p w14:paraId="11A8C6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2382</w:t>
      </w:r>
    </w:p>
    <w:p w14:paraId="12C42C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0AEB59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01D57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2385</w:t>
      </w:r>
    </w:p>
    <w:p w14:paraId="752219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3837FA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56A4D0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2388</w:t>
      </w:r>
    </w:p>
    <w:p w14:paraId="0BDF530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2388</w:t>
      </w:r>
    </w:p>
    <w:p w14:paraId="11812A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2357C7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98661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2389</w:t>
      </w:r>
    </w:p>
    <w:p w14:paraId="33607E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2389</w:t>
      </w:r>
    </w:p>
    <w:p w14:paraId="17DE21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3FAE09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2392</w:t>
      </w:r>
    </w:p>
    <w:p w14:paraId="12B387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0C6048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64CC3A2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2395</w:t>
      </w:r>
    </w:p>
    <w:p w14:paraId="09DF46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2395</w:t>
      </w:r>
    </w:p>
    <w:p w14:paraId="55A64A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2395</w:t>
      </w:r>
    </w:p>
    <w:p w14:paraId="678EE9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709B7C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2397</w:t>
      </w:r>
    </w:p>
    <w:p w14:paraId="1800AA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2397</w:t>
      </w:r>
    </w:p>
    <w:p w14:paraId="6C86A4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0462C9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2399</w:t>
      </w:r>
    </w:p>
    <w:p w14:paraId="5CE39F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235D5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2401</w:t>
      </w:r>
    </w:p>
    <w:p w14:paraId="4EBB74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2402</w:t>
      </w:r>
    </w:p>
    <w:p w14:paraId="087D1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40F2B0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2403</w:t>
      </w:r>
    </w:p>
    <w:p w14:paraId="39792F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2404</w:t>
      </w:r>
    </w:p>
    <w:p w14:paraId="7930CF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2404</w:t>
      </w:r>
    </w:p>
    <w:p w14:paraId="609515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526C6B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2406</w:t>
      </w:r>
    </w:p>
    <w:p w14:paraId="245E50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5136C6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2408</w:t>
      </w:r>
    </w:p>
    <w:p w14:paraId="3D6297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2409</w:t>
      </w:r>
    </w:p>
    <w:p w14:paraId="0A4C52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2D09F6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2409</w:t>
      </w:r>
    </w:p>
    <w:p w14:paraId="723120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2409</w:t>
      </w:r>
    </w:p>
    <w:p w14:paraId="61ADF9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6A5633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07F054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2410</w:t>
      </w:r>
    </w:p>
    <w:p w14:paraId="29E3E5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2410</w:t>
      </w:r>
    </w:p>
    <w:p w14:paraId="26E20B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2411</w:t>
      </w:r>
    </w:p>
    <w:p w14:paraId="48D59A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2411</w:t>
      </w:r>
    </w:p>
    <w:p w14:paraId="45A7E3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2411</w:t>
      </w:r>
    </w:p>
    <w:p w14:paraId="54DC28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2412</w:t>
      </w:r>
    </w:p>
    <w:p w14:paraId="1D1963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2412</w:t>
      </w:r>
    </w:p>
    <w:p w14:paraId="720675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2412</w:t>
      </w:r>
    </w:p>
    <w:p w14:paraId="7CC554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3942F3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2413</w:t>
      </w:r>
    </w:p>
    <w:p w14:paraId="587F26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2413</w:t>
      </w:r>
    </w:p>
    <w:p w14:paraId="210075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29A92A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2414</w:t>
      </w:r>
    </w:p>
    <w:p w14:paraId="59C24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2414</w:t>
      </w:r>
    </w:p>
    <w:p w14:paraId="0DBA46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2415</w:t>
      </w:r>
    </w:p>
    <w:p w14:paraId="3E31357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2415</w:t>
      </w:r>
    </w:p>
    <w:p w14:paraId="00DBD5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2415</w:t>
      </w:r>
    </w:p>
    <w:p w14:paraId="0C9DDB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2415</w:t>
      </w:r>
    </w:p>
    <w:p w14:paraId="1F04ED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2415</w:t>
      </w:r>
    </w:p>
    <w:p w14:paraId="1B0CEB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2415</w:t>
      </w:r>
    </w:p>
    <w:p w14:paraId="59A122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15B29E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2416</w:t>
      </w:r>
    </w:p>
    <w:p w14:paraId="007B6A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19BC8F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71ECB7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2417</w:t>
      </w:r>
    </w:p>
    <w:p w14:paraId="213A20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2417</w:t>
      </w:r>
    </w:p>
    <w:p w14:paraId="4DF517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2417</w:t>
      </w:r>
    </w:p>
    <w:p w14:paraId="4E8D2C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2417</w:t>
      </w:r>
    </w:p>
    <w:p w14:paraId="18ECA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2417</w:t>
      </w:r>
    </w:p>
    <w:p w14:paraId="4A990E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2418</w:t>
      </w:r>
    </w:p>
    <w:p w14:paraId="6CD702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2418</w:t>
      </w:r>
    </w:p>
    <w:p w14:paraId="0F9967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0B3180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05119BE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2421</w:t>
      </w:r>
    </w:p>
    <w:p w14:paraId="0F9684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2421</w:t>
      </w:r>
    </w:p>
    <w:p w14:paraId="1C5585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2421</w:t>
      </w:r>
    </w:p>
    <w:p w14:paraId="17E5B2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2421</w:t>
      </w:r>
    </w:p>
    <w:p w14:paraId="61FDD8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2421</w:t>
      </w:r>
    </w:p>
    <w:p w14:paraId="6277E2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2C3FD3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2422</w:t>
      </w:r>
    </w:p>
    <w:p w14:paraId="27B007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27252B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580C8C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2422</w:t>
      </w:r>
    </w:p>
    <w:p w14:paraId="7471B2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48D186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2424</w:t>
      </w:r>
    </w:p>
    <w:p w14:paraId="29329F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2425</w:t>
      </w:r>
    </w:p>
    <w:p w14:paraId="160E49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3D347D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21C245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2425</w:t>
      </w:r>
    </w:p>
    <w:p w14:paraId="34F1E6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3F1E8E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124B62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2426</w:t>
      </w:r>
    </w:p>
    <w:p w14:paraId="70FCDD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2FB9C1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04395E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2426</w:t>
      </w:r>
    </w:p>
    <w:p w14:paraId="27F0B8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58D7A2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37063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2427</w:t>
      </w:r>
    </w:p>
    <w:p w14:paraId="699A88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6869C8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3D3356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2429</w:t>
      </w:r>
    </w:p>
    <w:p w14:paraId="757BE9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2DBAF3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781981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2430</w:t>
      </w:r>
    </w:p>
    <w:p w14:paraId="058AE5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3C8872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59A829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2430</w:t>
      </w:r>
    </w:p>
    <w:p w14:paraId="234E66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11C02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13FB5E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2431</w:t>
      </w:r>
    </w:p>
    <w:p w14:paraId="2D6FF3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3ACB1B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1CE139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2434</w:t>
      </w:r>
    </w:p>
    <w:p w14:paraId="076A6F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193BDD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28AB32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2434</w:t>
      </w:r>
    </w:p>
    <w:p w14:paraId="4AB9B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A.8.16.20B.1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50D671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4DCAAD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2435</w:t>
      </w:r>
    </w:p>
    <w:p w14:paraId="735DC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6F3462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47B2CA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2435</w:t>
      </w:r>
    </w:p>
    <w:p w14:paraId="311129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7A7DD8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48F881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2436</w:t>
      </w:r>
    </w:p>
    <w:p w14:paraId="008242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203628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58B282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2438</w:t>
      </w:r>
    </w:p>
    <w:p w14:paraId="534D10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2438</w:t>
      </w:r>
    </w:p>
    <w:p w14:paraId="4E8CC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0A731E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2440</w:t>
      </w:r>
    </w:p>
    <w:p w14:paraId="7D779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6F417E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3E91C9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2443</w:t>
      </w:r>
    </w:p>
    <w:p w14:paraId="79FE68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2443</w:t>
      </w:r>
    </w:p>
    <w:p w14:paraId="300EA4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2446</w:t>
      </w:r>
    </w:p>
    <w:p w14:paraId="3CD14B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2446</w:t>
      </w:r>
    </w:p>
    <w:p w14:paraId="4444C4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1D2849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2DA6CC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2449</w:t>
      </w:r>
    </w:p>
    <w:p w14:paraId="72F95D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6388A1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0BA5D3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2452</w:t>
      </w:r>
    </w:p>
    <w:p w14:paraId="73B752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2452</w:t>
      </w:r>
    </w:p>
    <w:p w14:paraId="5AE85F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2457</w:t>
      </w:r>
    </w:p>
    <w:p w14:paraId="1FA544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2457</w:t>
      </w:r>
    </w:p>
    <w:p w14:paraId="2232D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141635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2462</w:t>
      </w:r>
    </w:p>
    <w:p w14:paraId="331180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2462</w:t>
      </w:r>
    </w:p>
    <w:p w14:paraId="4174AD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343757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4A3150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2467</w:t>
      </w:r>
    </w:p>
    <w:p w14:paraId="60EF30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533467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1C76B2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2472</w:t>
      </w:r>
    </w:p>
    <w:p w14:paraId="10AB67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2472</w:t>
      </w:r>
    </w:p>
    <w:p w14:paraId="1AB4CC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2477</w:t>
      </w:r>
    </w:p>
    <w:p w14:paraId="250ECD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2477</w:t>
      </w:r>
    </w:p>
    <w:p w14:paraId="43F1D9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2477</w:t>
      </w:r>
    </w:p>
    <w:p w14:paraId="3044D1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2482</w:t>
      </w:r>
    </w:p>
    <w:p w14:paraId="5B2D6D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2482</w:t>
      </w:r>
    </w:p>
    <w:p w14:paraId="78C098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2482</w:t>
      </w:r>
    </w:p>
    <w:p w14:paraId="0FA851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2487</w:t>
      </w:r>
    </w:p>
    <w:p w14:paraId="4749A3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2487</w:t>
      </w:r>
    </w:p>
    <w:p w14:paraId="6F20FF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2487</w:t>
      </w:r>
    </w:p>
    <w:p w14:paraId="5FFC68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713D52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2492</w:t>
      </w:r>
    </w:p>
    <w:p w14:paraId="589DEB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3D5C5D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1B80BE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2495</w:t>
      </w:r>
    </w:p>
    <w:p w14:paraId="351767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5DEE0A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10264F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2498</w:t>
      </w:r>
    </w:p>
    <w:p w14:paraId="28B3E3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18237C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2500</w:t>
      </w:r>
    </w:p>
    <w:p w14:paraId="247991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2501</w:t>
      </w:r>
    </w:p>
    <w:p w14:paraId="66CC37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437223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2503</w:t>
      </w:r>
    </w:p>
    <w:p w14:paraId="0CC4A9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2504</w:t>
      </w:r>
    </w:p>
    <w:p w14:paraId="6FB28A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2F8724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6E9E42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2507</w:t>
      </w:r>
    </w:p>
    <w:p w14:paraId="487C1A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5C167A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65578C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2510</w:t>
      </w:r>
    </w:p>
    <w:p w14:paraId="6AB1BA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3F549E8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2C5357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2513</w:t>
      </w:r>
    </w:p>
    <w:p w14:paraId="144405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2513</w:t>
      </w:r>
    </w:p>
    <w:p w14:paraId="1095F8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2515</w:t>
      </w:r>
    </w:p>
    <w:p w14:paraId="64794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2516</w:t>
      </w:r>
    </w:p>
    <w:p w14:paraId="1B84F0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2516</w:t>
      </w:r>
    </w:p>
    <w:p w14:paraId="55FA11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75716E6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2519</w:t>
      </w:r>
    </w:p>
    <w:p w14:paraId="1BA5E9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2519</w:t>
      </w:r>
    </w:p>
    <w:p w14:paraId="4709D2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2522</w:t>
      </w:r>
    </w:p>
    <w:p w14:paraId="5ED0CA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2522</w:t>
      </w:r>
    </w:p>
    <w:p w14:paraId="0AFE65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2522</w:t>
      </w:r>
    </w:p>
    <w:p w14:paraId="5C8C1C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0639171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2525</w:t>
      </w:r>
    </w:p>
    <w:p w14:paraId="5736F5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7270CD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2527</w:t>
      </w:r>
    </w:p>
    <w:p w14:paraId="6C912E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2528</w:t>
      </w:r>
    </w:p>
    <w:p w14:paraId="18B51E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2528</w:t>
      </w:r>
    </w:p>
    <w:p w14:paraId="775C8D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34BF25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2531</w:t>
      </w:r>
    </w:p>
    <w:p w14:paraId="240237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Test Purpose and Environment</w:t>
      </w:r>
      <w:r>
        <w:rPr>
          <w:noProof/>
        </w:rPr>
        <w:tab/>
        <w:t>2531</w:t>
      </w:r>
    </w:p>
    <w:p w14:paraId="041D77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Test Requirements</w:t>
      </w:r>
      <w:r>
        <w:rPr>
          <w:noProof/>
        </w:rPr>
        <w:tab/>
        <w:t>2533</w:t>
      </w:r>
    </w:p>
    <w:p w14:paraId="798EA7C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2534</w:t>
      </w:r>
    </w:p>
    <w:p w14:paraId="70C727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2534</w:t>
      </w:r>
    </w:p>
    <w:p w14:paraId="2339B7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2537</w:t>
      </w:r>
    </w:p>
    <w:p w14:paraId="7847C0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2537</w:t>
      </w:r>
    </w:p>
    <w:p w14:paraId="73B12D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2537</w:t>
      </w:r>
    </w:p>
    <w:p w14:paraId="6F2DF4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2539</w:t>
      </w:r>
    </w:p>
    <w:p w14:paraId="5111A6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2540</w:t>
      </w:r>
    </w:p>
    <w:p w14:paraId="2D2512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02555C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2545</w:t>
      </w:r>
    </w:p>
    <w:p w14:paraId="1FC6D0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2545</w:t>
      </w:r>
    </w:p>
    <w:p w14:paraId="294C06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64ADBA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77CEB9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2550</w:t>
      </w:r>
    </w:p>
    <w:p w14:paraId="50A41A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429B1C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2554</w:t>
      </w:r>
    </w:p>
    <w:p w14:paraId="53AA5B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2554</w:t>
      </w:r>
    </w:p>
    <w:p w14:paraId="497693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2554</w:t>
      </w:r>
    </w:p>
    <w:p w14:paraId="650B03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2558</w:t>
      </w:r>
    </w:p>
    <w:p w14:paraId="7293ED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2558</w:t>
      </w:r>
    </w:p>
    <w:p w14:paraId="2FFF81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2558</w:t>
      </w:r>
    </w:p>
    <w:p w14:paraId="780909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0DB9B1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2564</w:t>
      </w:r>
    </w:p>
    <w:p w14:paraId="27EA68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2564</w:t>
      </w:r>
    </w:p>
    <w:p w14:paraId="66AA37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2B3302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2570</w:t>
      </w:r>
    </w:p>
    <w:p w14:paraId="5EED68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2570</w:t>
      </w:r>
    </w:p>
    <w:p w14:paraId="54D92B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2572</w:t>
      </w:r>
    </w:p>
    <w:p w14:paraId="2A538C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2573</w:t>
      </w:r>
    </w:p>
    <w:p w14:paraId="62382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1E3B4A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2575</w:t>
      </w:r>
    </w:p>
    <w:p w14:paraId="63A0B45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2576</w:t>
      </w:r>
    </w:p>
    <w:p w14:paraId="27325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2576</w:t>
      </w:r>
    </w:p>
    <w:p w14:paraId="51F868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41D9ED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2581</w:t>
      </w:r>
    </w:p>
    <w:p w14:paraId="606F63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2581</w:t>
      </w:r>
    </w:p>
    <w:p w14:paraId="2C3AA9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2584</w:t>
      </w:r>
    </w:p>
    <w:p w14:paraId="617CDC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2585</w:t>
      </w:r>
    </w:p>
    <w:p w14:paraId="0E2EFC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3B9DD4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30F1C8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2588</w:t>
      </w:r>
    </w:p>
    <w:p w14:paraId="46B6E4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2588</w:t>
      </w:r>
    </w:p>
    <w:p w14:paraId="715C5A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7F003E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2591</w:t>
      </w:r>
    </w:p>
    <w:p w14:paraId="475812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2591</w:t>
      </w:r>
    </w:p>
    <w:p w14:paraId="18D4D8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38702A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2595</w:t>
      </w:r>
    </w:p>
    <w:p w14:paraId="4219A0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2595</w:t>
      </w:r>
    </w:p>
    <w:p w14:paraId="6C3E5B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2599</w:t>
      </w:r>
    </w:p>
    <w:p w14:paraId="2F4C87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2599</w:t>
      </w:r>
    </w:p>
    <w:p w14:paraId="25E3C8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2599</w:t>
      </w:r>
    </w:p>
    <w:p w14:paraId="2E7F0F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2604</w:t>
      </w:r>
    </w:p>
    <w:p w14:paraId="5B801E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2604</w:t>
      </w:r>
    </w:p>
    <w:p w14:paraId="5D255D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7D9195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2609</w:t>
      </w:r>
    </w:p>
    <w:p w14:paraId="552257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2609</w:t>
      </w:r>
    </w:p>
    <w:p w14:paraId="2195D6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0C42A9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746639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2614</w:t>
      </w:r>
    </w:p>
    <w:p w14:paraId="10A7A3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0A3868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3109F7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2619</w:t>
      </w:r>
    </w:p>
    <w:p w14:paraId="66652F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52D31F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08690B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2623</w:t>
      </w:r>
    </w:p>
    <w:p w14:paraId="40FBB5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13663C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542762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2627</w:t>
      </w:r>
    </w:p>
    <w:p w14:paraId="05F6EB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6CAF9E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286761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2632</w:t>
      </w:r>
    </w:p>
    <w:p w14:paraId="212311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597121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641774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2637</w:t>
      </w:r>
    </w:p>
    <w:p w14:paraId="72EC3A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6B8FFA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2644</w:t>
      </w:r>
    </w:p>
    <w:p w14:paraId="0D9896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2644</w:t>
      </w:r>
    </w:p>
    <w:p w14:paraId="31C25F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2644</w:t>
      </w:r>
    </w:p>
    <w:p w14:paraId="08D0AA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2651</w:t>
      </w:r>
    </w:p>
    <w:p w14:paraId="482060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2651</w:t>
      </w:r>
    </w:p>
    <w:p w14:paraId="1D117D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2651</w:t>
      </w:r>
    </w:p>
    <w:p w14:paraId="4305D3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51892C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2657</w:t>
      </w:r>
    </w:p>
    <w:p w14:paraId="16850A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08FEF5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2663</w:t>
      </w:r>
    </w:p>
    <w:p w14:paraId="381012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2663</w:t>
      </w:r>
    </w:p>
    <w:p w14:paraId="5B95C1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1B1FE4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31912C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2667</w:t>
      </w:r>
    </w:p>
    <w:p w14:paraId="2957AF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240611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17C867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2670</w:t>
      </w:r>
    </w:p>
    <w:p w14:paraId="7E3B56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45820B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2677</w:t>
      </w:r>
    </w:p>
    <w:p w14:paraId="291050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2677</w:t>
      </w:r>
    </w:p>
    <w:p w14:paraId="71ED0A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2DB20B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2684</w:t>
      </w:r>
    </w:p>
    <w:p w14:paraId="226E8A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2684</w:t>
      </w:r>
    </w:p>
    <w:p w14:paraId="05CBF7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7CD946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2690</w:t>
      </w:r>
    </w:p>
    <w:p w14:paraId="3676D2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2690</w:t>
      </w:r>
    </w:p>
    <w:p w14:paraId="076C93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6B58F7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2696</w:t>
      </w:r>
    </w:p>
    <w:p w14:paraId="4F285F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2696</w:t>
      </w:r>
    </w:p>
    <w:p w14:paraId="5AD52F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2696</w:t>
      </w:r>
    </w:p>
    <w:p w14:paraId="3F829D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2701</w:t>
      </w:r>
    </w:p>
    <w:p w14:paraId="10CF6C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2701</w:t>
      </w:r>
    </w:p>
    <w:p w14:paraId="0093FB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48251B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529F8C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2707</w:t>
      </w:r>
    </w:p>
    <w:p w14:paraId="4DD835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7A8D5E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2711</w:t>
      </w:r>
    </w:p>
    <w:p w14:paraId="1C6154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2711</w:t>
      </w:r>
    </w:p>
    <w:p w14:paraId="5D0518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2711</w:t>
      </w:r>
    </w:p>
    <w:p w14:paraId="2792ED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2714</w:t>
      </w:r>
    </w:p>
    <w:p w14:paraId="4AAAE4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2714</w:t>
      </w:r>
    </w:p>
    <w:p w14:paraId="1917AE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2714</w:t>
      </w:r>
    </w:p>
    <w:p w14:paraId="3C88FA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2720</w:t>
      </w:r>
    </w:p>
    <w:p w14:paraId="6DF4781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2720</w:t>
      </w:r>
    </w:p>
    <w:p w14:paraId="56B099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2720</w:t>
      </w:r>
    </w:p>
    <w:p w14:paraId="4FF8AB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A.8.16.88.2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2728</w:t>
      </w:r>
    </w:p>
    <w:p w14:paraId="11CCADA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2728</w:t>
      </w:r>
    </w:p>
    <w:p w14:paraId="742DB4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187C43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2735</w:t>
      </w:r>
    </w:p>
    <w:p w14:paraId="7247BA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2735</w:t>
      </w:r>
    </w:p>
    <w:p w14:paraId="44CDE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2735</w:t>
      </w:r>
    </w:p>
    <w:p w14:paraId="2A7A37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2DB608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2742</w:t>
      </w:r>
    </w:p>
    <w:p w14:paraId="3B612E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1A52FC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2748</w:t>
      </w:r>
    </w:p>
    <w:p w14:paraId="7CBC7D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2748</w:t>
      </w:r>
    </w:p>
    <w:p w14:paraId="663262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35F525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2756</w:t>
      </w:r>
    </w:p>
    <w:p w14:paraId="18B973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2756</w:t>
      </w:r>
    </w:p>
    <w:p w14:paraId="1D940A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2756</w:t>
      </w:r>
    </w:p>
    <w:p w14:paraId="53543B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6173A0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2763</w:t>
      </w:r>
    </w:p>
    <w:p w14:paraId="2BEB1D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75DC53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207192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2770</w:t>
      </w:r>
    </w:p>
    <w:p w14:paraId="400320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52F04A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675637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2778</w:t>
      </w:r>
    </w:p>
    <w:p w14:paraId="71976F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59AA38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2788</w:t>
      </w:r>
    </w:p>
    <w:p w14:paraId="723E36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2788</w:t>
      </w:r>
    </w:p>
    <w:p w14:paraId="57C6D1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2788</w:t>
      </w:r>
    </w:p>
    <w:p w14:paraId="016FF5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3F2ABE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2795</w:t>
      </w:r>
    </w:p>
    <w:p w14:paraId="65D307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2795</w:t>
      </w:r>
    </w:p>
    <w:p w14:paraId="6BE516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2803</w:t>
      </w:r>
    </w:p>
    <w:p w14:paraId="4EA0C8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2803</w:t>
      </w:r>
    </w:p>
    <w:p w14:paraId="092CED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2803</w:t>
      </w:r>
    </w:p>
    <w:p w14:paraId="1B9198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2813</w:t>
      </w:r>
    </w:p>
    <w:p w14:paraId="3B990E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2813</w:t>
      </w:r>
    </w:p>
    <w:p w14:paraId="79C310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2813</w:t>
      </w:r>
    </w:p>
    <w:p w14:paraId="4B5DB5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2823</w:t>
      </w:r>
    </w:p>
    <w:p w14:paraId="6509D5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2823</w:t>
      </w:r>
    </w:p>
    <w:p w14:paraId="455391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2823</w:t>
      </w:r>
    </w:p>
    <w:p w14:paraId="31F9AD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2833</w:t>
      </w:r>
    </w:p>
    <w:p w14:paraId="528BB83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2833</w:t>
      </w:r>
    </w:p>
    <w:p w14:paraId="55267C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2833</w:t>
      </w:r>
    </w:p>
    <w:p w14:paraId="408BE3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51A78A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2844</w:t>
      </w:r>
    </w:p>
    <w:p w14:paraId="2380C3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1DCF60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37B0C2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2850</w:t>
      </w:r>
    </w:p>
    <w:p w14:paraId="131426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07161D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767FFE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2855</w:t>
      </w:r>
    </w:p>
    <w:p w14:paraId="274143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2855</w:t>
      </w:r>
    </w:p>
    <w:p w14:paraId="0DD9F4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</w:t>
      </w:r>
      <w:r>
        <w:rPr>
          <w:noProof/>
        </w:rPr>
        <w:t>8.16.105</w:t>
      </w:r>
      <w:r w:rsidRPr="00A47D5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7D8CCB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2860</w:t>
      </w:r>
    </w:p>
    <w:p w14:paraId="1D592D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01269A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40FEE5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event triggered reporting under deactivated SCell in non-DRX </w:t>
      </w:r>
      <w:r w:rsidRPr="00A47D5F">
        <w:rPr>
          <w:rFonts w:cs="Arial"/>
          <w:noProof/>
        </w:rPr>
        <w:t xml:space="preserve">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2864</w:t>
      </w:r>
    </w:p>
    <w:p w14:paraId="0DC55E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67BAB2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2866</w:t>
      </w:r>
    </w:p>
    <w:p w14:paraId="00531D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event triggered reporting under deactivated SCell in non-DRX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2867</w:t>
      </w:r>
    </w:p>
    <w:p w14:paraId="0FAB22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334652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2BC8573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2870</w:t>
      </w:r>
    </w:p>
    <w:p w14:paraId="3FC6A5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2870</w:t>
      </w:r>
    </w:p>
    <w:p w14:paraId="42CD0A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4F2131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2876</w:t>
      </w:r>
    </w:p>
    <w:p w14:paraId="4761A6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2876</w:t>
      </w:r>
    </w:p>
    <w:p w14:paraId="082AB9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2876</w:t>
      </w:r>
    </w:p>
    <w:p w14:paraId="6A0FB9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2883</w:t>
      </w:r>
    </w:p>
    <w:p w14:paraId="785B03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2883</w:t>
      </w:r>
    </w:p>
    <w:p w14:paraId="56A4C4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0A066E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33B9C1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2884</w:t>
      </w:r>
    </w:p>
    <w:p w14:paraId="7842C7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2884</w:t>
      </w:r>
    </w:p>
    <w:p w14:paraId="34FB39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24E7AA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2885</w:t>
      </w:r>
    </w:p>
    <w:p w14:paraId="6681FA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238536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489955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2886</w:t>
      </w:r>
    </w:p>
    <w:p w14:paraId="3D823C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485952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2887</w:t>
      </w:r>
    </w:p>
    <w:p w14:paraId="25D1EA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2888</w:t>
      </w:r>
    </w:p>
    <w:p w14:paraId="0129EF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40E154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1F801C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2889</w:t>
      </w:r>
    </w:p>
    <w:p w14:paraId="10C634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1ECD95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4FF769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2890</w:t>
      </w:r>
    </w:p>
    <w:p w14:paraId="6187EF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370282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2891</w:t>
      </w:r>
    </w:p>
    <w:p w14:paraId="76568E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2891</w:t>
      </w:r>
    </w:p>
    <w:p w14:paraId="71A857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2891</w:t>
      </w:r>
    </w:p>
    <w:p w14:paraId="623EED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2325A2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2899</w:t>
      </w:r>
    </w:p>
    <w:p w14:paraId="75D59A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2899</w:t>
      </w:r>
    </w:p>
    <w:p w14:paraId="1E9D84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2905</w:t>
      </w:r>
    </w:p>
    <w:p w14:paraId="1BF4AFE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2906</w:t>
      </w:r>
    </w:p>
    <w:p w14:paraId="150C43D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2906</w:t>
      </w:r>
    </w:p>
    <w:p w14:paraId="1292BD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227D05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2908</w:t>
      </w:r>
    </w:p>
    <w:p w14:paraId="3148370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2908</w:t>
      </w:r>
    </w:p>
    <w:p w14:paraId="3A7488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2908</w:t>
      </w:r>
    </w:p>
    <w:p w14:paraId="23A17E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2908</w:t>
      </w:r>
    </w:p>
    <w:p w14:paraId="056BDB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2909</w:t>
      </w:r>
    </w:p>
    <w:p w14:paraId="15C1867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2910</w:t>
      </w:r>
    </w:p>
    <w:p w14:paraId="3C50F7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2910</w:t>
      </w:r>
    </w:p>
    <w:p w14:paraId="092823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2910</w:t>
      </w:r>
    </w:p>
    <w:p w14:paraId="63DAC3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2911</w:t>
      </w:r>
    </w:p>
    <w:p w14:paraId="5A7B8E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2911</w:t>
      </w:r>
    </w:p>
    <w:p w14:paraId="51050E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2912</w:t>
      </w:r>
    </w:p>
    <w:p w14:paraId="4A06F1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2913</w:t>
      </w:r>
    </w:p>
    <w:p w14:paraId="0760BC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2914</w:t>
      </w:r>
    </w:p>
    <w:p w14:paraId="2534D4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2914</w:t>
      </w:r>
    </w:p>
    <w:p w14:paraId="76D0F2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A.8.20.2A.2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2914</w:t>
      </w:r>
    </w:p>
    <w:p w14:paraId="490274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2914</w:t>
      </w:r>
    </w:p>
    <w:p w14:paraId="7E37BA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2914</w:t>
      </w:r>
    </w:p>
    <w:p w14:paraId="3B0B02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2917</w:t>
      </w:r>
    </w:p>
    <w:p w14:paraId="30699C1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2917</w:t>
      </w:r>
    </w:p>
    <w:p w14:paraId="5E950B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2917</w:t>
      </w:r>
    </w:p>
    <w:p w14:paraId="16D5A1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2919</w:t>
      </w:r>
    </w:p>
    <w:p w14:paraId="1C942E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2919</w:t>
      </w:r>
    </w:p>
    <w:p w14:paraId="7BBC92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0C5962A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2919</w:t>
      </w:r>
    </w:p>
    <w:p w14:paraId="5C2A44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5C94FC0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2921</w:t>
      </w:r>
    </w:p>
    <w:p w14:paraId="5A94E5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2921</w:t>
      </w:r>
    </w:p>
    <w:p w14:paraId="1D3B9E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2921</w:t>
      </w:r>
    </w:p>
    <w:p w14:paraId="132EE7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2921</w:t>
      </w:r>
    </w:p>
    <w:p w14:paraId="0966AA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42B02FB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2921</w:t>
      </w:r>
    </w:p>
    <w:p w14:paraId="7C23FF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2922</w:t>
      </w:r>
    </w:p>
    <w:p w14:paraId="0C0B31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24803FE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2922</w:t>
      </w:r>
    </w:p>
    <w:p w14:paraId="67217B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0A8FC3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2924</w:t>
      </w:r>
    </w:p>
    <w:p w14:paraId="484F99B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2924</w:t>
      </w:r>
    </w:p>
    <w:p w14:paraId="30C84F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2924</w:t>
      </w:r>
    </w:p>
    <w:p w14:paraId="0F8D9C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A.8.21.2 Test Requirements</w:t>
      </w:r>
      <w:r>
        <w:rPr>
          <w:noProof/>
        </w:rPr>
        <w:tab/>
        <w:t>2928</w:t>
      </w:r>
    </w:p>
    <w:p w14:paraId="46BBF6E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2928</w:t>
      </w:r>
    </w:p>
    <w:p w14:paraId="33FD18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2928</w:t>
      </w:r>
    </w:p>
    <w:p w14:paraId="0FA677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2928</w:t>
      </w:r>
    </w:p>
    <w:p w14:paraId="0051F7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2931</w:t>
      </w:r>
    </w:p>
    <w:p w14:paraId="637FF2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2931</w:t>
      </w:r>
    </w:p>
    <w:p w14:paraId="3E77F9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2931</w:t>
      </w:r>
    </w:p>
    <w:p w14:paraId="1B9B8B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2934</w:t>
      </w:r>
    </w:p>
    <w:p w14:paraId="3950C8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2934</w:t>
      </w:r>
    </w:p>
    <w:p w14:paraId="6B38A4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2934</w:t>
      </w:r>
    </w:p>
    <w:p w14:paraId="771E01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2937</w:t>
      </w:r>
    </w:p>
    <w:p w14:paraId="552127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2937</w:t>
      </w:r>
    </w:p>
    <w:p w14:paraId="740072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2937</w:t>
      </w:r>
    </w:p>
    <w:p w14:paraId="5047F8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2940</w:t>
      </w:r>
    </w:p>
    <w:p w14:paraId="7402ED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intra-frequency event triggered reporting </w:t>
      </w:r>
      <w:r w:rsidRPr="00A47D5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2940</w:t>
      </w:r>
    </w:p>
    <w:p w14:paraId="2F5664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2940</w:t>
      </w:r>
    </w:p>
    <w:p w14:paraId="206452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2944</w:t>
      </w:r>
    </w:p>
    <w:p w14:paraId="43CD15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TDD-TDD intra-frequency event triggered reporting </w:t>
      </w:r>
      <w:r w:rsidRPr="00A47D5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2944</w:t>
      </w:r>
    </w:p>
    <w:p w14:paraId="2DAC6E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2944</w:t>
      </w:r>
    </w:p>
    <w:p w14:paraId="4B1277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2948</w:t>
      </w:r>
    </w:p>
    <w:p w14:paraId="1E7E0B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in DRX based on</w:t>
      </w:r>
      <w:r w:rsidRPr="00A47D5F">
        <w:rPr>
          <w:bCs/>
          <w:noProof/>
        </w:rPr>
        <w:t xml:space="preserve"> CSI-RS based discovery signal</w:t>
      </w:r>
      <w:r>
        <w:rPr>
          <w:noProof/>
        </w:rPr>
        <w:tab/>
        <w:t>2948</w:t>
      </w:r>
    </w:p>
    <w:p w14:paraId="6485CC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2948</w:t>
      </w:r>
    </w:p>
    <w:p w14:paraId="7C0E46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2952</w:t>
      </w:r>
    </w:p>
    <w:p w14:paraId="4AB1F7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2952</w:t>
      </w:r>
    </w:p>
    <w:p w14:paraId="28832D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2952</w:t>
      </w:r>
    </w:p>
    <w:p w14:paraId="4B6AEA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2956</w:t>
      </w:r>
    </w:p>
    <w:p w14:paraId="5FA4C8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2956</w:t>
      </w:r>
    </w:p>
    <w:p w14:paraId="4FAFD8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2956</w:t>
      </w:r>
    </w:p>
    <w:p w14:paraId="281AB7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2410F2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2959</w:t>
      </w:r>
    </w:p>
    <w:p w14:paraId="3935C0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2959</w:t>
      </w:r>
    </w:p>
    <w:p w14:paraId="5E37E6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2961</w:t>
      </w:r>
    </w:p>
    <w:p w14:paraId="219ED7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2962</w:t>
      </w:r>
    </w:p>
    <w:p w14:paraId="65B033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2962</w:t>
      </w:r>
    </w:p>
    <w:p w14:paraId="33A840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58CECB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2965</w:t>
      </w:r>
    </w:p>
    <w:p w14:paraId="10719C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718852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15DCA8F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2969</w:t>
      </w:r>
    </w:p>
    <w:p w14:paraId="4D49B0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2969</w:t>
      </w:r>
    </w:p>
    <w:p w14:paraId="1F01B9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202EED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2972</w:t>
      </w:r>
    </w:p>
    <w:p w14:paraId="435F22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2972</w:t>
      </w:r>
    </w:p>
    <w:p w14:paraId="33C854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2972</w:t>
      </w:r>
    </w:p>
    <w:p w14:paraId="275B5D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2975</w:t>
      </w:r>
    </w:p>
    <w:p w14:paraId="771316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2975</w:t>
      </w:r>
    </w:p>
    <w:p w14:paraId="324807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2975</w:t>
      </w:r>
    </w:p>
    <w:p w14:paraId="105AA3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2978</w:t>
      </w:r>
    </w:p>
    <w:p w14:paraId="00414B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2978</w:t>
      </w:r>
    </w:p>
    <w:p w14:paraId="63ED56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2978</w:t>
      </w:r>
    </w:p>
    <w:p w14:paraId="230F3C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2981</w:t>
      </w:r>
    </w:p>
    <w:p w14:paraId="1A9CB8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2981</w:t>
      </w:r>
    </w:p>
    <w:p w14:paraId="095459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2981</w:t>
      </w:r>
    </w:p>
    <w:p w14:paraId="03FC06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2984</w:t>
      </w:r>
    </w:p>
    <w:p w14:paraId="769186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2984</w:t>
      </w:r>
    </w:p>
    <w:p w14:paraId="47E108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2984</w:t>
      </w:r>
    </w:p>
    <w:p w14:paraId="1F1BA4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2987</w:t>
      </w:r>
    </w:p>
    <w:p w14:paraId="0290D7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2987</w:t>
      </w:r>
    </w:p>
    <w:p w14:paraId="099F97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2987</w:t>
      </w:r>
    </w:p>
    <w:p w14:paraId="4A8712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3AD74A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2990</w:t>
      </w:r>
    </w:p>
    <w:p w14:paraId="705580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1B246D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5F77CE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2993</w:t>
      </w:r>
    </w:p>
    <w:p w14:paraId="12459B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2993</w:t>
      </w:r>
    </w:p>
    <w:p w14:paraId="135F5E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2996</w:t>
      </w:r>
    </w:p>
    <w:p w14:paraId="4CC95F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2996</w:t>
      </w:r>
    </w:p>
    <w:p w14:paraId="645F7E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2996</w:t>
      </w:r>
    </w:p>
    <w:p w14:paraId="3E91E3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2999</w:t>
      </w:r>
    </w:p>
    <w:p w14:paraId="7DD3BC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2999</w:t>
      </w:r>
    </w:p>
    <w:p w14:paraId="3EF4E0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2999</w:t>
      </w:r>
    </w:p>
    <w:p w14:paraId="536612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3002</w:t>
      </w:r>
    </w:p>
    <w:p w14:paraId="0DEA5F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3002</w:t>
      </w:r>
    </w:p>
    <w:p w14:paraId="735D1A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3002</w:t>
      </w:r>
    </w:p>
    <w:p w14:paraId="55D016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3005</w:t>
      </w:r>
    </w:p>
    <w:p w14:paraId="2B0845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3005</w:t>
      </w:r>
    </w:p>
    <w:p w14:paraId="7758E6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3005</w:t>
      </w:r>
    </w:p>
    <w:p w14:paraId="288743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3008</w:t>
      </w:r>
    </w:p>
    <w:p w14:paraId="683677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3008</w:t>
      </w:r>
    </w:p>
    <w:p w14:paraId="0C84BB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5B1526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3011</w:t>
      </w:r>
    </w:p>
    <w:p w14:paraId="5582E5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3011</w:t>
      </w:r>
    </w:p>
    <w:p w14:paraId="19A881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3011</w:t>
      </w:r>
    </w:p>
    <w:p w14:paraId="707F01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3014</w:t>
      </w:r>
    </w:p>
    <w:p w14:paraId="535DC87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3014</w:t>
      </w:r>
    </w:p>
    <w:p w14:paraId="4FE117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3014</w:t>
      </w:r>
    </w:p>
    <w:p w14:paraId="094ED3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3015</w:t>
      </w:r>
    </w:p>
    <w:p w14:paraId="30056B3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3016</w:t>
      </w:r>
    </w:p>
    <w:p w14:paraId="5AEF87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3016</w:t>
      </w:r>
    </w:p>
    <w:p w14:paraId="32340D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3018</w:t>
      </w:r>
    </w:p>
    <w:p w14:paraId="1208F0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3018</w:t>
      </w:r>
    </w:p>
    <w:p w14:paraId="7BFBB5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3018</w:t>
      </w:r>
    </w:p>
    <w:p w14:paraId="027482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3019</w:t>
      </w:r>
    </w:p>
    <w:p w14:paraId="4ABBDF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3020</w:t>
      </w:r>
    </w:p>
    <w:p w14:paraId="247CAD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3020</w:t>
      </w:r>
    </w:p>
    <w:p w14:paraId="5E1205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3021</w:t>
      </w:r>
    </w:p>
    <w:p w14:paraId="747CCD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3022</w:t>
      </w:r>
    </w:p>
    <w:p w14:paraId="72F778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3022</w:t>
      </w:r>
    </w:p>
    <w:p w14:paraId="1ADB1C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3023</w:t>
      </w:r>
    </w:p>
    <w:p w14:paraId="62D73E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3024</w:t>
      </w:r>
    </w:p>
    <w:p w14:paraId="767571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3024</w:t>
      </w:r>
    </w:p>
    <w:p w14:paraId="127D61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A.8.23.21</w:t>
      </w:r>
      <w:r w:rsidRPr="00A47D5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3025</w:t>
      </w:r>
    </w:p>
    <w:p w14:paraId="6F1504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3026</w:t>
      </w:r>
    </w:p>
    <w:p w14:paraId="1447EF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3026</w:t>
      </w:r>
    </w:p>
    <w:p w14:paraId="26BA4B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A.8.23.22</w:t>
      </w:r>
      <w:r w:rsidRPr="00A47D5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3027</w:t>
      </w:r>
    </w:p>
    <w:p w14:paraId="53FB9B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3028</w:t>
      </w:r>
    </w:p>
    <w:p w14:paraId="76967E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3028</w:t>
      </w:r>
    </w:p>
    <w:p w14:paraId="067303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3029</w:t>
      </w:r>
    </w:p>
    <w:p w14:paraId="054CA6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3030</w:t>
      </w:r>
    </w:p>
    <w:p w14:paraId="68925F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5262EC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3032</w:t>
      </w:r>
    </w:p>
    <w:p w14:paraId="380B5A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3033</w:t>
      </w:r>
    </w:p>
    <w:p w14:paraId="269DDC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3033</w:t>
      </w:r>
    </w:p>
    <w:p w14:paraId="11123F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041201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3036</w:t>
      </w:r>
    </w:p>
    <w:p w14:paraId="41DADC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04405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3038</w:t>
      </w:r>
    </w:p>
    <w:p w14:paraId="34290E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3039</w:t>
      </w:r>
    </w:p>
    <w:p w14:paraId="260D4F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3039</w:t>
      </w:r>
    </w:p>
    <w:p w14:paraId="67BB83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3042</w:t>
      </w:r>
    </w:p>
    <w:p w14:paraId="1FADD4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3042</w:t>
      </w:r>
    </w:p>
    <w:p w14:paraId="6ABEF0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3042</w:t>
      </w:r>
    </w:p>
    <w:p w14:paraId="3A0BCE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3046</w:t>
      </w:r>
    </w:p>
    <w:p w14:paraId="71F481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3046</w:t>
      </w:r>
    </w:p>
    <w:p w14:paraId="4C2889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3046</w:t>
      </w:r>
    </w:p>
    <w:p w14:paraId="4A300D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3076661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3050</w:t>
      </w:r>
    </w:p>
    <w:p w14:paraId="49376C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3050</w:t>
      </w:r>
    </w:p>
    <w:p w14:paraId="6E3823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7AA5BA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42E19E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3052</w:t>
      </w:r>
    </w:p>
    <w:p w14:paraId="649A29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3052</w:t>
      </w:r>
    </w:p>
    <w:p w14:paraId="092EAA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5E5AD5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3053</w:t>
      </w:r>
    </w:p>
    <w:p w14:paraId="5DCFEC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0CBB6C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0D2C2B4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E-UTRAN-WLAN Measurements</w:t>
      </w:r>
      <w:r>
        <w:rPr>
          <w:noProof/>
        </w:rPr>
        <w:tab/>
        <w:t>3056</w:t>
      </w:r>
    </w:p>
    <w:p w14:paraId="7285EB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3056</w:t>
      </w:r>
    </w:p>
    <w:p w14:paraId="16B71E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0A25BF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3058</w:t>
      </w:r>
    </w:p>
    <w:p w14:paraId="6535EB9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3058</w:t>
      </w:r>
    </w:p>
    <w:p w14:paraId="609CDB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3058</w:t>
      </w:r>
    </w:p>
    <w:p w14:paraId="7CA15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3060</w:t>
      </w:r>
    </w:p>
    <w:p w14:paraId="54749F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 Frame Structure 3 (FS3)</w:t>
      </w:r>
      <w:r>
        <w:rPr>
          <w:noProof/>
        </w:rPr>
        <w:tab/>
        <w:t>3060</w:t>
      </w:r>
    </w:p>
    <w:p w14:paraId="190FE6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3060</w:t>
      </w:r>
    </w:p>
    <w:p w14:paraId="11FA3A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3060</w:t>
      </w:r>
    </w:p>
    <w:p w14:paraId="47B534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0DB1CE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3063</w:t>
      </w:r>
    </w:p>
    <w:p w14:paraId="794ACF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460ED4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41F74D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3066</w:t>
      </w:r>
    </w:p>
    <w:p w14:paraId="475BAE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2347EF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3069</w:t>
      </w:r>
    </w:p>
    <w:p w14:paraId="19C34D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3069</w:t>
      </w:r>
    </w:p>
    <w:p w14:paraId="748FEF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50E6F3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3073</w:t>
      </w:r>
    </w:p>
    <w:p w14:paraId="470933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3073</w:t>
      </w:r>
    </w:p>
    <w:p w14:paraId="4716A1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4A40DE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3077</w:t>
      </w:r>
    </w:p>
    <w:p w14:paraId="35ACDE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3077</w:t>
      </w:r>
    </w:p>
    <w:p w14:paraId="43D94F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02D149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3081</w:t>
      </w:r>
    </w:p>
    <w:p w14:paraId="320553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3081</w:t>
      </w:r>
    </w:p>
    <w:p w14:paraId="1158E9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1B082C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239CD7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3084</w:t>
      </w:r>
    </w:p>
    <w:p w14:paraId="530A89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3084</w:t>
      </w:r>
    </w:p>
    <w:p w14:paraId="565AE6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3088</w:t>
      </w:r>
    </w:p>
    <w:p w14:paraId="783852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3088</w:t>
      </w:r>
    </w:p>
    <w:p w14:paraId="23B246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3088</w:t>
      </w:r>
    </w:p>
    <w:p w14:paraId="094B3A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3092</w:t>
      </w:r>
    </w:p>
    <w:p w14:paraId="260AF9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3092</w:t>
      </w:r>
    </w:p>
    <w:p w14:paraId="0E0D87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3092</w:t>
      </w:r>
    </w:p>
    <w:p w14:paraId="381254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3230E6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3096</w:t>
      </w:r>
    </w:p>
    <w:p w14:paraId="18FCF9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3096</w:t>
      </w:r>
    </w:p>
    <w:p w14:paraId="3C0889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2EA278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3099</w:t>
      </w:r>
    </w:p>
    <w:p w14:paraId="29E9BC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3099</w:t>
      </w:r>
    </w:p>
    <w:p w14:paraId="06DE41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178EAA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3103</w:t>
      </w:r>
    </w:p>
    <w:p w14:paraId="573146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1879CC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3107</w:t>
      </w:r>
    </w:p>
    <w:p w14:paraId="13A480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3107</w:t>
      </w:r>
    </w:p>
    <w:p w14:paraId="28F05D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3107</w:t>
      </w:r>
    </w:p>
    <w:p w14:paraId="283263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3110</w:t>
      </w:r>
    </w:p>
    <w:p w14:paraId="302D955D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3109</w:t>
      </w:r>
    </w:p>
    <w:p w14:paraId="5FC7CB3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</w:t>
      </w:r>
      <w:r>
        <w:rPr>
          <w:noProof/>
        </w:rPr>
        <w:tab/>
        <w:t>3109</w:t>
      </w:r>
    </w:p>
    <w:p w14:paraId="0ECC63F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3109</w:t>
      </w:r>
    </w:p>
    <w:p w14:paraId="522494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605A8B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3109</w:t>
      </w:r>
    </w:p>
    <w:p w14:paraId="0CB0BB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731E29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3112</w:t>
      </w:r>
    </w:p>
    <w:p w14:paraId="672471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7C15C5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3112</w:t>
      </w:r>
    </w:p>
    <w:p w14:paraId="6A55F5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3113</w:t>
      </w:r>
    </w:p>
    <w:p w14:paraId="7EB80D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3114</w:t>
      </w:r>
    </w:p>
    <w:p w14:paraId="75EC19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3114</w:t>
      </w:r>
    </w:p>
    <w:p w14:paraId="7D8947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3114</w:t>
      </w:r>
    </w:p>
    <w:p w14:paraId="167DAD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6E74C0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3117</w:t>
      </w:r>
    </w:p>
    <w:p w14:paraId="0FFB0B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2CF413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3117</w:t>
      </w:r>
    </w:p>
    <w:p w14:paraId="2A980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25F8BF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3120</w:t>
      </w:r>
    </w:p>
    <w:p w14:paraId="52CB44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5B0014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3120</w:t>
      </w:r>
    </w:p>
    <w:p w14:paraId="2D16AD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3121</w:t>
      </w:r>
    </w:p>
    <w:p w14:paraId="59FE78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3122</w:t>
      </w:r>
    </w:p>
    <w:p w14:paraId="126E42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2B0A0C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3122</w:t>
      </w:r>
    </w:p>
    <w:p w14:paraId="3B8AE6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5AAED6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3125</w:t>
      </w:r>
    </w:p>
    <w:p w14:paraId="0068A6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49D7A5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3125</w:t>
      </w:r>
    </w:p>
    <w:p w14:paraId="70FC2C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3128</w:t>
      </w:r>
    </w:p>
    <w:p w14:paraId="154411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3128</w:t>
      </w:r>
    </w:p>
    <w:p w14:paraId="6F5B78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233809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3128</w:t>
      </w:r>
    </w:p>
    <w:p w14:paraId="37BF36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3132</w:t>
      </w:r>
    </w:p>
    <w:p w14:paraId="3D998D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3132</w:t>
      </w:r>
    </w:p>
    <w:p w14:paraId="46C82E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08B202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3132</w:t>
      </w:r>
    </w:p>
    <w:p w14:paraId="3017AA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16EDC4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3135</w:t>
      </w:r>
    </w:p>
    <w:p w14:paraId="3AA6FB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3135</w:t>
      </w:r>
    </w:p>
    <w:p w14:paraId="3311F3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3135</w:t>
      </w:r>
    </w:p>
    <w:p w14:paraId="52A697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3138</w:t>
      </w:r>
    </w:p>
    <w:p w14:paraId="5C00E9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3138</w:t>
      </w:r>
    </w:p>
    <w:p w14:paraId="2A1990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3138</w:t>
      </w:r>
    </w:p>
    <w:p w14:paraId="31DA41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3138</w:t>
      </w:r>
    </w:p>
    <w:p w14:paraId="1D0E83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3142</w:t>
      </w:r>
    </w:p>
    <w:p w14:paraId="50CCC1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3142</w:t>
      </w:r>
    </w:p>
    <w:p w14:paraId="5A1600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191F5D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3142</w:t>
      </w:r>
    </w:p>
    <w:p w14:paraId="6346D6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2FB1F4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3143</w:t>
      </w:r>
    </w:p>
    <w:p w14:paraId="590987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5DA720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3143</w:t>
      </w:r>
    </w:p>
    <w:p w14:paraId="6F8E76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477607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3144</w:t>
      </w:r>
    </w:p>
    <w:p w14:paraId="160578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3144</w:t>
      </w:r>
    </w:p>
    <w:p w14:paraId="6AFB91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3144</w:t>
      </w:r>
    </w:p>
    <w:p w14:paraId="4FFE51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3148</w:t>
      </w:r>
    </w:p>
    <w:p w14:paraId="6A8C84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3148</w:t>
      </w:r>
    </w:p>
    <w:p w14:paraId="2BD4D3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1ECDB5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3148</w:t>
      </w:r>
    </w:p>
    <w:p w14:paraId="54C1E6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2DC144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3151</w:t>
      </w:r>
    </w:p>
    <w:p w14:paraId="6A74B6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1A7AFD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3151</w:t>
      </w:r>
    </w:p>
    <w:p w14:paraId="7B4AD4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3152</w:t>
      </w:r>
    </w:p>
    <w:p w14:paraId="00C191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3152</w:t>
      </w:r>
    </w:p>
    <w:p w14:paraId="1D046C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3152</w:t>
      </w:r>
    </w:p>
    <w:p w14:paraId="4DB2EA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3153</w:t>
      </w:r>
    </w:p>
    <w:p w14:paraId="63DFB3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3154</w:t>
      </w:r>
    </w:p>
    <w:p w14:paraId="17EEC2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3154</w:t>
      </w:r>
    </w:p>
    <w:p w14:paraId="3D9F08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3154</w:t>
      </w:r>
    </w:p>
    <w:p w14:paraId="190EB0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3154</w:t>
      </w:r>
    </w:p>
    <w:p w14:paraId="63996E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1028FA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3156</w:t>
      </w:r>
    </w:p>
    <w:p w14:paraId="0F1097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3156</w:t>
      </w:r>
    </w:p>
    <w:p w14:paraId="0A8C6A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3156</w:t>
      </w:r>
    </w:p>
    <w:p w14:paraId="47EA69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3156</w:t>
      </w:r>
    </w:p>
    <w:p w14:paraId="06E6FF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3156</w:t>
      </w:r>
    </w:p>
    <w:p w14:paraId="66DD1B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3156</w:t>
      </w:r>
    </w:p>
    <w:p w14:paraId="4B6348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3156</w:t>
      </w:r>
    </w:p>
    <w:p w14:paraId="3ADA24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5DBD74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3158</w:t>
      </w:r>
    </w:p>
    <w:p w14:paraId="4827B4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3158</w:t>
      </w:r>
    </w:p>
    <w:p w14:paraId="363694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3158</w:t>
      </w:r>
    </w:p>
    <w:p w14:paraId="66E45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61B44D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3158</w:t>
      </w:r>
    </w:p>
    <w:p w14:paraId="5D15EA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3158</w:t>
      </w:r>
    </w:p>
    <w:p w14:paraId="2CD7D0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3159</w:t>
      </w:r>
    </w:p>
    <w:p w14:paraId="6E6A65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3163</w:t>
      </w:r>
    </w:p>
    <w:p w14:paraId="02D083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3163</w:t>
      </w:r>
    </w:p>
    <w:p w14:paraId="144157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3163</w:t>
      </w:r>
    </w:p>
    <w:p w14:paraId="29D337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3163</w:t>
      </w:r>
    </w:p>
    <w:p w14:paraId="270093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3167</w:t>
      </w:r>
    </w:p>
    <w:p w14:paraId="5C277A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3167</w:t>
      </w:r>
    </w:p>
    <w:p w14:paraId="719C1A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3167</w:t>
      </w:r>
    </w:p>
    <w:p w14:paraId="0CB612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3167</w:t>
      </w:r>
    </w:p>
    <w:p w14:paraId="3FF2FF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6834F5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3168</w:t>
      </w:r>
    </w:p>
    <w:p w14:paraId="52C210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79F4FF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46F7AC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2696E6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3171</w:t>
      </w:r>
    </w:p>
    <w:p w14:paraId="061162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3171</w:t>
      </w:r>
    </w:p>
    <w:p w14:paraId="63FA7A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3171</w:t>
      </w:r>
    </w:p>
    <w:p w14:paraId="1B316E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3174</w:t>
      </w:r>
    </w:p>
    <w:p w14:paraId="525B93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3174</w:t>
      </w:r>
    </w:p>
    <w:p w14:paraId="1E4109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400F41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3174</w:t>
      </w:r>
    </w:p>
    <w:p w14:paraId="24627C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715E20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3177</w:t>
      </w:r>
    </w:p>
    <w:p w14:paraId="431966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406F66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0CC532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3180</w:t>
      </w:r>
    </w:p>
    <w:p w14:paraId="0428C04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3180</w:t>
      </w:r>
    </w:p>
    <w:p w14:paraId="2A64E5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7BBD39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3180</w:t>
      </w:r>
    </w:p>
    <w:p w14:paraId="2566DD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765EA0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3183</w:t>
      </w:r>
    </w:p>
    <w:p w14:paraId="274DAD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6A0BAD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5D0117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0DE057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3187</w:t>
      </w:r>
    </w:p>
    <w:p w14:paraId="729809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4DC017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3187</w:t>
      </w:r>
    </w:p>
    <w:p w14:paraId="5D4B4D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2CF38C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3191</w:t>
      </w:r>
    </w:p>
    <w:p w14:paraId="166125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27EB38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05E4F2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3B3A05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3194</w:t>
      </w:r>
    </w:p>
    <w:p w14:paraId="3BE0D1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3AC8D5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45BCFB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7E08FB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3197</w:t>
      </w:r>
    </w:p>
    <w:p w14:paraId="399E5D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0B83E8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5E8835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2A8309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3200</w:t>
      </w:r>
    </w:p>
    <w:p w14:paraId="7FFF0C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7696BB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0F9FC4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3203</w:t>
      </w:r>
    </w:p>
    <w:p w14:paraId="7F3396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3204</w:t>
      </w:r>
    </w:p>
    <w:p w14:paraId="791530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3CE0B4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13791C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3207</w:t>
      </w:r>
    </w:p>
    <w:p w14:paraId="285720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3207</w:t>
      </w:r>
    </w:p>
    <w:p w14:paraId="318164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4BE93A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4D70FF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030A1C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3211</w:t>
      </w:r>
    </w:p>
    <w:p w14:paraId="35FCA9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38ECE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7368E4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1A10B3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3215</w:t>
      </w:r>
    </w:p>
    <w:p w14:paraId="0DC3C1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29E3D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254B73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3221</w:t>
      </w:r>
    </w:p>
    <w:p w14:paraId="5A8E82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3221</w:t>
      </w:r>
    </w:p>
    <w:p w14:paraId="283069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3221</w:t>
      </w:r>
    </w:p>
    <w:p w14:paraId="64408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3222</w:t>
      </w:r>
    </w:p>
    <w:p w14:paraId="1B4A27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06C893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3228</w:t>
      </w:r>
    </w:p>
    <w:p w14:paraId="57D66D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582EDC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3228</w:t>
      </w:r>
    </w:p>
    <w:p w14:paraId="18D4F3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3C7FEC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3231</w:t>
      </w:r>
    </w:p>
    <w:p w14:paraId="129C83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195BA7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6C3281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68A765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3234</w:t>
      </w:r>
    </w:p>
    <w:p w14:paraId="78ED00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3735CF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266473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76A35D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3236</w:t>
      </w:r>
    </w:p>
    <w:p w14:paraId="744B28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026A09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3236</w:t>
      </w:r>
    </w:p>
    <w:p w14:paraId="390BE3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1818F3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3241</w:t>
      </w:r>
    </w:p>
    <w:p w14:paraId="1051A8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3241</w:t>
      </w:r>
    </w:p>
    <w:p w14:paraId="27BA30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3241</w:t>
      </w:r>
    </w:p>
    <w:p w14:paraId="2CE5B3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032A79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3249</w:t>
      </w:r>
    </w:p>
    <w:p w14:paraId="0F773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6C5867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3249</w:t>
      </w:r>
    </w:p>
    <w:p w14:paraId="168372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4BC58B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3259</w:t>
      </w:r>
    </w:p>
    <w:p w14:paraId="7486AE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6DEC08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3259</w:t>
      </w:r>
    </w:p>
    <w:p w14:paraId="130902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5BA407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3268</w:t>
      </w:r>
    </w:p>
    <w:p w14:paraId="3ECA47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712362B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3269</w:t>
      </w:r>
    </w:p>
    <w:p w14:paraId="758FB8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3279</w:t>
      </w:r>
    </w:p>
    <w:p w14:paraId="259FA6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3280</w:t>
      </w:r>
    </w:p>
    <w:p w14:paraId="78CD79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7DC899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3280</w:t>
      </w:r>
    </w:p>
    <w:p w14:paraId="13B2E6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515112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3291</w:t>
      </w:r>
    </w:p>
    <w:p w14:paraId="2E509E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65D918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3291</w:t>
      </w:r>
    </w:p>
    <w:p w14:paraId="549F0C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749F21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3299</w:t>
      </w:r>
    </w:p>
    <w:p w14:paraId="17C2C1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257853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3299</w:t>
      </w:r>
    </w:p>
    <w:p w14:paraId="142926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09B7E3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3306</w:t>
      </w:r>
    </w:p>
    <w:p w14:paraId="6EA488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3914AD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69465C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4B48C0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3309</w:t>
      </w:r>
    </w:p>
    <w:p w14:paraId="4117FF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50A5A2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3309</w:t>
      </w:r>
    </w:p>
    <w:p w14:paraId="7D4720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2CB861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3310</w:t>
      </w:r>
    </w:p>
    <w:p w14:paraId="387F0A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3310</w:t>
      </w:r>
    </w:p>
    <w:p w14:paraId="7CB2C6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716CAA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70E004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3314</w:t>
      </w:r>
    </w:p>
    <w:p w14:paraId="5D18D6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1CE7C5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02977E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08CE6A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3316</w:t>
      </w:r>
    </w:p>
    <w:p w14:paraId="71CF87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41A041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3BEC66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3319</w:t>
      </w:r>
    </w:p>
    <w:p w14:paraId="771650E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3319</w:t>
      </w:r>
    </w:p>
    <w:p w14:paraId="2E2BB7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5E3D62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3319</w:t>
      </w:r>
    </w:p>
    <w:p w14:paraId="73EB9A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3085D38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3323</w:t>
      </w:r>
    </w:p>
    <w:p w14:paraId="191020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3323</w:t>
      </w:r>
    </w:p>
    <w:p w14:paraId="1ABAEA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0FD60A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3326</w:t>
      </w:r>
    </w:p>
    <w:p w14:paraId="214DB2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3327</w:t>
      </w:r>
    </w:p>
    <w:p w14:paraId="3CC4CC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64F5D1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3327</w:t>
      </w:r>
    </w:p>
    <w:p w14:paraId="456A40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184B62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3330</w:t>
      </w:r>
    </w:p>
    <w:p w14:paraId="1F0BE4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2657B0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0D08C9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253255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3331</w:t>
      </w:r>
    </w:p>
    <w:p w14:paraId="16F3BC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1F8759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267F6C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017A7D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3335</w:t>
      </w:r>
    </w:p>
    <w:p w14:paraId="532B7D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468886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3335</w:t>
      </w:r>
    </w:p>
    <w:p w14:paraId="7E9785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15E8CE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3336</w:t>
      </w:r>
    </w:p>
    <w:p w14:paraId="1F551F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1FA067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67A065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0F61DE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3339</w:t>
      </w:r>
    </w:p>
    <w:p w14:paraId="388F6A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710197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6512D0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1DE12E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3343</w:t>
      </w:r>
    </w:p>
    <w:p w14:paraId="62CB53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2D4637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79CD68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583B29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3346</w:t>
      </w:r>
    </w:p>
    <w:p w14:paraId="70AADB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65B7DB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596F39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1AEE2B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3349</w:t>
      </w:r>
    </w:p>
    <w:p w14:paraId="3E0304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14BE47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62CCB3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62180B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3352</w:t>
      </w:r>
    </w:p>
    <w:p w14:paraId="4F74EC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53A65D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3352</w:t>
      </w:r>
    </w:p>
    <w:p w14:paraId="304E00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3B6B15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3354</w:t>
      </w:r>
    </w:p>
    <w:p w14:paraId="161349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7D00FC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29EF2B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57591E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3360</w:t>
      </w:r>
    </w:p>
    <w:p w14:paraId="10F66E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59039F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7B1B41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5FB390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3366</w:t>
      </w:r>
    </w:p>
    <w:p w14:paraId="06B55B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768828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6090D0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2EA639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3368</w:t>
      </w:r>
    </w:p>
    <w:p w14:paraId="39FBFA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12C2CD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564A51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7C2079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3372</w:t>
      </w:r>
    </w:p>
    <w:p w14:paraId="04F1B5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47D302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050CA2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50CEC0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3377</w:t>
      </w:r>
    </w:p>
    <w:p w14:paraId="26C2B9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174468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366C9D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7FE235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3390</w:t>
      </w:r>
    </w:p>
    <w:p w14:paraId="242B43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2AD1C9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4D3E57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6BAB23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3403</w:t>
      </w:r>
    </w:p>
    <w:p w14:paraId="1F6E1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3403</w:t>
      </w:r>
    </w:p>
    <w:p w14:paraId="5D7724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3EC296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4A0761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3416</w:t>
      </w:r>
    </w:p>
    <w:p w14:paraId="182CF9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1064E4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099EE1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2F2CDF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3419</w:t>
      </w:r>
    </w:p>
    <w:p w14:paraId="6778D7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21E83E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65A232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1A8A4C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3420</w:t>
      </w:r>
    </w:p>
    <w:p w14:paraId="46AB86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3D52A7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26F84C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1E97E5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3422</w:t>
      </w:r>
    </w:p>
    <w:p w14:paraId="443D26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790A73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210DA5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239258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3425</w:t>
      </w:r>
    </w:p>
    <w:p w14:paraId="406CE5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2C9B5F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3425</w:t>
      </w:r>
    </w:p>
    <w:p w14:paraId="5F9EA0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637B861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3428</w:t>
      </w:r>
    </w:p>
    <w:p w14:paraId="14D362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0C80C7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3428</w:t>
      </w:r>
    </w:p>
    <w:p w14:paraId="4366F3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3431</w:t>
      </w:r>
    </w:p>
    <w:p w14:paraId="5F8904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3431</w:t>
      </w:r>
    </w:p>
    <w:p w14:paraId="268972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02051B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3431</w:t>
      </w:r>
    </w:p>
    <w:p w14:paraId="18F81E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3434</w:t>
      </w:r>
    </w:p>
    <w:p w14:paraId="01C8FBE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3434</w:t>
      </w:r>
    </w:p>
    <w:p w14:paraId="16753F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2B106A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3434</w:t>
      </w:r>
    </w:p>
    <w:p w14:paraId="2FD5C9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3437</w:t>
      </w:r>
    </w:p>
    <w:p w14:paraId="379B02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3437</w:t>
      </w:r>
    </w:p>
    <w:p w14:paraId="50CC07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3437</w:t>
      </w:r>
    </w:p>
    <w:p w14:paraId="3E49A0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3437</w:t>
      </w:r>
    </w:p>
    <w:p w14:paraId="2992F2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056496E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</w:t>
      </w:r>
      <w:r>
        <w:rPr>
          <w:noProof/>
        </w:rPr>
        <w:tab/>
        <w:t>3440</w:t>
      </w:r>
    </w:p>
    <w:p w14:paraId="7EFD2B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3440</w:t>
      </w:r>
    </w:p>
    <w:p w14:paraId="518721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3440</w:t>
      </w:r>
    </w:p>
    <w:p w14:paraId="4823FC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3440</w:t>
      </w:r>
    </w:p>
    <w:p w14:paraId="27AB25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6BD626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3443</w:t>
      </w:r>
    </w:p>
    <w:p w14:paraId="1190E8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3443</w:t>
      </w:r>
    </w:p>
    <w:p w14:paraId="7F459F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3443</w:t>
      </w:r>
    </w:p>
    <w:p w14:paraId="2CFD0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3445</w:t>
      </w:r>
    </w:p>
    <w:p w14:paraId="02AD9A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3445</w:t>
      </w:r>
    </w:p>
    <w:p w14:paraId="59105B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3445</w:t>
      </w:r>
    </w:p>
    <w:p w14:paraId="639FF7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3445</w:t>
      </w:r>
    </w:p>
    <w:p w14:paraId="0AE454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3448</w:t>
      </w:r>
    </w:p>
    <w:p w14:paraId="748065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3448</w:t>
      </w:r>
    </w:p>
    <w:p w14:paraId="7CCC5C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3448</w:t>
      </w:r>
    </w:p>
    <w:p w14:paraId="4702AE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3448</w:t>
      </w:r>
    </w:p>
    <w:p w14:paraId="4CE089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3450</w:t>
      </w:r>
    </w:p>
    <w:p w14:paraId="5CF890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3451</w:t>
      </w:r>
    </w:p>
    <w:p w14:paraId="46C68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85DE7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3451</w:t>
      </w:r>
    </w:p>
    <w:p w14:paraId="558A49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35391F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3453</w:t>
      </w:r>
    </w:p>
    <w:p w14:paraId="6B821C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798D1C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3454</w:t>
      </w:r>
    </w:p>
    <w:p w14:paraId="35814F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3457</w:t>
      </w:r>
    </w:p>
    <w:p w14:paraId="3CC6D3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3457</w:t>
      </w:r>
    </w:p>
    <w:p w14:paraId="32B090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3AA4D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3458</w:t>
      </w:r>
    </w:p>
    <w:p w14:paraId="619B2F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3461</w:t>
      </w:r>
    </w:p>
    <w:p w14:paraId="198A4F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3461</w:t>
      </w:r>
    </w:p>
    <w:p w14:paraId="6A2AB1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3461</w:t>
      </w:r>
    </w:p>
    <w:p w14:paraId="02F269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3461</w:t>
      </w:r>
    </w:p>
    <w:p w14:paraId="28C317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3465</w:t>
      </w:r>
    </w:p>
    <w:p w14:paraId="5F58E8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3465</w:t>
      </w:r>
    </w:p>
    <w:p w14:paraId="70D3DB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3465</w:t>
      </w:r>
    </w:p>
    <w:p w14:paraId="0A9344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3465</w:t>
      </w:r>
    </w:p>
    <w:p w14:paraId="4EA547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3469</w:t>
      </w:r>
    </w:p>
    <w:p w14:paraId="35AF82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3469</w:t>
      </w:r>
    </w:p>
    <w:p w14:paraId="2930CE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3469</w:t>
      </w:r>
    </w:p>
    <w:p w14:paraId="5080AE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3469</w:t>
      </w:r>
    </w:p>
    <w:p w14:paraId="73C0A1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400E45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3473</w:t>
      </w:r>
    </w:p>
    <w:p w14:paraId="7E8910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6B5766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3473</w:t>
      </w:r>
    </w:p>
    <w:p w14:paraId="12FFC7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3477</w:t>
      </w:r>
    </w:p>
    <w:p w14:paraId="79A847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3477</w:t>
      </w:r>
    </w:p>
    <w:p w14:paraId="47DECA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3477</w:t>
      </w:r>
    </w:p>
    <w:p w14:paraId="490FE6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3477</w:t>
      </w:r>
    </w:p>
    <w:p w14:paraId="0200A0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3478</w:t>
      </w:r>
    </w:p>
    <w:p w14:paraId="6D072B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3478</w:t>
      </w:r>
    </w:p>
    <w:p w14:paraId="470EE9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3478</w:t>
      </w:r>
    </w:p>
    <w:p w14:paraId="2227B4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3479</w:t>
      </w:r>
    </w:p>
    <w:p w14:paraId="685092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3479</w:t>
      </w:r>
    </w:p>
    <w:p w14:paraId="760CBF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62159B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720C21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566EFB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7AB823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053057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2A9AEC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147859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68185E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3480</w:t>
      </w:r>
    </w:p>
    <w:p w14:paraId="09EF9F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3480</w:t>
      </w:r>
    </w:p>
    <w:p w14:paraId="48CCF3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3480</w:t>
      </w:r>
    </w:p>
    <w:p w14:paraId="79B2F9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3484</w:t>
      </w:r>
    </w:p>
    <w:p w14:paraId="621152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3484</w:t>
      </w:r>
    </w:p>
    <w:p w14:paraId="4D9FD6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3484</w:t>
      </w:r>
    </w:p>
    <w:p w14:paraId="07F7D5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3484</w:t>
      </w:r>
    </w:p>
    <w:p w14:paraId="49BD61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3489</w:t>
      </w:r>
    </w:p>
    <w:p w14:paraId="016395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3489</w:t>
      </w:r>
    </w:p>
    <w:p w14:paraId="6473AA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444DD3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78B264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3491</w:t>
      </w:r>
    </w:p>
    <w:p w14:paraId="6EC2F0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3491</w:t>
      </w:r>
    </w:p>
    <w:p w14:paraId="479FAE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3491</w:t>
      </w:r>
    </w:p>
    <w:p w14:paraId="53F23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3491</w:t>
      </w:r>
    </w:p>
    <w:p w14:paraId="0F32C9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3494</w:t>
      </w:r>
    </w:p>
    <w:p w14:paraId="2A79D9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3494</w:t>
      </w:r>
    </w:p>
    <w:p w14:paraId="1F98D6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3494</w:t>
      </w:r>
    </w:p>
    <w:p w14:paraId="4560CA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2D3F4B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702F8E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3496</w:t>
      </w:r>
    </w:p>
    <w:p w14:paraId="6B7643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3496</w:t>
      </w:r>
    </w:p>
    <w:p w14:paraId="32FC26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3496</w:t>
      </w:r>
    </w:p>
    <w:p w14:paraId="0E4BF7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3499</w:t>
      </w:r>
    </w:p>
    <w:p w14:paraId="136371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3499</w:t>
      </w:r>
    </w:p>
    <w:p w14:paraId="690225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127307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61E7CB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3502</w:t>
      </w:r>
    </w:p>
    <w:p w14:paraId="147017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3502</w:t>
      </w:r>
    </w:p>
    <w:p w14:paraId="2B51D0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3503</w:t>
      </w:r>
    </w:p>
    <w:p w14:paraId="7CAD72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3503</w:t>
      </w:r>
    </w:p>
    <w:p w14:paraId="251030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3503</w:t>
      </w:r>
    </w:p>
    <w:p w14:paraId="793142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3503</w:t>
      </w:r>
    </w:p>
    <w:p w14:paraId="71D3B2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3503</w:t>
      </w:r>
    </w:p>
    <w:p w14:paraId="617011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3503</w:t>
      </w:r>
    </w:p>
    <w:p w14:paraId="2368C7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05CBE8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3506</w:t>
      </w:r>
    </w:p>
    <w:p w14:paraId="7AB4C8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047D04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3506</w:t>
      </w:r>
    </w:p>
    <w:p w14:paraId="4B1C1A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3507</w:t>
      </w:r>
    </w:p>
    <w:p w14:paraId="1029EB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3507</w:t>
      </w:r>
    </w:p>
    <w:p w14:paraId="3340D8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3507</w:t>
      </w:r>
    </w:p>
    <w:p w14:paraId="59C25B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3507</w:t>
      </w:r>
    </w:p>
    <w:p w14:paraId="103813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52575D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3512</w:t>
      </w:r>
    </w:p>
    <w:p w14:paraId="7CB9B4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7B4856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212B78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3516</w:t>
      </w:r>
    </w:p>
    <w:p w14:paraId="1BAAF3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3516</w:t>
      </w:r>
    </w:p>
    <w:p w14:paraId="084B8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3516</w:t>
      </w:r>
    </w:p>
    <w:p w14:paraId="54E503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70D0A9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101458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3517</w:t>
      </w:r>
    </w:p>
    <w:p w14:paraId="779F4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3371F0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352489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3520</w:t>
      </w:r>
    </w:p>
    <w:p w14:paraId="55C9A6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3520</w:t>
      </w:r>
    </w:p>
    <w:p w14:paraId="34080D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3520</w:t>
      </w:r>
    </w:p>
    <w:p w14:paraId="33F029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3520</w:t>
      </w:r>
    </w:p>
    <w:p w14:paraId="1F84A0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3523</w:t>
      </w:r>
    </w:p>
    <w:p w14:paraId="3E025B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3523</w:t>
      </w:r>
    </w:p>
    <w:p w14:paraId="7B86E0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3523</w:t>
      </w:r>
    </w:p>
    <w:p w14:paraId="006A91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3523</w:t>
      </w:r>
    </w:p>
    <w:p w14:paraId="136B3F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3526</w:t>
      </w:r>
    </w:p>
    <w:p w14:paraId="146384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3526</w:t>
      </w:r>
    </w:p>
    <w:p w14:paraId="48DB4D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3526</w:t>
      </w:r>
    </w:p>
    <w:p w14:paraId="2040D2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3526</w:t>
      </w:r>
    </w:p>
    <w:p w14:paraId="71CF2A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3529</w:t>
      </w:r>
    </w:p>
    <w:p w14:paraId="33A452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3529</w:t>
      </w:r>
    </w:p>
    <w:p w14:paraId="41FC54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3529</w:t>
      </w:r>
    </w:p>
    <w:p w14:paraId="083738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3529</w:t>
      </w:r>
    </w:p>
    <w:p w14:paraId="498C63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29DD85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3532</w:t>
      </w:r>
    </w:p>
    <w:p w14:paraId="324B7A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14B4AC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3532</w:t>
      </w:r>
    </w:p>
    <w:p w14:paraId="72522F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3536</w:t>
      </w:r>
    </w:p>
    <w:p w14:paraId="55E253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3536</w:t>
      </w:r>
    </w:p>
    <w:p w14:paraId="66B274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672128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7E1DFA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3539</w:t>
      </w:r>
    </w:p>
    <w:p w14:paraId="5F1440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3539</w:t>
      </w:r>
    </w:p>
    <w:p w14:paraId="2708F2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3539</w:t>
      </w:r>
    </w:p>
    <w:p w14:paraId="1D4F6D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3539</w:t>
      </w:r>
    </w:p>
    <w:p w14:paraId="0B2163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1AF198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3542</w:t>
      </w:r>
    </w:p>
    <w:p w14:paraId="41634A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1929E1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76BAF4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3543</w:t>
      </w:r>
    </w:p>
    <w:p w14:paraId="7D30CF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3544</w:t>
      </w:r>
    </w:p>
    <w:p w14:paraId="54910C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5B8C83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3544</w:t>
      </w:r>
    </w:p>
    <w:p w14:paraId="3891EA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3545</w:t>
      </w:r>
    </w:p>
    <w:p w14:paraId="50CFF3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3546</w:t>
      </w:r>
    </w:p>
    <w:p w14:paraId="54BB0E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3546</w:t>
      </w:r>
    </w:p>
    <w:p w14:paraId="273251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3546</w:t>
      </w:r>
    </w:p>
    <w:p w14:paraId="506B26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3550</w:t>
      </w:r>
    </w:p>
    <w:p w14:paraId="39B1F8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3550</w:t>
      </w:r>
    </w:p>
    <w:p w14:paraId="7B8465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212F2F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2A3D93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174795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3554</w:t>
      </w:r>
    </w:p>
    <w:p w14:paraId="303115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661BCC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5370DB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3557</w:t>
      </w:r>
    </w:p>
    <w:p w14:paraId="2BA68A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3558</w:t>
      </w:r>
    </w:p>
    <w:p w14:paraId="2F1A4B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3558</w:t>
      </w:r>
    </w:p>
    <w:p w14:paraId="1EC598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3558</w:t>
      </w:r>
    </w:p>
    <w:p w14:paraId="1D6C3D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3561</w:t>
      </w:r>
    </w:p>
    <w:p w14:paraId="5C77D6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3561</w:t>
      </w:r>
    </w:p>
    <w:p w14:paraId="7C78B3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3D85F3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3561</w:t>
      </w:r>
    </w:p>
    <w:p w14:paraId="56E57F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3564</w:t>
      </w:r>
    </w:p>
    <w:p w14:paraId="3D4B79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3564</w:t>
      </w:r>
    </w:p>
    <w:p w14:paraId="13763D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3564</w:t>
      </w:r>
    </w:p>
    <w:p w14:paraId="3A2E91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3564</w:t>
      </w:r>
    </w:p>
    <w:p w14:paraId="278C2C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3567</w:t>
      </w:r>
    </w:p>
    <w:p w14:paraId="478A705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3567</w:t>
      </w:r>
    </w:p>
    <w:p w14:paraId="250377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3567</w:t>
      </w:r>
    </w:p>
    <w:p w14:paraId="110AF8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3567</w:t>
      </w:r>
    </w:p>
    <w:p w14:paraId="6CE1CD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2D9FCC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3569</w:t>
      </w:r>
    </w:p>
    <w:p w14:paraId="666F14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3569</w:t>
      </w:r>
    </w:p>
    <w:p w14:paraId="4E6F65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3569</w:t>
      </w:r>
    </w:p>
    <w:p w14:paraId="22A418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3573</w:t>
      </w:r>
    </w:p>
    <w:p w14:paraId="0C5701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3574</w:t>
      </w:r>
    </w:p>
    <w:p w14:paraId="00E54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770B57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3574</w:t>
      </w:r>
    </w:p>
    <w:p w14:paraId="0922C5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3578</w:t>
      </w:r>
    </w:p>
    <w:p w14:paraId="16047D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3579</w:t>
      </w:r>
    </w:p>
    <w:p w14:paraId="455C7E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3579</w:t>
      </w:r>
    </w:p>
    <w:p w14:paraId="086C81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3579</w:t>
      </w:r>
    </w:p>
    <w:p w14:paraId="45B12F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3583</w:t>
      </w:r>
    </w:p>
    <w:p w14:paraId="39816BD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3583</w:t>
      </w:r>
    </w:p>
    <w:p w14:paraId="351396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4B85C7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3584</w:t>
      </w:r>
    </w:p>
    <w:p w14:paraId="6648F1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3588</w:t>
      </w:r>
    </w:p>
    <w:p w14:paraId="1757B0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3589</w:t>
      </w:r>
    </w:p>
    <w:p w14:paraId="1A2077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3589</w:t>
      </w:r>
    </w:p>
    <w:p w14:paraId="6A8697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3589</w:t>
      </w:r>
    </w:p>
    <w:p w14:paraId="4862C5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3595</w:t>
      </w:r>
    </w:p>
    <w:p w14:paraId="103B1C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3596</w:t>
      </w:r>
    </w:p>
    <w:p w14:paraId="46B72F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3596</w:t>
      </w:r>
    </w:p>
    <w:p w14:paraId="7CAAA9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3596</w:t>
      </w:r>
    </w:p>
    <w:p w14:paraId="3A478C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65EC8C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3602</w:t>
      </w:r>
    </w:p>
    <w:p w14:paraId="3EE2B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19BB70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46EA6D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2A8448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3607</w:t>
      </w:r>
    </w:p>
    <w:p w14:paraId="2FE381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45E2BE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26AC98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465B78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3611</w:t>
      </w:r>
    </w:p>
    <w:p w14:paraId="3E1D09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3611</w:t>
      </w:r>
    </w:p>
    <w:p w14:paraId="7B0D8F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3611</w:t>
      </w:r>
    </w:p>
    <w:p w14:paraId="523CA6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3617</w:t>
      </w:r>
    </w:p>
    <w:p w14:paraId="7BBEBF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3618</w:t>
      </w:r>
    </w:p>
    <w:p w14:paraId="5FD38D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3618</w:t>
      </w:r>
    </w:p>
    <w:p w14:paraId="51D8F6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3618</w:t>
      </w:r>
    </w:p>
    <w:p w14:paraId="0B695D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3624</w:t>
      </w:r>
    </w:p>
    <w:p w14:paraId="6440CE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3624</w:t>
      </w:r>
    </w:p>
    <w:p w14:paraId="253557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3624</w:t>
      </w:r>
    </w:p>
    <w:p w14:paraId="0A64D2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58FE1B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276693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3630</w:t>
      </w:r>
    </w:p>
    <w:p w14:paraId="252428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77345F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2F538B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3308AF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3635</w:t>
      </w:r>
    </w:p>
    <w:p w14:paraId="6F4B6B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3B71D9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19BF5B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5D161B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3641</w:t>
      </w:r>
    </w:p>
    <w:p w14:paraId="341BAD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3641</w:t>
      </w:r>
    </w:p>
    <w:p w14:paraId="24D868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1D3236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3645</w:t>
      </w:r>
    </w:p>
    <w:p w14:paraId="2A5694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3646</w:t>
      </w:r>
    </w:p>
    <w:p w14:paraId="5679A5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13C6CC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4C8F8D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3A2AD1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3652</w:t>
      </w:r>
    </w:p>
    <w:p w14:paraId="17BCA1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3652</w:t>
      </w:r>
    </w:p>
    <w:p w14:paraId="3A90E4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3652</w:t>
      </w:r>
    </w:p>
    <w:p w14:paraId="638B41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705576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3655</w:t>
      </w:r>
    </w:p>
    <w:p w14:paraId="19B691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0C0466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1FD46E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339F69D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3658</w:t>
      </w:r>
    </w:p>
    <w:p w14:paraId="05ABE1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2DFAA6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03E139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7264875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3661</w:t>
      </w:r>
    </w:p>
    <w:p w14:paraId="15AA4E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  <w:lang w:val="sv-SE"/>
        </w:rPr>
        <w:t>E-UTRAN FDD</w:t>
      </w:r>
      <w:r>
        <w:rPr>
          <w:noProof/>
        </w:rPr>
        <w:tab/>
        <w:t>3661</w:t>
      </w:r>
    </w:p>
    <w:p w14:paraId="41A4DC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3661</w:t>
      </w:r>
    </w:p>
    <w:p w14:paraId="6CB015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3661</w:t>
      </w:r>
    </w:p>
    <w:p w14:paraId="3A46FD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3664</w:t>
      </w:r>
    </w:p>
    <w:p w14:paraId="508516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A.9.3.2 </w:t>
      </w:r>
      <w:r w:rsidRPr="00A47D5F">
        <w:rPr>
          <w:bCs/>
          <w:noProof/>
        </w:rPr>
        <w:t>E-UTRAN TDD</w:t>
      </w:r>
      <w:r>
        <w:rPr>
          <w:noProof/>
        </w:rPr>
        <w:tab/>
        <w:t>3664</w:t>
      </w:r>
    </w:p>
    <w:p w14:paraId="1CCEF7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3664</w:t>
      </w:r>
    </w:p>
    <w:p w14:paraId="4AEEF1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3664</w:t>
      </w:r>
    </w:p>
    <w:p w14:paraId="4BC65E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3667</w:t>
      </w:r>
    </w:p>
    <w:p w14:paraId="141730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E-UTRAN FDD for 5MHz Bandwidth</w:t>
      </w:r>
      <w:r>
        <w:rPr>
          <w:noProof/>
        </w:rPr>
        <w:tab/>
        <w:t>3667</w:t>
      </w:r>
    </w:p>
    <w:p w14:paraId="58A3BE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3667</w:t>
      </w:r>
    </w:p>
    <w:p w14:paraId="1CBEE3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3667</w:t>
      </w:r>
    </w:p>
    <w:p w14:paraId="623012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3668</w:t>
      </w:r>
    </w:p>
    <w:p w14:paraId="69427F0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UTRAN FDD CPICH Ec/No</w:t>
      </w:r>
      <w:r>
        <w:rPr>
          <w:noProof/>
        </w:rPr>
        <w:tab/>
        <w:t>3669</w:t>
      </w:r>
    </w:p>
    <w:p w14:paraId="370F46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</w:t>
      </w:r>
      <w:r>
        <w:rPr>
          <w:noProof/>
        </w:rPr>
        <w:tab/>
        <w:t>3669</w:t>
      </w:r>
    </w:p>
    <w:p w14:paraId="6015F6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3669</w:t>
      </w:r>
    </w:p>
    <w:p w14:paraId="459A3A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3669</w:t>
      </w:r>
    </w:p>
    <w:p w14:paraId="48D5BB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3671</w:t>
      </w:r>
    </w:p>
    <w:p w14:paraId="4A87E5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</w:t>
      </w:r>
      <w:r>
        <w:rPr>
          <w:noProof/>
        </w:rPr>
        <w:tab/>
        <w:t>3672</w:t>
      </w:r>
    </w:p>
    <w:p w14:paraId="5A835A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3672</w:t>
      </w:r>
    </w:p>
    <w:p w14:paraId="7C42C1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3672</w:t>
      </w:r>
    </w:p>
    <w:p w14:paraId="28019D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3674</w:t>
      </w:r>
    </w:p>
    <w:p w14:paraId="60FC5E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E-UTRAN FDD for 5MHz Bandwidth</w:t>
      </w:r>
      <w:r>
        <w:rPr>
          <w:noProof/>
        </w:rPr>
        <w:tab/>
        <w:t>3675</w:t>
      </w:r>
    </w:p>
    <w:p w14:paraId="4CC511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3675</w:t>
      </w:r>
    </w:p>
    <w:p w14:paraId="3F48F4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3675</w:t>
      </w:r>
    </w:p>
    <w:p w14:paraId="6CEA55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3676</w:t>
      </w:r>
    </w:p>
    <w:p w14:paraId="74D0FC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</w:t>
      </w:r>
      <w:r>
        <w:rPr>
          <w:noProof/>
        </w:rPr>
        <w:tab/>
        <w:t>3676</w:t>
      </w:r>
    </w:p>
    <w:p w14:paraId="106FC96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3676</w:t>
      </w:r>
    </w:p>
    <w:p w14:paraId="2B8EEB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24E03C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498ADF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6FB65B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3679</w:t>
      </w:r>
    </w:p>
    <w:p w14:paraId="41E067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3679</w:t>
      </w:r>
    </w:p>
    <w:p w14:paraId="58E626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3679</w:t>
      </w:r>
    </w:p>
    <w:p w14:paraId="1056EF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7241D5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it-IT"/>
        </w:rPr>
        <w:t>GSM Carrier RSSI</w:t>
      </w:r>
      <w:r>
        <w:rPr>
          <w:noProof/>
        </w:rPr>
        <w:tab/>
        <w:t>3681</w:t>
      </w:r>
    </w:p>
    <w:p w14:paraId="62AFA8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  <w:lang w:val="it-IT"/>
        </w:rPr>
        <w:t>E-UTRAN FDD</w:t>
      </w:r>
      <w:r>
        <w:rPr>
          <w:noProof/>
        </w:rPr>
        <w:tab/>
        <w:t>3681</w:t>
      </w:r>
    </w:p>
    <w:p w14:paraId="07EB1D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Purpose and Environment</w:t>
      </w:r>
      <w:r>
        <w:rPr>
          <w:noProof/>
        </w:rPr>
        <w:tab/>
        <w:t>3681</w:t>
      </w:r>
    </w:p>
    <w:p w14:paraId="61E817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Requirements</w:t>
      </w:r>
      <w:r>
        <w:rPr>
          <w:noProof/>
        </w:rPr>
        <w:tab/>
        <w:t>3682</w:t>
      </w:r>
    </w:p>
    <w:p w14:paraId="1FD723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TDD</w:t>
      </w:r>
      <w:r>
        <w:rPr>
          <w:noProof/>
        </w:rPr>
        <w:tab/>
        <w:t>3682</w:t>
      </w:r>
    </w:p>
    <w:p w14:paraId="1B6DAE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Purpose and Environment</w:t>
      </w:r>
      <w:r>
        <w:rPr>
          <w:noProof/>
        </w:rPr>
        <w:tab/>
        <w:t>3682</w:t>
      </w:r>
    </w:p>
    <w:p w14:paraId="59CEF1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Requirements</w:t>
      </w:r>
      <w:r>
        <w:rPr>
          <w:noProof/>
        </w:rPr>
        <w:tab/>
        <w:t>3684</w:t>
      </w:r>
    </w:p>
    <w:p w14:paraId="7312B85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UE Rx </w:t>
      </w:r>
      <w:r w:rsidRPr="00A47D5F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3685</w:t>
      </w:r>
    </w:p>
    <w:p w14:paraId="303819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UE Rx </w:t>
      </w:r>
      <w:r w:rsidRPr="00A47D5F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3685</w:t>
      </w:r>
    </w:p>
    <w:p w14:paraId="733D39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0EDB18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063CB2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3686</w:t>
      </w:r>
    </w:p>
    <w:p w14:paraId="6196AF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 TDD UE Rx </w:t>
      </w:r>
      <w:r w:rsidRPr="00A47D5F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3686</w:t>
      </w:r>
    </w:p>
    <w:p w14:paraId="6CDD9D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3686</w:t>
      </w:r>
    </w:p>
    <w:p w14:paraId="0CF48B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3686</w:t>
      </w:r>
    </w:p>
    <w:p w14:paraId="1C8DAE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26C1F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3688</w:t>
      </w:r>
    </w:p>
    <w:p w14:paraId="08F1B7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3C0E3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0964DD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3691</w:t>
      </w:r>
    </w:p>
    <w:p w14:paraId="7D9B80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3691</w:t>
      </w:r>
    </w:p>
    <w:p w14:paraId="518FAE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3691</w:t>
      </w:r>
    </w:p>
    <w:p w14:paraId="10320A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3691</w:t>
      </w:r>
    </w:p>
    <w:p w14:paraId="6AD703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55BD32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</w:t>
      </w:r>
      <w:r w:rsidRPr="00A47D5F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3694</w:t>
      </w:r>
    </w:p>
    <w:p w14:paraId="564AD9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107EF7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71EBA5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784771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3697</w:t>
      </w:r>
    </w:p>
    <w:p w14:paraId="67D6F7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3CD65D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06DE5D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1BBDD8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3700</w:t>
      </w:r>
    </w:p>
    <w:p w14:paraId="5D20AD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49A882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3700</w:t>
      </w:r>
    </w:p>
    <w:p w14:paraId="60A3A3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00BF4D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3702</w:t>
      </w:r>
    </w:p>
    <w:p w14:paraId="461886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35F035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5B4FFB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3703</w:t>
      </w:r>
    </w:p>
    <w:p w14:paraId="265E83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3703</w:t>
      </w:r>
    </w:p>
    <w:p w14:paraId="12EB84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3703</w:t>
      </w:r>
    </w:p>
    <w:p w14:paraId="703525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3703</w:t>
      </w:r>
    </w:p>
    <w:p w14:paraId="41FF10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7133B99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</w:t>
      </w:r>
      <w:r>
        <w:rPr>
          <w:noProof/>
        </w:rPr>
        <w:tab/>
        <w:t>3705</w:t>
      </w:r>
    </w:p>
    <w:p w14:paraId="68630B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3705</w:t>
      </w:r>
    </w:p>
    <w:p w14:paraId="3ACF4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3DA5DE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1F4D02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3707</w:t>
      </w:r>
    </w:p>
    <w:p w14:paraId="6871C82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3708</w:t>
      </w:r>
    </w:p>
    <w:p w14:paraId="7018F4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087A44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55B418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3711</w:t>
      </w:r>
    </w:p>
    <w:p w14:paraId="791C30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FDD-FDD RSTD inter frequency case</w:t>
      </w:r>
      <w:r>
        <w:rPr>
          <w:noProof/>
        </w:rPr>
        <w:tab/>
        <w:t>3712</w:t>
      </w:r>
    </w:p>
    <w:p w14:paraId="498533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1609DB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134440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3714</w:t>
      </w:r>
    </w:p>
    <w:p w14:paraId="3C6A02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TDD-TDD RSTD inter frequency case</w:t>
      </w:r>
      <w:r>
        <w:rPr>
          <w:noProof/>
        </w:rPr>
        <w:tab/>
        <w:t>3715</w:t>
      </w:r>
    </w:p>
    <w:p w14:paraId="49E536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3715</w:t>
      </w:r>
    </w:p>
    <w:p w14:paraId="795970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772B2A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3717</w:t>
      </w:r>
    </w:p>
    <w:p w14:paraId="4E1818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3718</w:t>
      </w:r>
    </w:p>
    <w:p w14:paraId="0D7E68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458708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685AAE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3720</w:t>
      </w:r>
    </w:p>
    <w:p w14:paraId="79D56B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0B7E11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7E73B3C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3723</w:t>
      </w:r>
    </w:p>
    <w:p w14:paraId="37C488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09A9DB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544E08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3724</w:t>
      </w:r>
    </w:p>
    <w:p w14:paraId="50BA9A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21D3CD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557CB0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3725</w:t>
      </w:r>
    </w:p>
    <w:p w14:paraId="2B9893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176DD0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6AE71C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3726</w:t>
      </w:r>
    </w:p>
    <w:p w14:paraId="3F3D1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26536A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69216C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3727</w:t>
      </w:r>
    </w:p>
    <w:p w14:paraId="42469F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2A700C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3728</w:t>
      </w:r>
    </w:p>
    <w:p w14:paraId="27995F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3728</w:t>
      </w:r>
    </w:p>
    <w:p w14:paraId="4203E4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2A5CCF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3729</w:t>
      </w:r>
    </w:p>
    <w:p w14:paraId="4586BF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3729</w:t>
      </w:r>
    </w:p>
    <w:p w14:paraId="5D6143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3729</w:t>
      </w:r>
    </w:p>
    <w:p w14:paraId="7758B5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3730</w:t>
      </w:r>
    </w:p>
    <w:p w14:paraId="21494C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3730</w:t>
      </w:r>
    </w:p>
    <w:p w14:paraId="140C66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3730</w:t>
      </w:r>
    </w:p>
    <w:p w14:paraId="3ABC32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3737</w:t>
      </w:r>
    </w:p>
    <w:p w14:paraId="60FD10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3737</w:t>
      </w:r>
    </w:p>
    <w:p w14:paraId="676F74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39D1E5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446D3E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3743</w:t>
      </w:r>
    </w:p>
    <w:p w14:paraId="2E0103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77F654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400E87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3746</w:t>
      </w:r>
    </w:p>
    <w:p w14:paraId="08775A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65D9AC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6AB171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3749</w:t>
      </w:r>
    </w:p>
    <w:p w14:paraId="346BB1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228AAA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3752</w:t>
      </w:r>
    </w:p>
    <w:p w14:paraId="3CC2C7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3752</w:t>
      </w:r>
    </w:p>
    <w:p w14:paraId="17740C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3752</w:t>
      </w:r>
    </w:p>
    <w:p w14:paraId="5A1DAD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3F86E1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3755</w:t>
      </w:r>
    </w:p>
    <w:p w14:paraId="34883B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69678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447CA35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3758</w:t>
      </w:r>
    </w:p>
    <w:p w14:paraId="7C92C8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3758</w:t>
      </w:r>
    </w:p>
    <w:p w14:paraId="261627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3762</w:t>
      </w:r>
    </w:p>
    <w:p w14:paraId="3AE64E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3763</w:t>
      </w:r>
    </w:p>
    <w:p w14:paraId="305BD1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3763</w:t>
      </w:r>
    </w:p>
    <w:p w14:paraId="4D7508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3766</w:t>
      </w:r>
    </w:p>
    <w:p w14:paraId="1DD8314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3767</w:t>
      </w:r>
    </w:p>
    <w:p w14:paraId="09E713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3767</w:t>
      </w:r>
    </w:p>
    <w:p w14:paraId="00EED9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660EF8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3770</w:t>
      </w:r>
    </w:p>
    <w:p w14:paraId="6750EC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2687A4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3CB781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3774</w:t>
      </w:r>
    </w:p>
    <w:p w14:paraId="66F6CA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24BAC6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3778</w:t>
      </w:r>
    </w:p>
    <w:p w14:paraId="2C4B07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3779</w:t>
      </w:r>
    </w:p>
    <w:p w14:paraId="557546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3779</w:t>
      </w:r>
    </w:p>
    <w:p w14:paraId="0F1D04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673F57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3781</w:t>
      </w:r>
    </w:p>
    <w:p w14:paraId="041693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7137CA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04567F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3784</w:t>
      </w:r>
    </w:p>
    <w:p w14:paraId="05791A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11FE4B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3787</w:t>
      </w:r>
    </w:p>
    <w:p w14:paraId="63B3B5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3787</w:t>
      </w:r>
    </w:p>
    <w:p w14:paraId="005889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3787</w:t>
      </w:r>
    </w:p>
    <w:p w14:paraId="5FA61C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02AB70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3792</w:t>
      </w:r>
    </w:p>
    <w:p w14:paraId="05F50A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2497B1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6A7291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3796</w:t>
      </w:r>
    </w:p>
    <w:p w14:paraId="483BFC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3796</w:t>
      </w:r>
    </w:p>
    <w:p w14:paraId="4058D9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2BA96C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3800</w:t>
      </w:r>
    </w:p>
    <w:p w14:paraId="1DA937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7FC001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0418A2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3803</w:t>
      </w:r>
    </w:p>
    <w:p w14:paraId="401332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3803</w:t>
      </w:r>
    </w:p>
    <w:p w14:paraId="3B7222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24908C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3806</w:t>
      </w:r>
    </w:p>
    <w:p w14:paraId="5870F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01BE88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3809</w:t>
      </w:r>
    </w:p>
    <w:p w14:paraId="0587FBE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3809</w:t>
      </w:r>
    </w:p>
    <w:p w14:paraId="4CD8BA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3809</w:t>
      </w:r>
    </w:p>
    <w:p w14:paraId="3171AD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71192B5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3812</w:t>
      </w:r>
    </w:p>
    <w:p w14:paraId="6DA072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3812</w:t>
      </w:r>
    </w:p>
    <w:p w14:paraId="3F51FC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475D7D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68AD16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3815</w:t>
      </w:r>
    </w:p>
    <w:p w14:paraId="53395C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3815</w:t>
      </w:r>
    </w:p>
    <w:p w14:paraId="5AADAA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3815</w:t>
      </w:r>
    </w:p>
    <w:p w14:paraId="5364DE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3815</w:t>
      </w:r>
    </w:p>
    <w:p w14:paraId="5FBC84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5E2B527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</w:t>
      </w:r>
      <w:r>
        <w:rPr>
          <w:noProof/>
        </w:rPr>
        <w:tab/>
        <w:t>3817</w:t>
      </w:r>
    </w:p>
    <w:p w14:paraId="3F075B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3817</w:t>
      </w:r>
    </w:p>
    <w:p w14:paraId="18474C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0250AF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6C6648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3819</w:t>
      </w:r>
    </w:p>
    <w:p w14:paraId="2AF666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3819</w:t>
      </w:r>
    </w:p>
    <w:p w14:paraId="49D697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3819</w:t>
      </w:r>
    </w:p>
    <w:p w14:paraId="488DD5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3819</w:t>
      </w:r>
    </w:p>
    <w:p w14:paraId="0451E5B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 RSSI</w:t>
      </w:r>
      <w:r>
        <w:rPr>
          <w:noProof/>
        </w:rPr>
        <w:tab/>
        <w:t>3819</w:t>
      </w:r>
    </w:p>
    <w:p w14:paraId="54E739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3819</w:t>
      </w:r>
    </w:p>
    <w:p w14:paraId="459427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3819</w:t>
      </w:r>
    </w:p>
    <w:p w14:paraId="5FB780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3819</w:t>
      </w:r>
    </w:p>
    <w:p w14:paraId="1DDB5D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03A17B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3822</w:t>
      </w:r>
    </w:p>
    <w:p w14:paraId="6513C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43E61F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6E5170E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3825</w:t>
      </w:r>
    </w:p>
    <w:p w14:paraId="4564CD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3825</w:t>
      </w:r>
    </w:p>
    <w:p w14:paraId="471FCB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3825</w:t>
      </w:r>
    </w:p>
    <w:p w14:paraId="29D4A8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3825</w:t>
      </w:r>
    </w:p>
    <w:p w14:paraId="5E42A1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3D2855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3828</w:t>
      </w:r>
    </w:p>
    <w:p w14:paraId="4F5FF0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2E9895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2EA326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3831</w:t>
      </w:r>
    </w:p>
    <w:p w14:paraId="440C8DB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</w:t>
      </w:r>
      <w:r>
        <w:rPr>
          <w:noProof/>
        </w:rPr>
        <w:tab/>
        <w:t>3831</w:t>
      </w:r>
    </w:p>
    <w:p w14:paraId="30A50F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Case</w:t>
      </w:r>
      <w:r>
        <w:rPr>
          <w:noProof/>
        </w:rPr>
        <w:tab/>
        <w:t>3831</w:t>
      </w:r>
    </w:p>
    <w:p w14:paraId="4745FF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3831</w:t>
      </w:r>
    </w:p>
    <w:p w14:paraId="637841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3831</w:t>
      </w:r>
    </w:p>
    <w:p w14:paraId="178218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3834</w:t>
      </w:r>
    </w:p>
    <w:p w14:paraId="7500AE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Case</w:t>
      </w:r>
      <w:r>
        <w:rPr>
          <w:noProof/>
        </w:rPr>
        <w:tab/>
        <w:t>3834</w:t>
      </w:r>
    </w:p>
    <w:p w14:paraId="36380F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1FC630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113927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58BCF9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3837</w:t>
      </w:r>
    </w:p>
    <w:p w14:paraId="64B1E8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1840E7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0CEB83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421C14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3840</w:t>
      </w:r>
    </w:p>
    <w:p w14:paraId="4A5AB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14D0BF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274CE6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3844</w:t>
      </w:r>
    </w:p>
    <w:p w14:paraId="4C36B3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3845</w:t>
      </w:r>
    </w:p>
    <w:p w14:paraId="6982BA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3845</w:t>
      </w:r>
    </w:p>
    <w:p w14:paraId="57276B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3845</w:t>
      </w:r>
    </w:p>
    <w:p w14:paraId="1E53AF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3851</w:t>
      </w:r>
    </w:p>
    <w:p w14:paraId="0B8146A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3851</w:t>
      </w:r>
    </w:p>
    <w:p w14:paraId="797F4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3851</w:t>
      </w:r>
    </w:p>
    <w:p w14:paraId="222C51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3851</w:t>
      </w:r>
    </w:p>
    <w:p w14:paraId="19356B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3855</w:t>
      </w:r>
    </w:p>
    <w:p w14:paraId="31792F1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3855</w:t>
      </w:r>
    </w:p>
    <w:p w14:paraId="111186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3855</w:t>
      </w:r>
    </w:p>
    <w:p w14:paraId="686415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3855</w:t>
      </w:r>
    </w:p>
    <w:p w14:paraId="6287C2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3856</w:t>
      </w:r>
    </w:p>
    <w:p w14:paraId="0D2F26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3856</w:t>
      </w:r>
    </w:p>
    <w:p w14:paraId="64F37D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3856</w:t>
      </w:r>
    </w:p>
    <w:p w14:paraId="6C130F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3856</w:t>
      </w:r>
    </w:p>
    <w:p w14:paraId="3245D5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3C092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468839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3858</w:t>
      </w:r>
    </w:p>
    <w:p w14:paraId="731D84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4E5FAA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4726AB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3192AF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3859</w:t>
      </w:r>
    </w:p>
    <w:p w14:paraId="636D53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7425A3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630CEC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01DB6971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3883</w:t>
      </w:r>
    </w:p>
    <w:p w14:paraId="5968B87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3883</w:t>
      </w:r>
    </w:p>
    <w:p w14:paraId="217991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4FD7D3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25E718C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3885</w:t>
      </w:r>
    </w:p>
    <w:p w14:paraId="2DAE68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16DF77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15E69B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3886</w:t>
      </w:r>
    </w:p>
    <w:p w14:paraId="4AEEAB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412B2A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3005BD6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3889</w:t>
      </w:r>
    </w:p>
    <w:p w14:paraId="6740F7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42735C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5E9EE6E3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3891</w:t>
      </w:r>
    </w:p>
    <w:p w14:paraId="110C8AF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3891</w:t>
      </w:r>
    </w:p>
    <w:p w14:paraId="293B69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673C59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113E6C0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Interruptions due to V2V sidelink communication</w:t>
      </w:r>
      <w:r>
        <w:rPr>
          <w:noProof/>
        </w:rPr>
        <w:tab/>
        <w:t>3892</w:t>
      </w:r>
    </w:p>
    <w:p w14:paraId="22C4324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5BCA65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7EB5FB0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noProof/>
        </w:rPr>
        <w:tab/>
        <w:t>3894</w:t>
      </w:r>
    </w:p>
    <w:p w14:paraId="266C675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3894</w:t>
      </w:r>
    </w:p>
    <w:p w14:paraId="27C5D4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3894</w:t>
      </w:r>
    </w:p>
    <w:p w14:paraId="6B8415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45295E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5F10DF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3896</w:t>
      </w:r>
    </w:p>
    <w:p w14:paraId="25615B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230494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01C536A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3897</w:t>
      </w:r>
    </w:p>
    <w:p w14:paraId="05CF72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3897</w:t>
      </w:r>
    </w:p>
    <w:p w14:paraId="025BEE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1BD316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0C0E33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3899</w:t>
      </w:r>
    </w:p>
    <w:p w14:paraId="17E807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3B61EF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3900</w:t>
      </w:r>
    </w:p>
    <w:p w14:paraId="3731EE4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3900</w:t>
      </w:r>
    </w:p>
    <w:p w14:paraId="118E82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3900</w:t>
      </w:r>
    </w:p>
    <w:p w14:paraId="232563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6C6032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41823A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3904</w:t>
      </w:r>
    </w:p>
    <w:p w14:paraId="3C15AF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26F889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27BADD0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3906</w:t>
      </w:r>
    </w:p>
    <w:p w14:paraId="46BD1A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5FAF52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63EEB8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3908</w:t>
      </w:r>
    </w:p>
    <w:p w14:paraId="58351B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0864DF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20D6176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3910</w:t>
      </w:r>
    </w:p>
    <w:p w14:paraId="504DCE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3910</w:t>
      </w:r>
    </w:p>
    <w:p w14:paraId="53E867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15DA72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785756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3912</w:t>
      </w:r>
    </w:p>
    <w:p w14:paraId="49AD12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0FA55F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3914</w:t>
      </w:r>
    </w:p>
    <w:p w14:paraId="564818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3914</w:t>
      </w:r>
    </w:p>
    <w:p w14:paraId="26DCE1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3914</w:t>
      </w:r>
    </w:p>
    <w:p w14:paraId="02D488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3917</w:t>
      </w:r>
    </w:p>
    <w:p w14:paraId="2E8D5D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3918</w:t>
      </w:r>
    </w:p>
    <w:p w14:paraId="0044DD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3918</w:t>
      </w:r>
    </w:p>
    <w:p w14:paraId="6CE452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0E37D0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0E4712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3919</w:t>
      </w:r>
    </w:p>
    <w:p w14:paraId="578B4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145322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3921</w:t>
      </w:r>
    </w:p>
    <w:p w14:paraId="5463F697" w14:textId="77777777" w:rsidR="00470799" w:rsidRDefault="00470799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3922</w:t>
      </w:r>
    </w:p>
    <w:p w14:paraId="19F7EDFA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3922</w:t>
      </w:r>
    </w:p>
    <w:p w14:paraId="5771519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3922</w:t>
      </w:r>
    </w:p>
    <w:p w14:paraId="3154939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3922</w:t>
      </w:r>
    </w:p>
    <w:p w14:paraId="14AE80A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3922</w:t>
      </w:r>
    </w:p>
    <w:p w14:paraId="058AC2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3924</w:t>
      </w:r>
    </w:p>
    <w:p w14:paraId="3760833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3925</w:t>
      </w:r>
    </w:p>
    <w:p w14:paraId="0C96FD7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3925</w:t>
      </w:r>
    </w:p>
    <w:p w14:paraId="1787B82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3925</w:t>
      </w:r>
    </w:p>
    <w:p w14:paraId="4CB12A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3925</w:t>
      </w:r>
    </w:p>
    <w:p w14:paraId="43C9AA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3927</w:t>
      </w:r>
    </w:p>
    <w:p w14:paraId="2AA2DF9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3928</w:t>
      </w:r>
    </w:p>
    <w:p w14:paraId="4568712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3928</w:t>
      </w:r>
    </w:p>
    <w:p w14:paraId="52CADCE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3928</w:t>
      </w:r>
    </w:p>
    <w:p w14:paraId="4B8A93E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3929</w:t>
      </w:r>
    </w:p>
    <w:p w14:paraId="1E586E3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3929</w:t>
      </w:r>
    </w:p>
    <w:p w14:paraId="41890C6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3930</w:t>
      </w:r>
    </w:p>
    <w:p w14:paraId="41AD656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3930</w:t>
      </w:r>
    </w:p>
    <w:p w14:paraId="341894D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3930</w:t>
      </w:r>
    </w:p>
    <w:p w14:paraId="2E129CD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3931</w:t>
      </w:r>
    </w:p>
    <w:p w14:paraId="1B18192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3931</w:t>
      </w:r>
    </w:p>
    <w:p w14:paraId="0689013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3932</w:t>
      </w:r>
    </w:p>
    <w:p w14:paraId="50FFBE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3932</w:t>
      </w:r>
    </w:p>
    <w:p w14:paraId="7E4848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3932</w:t>
      </w:r>
    </w:p>
    <w:p w14:paraId="360297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3932</w:t>
      </w:r>
    </w:p>
    <w:p w14:paraId="1C74972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3933</w:t>
      </w:r>
    </w:p>
    <w:p w14:paraId="3FD8B0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3933</w:t>
      </w:r>
    </w:p>
    <w:p w14:paraId="77057F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3933</w:t>
      </w:r>
    </w:p>
    <w:p w14:paraId="28FFD99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3934</w:t>
      </w:r>
    </w:p>
    <w:p w14:paraId="7A4AD26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3934</w:t>
      </w:r>
    </w:p>
    <w:p w14:paraId="237709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3934</w:t>
      </w:r>
    </w:p>
    <w:p w14:paraId="28B6F0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3935</w:t>
      </w:r>
    </w:p>
    <w:p w14:paraId="0D38C6C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3935</w:t>
      </w:r>
    </w:p>
    <w:p w14:paraId="562F2FD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3936</w:t>
      </w:r>
    </w:p>
    <w:p w14:paraId="6B4B19A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3937</w:t>
      </w:r>
    </w:p>
    <w:p w14:paraId="3B231D1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3938</w:t>
      </w:r>
    </w:p>
    <w:p w14:paraId="4D20C37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3939</w:t>
      </w:r>
    </w:p>
    <w:p w14:paraId="7CF7959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3940</w:t>
      </w:r>
    </w:p>
    <w:p w14:paraId="413237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3940</w:t>
      </w:r>
    </w:p>
    <w:p w14:paraId="3E85BA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3940</w:t>
      </w:r>
    </w:p>
    <w:p w14:paraId="2B4EA3C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3940</w:t>
      </w:r>
    </w:p>
    <w:p w14:paraId="02EE90A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3941</w:t>
      </w:r>
    </w:p>
    <w:p w14:paraId="1530B58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3941</w:t>
      </w:r>
    </w:p>
    <w:p w14:paraId="08AFF75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3943</w:t>
      </w:r>
    </w:p>
    <w:p w14:paraId="61B0E7DF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3943</w:t>
      </w:r>
    </w:p>
    <w:p w14:paraId="5ABC4E5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3943</w:t>
      </w:r>
    </w:p>
    <w:p w14:paraId="05167B3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3943</w:t>
      </w:r>
    </w:p>
    <w:p w14:paraId="4A826A8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3943</w:t>
      </w:r>
    </w:p>
    <w:p w14:paraId="083DFD6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3943</w:t>
      </w:r>
    </w:p>
    <w:p w14:paraId="4D2E7CD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3943</w:t>
      </w:r>
    </w:p>
    <w:p w14:paraId="0B78B8C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3944</w:t>
      </w:r>
    </w:p>
    <w:p w14:paraId="315453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3944</w:t>
      </w:r>
    </w:p>
    <w:p w14:paraId="0B104BF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3944</w:t>
      </w:r>
    </w:p>
    <w:p w14:paraId="0B40243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3944</w:t>
      </w:r>
    </w:p>
    <w:p w14:paraId="36BB379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3944</w:t>
      </w:r>
    </w:p>
    <w:p w14:paraId="47515AC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3945</w:t>
      </w:r>
    </w:p>
    <w:p w14:paraId="171353F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3945</w:t>
      </w:r>
    </w:p>
    <w:p w14:paraId="5B89DB6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3945</w:t>
      </w:r>
    </w:p>
    <w:p w14:paraId="52B253E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3945</w:t>
      </w:r>
    </w:p>
    <w:p w14:paraId="1E4AD2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3945</w:t>
      </w:r>
    </w:p>
    <w:p w14:paraId="376897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3945</w:t>
      </w:r>
    </w:p>
    <w:p w14:paraId="4293BEC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3946</w:t>
      </w:r>
    </w:p>
    <w:p w14:paraId="390BB4E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3946</w:t>
      </w:r>
    </w:p>
    <w:p w14:paraId="112915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3946</w:t>
      </w:r>
    </w:p>
    <w:p w14:paraId="702435E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3947</w:t>
      </w:r>
    </w:p>
    <w:p w14:paraId="383562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3947</w:t>
      </w:r>
    </w:p>
    <w:p w14:paraId="731537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3947</w:t>
      </w:r>
    </w:p>
    <w:p w14:paraId="0FF04D1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3947</w:t>
      </w:r>
    </w:p>
    <w:p w14:paraId="10C976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3947</w:t>
      </w:r>
    </w:p>
    <w:p w14:paraId="1BE6C4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3947</w:t>
      </w:r>
    </w:p>
    <w:p w14:paraId="7F16780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3947</w:t>
      </w:r>
    </w:p>
    <w:p w14:paraId="1C07779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3947</w:t>
      </w:r>
    </w:p>
    <w:p w14:paraId="6582B30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3947</w:t>
      </w:r>
    </w:p>
    <w:p w14:paraId="621B7DC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3948</w:t>
      </w:r>
    </w:p>
    <w:p w14:paraId="53B4C1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3948</w:t>
      </w:r>
    </w:p>
    <w:p w14:paraId="585F5C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3948</w:t>
      </w:r>
    </w:p>
    <w:p w14:paraId="5D5E25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3948</w:t>
      </w:r>
    </w:p>
    <w:p w14:paraId="7FC7B1C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3948</w:t>
      </w:r>
    </w:p>
    <w:p w14:paraId="2AFB51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3948</w:t>
      </w:r>
    </w:p>
    <w:p w14:paraId="067040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3949</w:t>
      </w:r>
    </w:p>
    <w:p w14:paraId="1B686B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3949</w:t>
      </w:r>
    </w:p>
    <w:p w14:paraId="0FE2ED5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3949</w:t>
      </w:r>
    </w:p>
    <w:p w14:paraId="0FB8E5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3949</w:t>
      </w:r>
    </w:p>
    <w:p w14:paraId="435680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3949</w:t>
      </w:r>
    </w:p>
    <w:p w14:paraId="688265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3949</w:t>
      </w:r>
    </w:p>
    <w:p w14:paraId="6D88217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3950</w:t>
      </w:r>
    </w:p>
    <w:p w14:paraId="1A77E0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3950</w:t>
      </w:r>
    </w:p>
    <w:p w14:paraId="03E080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3950</w:t>
      </w:r>
    </w:p>
    <w:p w14:paraId="56A530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3950</w:t>
      </w:r>
    </w:p>
    <w:p w14:paraId="1A39040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3950</w:t>
      </w:r>
    </w:p>
    <w:p w14:paraId="185B84C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3950</w:t>
      </w:r>
    </w:p>
    <w:p w14:paraId="0A0103F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3950</w:t>
      </w:r>
    </w:p>
    <w:p w14:paraId="6402978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3951</w:t>
      </w:r>
    </w:p>
    <w:p w14:paraId="527C5D6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3951</w:t>
      </w:r>
    </w:p>
    <w:p w14:paraId="081905B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3951</w:t>
      </w:r>
    </w:p>
    <w:p w14:paraId="42FC7B7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3951</w:t>
      </w:r>
    </w:p>
    <w:p w14:paraId="6B19837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3951</w:t>
      </w:r>
    </w:p>
    <w:p w14:paraId="4CD509A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3952</w:t>
      </w:r>
    </w:p>
    <w:p w14:paraId="23E11A8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3952</w:t>
      </w:r>
    </w:p>
    <w:p w14:paraId="0DC35702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3952</w:t>
      </w:r>
    </w:p>
    <w:p w14:paraId="19ED906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3952</w:t>
      </w:r>
    </w:p>
    <w:p w14:paraId="49C9FE2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3952</w:t>
      </w:r>
    </w:p>
    <w:p w14:paraId="65293C7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3952</w:t>
      </w:r>
    </w:p>
    <w:p w14:paraId="7A00C6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Inter-band carrier aggregation</w:t>
      </w:r>
      <w:r>
        <w:rPr>
          <w:noProof/>
        </w:rPr>
        <w:tab/>
        <w:t>3952</w:t>
      </w:r>
    </w:p>
    <w:p w14:paraId="0AC8CB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3952</w:t>
      </w:r>
    </w:p>
    <w:p w14:paraId="542131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3953</w:t>
      </w:r>
    </w:p>
    <w:p w14:paraId="187C39F5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3953</w:t>
      </w:r>
    </w:p>
    <w:p w14:paraId="70C819A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3953</w:t>
      </w:r>
    </w:p>
    <w:p w14:paraId="478C4D7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3953</w:t>
      </w:r>
    </w:p>
    <w:p w14:paraId="6C83CFF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3954</w:t>
      </w:r>
    </w:p>
    <w:p w14:paraId="17CE813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3954</w:t>
      </w:r>
    </w:p>
    <w:p w14:paraId="683EE07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3955</w:t>
      </w:r>
    </w:p>
    <w:p w14:paraId="4F36CAEA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3955</w:t>
      </w:r>
    </w:p>
    <w:p w14:paraId="041352F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3955</w:t>
      </w:r>
    </w:p>
    <w:p w14:paraId="7463A7E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3955</w:t>
      </w:r>
    </w:p>
    <w:p w14:paraId="2E2D034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3955</w:t>
      </w:r>
    </w:p>
    <w:p w14:paraId="0FE3F48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3956</w:t>
      </w:r>
    </w:p>
    <w:p w14:paraId="372936F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3956</w:t>
      </w:r>
    </w:p>
    <w:p w14:paraId="432F4E1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3957</w:t>
      </w:r>
    </w:p>
    <w:p w14:paraId="08D4B64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3957</w:t>
      </w:r>
    </w:p>
    <w:p w14:paraId="6362AD45" w14:textId="77777777" w:rsidR="00470799" w:rsidRDefault="00470799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C (informative): Change history:</w:t>
      </w:r>
      <w:r>
        <w:rPr>
          <w:noProof/>
        </w:rPr>
        <w:tab/>
        <w:t>3958</w:t>
      </w:r>
    </w:p>
    <w:p w14:paraId="6B7D5F00" w14:textId="5B9E0F39" w:rsidR="00080512" w:rsidRPr="00777087" w:rsidRDefault="00D208D7">
      <w:pPr>
        <w:rPr>
          <w:lang w:val="fr-FR"/>
        </w:rPr>
      </w:pPr>
      <w:r>
        <w:rPr>
          <w:noProof/>
          <w:sz w:val="22"/>
        </w:rPr>
        <w:fldChar w:fldCharType="end"/>
      </w:r>
    </w:p>
    <w:p w14:paraId="43B27F4E" w14:textId="3DE5B835" w:rsidR="00174903" w:rsidRPr="00623F76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lastRenderedPageBreak/>
        <w:fldChar w:fldCharType="begin"/>
      </w:r>
      <w:r w:rsidRPr="00623F76">
        <w:rPr>
          <w:noProof/>
          <w:lang w:val="fr-FR"/>
        </w:rPr>
        <w:instrText xml:space="preserve"> RD "</w:instrText>
      </w:r>
      <w:r w:rsidR="008B0BA1" w:rsidRPr="00623F76">
        <w:rPr>
          <w:noProof/>
          <w:lang w:val="fr-FR"/>
        </w:rPr>
        <w:instrText>36133-g</w:instrText>
      </w:r>
      <w:r w:rsidR="0057769F">
        <w:rPr>
          <w:noProof/>
          <w:lang w:val="fr-FR"/>
        </w:rPr>
        <w:instrText>j</w:instrText>
      </w:r>
      <w:r w:rsidR="008B0BA1" w:rsidRPr="00623F76">
        <w:rPr>
          <w:noProof/>
          <w:lang w:val="fr-FR"/>
        </w:rPr>
        <w:instrText>0_s00-11.do</w:instrText>
      </w:r>
      <w:r w:rsidRPr="00623F76">
        <w:rPr>
          <w:noProof/>
          <w:lang w:val="fr-FR"/>
        </w:rPr>
        <w:instrText>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777087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</w:instrText>
      </w:r>
      <w:r w:rsidR="0057769F">
        <w:rPr>
          <w:noProof/>
          <w:lang w:val="fr-FR"/>
        </w:rPr>
        <w:instrText>j</w:instrText>
      </w:r>
      <w:r w:rsidR="00800626" w:rsidRPr="00623F76">
        <w:rPr>
          <w:noProof/>
          <w:lang w:val="fr-FR"/>
        </w:rPr>
        <w:instrText>0_sA.1-A.6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777087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</w:instrText>
      </w:r>
      <w:r w:rsidR="0057769F">
        <w:rPr>
          <w:noProof/>
          <w:lang w:val="fr-FR"/>
        </w:rPr>
        <w:instrText>j</w:instrText>
      </w:r>
      <w:r w:rsidR="00800626" w:rsidRPr="00623F76">
        <w:rPr>
          <w:noProof/>
          <w:lang w:val="fr-FR"/>
        </w:rPr>
        <w:instrText>0_sA.7-A.8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777087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</w:instrText>
      </w:r>
      <w:r w:rsidR="0057769F">
        <w:rPr>
          <w:noProof/>
          <w:lang w:val="fr-FR"/>
        </w:rPr>
        <w:instrText>j</w:instrText>
      </w:r>
      <w:r w:rsidR="00800626" w:rsidRPr="00623F76">
        <w:rPr>
          <w:noProof/>
          <w:lang w:val="fr-FR"/>
        </w:rPr>
        <w:instrText>0_sA.9-XX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623F7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2BF58" w14:textId="77777777" w:rsidR="007625FE" w:rsidRDefault="007625FE">
      <w:r>
        <w:separator/>
      </w:r>
    </w:p>
  </w:endnote>
  <w:endnote w:type="continuationSeparator" w:id="0">
    <w:p w14:paraId="0ECD5831" w14:textId="77777777" w:rsidR="007625FE" w:rsidRDefault="0076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83B31" w14:textId="77777777" w:rsidR="00753E7B" w:rsidRDefault="00753E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53FE0" w14:textId="77777777" w:rsidR="00753E7B" w:rsidRDefault="00753E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F500" w14:textId="77777777" w:rsidR="00753E7B" w:rsidRDefault="00753E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06DA4" w14:textId="77777777" w:rsidR="007625FE" w:rsidRDefault="007625FE">
      <w:r>
        <w:separator/>
      </w:r>
    </w:p>
  </w:footnote>
  <w:footnote w:type="continuationSeparator" w:id="0">
    <w:p w14:paraId="2C4BD6D4" w14:textId="77777777" w:rsidR="007625FE" w:rsidRDefault="00762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E3449" w14:textId="77777777" w:rsidR="00753E7B" w:rsidRDefault="00753E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695A" w14:textId="77777777" w:rsidR="00753E7B" w:rsidRDefault="00753E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4E946" w14:textId="77777777" w:rsidR="00753E7B" w:rsidRDefault="00753E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685B6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5C26A6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A3885F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316EE0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720A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A4B7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0DB1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B6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3499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2802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0164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9993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4721573">
    <w:abstractNumId w:val="11"/>
  </w:num>
  <w:num w:numId="4" w16cid:durableId="827399046">
    <w:abstractNumId w:val="12"/>
  </w:num>
  <w:num w:numId="5" w16cid:durableId="1412854107">
    <w:abstractNumId w:val="9"/>
  </w:num>
  <w:num w:numId="6" w16cid:durableId="1453206320">
    <w:abstractNumId w:val="7"/>
  </w:num>
  <w:num w:numId="7" w16cid:durableId="1939172849">
    <w:abstractNumId w:val="6"/>
  </w:num>
  <w:num w:numId="8" w16cid:durableId="1756780839">
    <w:abstractNumId w:val="5"/>
  </w:num>
  <w:num w:numId="9" w16cid:durableId="1739670587">
    <w:abstractNumId w:val="4"/>
  </w:num>
  <w:num w:numId="10" w16cid:durableId="199441970">
    <w:abstractNumId w:val="8"/>
  </w:num>
  <w:num w:numId="11" w16cid:durableId="901217203">
    <w:abstractNumId w:val="3"/>
  </w:num>
  <w:num w:numId="12" w16cid:durableId="2032753720">
    <w:abstractNumId w:val="2"/>
  </w:num>
  <w:num w:numId="13" w16cid:durableId="75631928">
    <w:abstractNumId w:val="1"/>
  </w:num>
  <w:num w:numId="14" w16cid:durableId="355236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5F27"/>
    <w:rsid w:val="000D6668"/>
    <w:rsid w:val="000F76D4"/>
    <w:rsid w:val="00121457"/>
    <w:rsid w:val="00133525"/>
    <w:rsid w:val="001506B9"/>
    <w:rsid w:val="00160947"/>
    <w:rsid w:val="00165938"/>
    <w:rsid w:val="00174903"/>
    <w:rsid w:val="001900B1"/>
    <w:rsid w:val="001A4C42"/>
    <w:rsid w:val="001A7420"/>
    <w:rsid w:val="001B6637"/>
    <w:rsid w:val="001C21C3"/>
    <w:rsid w:val="001C29BD"/>
    <w:rsid w:val="001C418C"/>
    <w:rsid w:val="001D02C2"/>
    <w:rsid w:val="001D4D78"/>
    <w:rsid w:val="001F0C1D"/>
    <w:rsid w:val="001F1132"/>
    <w:rsid w:val="001F168B"/>
    <w:rsid w:val="002347A2"/>
    <w:rsid w:val="002609BB"/>
    <w:rsid w:val="002675F0"/>
    <w:rsid w:val="00273D1F"/>
    <w:rsid w:val="00296D07"/>
    <w:rsid w:val="002A6FB6"/>
    <w:rsid w:val="002B6339"/>
    <w:rsid w:val="002E00EE"/>
    <w:rsid w:val="003172DC"/>
    <w:rsid w:val="0035462D"/>
    <w:rsid w:val="00374CD9"/>
    <w:rsid w:val="003765B8"/>
    <w:rsid w:val="003C21A5"/>
    <w:rsid w:val="003C3971"/>
    <w:rsid w:val="003C7B49"/>
    <w:rsid w:val="003D5716"/>
    <w:rsid w:val="00402795"/>
    <w:rsid w:val="00402FE1"/>
    <w:rsid w:val="00412DC0"/>
    <w:rsid w:val="00423334"/>
    <w:rsid w:val="004345EC"/>
    <w:rsid w:val="00453D60"/>
    <w:rsid w:val="00465515"/>
    <w:rsid w:val="00470799"/>
    <w:rsid w:val="004B01F7"/>
    <w:rsid w:val="004B4A30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7769F"/>
    <w:rsid w:val="00597B11"/>
    <w:rsid w:val="005A5D5B"/>
    <w:rsid w:val="005D2E01"/>
    <w:rsid w:val="005D7526"/>
    <w:rsid w:val="005E4BB2"/>
    <w:rsid w:val="00602AEA"/>
    <w:rsid w:val="00610769"/>
    <w:rsid w:val="00614FDF"/>
    <w:rsid w:val="00623F76"/>
    <w:rsid w:val="006343AF"/>
    <w:rsid w:val="0063543D"/>
    <w:rsid w:val="006424A3"/>
    <w:rsid w:val="00643E71"/>
    <w:rsid w:val="00647114"/>
    <w:rsid w:val="006A323F"/>
    <w:rsid w:val="006A3B88"/>
    <w:rsid w:val="006B30D0"/>
    <w:rsid w:val="006C1682"/>
    <w:rsid w:val="006C3D95"/>
    <w:rsid w:val="006C4B9D"/>
    <w:rsid w:val="006D6146"/>
    <w:rsid w:val="006E5C86"/>
    <w:rsid w:val="006F44BB"/>
    <w:rsid w:val="006F77C4"/>
    <w:rsid w:val="00701116"/>
    <w:rsid w:val="00713C44"/>
    <w:rsid w:val="00717A77"/>
    <w:rsid w:val="00734A5B"/>
    <w:rsid w:val="00734B25"/>
    <w:rsid w:val="0074026F"/>
    <w:rsid w:val="007429F6"/>
    <w:rsid w:val="00744E76"/>
    <w:rsid w:val="007455DC"/>
    <w:rsid w:val="00753E7B"/>
    <w:rsid w:val="007625FE"/>
    <w:rsid w:val="00774DA4"/>
    <w:rsid w:val="00777087"/>
    <w:rsid w:val="00781F0F"/>
    <w:rsid w:val="007B1556"/>
    <w:rsid w:val="007B4A3A"/>
    <w:rsid w:val="007B600E"/>
    <w:rsid w:val="007C04C2"/>
    <w:rsid w:val="007C169A"/>
    <w:rsid w:val="007D43F8"/>
    <w:rsid w:val="007F0F4A"/>
    <w:rsid w:val="00800626"/>
    <w:rsid w:val="00802570"/>
    <w:rsid w:val="008028A4"/>
    <w:rsid w:val="00830747"/>
    <w:rsid w:val="00845054"/>
    <w:rsid w:val="0085144B"/>
    <w:rsid w:val="008768CA"/>
    <w:rsid w:val="008A51F3"/>
    <w:rsid w:val="008A53C7"/>
    <w:rsid w:val="008B0BA1"/>
    <w:rsid w:val="008B34DA"/>
    <w:rsid w:val="008B7ED2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63545"/>
    <w:rsid w:val="0097441F"/>
    <w:rsid w:val="00980B03"/>
    <w:rsid w:val="009837E8"/>
    <w:rsid w:val="00997DA3"/>
    <w:rsid w:val="009B3CA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4066"/>
    <w:rsid w:val="00AB1A87"/>
    <w:rsid w:val="00AB37AE"/>
    <w:rsid w:val="00AC2348"/>
    <w:rsid w:val="00AC6BC6"/>
    <w:rsid w:val="00AE65E2"/>
    <w:rsid w:val="00B15449"/>
    <w:rsid w:val="00B74237"/>
    <w:rsid w:val="00B74BE9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73BE6"/>
    <w:rsid w:val="00C80F1D"/>
    <w:rsid w:val="00C93F40"/>
    <w:rsid w:val="00C94447"/>
    <w:rsid w:val="00CA172A"/>
    <w:rsid w:val="00CA3D0C"/>
    <w:rsid w:val="00CE003B"/>
    <w:rsid w:val="00CE4200"/>
    <w:rsid w:val="00CE7A7A"/>
    <w:rsid w:val="00D208D7"/>
    <w:rsid w:val="00D31755"/>
    <w:rsid w:val="00D57972"/>
    <w:rsid w:val="00D675A9"/>
    <w:rsid w:val="00D738D6"/>
    <w:rsid w:val="00D755EB"/>
    <w:rsid w:val="00D76048"/>
    <w:rsid w:val="00D87E00"/>
    <w:rsid w:val="00D9134D"/>
    <w:rsid w:val="00DA01C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07E58"/>
    <w:rsid w:val="00E143BE"/>
    <w:rsid w:val="00E16509"/>
    <w:rsid w:val="00E20780"/>
    <w:rsid w:val="00E2535B"/>
    <w:rsid w:val="00E44582"/>
    <w:rsid w:val="00E726D4"/>
    <w:rsid w:val="00E77645"/>
    <w:rsid w:val="00E95926"/>
    <w:rsid w:val="00EA15B0"/>
    <w:rsid w:val="00EA5EA7"/>
    <w:rsid w:val="00EC4A25"/>
    <w:rsid w:val="00EC4C3B"/>
    <w:rsid w:val="00ED4399"/>
    <w:rsid w:val="00F00339"/>
    <w:rsid w:val="00F025A2"/>
    <w:rsid w:val="00F04712"/>
    <w:rsid w:val="00F11B67"/>
    <w:rsid w:val="00F13360"/>
    <w:rsid w:val="00F22EC7"/>
    <w:rsid w:val="00F325C8"/>
    <w:rsid w:val="00F653B8"/>
    <w:rsid w:val="00F9008D"/>
    <w:rsid w:val="00FA0A86"/>
    <w:rsid w:val="00FA1266"/>
    <w:rsid w:val="00FA12DA"/>
    <w:rsid w:val="00FB115A"/>
    <w:rsid w:val="00FC1192"/>
    <w:rsid w:val="00FC382E"/>
    <w:rsid w:val="00FC4167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1755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F27"/>
  </w:style>
  <w:style w:type="paragraph" w:styleId="BlockText">
    <w:name w:val="Block Text"/>
    <w:basedOn w:val="Normal"/>
    <w:rsid w:val="000D5F2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0D5F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5F27"/>
    <w:rPr>
      <w:lang w:eastAsia="en-US"/>
    </w:rPr>
  </w:style>
  <w:style w:type="paragraph" w:styleId="BodyText2">
    <w:name w:val="Body Text 2"/>
    <w:basedOn w:val="Normal"/>
    <w:link w:val="BodyText2Char"/>
    <w:rsid w:val="000D5F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5F27"/>
    <w:rPr>
      <w:lang w:eastAsia="en-US"/>
    </w:rPr>
  </w:style>
  <w:style w:type="paragraph" w:styleId="BodyText3">
    <w:name w:val="Body Text 3"/>
    <w:basedOn w:val="Normal"/>
    <w:link w:val="BodyText3Char"/>
    <w:rsid w:val="000D5F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5F2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D5F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F27"/>
    <w:rPr>
      <w:lang w:eastAsia="en-US"/>
    </w:rPr>
  </w:style>
  <w:style w:type="paragraph" w:styleId="BodyTextIndent">
    <w:name w:val="Body Text Indent"/>
    <w:basedOn w:val="Normal"/>
    <w:link w:val="BodyTextIndentChar"/>
    <w:rsid w:val="000D5F2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D5F2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D5F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F27"/>
    <w:rPr>
      <w:lang w:eastAsia="en-US"/>
    </w:rPr>
  </w:style>
  <w:style w:type="paragraph" w:styleId="BodyTextIndent2">
    <w:name w:val="Body Text Indent 2"/>
    <w:basedOn w:val="Normal"/>
    <w:link w:val="BodyTextIndent2Char"/>
    <w:rsid w:val="000D5F2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D5F27"/>
    <w:rPr>
      <w:lang w:eastAsia="en-US"/>
    </w:rPr>
  </w:style>
  <w:style w:type="paragraph" w:styleId="BodyTextIndent3">
    <w:name w:val="Body Text Indent 3"/>
    <w:basedOn w:val="Normal"/>
    <w:link w:val="BodyTextIndent3Char"/>
    <w:rsid w:val="000D5F2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5F2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D5F2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D5F27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0D5F27"/>
    <w:rPr>
      <w:lang w:eastAsia="en-US"/>
    </w:rPr>
  </w:style>
  <w:style w:type="paragraph" w:styleId="CommentText">
    <w:name w:val="annotation text"/>
    <w:basedOn w:val="Normal"/>
    <w:link w:val="CommentTextChar"/>
    <w:rsid w:val="000D5F27"/>
  </w:style>
  <w:style w:type="character" w:customStyle="1" w:styleId="CommentTextChar">
    <w:name w:val="Comment Text Char"/>
    <w:basedOn w:val="DefaultParagraphFont"/>
    <w:link w:val="CommentText"/>
    <w:rsid w:val="000D5F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5F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5F27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D5F27"/>
  </w:style>
  <w:style w:type="character" w:customStyle="1" w:styleId="DateChar">
    <w:name w:val="Date Char"/>
    <w:basedOn w:val="DefaultParagraphFont"/>
    <w:link w:val="Date"/>
    <w:rsid w:val="000D5F27"/>
    <w:rPr>
      <w:lang w:eastAsia="en-US"/>
    </w:rPr>
  </w:style>
  <w:style w:type="paragraph" w:styleId="DocumentMap">
    <w:name w:val="Document Map"/>
    <w:basedOn w:val="Normal"/>
    <w:link w:val="DocumentMapChar"/>
    <w:rsid w:val="000D5F2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D5F2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D5F2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D5F27"/>
    <w:rPr>
      <w:lang w:eastAsia="en-US"/>
    </w:rPr>
  </w:style>
  <w:style w:type="paragraph" w:styleId="EndnoteText">
    <w:name w:val="endnote text"/>
    <w:basedOn w:val="Normal"/>
    <w:link w:val="EndnoteTextChar"/>
    <w:rsid w:val="000D5F2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D5F27"/>
    <w:rPr>
      <w:lang w:eastAsia="en-US"/>
    </w:rPr>
  </w:style>
  <w:style w:type="paragraph" w:styleId="EnvelopeAddress">
    <w:name w:val="envelope address"/>
    <w:basedOn w:val="Normal"/>
    <w:rsid w:val="000D5F2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D5F2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D5F2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D5F27"/>
    <w:rPr>
      <w:lang w:eastAsia="en-US"/>
    </w:rPr>
  </w:style>
  <w:style w:type="paragraph" w:styleId="HTMLAddress">
    <w:name w:val="HTML Address"/>
    <w:basedOn w:val="Normal"/>
    <w:link w:val="HTMLAddressChar"/>
    <w:rsid w:val="000D5F2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5F2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D5F2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D5F2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D5F2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D5F2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D5F2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D5F2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D5F2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D5F2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D5F2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D5F2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D5F2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D5F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F2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F2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0D5F27"/>
    <w:pPr>
      <w:ind w:left="360" w:hanging="360"/>
      <w:contextualSpacing/>
    </w:pPr>
  </w:style>
  <w:style w:type="paragraph" w:styleId="List2">
    <w:name w:val="List 2"/>
    <w:basedOn w:val="Normal"/>
    <w:rsid w:val="000D5F27"/>
    <w:pPr>
      <w:ind w:left="720" w:hanging="360"/>
      <w:contextualSpacing/>
    </w:pPr>
  </w:style>
  <w:style w:type="paragraph" w:styleId="List3">
    <w:name w:val="List 3"/>
    <w:basedOn w:val="Normal"/>
    <w:rsid w:val="000D5F27"/>
    <w:pPr>
      <w:ind w:left="1080" w:hanging="360"/>
      <w:contextualSpacing/>
    </w:pPr>
  </w:style>
  <w:style w:type="paragraph" w:styleId="List4">
    <w:name w:val="List 4"/>
    <w:basedOn w:val="Normal"/>
    <w:rsid w:val="000D5F27"/>
    <w:pPr>
      <w:ind w:left="1440" w:hanging="360"/>
      <w:contextualSpacing/>
    </w:pPr>
  </w:style>
  <w:style w:type="paragraph" w:styleId="List5">
    <w:name w:val="List 5"/>
    <w:basedOn w:val="Normal"/>
    <w:rsid w:val="000D5F27"/>
    <w:pPr>
      <w:ind w:left="1800" w:hanging="360"/>
      <w:contextualSpacing/>
    </w:pPr>
  </w:style>
  <w:style w:type="paragraph" w:styleId="ListBullet">
    <w:name w:val="List Bullet"/>
    <w:basedOn w:val="Normal"/>
    <w:rsid w:val="000D5F27"/>
    <w:pPr>
      <w:numPr>
        <w:numId w:val="5"/>
      </w:numPr>
      <w:contextualSpacing/>
    </w:pPr>
  </w:style>
  <w:style w:type="paragraph" w:styleId="ListBullet2">
    <w:name w:val="List Bullet 2"/>
    <w:basedOn w:val="Normal"/>
    <w:rsid w:val="000D5F27"/>
    <w:pPr>
      <w:numPr>
        <w:numId w:val="6"/>
      </w:numPr>
      <w:contextualSpacing/>
    </w:pPr>
  </w:style>
  <w:style w:type="paragraph" w:styleId="ListBullet3">
    <w:name w:val="List Bullet 3"/>
    <w:basedOn w:val="Normal"/>
    <w:rsid w:val="000D5F27"/>
    <w:pPr>
      <w:numPr>
        <w:numId w:val="7"/>
      </w:numPr>
      <w:contextualSpacing/>
    </w:pPr>
  </w:style>
  <w:style w:type="paragraph" w:styleId="ListBullet4">
    <w:name w:val="List Bullet 4"/>
    <w:basedOn w:val="Normal"/>
    <w:rsid w:val="000D5F27"/>
    <w:pPr>
      <w:numPr>
        <w:numId w:val="8"/>
      </w:numPr>
      <w:contextualSpacing/>
    </w:pPr>
  </w:style>
  <w:style w:type="paragraph" w:styleId="ListBullet5">
    <w:name w:val="List Bullet 5"/>
    <w:basedOn w:val="Normal"/>
    <w:rsid w:val="000D5F27"/>
    <w:pPr>
      <w:numPr>
        <w:numId w:val="9"/>
      </w:numPr>
      <w:contextualSpacing/>
    </w:pPr>
  </w:style>
  <w:style w:type="paragraph" w:styleId="ListContinue">
    <w:name w:val="List Continue"/>
    <w:basedOn w:val="Normal"/>
    <w:rsid w:val="000D5F27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0D5F27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0D5F27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D5F27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0D5F27"/>
    <w:pPr>
      <w:spacing w:after="120"/>
      <w:ind w:left="1800"/>
      <w:contextualSpacing/>
    </w:pPr>
  </w:style>
  <w:style w:type="paragraph" w:styleId="ListNumber">
    <w:name w:val="List Number"/>
    <w:basedOn w:val="Normal"/>
    <w:rsid w:val="000D5F27"/>
    <w:pPr>
      <w:numPr>
        <w:numId w:val="10"/>
      </w:numPr>
      <w:contextualSpacing/>
    </w:pPr>
  </w:style>
  <w:style w:type="paragraph" w:styleId="ListNumber2">
    <w:name w:val="List Number 2"/>
    <w:basedOn w:val="Normal"/>
    <w:rsid w:val="000D5F27"/>
    <w:pPr>
      <w:numPr>
        <w:numId w:val="11"/>
      </w:numPr>
      <w:contextualSpacing/>
    </w:pPr>
  </w:style>
  <w:style w:type="paragraph" w:styleId="ListNumber3">
    <w:name w:val="List Number 3"/>
    <w:basedOn w:val="Normal"/>
    <w:rsid w:val="000D5F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0D5F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0D5F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D5F27"/>
    <w:pPr>
      <w:ind w:left="720"/>
      <w:contextualSpacing/>
    </w:pPr>
  </w:style>
  <w:style w:type="paragraph" w:styleId="MacroText">
    <w:name w:val="macro"/>
    <w:link w:val="MacroTextChar"/>
    <w:rsid w:val="000D5F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D5F2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D5F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5F2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D5F27"/>
    <w:rPr>
      <w:lang w:eastAsia="en-US"/>
    </w:rPr>
  </w:style>
  <w:style w:type="paragraph" w:styleId="NormalWeb">
    <w:name w:val="Normal (Web)"/>
    <w:basedOn w:val="Normal"/>
    <w:rsid w:val="000D5F27"/>
    <w:rPr>
      <w:sz w:val="24"/>
      <w:szCs w:val="24"/>
    </w:rPr>
  </w:style>
  <w:style w:type="paragraph" w:styleId="NormalIndent">
    <w:name w:val="Normal Indent"/>
    <w:basedOn w:val="Normal"/>
    <w:rsid w:val="000D5F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5F2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D5F27"/>
    <w:rPr>
      <w:lang w:eastAsia="en-US"/>
    </w:rPr>
  </w:style>
  <w:style w:type="paragraph" w:styleId="PlainText">
    <w:name w:val="Plain Text"/>
    <w:basedOn w:val="Normal"/>
    <w:link w:val="PlainTextChar"/>
    <w:rsid w:val="000D5F2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D5F2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5F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5F2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D5F27"/>
  </w:style>
  <w:style w:type="character" w:customStyle="1" w:styleId="SalutationChar">
    <w:name w:val="Salutation Char"/>
    <w:basedOn w:val="DefaultParagraphFont"/>
    <w:link w:val="Salutation"/>
    <w:rsid w:val="000D5F27"/>
    <w:rPr>
      <w:lang w:eastAsia="en-US"/>
    </w:rPr>
  </w:style>
  <w:style w:type="paragraph" w:styleId="Signature">
    <w:name w:val="Signature"/>
    <w:basedOn w:val="Normal"/>
    <w:link w:val="SignatureChar"/>
    <w:rsid w:val="000D5F27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0D5F2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D5F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D5F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D5F2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D5F2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D5F2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D5F2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D5F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5F2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92</Pages>
  <Words>43053</Words>
  <Characters>245408</Characters>
  <Application>Microsoft Office Word</Application>
  <DocSecurity>0</DocSecurity>
  <Lines>2045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53</cp:revision>
  <cp:lastPrinted>2019-02-25T14:05:00Z</cp:lastPrinted>
  <dcterms:created xsi:type="dcterms:W3CDTF">2021-09-30T15:30:00Z</dcterms:created>
  <dcterms:modified xsi:type="dcterms:W3CDTF">2024-01-19T07:39:00Z</dcterms:modified>
</cp:coreProperties>
</file>